
<file path=[Content_Types].xml><?xml version="1.0" encoding="utf-8"?>
<Types xmlns="http://schemas.openxmlformats.org/package/2006/content-types"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B2357D" w14:textId="099496B9" w:rsidR="005B0AD7" w:rsidRDefault="00EF0F7A" w:rsidP="005B0AD7">
      <w:pPr>
        <w:pStyle w:val="Title"/>
      </w:pPr>
      <w:r>
        <w:t xml:space="preserve">Monte Carlo </w:t>
      </w:r>
      <w:r w:rsidR="00225188">
        <w:t xml:space="preserve">- </w:t>
      </w:r>
      <w:r w:rsidR="005B0AD7">
        <w:t>Ackley Functio</w:t>
      </w:r>
      <w:r w:rsidR="007D3571">
        <w:t>n</w:t>
      </w:r>
      <w:r w:rsidR="005B0AD7">
        <w:t xml:space="preserve"> - </w:t>
      </w:r>
      <w:proofErr w:type="spellStart"/>
      <w:r w:rsidR="005B0AD7">
        <w:t>Übung</w:t>
      </w:r>
      <w:proofErr w:type="spellEnd"/>
      <w:r w:rsidR="005B0AD7">
        <w:t xml:space="preserve"> für </w:t>
      </w:r>
      <w:proofErr w:type="spellStart"/>
      <w:r w:rsidR="005B0AD7">
        <w:t>SuS</w:t>
      </w:r>
      <w:proofErr w:type="spellEnd"/>
      <w:r w:rsidR="007D3571">
        <w:t xml:space="preserve"> – </w:t>
      </w:r>
      <w:r w:rsidR="00C54BFA">
        <w:t>May 202</w:t>
      </w:r>
      <w:r w:rsidR="00073125">
        <w:t>4</w:t>
      </w:r>
      <w:r w:rsidR="000A690B">
        <w:t xml:space="preserve"> (part 2)</w:t>
      </w:r>
    </w:p>
    <w:p w14:paraId="795E62C1" w14:textId="77777777" w:rsidR="00995BF6" w:rsidRDefault="00995BF6"/>
    <w:p w14:paraId="0969BE65" w14:textId="08F54793" w:rsidR="00225188" w:rsidRDefault="00225188">
      <w:r>
        <w:t>This is the se</w:t>
      </w:r>
      <w:r w:rsidR="00995BF6">
        <w:t>c</w:t>
      </w:r>
      <w:r>
        <w:t xml:space="preserve">ond part of the </w:t>
      </w:r>
      <w:proofErr w:type="spellStart"/>
      <w:r>
        <w:t>Übung</w:t>
      </w:r>
      <w:proofErr w:type="spellEnd"/>
      <w:r>
        <w:t xml:space="preserve"> with Monte Carlo and Ackley's function.</w:t>
      </w:r>
      <w:r w:rsidR="000A690B">
        <w:t xml:space="preserve"> The aim is to get the software working</w:t>
      </w:r>
      <w:r w:rsidR="003B1FFE">
        <w:t>. A week later, the aim will be to use it to look at sampling from a distribution.</w:t>
      </w:r>
      <w:r w:rsidR="00995BF6">
        <w:t xml:space="preserve"> </w:t>
      </w:r>
      <w:r>
        <w:t xml:space="preserve">You </w:t>
      </w:r>
      <w:r w:rsidR="00995BF6">
        <w:t>need</w:t>
      </w:r>
      <w:r>
        <w:t xml:space="preserve"> a working implementation of Ackley's function from the previous </w:t>
      </w:r>
      <w:proofErr w:type="spellStart"/>
      <w:r>
        <w:t>Übung</w:t>
      </w:r>
      <w:proofErr w:type="spellEnd"/>
      <w:r>
        <w:t>.</w:t>
      </w:r>
    </w:p>
    <w:p w14:paraId="6A43EE80" w14:textId="54E73F38" w:rsidR="00225188" w:rsidRDefault="00225188">
      <w:r>
        <w:t>There are two aims</w:t>
      </w:r>
    </w:p>
    <w:p w14:paraId="467137A9" w14:textId="03F4D722" w:rsidR="00225188" w:rsidRDefault="00225188" w:rsidP="00225188">
      <w:pPr>
        <w:numPr>
          <w:ilvl w:val="0"/>
          <w:numId w:val="4"/>
        </w:numPr>
      </w:pPr>
      <w:r>
        <w:t>Write a program which implements Metropolis Monte Carlo simulation using Ackley's function as the cost (like energy)</w:t>
      </w:r>
      <w:r w:rsidR="00995BF6">
        <w:t xml:space="preserve"> – this week</w:t>
      </w:r>
    </w:p>
    <w:p w14:paraId="464FDD5F" w14:textId="61D72C0E" w:rsidR="00225188" w:rsidRDefault="00225188" w:rsidP="00225188">
      <w:pPr>
        <w:numPr>
          <w:ilvl w:val="0"/>
          <w:numId w:val="4"/>
        </w:numPr>
      </w:pPr>
      <w:r>
        <w:t>Run some calculations to see that the program works and find a non-intuitive result</w:t>
      </w:r>
      <w:r w:rsidR="00995BF6">
        <w:t xml:space="preserve"> (next week)</w:t>
      </w:r>
    </w:p>
    <w:p w14:paraId="14F98842" w14:textId="03982E69" w:rsidR="0036489E" w:rsidRDefault="005B0AD7" w:rsidP="007D3571">
      <w:pPr>
        <w:pStyle w:val="Heading1"/>
        <w:numPr>
          <w:ilvl w:val="0"/>
          <w:numId w:val="3"/>
        </w:numPr>
      </w:pPr>
      <w:r>
        <w:t>Introduction</w:t>
      </w:r>
    </w:p>
    <w:p w14:paraId="17C8398F" w14:textId="60D5694E" w:rsidR="00225188" w:rsidRDefault="00225188" w:rsidP="007D3571">
      <w:pPr>
        <w:rPr>
          <w:rFonts w:eastAsiaTheme="minorEastAsia"/>
          <w:iCs/>
        </w:rPr>
      </w:pPr>
      <w:r>
        <w:t xml:space="preserve">We had the description of Ackley's function in the last </w:t>
      </w:r>
      <w:proofErr w:type="spellStart"/>
      <w:r>
        <w:t>Übung</w:t>
      </w:r>
      <w:proofErr w:type="spellEnd"/>
      <w:r>
        <w:t xml:space="preserve">. </w:t>
      </w:r>
      <w:r w:rsidR="000242EA">
        <w:t>Now</w:t>
      </w:r>
      <w:r>
        <w:t xml:space="preserve"> w</w:t>
      </w:r>
      <w:r w:rsidR="000242EA">
        <w:t>e</w:t>
      </w:r>
      <w:r>
        <w:t xml:space="preserve"> pretend that Ackley's function is our energy. If we talk about energy </w:t>
      </w:r>
      <m:oMath>
        <m:r>
          <w:rPr>
            <w:rFonts w:ascii="Cambria Math" w:hAnsi="Cambria Math"/>
          </w:rPr>
          <m:t>E</m:t>
        </m:r>
      </m:oMath>
      <w:r>
        <w:rPr>
          <w:rFonts w:eastAsiaTheme="minorEastAsia"/>
        </w:rPr>
        <w:t xml:space="preserve"> as a function of a vector of </w:t>
      </w:r>
      <m:oMath>
        <m:r>
          <w:rPr>
            <w:rFonts w:ascii="Cambria Math" w:eastAsiaTheme="minorEastAsia" w:hAnsi="Cambria Math"/>
          </w:rPr>
          <m:t>x</m:t>
        </m:r>
      </m:oMath>
      <w:r>
        <w:rPr>
          <w:rFonts w:eastAsiaTheme="minorEastAsia"/>
        </w:rPr>
        <w:t xml:space="preserve">'s, we write </w:t>
      </w:r>
      <m:oMath>
        <m:r>
          <w:rPr>
            <w:rFonts w:ascii="Cambria Math" w:eastAsiaTheme="minorEastAsia" w:hAnsi="Cambria Math"/>
          </w:rPr>
          <m:t>E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m:rPr>
                <m:sty m:val="b"/>
              </m:rPr>
              <w:rPr>
                <w:rFonts w:ascii="Cambria Math" w:eastAsiaTheme="minorEastAsia" w:hAnsi="Cambria Math"/>
              </w:rPr>
              <m:t>x</m:t>
            </m:r>
          </m:e>
        </m:d>
      </m:oMath>
      <w:r>
        <w:rPr>
          <w:rFonts w:eastAsiaTheme="minorEastAsia"/>
        </w:rPr>
        <w:t xml:space="preserve">. </w:t>
      </w:r>
      <w:r w:rsidR="00995BF6">
        <w:rPr>
          <w:rFonts w:eastAsiaTheme="minorEastAsia"/>
        </w:rPr>
        <w:t xml:space="preserve">We will treat </w:t>
      </w:r>
      <m:oMath>
        <m:r>
          <w:rPr>
            <w:rFonts w:ascii="Cambria Math" w:eastAsiaTheme="minorEastAsia" w:hAnsi="Cambria Math"/>
          </w:rPr>
          <m:t>E</m:t>
        </m:r>
      </m:oMath>
      <w:r w:rsidR="00995BF6">
        <w:rPr>
          <w:rFonts w:eastAsiaTheme="minorEastAsia"/>
        </w:rPr>
        <w:t xml:space="preserve"> as a potential energy</w:t>
      </w:r>
      <w:r w:rsidR="00760400">
        <w:rPr>
          <w:rFonts w:eastAsiaTheme="minorEastAsia"/>
        </w:rPr>
        <w:t>. We</w:t>
      </w:r>
      <w:r w:rsidR="006A3FF3">
        <w:rPr>
          <w:rFonts w:eastAsiaTheme="minorEastAsia"/>
        </w:rPr>
        <w:t xml:space="preserve"> us</w:t>
      </w:r>
      <w:r w:rsidR="00760400">
        <w:rPr>
          <w:rFonts w:eastAsiaTheme="minorEastAsia"/>
        </w:rPr>
        <w:t xml:space="preserve">e </w:t>
      </w:r>
      <m:oMath>
        <m:r>
          <m:rPr>
            <m:sty m:val="b"/>
          </m:rPr>
          <w:rPr>
            <w:rFonts w:ascii="Cambria Math" w:eastAsiaTheme="minorEastAsia" w:hAnsi="Cambria Math"/>
          </w:rPr>
          <m:t>x</m:t>
        </m:r>
      </m:oMath>
      <w:r w:rsidR="00760400" w:rsidRPr="00760400">
        <w:rPr>
          <w:rFonts w:eastAsiaTheme="minorEastAsia"/>
          <w:iCs/>
        </w:rPr>
        <w:t xml:space="preserve"> to me</w:t>
      </w:r>
      <w:r w:rsidR="00760400">
        <w:rPr>
          <w:rFonts w:eastAsiaTheme="minorEastAsia"/>
          <w:iCs/>
        </w:rPr>
        <w:t xml:space="preserve">an a vector of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x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  <m:r>
          <w:rPr>
            <w:rFonts w:ascii="Cambria Math" w:eastAsiaTheme="minorEastAsia" w:hAnsi="Cambria Math"/>
          </w:rPr>
          <m:t>,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x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  <m:r>
          <w:rPr>
            <w:rFonts w:ascii="Cambria Math" w:eastAsiaTheme="minorEastAsia" w:hAnsi="Cambria Math"/>
          </w:rPr>
          <m:t>,..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x</m:t>
            </m:r>
          </m:e>
          <m:sub>
            <m:r>
              <w:rPr>
                <w:rFonts w:ascii="Cambria Math" w:eastAsiaTheme="minorEastAsia" w:hAnsi="Cambria Math"/>
              </w:rPr>
              <m:t>n</m:t>
            </m:r>
          </m:sub>
        </m:sSub>
      </m:oMath>
      <w:r w:rsidR="00760400">
        <w:rPr>
          <w:rFonts w:eastAsiaTheme="minorEastAsia"/>
          <w:iCs/>
        </w:rPr>
        <w:t xml:space="preserve"> for </w:t>
      </w:r>
      <m:oMath>
        <m:r>
          <w:rPr>
            <w:rFonts w:ascii="Cambria Math" w:eastAsiaTheme="minorEastAsia" w:hAnsi="Cambria Math"/>
          </w:rPr>
          <m:t>n</m:t>
        </m:r>
      </m:oMath>
      <w:r w:rsidR="00760400">
        <w:rPr>
          <w:rFonts w:eastAsiaTheme="minorEastAsia"/>
          <w:iCs/>
        </w:rPr>
        <w:t xml:space="preserve"> dimensions.</w:t>
      </w:r>
    </w:p>
    <w:p w14:paraId="4DF25907" w14:textId="195ACCAE" w:rsidR="00E456CE" w:rsidRDefault="00760400" w:rsidP="007D3571">
      <w:pPr>
        <w:rPr>
          <w:rFonts w:eastAsiaTheme="minorEastAsia"/>
          <w:iCs/>
        </w:rPr>
      </w:pPr>
      <w:r>
        <w:rPr>
          <w:rFonts w:eastAsiaTheme="minorEastAsia"/>
          <w:iCs/>
        </w:rPr>
        <w:t xml:space="preserve">We do not have absolute probabilities as </w:t>
      </w:r>
      <w:r w:rsidR="00995BF6">
        <w:rPr>
          <w:rFonts w:eastAsiaTheme="minorEastAsia"/>
          <w:iCs/>
        </w:rPr>
        <w:t>in</w:t>
      </w:r>
      <w:r>
        <w:rPr>
          <w:rFonts w:eastAsiaTheme="minorEastAsia"/>
          <w:iCs/>
        </w:rPr>
        <w:t xml:space="preserve"> the</w:t>
      </w:r>
      <w:r w:rsidR="00995BF6">
        <w:rPr>
          <w:rFonts w:eastAsiaTheme="minorEastAsia"/>
          <w:iCs/>
        </w:rPr>
        <w:t xml:space="preserve"> previous</w:t>
      </w:r>
      <w:r>
        <w:rPr>
          <w:rFonts w:eastAsiaTheme="minorEastAsia"/>
          <w:iCs/>
        </w:rPr>
        <w:t xml:space="preserve"> </w:t>
      </w:r>
      <w:proofErr w:type="spellStart"/>
      <w:r>
        <w:rPr>
          <w:rFonts w:eastAsiaTheme="minorEastAsia"/>
          <w:iCs/>
        </w:rPr>
        <w:t>Übung</w:t>
      </w:r>
      <w:proofErr w:type="spellEnd"/>
      <w:r>
        <w:rPr>
          <w:rFonts w:eastAsiaTheme="minorEastAsia"/>
          <w:iCs/>
        </w:rPr>
        <w:t xml:space="preserve">. This would be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p</m:t>
            </m:r>
          </m:e>
          <m:sub>
            <m:r>
              <w:rPr>
                <w:rFonts w:ascii="Cambria Math" w:eastAsiaTheme="minorEastAsia" w:hAnsi="Cambria Math"/>
              </w:rPr>
              <m:t>i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func>
              <m:funcPr>
                <m:ctrlPr>
                  <w:rPr>
                    <w:rFonts w:ascii="Cambria Math" w:eastAsiaTheme="minorEastAsia" w:hAnsi="Cambria Math"/>
                    <w:i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exp</m:t>
                </m:r>
              </m:fName>
              <m:e>
                <m:d>
                  <m:d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</w:rPr>
                          <m:t>-E</m:t>
                        </m:r>
                        <m:d>
                          <m:dPr>
                            <m:ctrlPr>
                              <w:rPr>
                                <w:rFonts w:ascii="Cambria Math" w:eastAsiaTheme="minorEastAsia" w:hAnsi="Cambria Math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Theme="minorEastAsia" w:hAnsi="Cambria Math"/>
                                    <w:b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eastAsiaTheme="minorEastAsia" w:hAnsi="Cambria Math"/>
                                  </w:rPr>
                                  <m:t>x</m:t>
                                </m:r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</w:rPr>
                                </m:ctrlPr>
                              </m:e>
                              <m:sub>
                                <m:r>
                                  <w:rPr>
                                    <w:rFonts w:ascii="Cambria Math" w:eastAsiaTheme="minorEastAsia" w:hAnsi="Cambria Math"/>
                                  </w:rPr>
                                  <m:t>i</m:t>
                                </m:r>
                              </m:sub>
                            </m:sSub>
                          </m:e>
                        </m:d>
                      </m:num>
                      <m:den>
                        <m:r>
                          <w:rPr>
                            <w:rFonts w:ascii="Cambria Math" w:eastAsiaTheme="minorEastAsia" w:hAnsi="Cambria Math"/>
                          </w:rPr>
                          <m:t>kT</m:t>
                        </m:r>
                      </m:den>
                    </m:f>
                  </m:e>
                </m:d>
              </m:e>
            </m:func>
          </m:num>
          <m:den>
            <m:r>
              <w:rPr>
                <w:rFonts w:ascii="Cambria Math" w:eastAsiaTheme="minorEastAsia" w:hAnsi="Cambria Math"/>
              </w:rPr>
              <m:t>Z</m:t>
            </m:r>
          </m:den>
        </m:f>
      </m:oMath>
      <w:r>
        <w:rPr>
          <w:rFonts w:eastAsiaTheme="minorEastAsia"/>
          <w:iCs/>
        </w:rPr>
        <w:t xml:space="preserve">. We can only calculate relative probabilities, </w:t>
      </w:r>
      <w:r w:rsidR="000242EA">
        <w:rPr>
          <w:rFonts w:eastAsiaTheme="minorEastAsia"/>
          <w:iCs/>
        </w:rPr>
        <w:t>which look like</w:t>
      </w:r>
    </w:p>
    <w:p w14:paraId="07E99204" w14:textId="7635B611" w:rsidR="00E456CE" w:rsidRPr="00E456CE" w:rsidRDefault="00A15D2C" w:rsidP="007D3571">
      <w:pPr>
        <w:rPr>
          <w:rFonts w:eastAsiaTheme="minorEastAsia"/>
        </w:rPr>
      </w:pPr>
      <m:oMathPara>
        <m:oMath>
          <m:eqArr>
            <m:eqArrPr>
              <m:maxDist m:val="1"/>
              <m:ctrlPr>
                <w:rPr>
                  <w:rFonts w:ascii="Cambria Math" w:eastAsiaTheme="minorEastAsia" w:hAnsi="Cambria Math"/>
                  <w:i/>
                </w:rPr>
              </m:ctrlPr>
            </m:eqArrPr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p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i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p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j</m:t>
                      </m:r>
                    </m:sub>
                  </m:sSub>
                </m:den>
              </m:f>
              <m:r>
                <w:rPr>
                  <w:rFonts w:ascii="Cambria Math" w:eastAsiaTheme="minorEastAsia" w:hAnsi="Cambria Math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func>
                    <m:func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/>
                        </w:rPr>
                        <m:t>exp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-E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</w:rPr>
                                  </m:ctrlPr>
                                </m:d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eastAsiaTheme="minorEastAsia" w:hAnsi="Cambria Math"/>
                                          <w:b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"/>
                                        </m:rPr>
                                        <w:rPr>
                                          <w:rFonts w:ascii="Cambria Math" w:eastAsiaTheme="minorEastAsia" w:hAnsi="Cambria Math"/>
                                        </w:rPr>
                                        <m:t>x</m:t>
                                      </m: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</w:rPr>
                                      </m:ctrlPr>
                                    </m:e>
                                    <m:sub>
                                      <m:r>
                                        <w:rPr>
                                          <w:rFonts w:ascii="Cambria Math" w:eastAsiaTheme="minorEastAsia" w:hAnsi="Cambria Math"/>
                                        </w:rPr>
                                        <m:t>i</m:t>
                                      </m:r>
                                    </m:sub>
                                  </m:sSub>
                                </m:e>
                              </m:d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kT</m:t>
                              </m:r>
                            </m:den>
                          </m:f>
                        </m:e>
                      </m:d>
                    </m:e>
                  </m:func>
                </m:num>
                <m:den>
                  <m:func>
                    <m:func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/>
                        </w:rPr>
                        <m:t>exp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-E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</w:rPr>
                                  </m:ctrlPr>
                                </m:d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eastAsiaTheme="minorEastAsia" w:hAnsi="Cambria Math"/>
                                          <w:b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"/>
                                        </m:rPr>
                                        <w:rPr>
                                          <w:rFonts w:ascii="Cambria Math" w:eastAsiaTheme="minorEastAsia" w:hAnsi="Cambria Math"/>
                                        </w:rPr>
                                        <m:t>x</m:t>
                                      </m: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</w:rPr>
                                      </m:ctrlPr>
                                    </m:e>
                                    <m:sub>
                                      <m:r>
                                        <w:rPr>
                                          <w:rFonts w:ascii="Cambria Math" w:eastAsiaTheme="minorEastAsia" w:hAnsi="Cambria Math"/>
                                        </w:rPr>
                                        <m:t>j</m:t>
                                      </m:r>
                                    </m:sub>
                                  </m:sSub>
                                </m:e>
                              </m:d>
                            </m:num>
                            <m:den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kT</m:t>
                              </m:r>
                            </m:den>
                          </m:f>
                        </m:e>
                      </m:d>
                    </m:e>
                  </m:func>
                </m:den>
              </m:f>
              <m:r>
                <w:rPr>
                  <w:rFonts w:ascii="Cambria Math" w:eastAsiaTheme="minorEastAsia" w:hAnsi="Cambria Math"/>
                </w:rPr>
                <m:t>=</m:t>
              </m:r>
              <m:func>
                <m:func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exp</m:t>
                  </m:r>
                </m:fName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eastAsiaTheme="minorEastAsia" w:hAnsi="Cambria Math"/>
                            </w:rPr>
                            <m:t>-Δ</m:t>
                          </m:r>
                          <m:sSub>
                            <m:sSub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E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ij</m:t>
                              </m:r>
                            </m:sub>
                          </m:sSub>
                        </m:num>
                        <m:den>
                          <m:r>
                            <w:rPr>
                              <w:rFonts w:ascii="Cambria Math" w:eastAsiaTheme="minorEastAsia" w:hAnsi="Cambria Math"/>
                            </w:rPr>
                            <m:t>kT</m:t>
                          </m:r>
                        </m:den>
                      </m:f>
                    </m:e>
                  </m:d>
                </m:e>
              </m:func>
              <m:r>
                <w:rPr>
                  <w:rFonts w:ascii="Cambria Math" w:eastAsiaTheme="minorEastAsia" w:hAnsi="Cambria Math"/>
                </w:rPr>
                <m:t>#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</m:e>
          </m:eqArr>
        </m:oMath>
      </m:oMathPara>
    </w:p>
    <w:p w14:paraId="336B769B" w14:textId="73270FB4" w:rsidR="00760400" w:rsidRDefault="00E456CE" w:rsidP="007D3571">
      <w:pPr>
        <w:rPr>
          <w:rFonts w:eastAsiaTheme="minorEastAsia"/>
          <w:iCs/>
        </w:rPr>
      </w:pPr>
      <w:r>
        <w:rPr>
          <w:rFonts w:eastAsiaTheme="minorEastAsia"/>
          <w:iCs/>
        </w:rPr>
        <w:t>w</w:t>
      </w:r>
      <w:r w:rsidR="00184BB0">
        <w:rPr>
          <w:rFonts w:eastAsiaTheme="minorEastAsia"/>
          <w:iCs/>
        </w:rPr>
        <w:t xml:space="preserve">here </w:t>
      </w:r>
      <m:oMath>
        <m:r>
          <m:rPr>
            <m:sty m:val="p"/>
          </m:rPr>
          <w:rPr>
            <w:rFonts w:ascii="Cambria Math" w:eastAsiaTheme="minorEastAsia" w:hAnsi="Cambria Math"/>
          </w:rPr>
          <m:t>Δ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E</m:t>
            </m:r>
          </m:e>
          <m:sub>
            <m:r>
              <w:rPr>
                <w:rFonts w:ascii="Cambria Math" w:eastAsiaTheme="minorEastAsia" w:hAnsi="Cambria Math"/>
              </w:rPr>
              <m:t>ij</m:t>
            </m:r>
          </m:sub>
        </m:sSub>
      </m:oMath>
      <w:r w:rsidR="00184BB0">
        <w:rPr>
          <w:rFonts w:eastAsiaTheme="minorEastAsia"/>
          <w:iCs/>
        </w:rPr>
        <w:t xml:space="preserve"> is the energy difference between states </w:t>
      </w:r>
      <m:oMath>
        <m:r>
          <w:rPr>
            <w:rFonts w:ascii="Cambria Math" w:eastAsiaTheme="minorEastAsia" w:hAnsi="Cambria Math"/>
          </w:rPr>
          <m:t>i</m:t>
        </m:r>
      </m:oMath>
      <w:r w:rsidR="00184BB0">
        <w:rPr>
          <w:rFonts w:eastAsiaTheme="minorEastAsia"/>
          <w:iCs/>
        </w:rPr>
        <w:t xml:space="preserve"> and </w:t>
      </w:r>
      <m:oMath>
        <m:r>
          <w:rPr>
            <w:rFonts w:ascii="Cambria Math" w:eastAsiaTheme="minorEastAsia" w:hAnsi="Cambria Math"/>
          </w:rPr>
          <m:t>j</m:t>
        </m:r>
      </m:oMath>
      <w:r w:rsidR="00184BB0">
        <w:rPr>
          <w:rFonts w:eastAsiaTheme="minorEastAsia"/>
          <w:iCs/>
        </w:rPr>
        <w:t>.</w:t>
      </w:r>
    </w:p>
    <w:p w14:paraId="2B5811E1" w14:textId="1A0E3BD5" w:rsidR="00C66F1B" w:rsidRDefault="00C66F1B" w:rsidP="007D3571">
      <w:pPr>
        <w:rPr>
          <w:rFonts w:eastAsiaTheme="minorEastAsia"/>
          <w:iCs/>
        </w:rPr>
      </w:pPr>
      <w:r>
        <w:rPr>
          <w:rFonts w:eastAsiaTheme="minorEastAsia"/>
          <w:iCs/>
        </w:rPr>
        <w:t xml:space="preserve">We do not have real energies, so our temperature units are arbitrary. We set </w:t>
      </w:r>
      <m:oMath>
        <m:r>
          <w:rPr>
            <w:rFonts w:ascii="Cambria Math" w:eastAsiaTheme="minorEastAsia" w:hAnsi="Cambria Math"/>
          </w:rPr>
          <m:t>k=1</m:t>
        </m:r>
      </m:oMath>
      <w:r>
        <w:rPr>
          <w:rFonts w:eastAsiaTheme="minorEastAsia"/>
          <w:iCs/>
        </w:rPr>
        <w:t xml:space="preserve"> and the temperatures we work with will be in a range from 0.01 to about 1 or 2.</w:t>
      </w:r>
    </w:p>
    <w:p w14:paraId="2F1A0D2F" w14:textId="1FEAE076" w:rsidR="008C70C2" w:rsidRDefault="008C70C2" w:rsidP="007D3571">
      <w:pPr>
        <w:rPr>
          <w:rFonts w:eastAsiaTheme="minorEastAsia"/>
          <w:iCs/>
        </w:rPr>
      </w:pPr>
    </w:p>
    <w:p w14:paraId="2F4F3A85" w14:textId="10B1C1F9" w:rsidR="008C70C2" w:rsidRDefault="008C70C2" w:rsidP="008C70C2">
      <w:pPr>
        <w:pStyle w:val="Heading2"/>
        <w:numPr>
          <w:ilvl w:val="0"/>
          <w:numId w:val="3"/>
        </w:numPr>
      </w:pPr>
      <w:r>
        <w:t>Programming</w:t>
      </w:r>
    </w:p>
    <w:p w14:paraId="0E6B1C4A" w14:textId="7EF5861C" w:rsidR="008C70C2" w:rsidRPr="008C70C2" w:rsidRDefault="008C70C2" w:rsidP="008C70C2">
      <w:r>
        <w:rPr>
          <w:rFonts w:eastAsiaTheme="minorEastAsia"/>
          <w:iCs/>
        </w:rPr>
        <w:t>Programming Monte Carlo is easy, but you will find you need the same amount of code to control the program. You can write in any language that you think I can read</w:t>
      </w:r>
      <w:r w:rsidR="00436920">
        <w:rPr>
          <w:rFonts w:eastAsiaTheme="minorEastAsia"/>
          <w:iCs/>
        </w:rPr>
        <w:t xml:space="preserve"> (C, go, python, R, </w:t>
      </w:r>
      <w:proofErr w:type="spellStart"/>
      <w:r w:rsidR="00436920">
        <w:rPr>
          <w:rFonts w:eastAsiaTheme="minorEastAsia"/>
          <w:iCs/>
        </w:rPr>
        <w:t>perl</w:t>
      </w:r>
      <w:proofErr w:type="spellEnd"/>
      <w:r w:rsidR="00436920">
        <w:rPr>
          <w:rFonts w:eastAsiaTheme="minorEastAsia"/>
          <w:iCs/>
        </w:rPr>
        <w:t>…)</w:t>
      </w:r>
    </w:p>
    <w:p w14:paraId="6D5176B1" w14:textId="3D04D56A" w:rsidR="008C70C2" w:rsidRDefault="008C70C2" w:rsidP="008C70C2">
      <w:pPr>
        <w:pStyle w:val="Heading2"/>
        <w:numPr>
          <w:ilvl w:val="1"/>
          <w:numId w:val="3"/>
        </w:numPr>
      </w:pPr>
      <w:r>
        <w:t>Getting parameters into the program</w:t>
      </w:r>
    </w:p>
    <w:p w14:paraId="35915224" w14:textId="2E1A24A9" w:rsidR="00280385" w:rsidRPr="008C70C2" w:rsidRDefault="008C70C2" w:rsidP="008C70C2">
      <w:r>
        <w:t xml:space="preserve">You need a temperature </w:t>
      </w:r>
      <m:oMath>
        <m:r>
          <w:rPr>
            <w:rFonts w:ascii="Cambria Math" w:hAnsi="Cambria Math"/>
          </w:rPr>
          <m:t>T</m:t>
        </m:r>
      </m:oMath>
      <w:r>
        <w:rPr>
          <w:rFonts w:eastAsiaTheme="minorEastAsia"/>
        </w:rPr>
        <w:t>. Later, the program will be extended to have an initial temperature and final temperature</w:t>
      </w:r>
      <w:r w:rsidR="00280385">
        <w:rPr>
          <w:rFonts w:eastAsiaTheme="minorEastAsia"/>
        </w:rPr>
        <w:t xml:space="preserve">, so let us call the temperature </w:t>
      </w:r>
      <w:proofErr w:type="spellStart"/>
      <w:r w:rsidR="00280385" w:rsidRPr="00280385">
        <w:rPr>
          <w:rStyle w:val="code"/>
        </w:rPr>
        <w:t>ini_tmp</w:t>
      </w:r>
      <w:proofErr w:type="spellEnd"/>
      <w:r w:rsidR="00280385">
        <w:rPr>
          <w:rFonts w:eastAsiaTheme="minorEastAsia"/>
        </w:rPr>
        <w:t>. Let us name all the parameters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620" w:firstRow="1" w:lastRow="0" w:firstColumn="0" w:lastColumn="0" w:noHBand="1" w:noVBand="1"/>
      </w:tblPr>
      <w:tblGrid>
        <w:gridCol w:w="2352"/>
        <w:gridCol w:w="410"/>
        <w:gridCol w:w="2270"/>
        <w:gridCol w:w="410"/>
        <w:gridCol w:w="3430"/>
      </w:tblGrid>
      <w:tr w:rsidR="00280385" w14:paraId="6720295C" w14:textId="77777777" w:rsidTr="009D2A35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</w:tcPr>
          <w:p w14:paraId="3E94509A" w14:textId="285197A0" w:rsidR="00280385" w:rsidRPr="00280385" w:rsidRDefault="00280385" w:rsidP="00E456CE">
            <w:pPr>
              <w:keepNext/>
            </w:pPr>
            <w:r w:rsidRPr="00280385">
              <w:t>name in parameter file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</w:tcPr>
          <w:p w14:paraId="5AE4EF3F" w14:textId="77777777" w:rsidR="00280385" w:rsidRDefault="00280385" w:rsidP="00E456CE">
            <w:pPr>
              <w:keepNext/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</w:tcPr>
          <w:p w14:paraId="1BBB32C8" w14:textId="787B291D" w:rsidR="00280385" w:rsidRDefault="00280385" w:rsidP="00E456CE">
            <w:pPr>
              <w:keepNext/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</w:tcPr>
          <w:p w14:paraId="7797F5E6" w14:textId="77777777" w:rsidR="00280385" w:rsidRDefault="00280385" w:rsidP="008C70C2"/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</w:tcPr>
          <w:p w14:paraId="1BC17131" w14:textId="6980FDF3" w:rsidR="00280385" w:rsidRDefault="00280385" w:rsidP="008C70C2">
            <w:r>
              <w:t>type</w:t>
            </w:r>
          </w:p>
        </w:tc>
      </w:tr>
      <w:tr w:rsidR="00280385" w14:paraId="59D4947B" w14:textId="76F90E95" w:rsidTr="009D2A35">
        <w:tc>
          <w:tcPr>
            <w:tcW w:w="0" w:type="auto"/>
            <w:tcBorders>
              <w:top w:val="single" w:sz="4" w:space="0" w:color="auto"/>
            </w:tcBorders>
          </w:tcPr>
          <w:p w14:paraId="48274A1D" w14:textId="1416C82A" w:rsidR="00280385" w:rsidRPr="00280385" w:rsidRDefault="00280385" w:rsidP="00E456CE">
            <w:pPr>
              <w:keepNext/>
              <w:rPr>
                <w:rStyle w:val="code"/>
              </w:rPr>
            </w:pPr>
            <w:proofErr w:type="spellStart"/>
            <w:r w:rsidRPr="00280385">
              <w:rPr>
                <w:rStyle w:val="code"/>
              </w:rPr>
              <w:t>ini_tmp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342F0BF9" w14:textId="16541FB8" w:rsidR="00280385" w:rsidRDefault="00280385" w:rsidP="00E456CE">
            <w:pPr>
              <w:keepNext/>
            </w:pPr>
            <w:r>
              <w:t>    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26530431" w14:textId="547C5501" w:rsidR="00280385" w:rsidRDefault="00280385" w:rsidP="00E456CE">
            <w:pPr>
              <w:keepNext/>
            </w:pPr>
            <w:r>
              <w:t>temperature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57EAC361" w14:textId="1EE7B2E8" w:rsidR="00280385" w:rsidRDefault="00280385" w:rsidP="008C70C2">
            <w:r>
              <w:t>    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4BB1574D" w14:textId="63FF65A1" w:rsidR="00280385" w:rsidRDefault="00280385" w:rsidP="008C70C2">
            <w:r>
              <w:t>float</w:t>
            </w:r>
          </w:p>
        </w:tc>
      </w:tr>
      <w:tr w:rsidR="00280385" w14:paraId="7BA4D95E" w14:textId="34548DA6" w:rsidTr="009D2A35">
        <w:tc>
          <w:tcPr>
            <w:tcW w:w="0" w:type="auto"/>
          </w:tcPr>
          <w:p w14:paraId="4B5113DD" w14:textId="0BA1C311" w:rsidR="00280385" w:rsidRPr="00280385" w:rsidRDefault="00280385" w:rsidP="00E456CE">
            <w:pPr>
              <w:keepNext/>
              <w:rPr>
                <w:rStyle w:val="code"/>
              </w:rPr>
            </w:pPr>
            <w:proofErr w:type="spellStart"/>
            <w:r w:rsidRPr="00280385">
              <w:rPr>
                <w:rStyle w:val="code"/>
              </w:rPr>
              <w:t>final_tmp</w:t>
            </w:r>
            <w:proofErr w:type="spellEnd"/>
          </w:p>
        </w:tc>
        <w:tc>
          <w:tcPr>
            <w:tcW w:w="0" w:type="auto"/>
          </w:tcPr>
          <w:p w14:paraId="7F7A942F" w14:textId="77777777" w:rsidR="00280385" w:rsidRDefault="00280385" w:rsidP="00E456CE">
            <w:pPr>
              <w:keepNext/>
            </w:pPr>
          </w:p>
        </w:tc>
        <w:tc>
          <w:tcPr>
            <w:tcW w:w="0" w:type="auto"/>
          </w:tcPr>
          <w:p w14:paraId="0073F5AF" w14:textId="6BD0AFA9" w:rsidR="00280385" w:rsidRDefault="00280385" w:rsidP="00E456CE">
            <w:pPr>
              <w:keepNext/>
            </w:pPr>
            <w:r>
              <w:t>final temperature</w:t>
            </w:r>
            <w:r w:rsidR="009D2A35">
              <w:br/>
            </w:r>
            <w:r>
              <w:t>(not used this week)</w:t>
            </w:r>
          </w:p>
        </w:tc>
        <w:tc>
          <w:tcPr>
            <w:tcW w:w="0" w:type="auto"/>
          </w:tcPr>
          <w:p w14:paraId="160707BA" w14:textId="77777777" w:rsidR="00280385" w:rsidRDefault="00280385" w:rsidP="008C70C2"/>
        </w:tc>
        <w:tc>
          <w:tcPr>
            <w:tcW w:w="0" w:type="auto"/>
          </w:tcPr>
          <w:p w14:paraId="2ACAF192" w14:textId="2C88C555" w:rsidR="00280385" w:rsidRDefault="00280385" w:rsidP="008C70C2">
            <w:r>
              <w:t>float</w:t>
            </w:r>
          </w:p>
        </w:tc>
      </w:tr>
      <w:tr w:rsidR="00280385" w14:paraId="5E8B3E0C" w14:textId="18554F11" w:rsidTr="009D2A35">
        <w:tc>
          <w:tcPr>
            <w:tcW w:w="0" w:type="auto"/>
          </w:tcPr>
          <w:p w14:paraId="7E33DE16" w14:textId="4C4467DD" w:rsidR="00280385" w:rsidRPr="00280385" w:rsidRDefault="00280385" w:rsidP="00E456CE">
            <w:pPr>
              <w:keepNext/>
              <w:rPr>
                <w:rStyle w:val="code"/>
              </w:rPr>
            </w:pPr>
            <w:proofErr w:type="spellStart"/>
            <w:r w:rsidRPr="00280385">
              <w:rPr>
                <w:rStyle w:val="code"/>
              </w:rPr>
              <w:t>n_step</w:t>
            </w:r>
            <w:proofErr w:type="spellEnd"/>
          </w:p>
        </w:tc>
        <w:tc>
          <w:tcPr>
            <w:tcW w:w="0" w:type="auto"/>
          </w:tcPr>
          <w:p w14:paraId="7BA27AFB" w14:textId="77777777" w:rsidR="00280385" w:rsidRDefault="00280385" w:rsidP="00E456CE">
            <w:pPr>
              <w:keepNext/>
            </w:pPr>
          </w:p>
        </w:tc>
        <w:tc>
          <w:tcPr>
            <w:tcW w:w="0" w:type="auto"/>
          </w:tcPr>
          <w:p w14:paraId="26DBEFCC" w14:textId="7F159FDA" w:rsidR="00280385" w:rsidRDefault="00280385" w:rsidP="00E456CE">
            <w:pPr>
              <w:keepNext/>
            </w:pPr>
            <w:r>
              <w:t>number of steps</w:t>
            </w:r>
          </w:p>
        </w:tc>
        <w:tc>
          <w:tcPr>
            <w:tcW w:w="0" w:type="auto"/>
          </w:tcPr>
          <w:p w14:paraId="01DF895C" w14:textId="77777777" w:rsidR="00280385" w:rsidRDefault="00280385" w:rsidP="008C70C2"/>
        </w:tc>
        <w:tc>
          <w:tcPr>
            <w:tcW w:w="0" w:type="auto"/>
          </w:tcPr>
          <w:p w14:paraId="1BC70829" w14:textId="37B6FB9D" w:rsidR="00280385" w:rsidRDefault="00280385" w:rsidP="008C70C2">
            <w:r>
              <w:t>integer</w:t>
            </w:r>
          </w:p>
        </w:tc>
      </w:tr>
      <w:tr w:rsidR="00280385" w14:paraId="16C88BEA" w14:textId="54D55B0E" w:rsidTr="009D2A35">
        <w:tc>
          <w:tcPr>
            <w:tcW w:w="0" w:type="auto"/>
          </w:tcPr>
          <w:p w14:paraId="1ED84381" w14:textId="6D8CEF63" w:rsidR="00280385" w:rsidRPr="00280385" w:rsidRDefault="00280385" w:rsidP="00E456CE">
            <w:pPr>
              <w:keepNext/>
              <w:rPr>
                <w:rStyle w:val="code"/>
              </w:rPr>
            </w:pPr>
            <w:proofErr w:type="spellStart"/>
            <w:r w:rsidRPr="00280385">
              <w:rPr>
                <w:rStyle w:val="code"/>
              </w:rPr>
              <w:t>x_ini</w:t>
            </w:r>
            <w:proofErr w:type="spellEnd"/>
          </w:p>
        </w:tc>
        <w:tc>
          <w:tcPr>
            <w:tcW w:w="0" w:type="auto"/>
          </w:tcPr>
          <w:p w14:paraId="453B8A0E" w14:textId="77777777" w:rsidR="00280385" w:rsidRDefault="00280385" w:rsidP="00E456CE">
            <w:pPr>
              <w:keepNext/>
            </w:pPr>
          </w:p>
        </w:tc>
        <w:tc>
          <w:tcPr>
            <w:tcW w:w="0" w:type="auto"/>
          </w:tcPr>
          <w:p w14:paraId="69A269FA" w14:textId="0508FF6C" w:rsidR="00280385" w:rsidRDefault="00280385" w:rsidP="00E456CE">
            <w:pPr>
              <w:keepNext/>
            </w:pPr>
            <w:r>
              <w:t>initial coordinates</w:t>
            </w:r>
          </w:p>
        </w:tc>
        <w:tc>
          <w:tcPr>
            <w:tcW w:w="0" w:type="auto"/>
          </w:tcPr>
          <w:p w14:paraId="49880BA3" w14:textId="77777777" w:rsidR="00280385" w:rsidRDefault="00280385" w:rsidP="008C70C2"/>
        </w:tc>
        <w:tc>
          <w:tcPr>
            <w:tcW w:w="0" w:type="auto"/>
          </w:tcPr>
          <w:p w14:paraId="18130D04" w14:textId="7EA2E069" w:rsidR="00280385" w:rsidRDefault="00280385" w:rsidP="008C70C2">
            <w:r>
              <w:t>set of floats, separated by commas</w:t>
            </w:r>
          </w:p>
        </w:tc>
      </w:tr>
      <w:tr w:rsidR="00280385" w14:paraId="1DD79C20" w14:textId="4282CB3D" w:rsidTr="009D2A35">
        <w:tc>
          <w:tcPr>
            <w:tcW w:w="0" w:type="auto"/>
          </w:tcPr>
          <w:p w14:paraId="26AC5FA9" w14:textId="7D507D29" w:rsidR="00280385" w:rsidRPr="00280385" w:rsidRDefault="00280385" w:rsidP="00E456CE">
            <w:pPr>
              <w:keepNext/>
              <w:rPr>
                <w:rStyle w:val="code"/>
              </w:rPr>
            </w:pPr>
            <w:proofErr w:type="spellStart"/>
            <w:r w:rsidRPr="00280385">
              <w:rPr>
                <w:rStyle w:val="code"/>
              </w:rPr>
              <w:t>x_delta</w:t>
            </w:r>
            <w:proofErr w:type="spellEnd"/>
          </w:p>
        </w:tc>
        <w:tc>
          <w:tcPr>
            <w:tcW w:w="0" w:type="auto"/>
          </w:tcPr>
          <w:p w14:paraId="3AE97DD6" w14:textId="77777777" w:rsidR="00280385" w:rsidRDefault="00280385" w:rsidP="00E456CE">
            <w:pPr>
              <w:keepNext/>
            </w:pPr>
          </w:p>
        </w:tc>
        <w:tc>
          <w:tcPr>
            <w:tcW w:w="0" w:type="auto"/>
          </w:tcPr>
          <w:p w14:paraId="3DDE8D18" w14:textId="2D1933EB" w:rsidR="00280385" w:rsidRDefault="00280385" w:rsidP="00E456CE">
            <w:pPr>
              <w:keepNext/>
            </w:pPr>
            <w:r>
              <w:t>maximum step size</w:t>
            </w:r>
          </w:p>
        </w:tc>
        <w:tc>
          <w:tcPr>
            <w:tcW w:w="0" w:type="auto"/>
          </w:tcPr>
          <w:p w14:paraId="355FBE13" w14:textId="77777777" w:rsidR="00280385" w:rsidRDefault="00280385" w:rsidP="008C70C2"/>
        </w:tc>
        <w:tc>
          <w:tcPr>
            <w:tcW w:w="0" w:type="auto"/>
          </w:tcPr>
          <w:p w14:paraId="2EBBBECD" w14:textId="45DC7420" w:rsidR="00280385" w:rsidRDefault="00280385" w:rsidP="008C70C2">
            <w:r>
              <w:t>float</w:t>
            </w:r>
          </w:p>
        </w:tc>
      </w:tr>
      <w:tr w:rsidR="009D2A35" w14:paraId="23F94E9C" w14:textId="77777777" w:rsidTr="009D2A35">
        <w:tc>
          <w:tcPr>
            <w:tcW w:w="0" w:type="auto"/>
          </w:tcPr>
          <w:p w14:paraId="3A89F74F" w14:textId="73868748" w:rsidR="009D2A35" w:rsidRPr="00280385" w:rsidRDefault="009D2A35" w:rsidP="00E456CE">
            <w:pPr>
              <w:keepNext/>
              <w:rPr>
                <w:rStyle w:val="code"/>
              </w:rPr>
            </w:pPr>
            <w:r>
              <w:rPr>
                <w:rStyle w:val="code"/>
              </w:rPr>
              <w:t>seed</w:t>
            </w:r>
          </w:p>
        </w:tc>
        <w:tc>
          <w:tcPr>
            <w:tcW w:w="0" w:type="auto"/>
          </w:tcPr>
          <w:p w14:paraId="59E1623F" w14:textId="77777777" w:rsidR="009D2A35" w:rsidRDefault="009D2A35" w:rsidP="00E456CE">
            <w:pPr>
              <w:keepNext/>
            </w:pPr>
          </w:p>
        </w:tc>
        <w:tc>
          <w:tcPr>
            <w:tcW w:w="0" w:type="auto"/>
          </w:tcPr>
          <w:p w14:paraId="3682EED8" w14:textId="752DF796" w:rsidR="009D2A35" w:rsidRDefault="009D2A35" w:rsidP="00E456CE">
            <w:pPr>
              <w:keepNext/>
            </w:pPr>
            <w:r>
              <w:t>random number seed</w:t>
            </w:r>
          </w:p>
        </w:tc>
        <w:tc>
          <w:tcPr>
            <w:tcW w:w="0" w:type="auto"/>
          </w:tcPr>
          <w:p w14:paraId="581193C8" w14:textId="77777777" w:rsidR="009D2A35" w:rsidRDefault="009D2A35" w:rsidP="008C70C2"/>
        </w:tc>
        <w:tc>
          <w:tcPr>
            <w:tcW w:w="0" w:type="auto"/>
          </w:tcPr>
          <w:p w14:paraId="355F4C27" w14:textId="6E5F26E3" w:rsidR="009D2A35" w:rsidRDefault="009D2A35" w:rsidP="008C70C2">
            <w:r>
              <w:t>integer</w:t>
            </w:r>
          </w:p>
        </w:tc>
      </w:tr>
      <w:tr w:rsidR="00280385" w14:paraId="5CDFC3B2" w14:textId="01A7718C" w:rsidTr="009D2A35">
        <w:tc>
          <w:tcPr>
            <w:tcW w:w="0" w:type="auto"/>
            <w:tcBorders>
              <w:bottom w:val="single" w:sz="4" w:space="0" w:color="auto"/>
            </w:tcBorders>
          </w:tcPr>
          <w:p w14:paraId="738D3942" w14:textId="1D2C7723" w:rsidR="00280385" w:rsidRPr="00280385" w:rsidRDefault="00280385" w:rsidP="008C70C2">
            <w:pPr>
              <w:rPr>
                <w:rStyle w:val="code"/>
              </w:rPr>
            </w:pPr>
            <w:proofErr w:type="spellStart"/>
            <w:r w:rsidRPr="00280385">
              <w:rPr>
                <w:rStyle w:val="code"/>
              </w:rPr>
              <w:t>foutname</w:t>
            </w:r>
            <w:proofErr w:type="spellEnd"/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49DF2AE6" w14:textId="77777777" w:rsidR="00280385" w:rsidRDefault="00280385" w:rsidP="008C70C2"/>
        </w:tc>
        <w:tc>
          <w:tcPr>
            <w:tcW w:w="0" w:type="auto"/>
            <w:tcBorders>
              <w:bottom w:val="single" w:sz="4" w:space="0" w:color="auto"/>
            </w:tcBorders>
          </w:tcPr>
          <w:p w14:paraId="0BDA9DAE" w14:textId="6F3B1D47" w:rsidR="00280385" w:rsidRDefault="00280385" w:rsidP="008C70C2">
            <w:r>
              <w:t>name of an output file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6076C9C3" w14:textId="77777777" w:rsidR="00280385" w:rsidRDefault="00280385" w:rsidP="008C70C2"/>
        </w:tc>
        <w:tc>
          <w:tcPr>
            <w:tcW w:w="0" w:type="auto"/>
            <w:tcBorders>
              <w:bottom w:val="single" w:sz="4" w:space="0" w:color="auto"/>
            </w:tcBorders>
          </w:tcPr>
          <w:p w14:paraId="0FBBAC81" w14:textId="6236841A" w:rsidR="00280385" w:rsidRDefault="00280385" w:rsidP="008C70C2">
            <w:r>
              <w:t>string</w:t>
            </w:r>
          </w:p>
        </w:tc>
      </w:tr>
    </w:tbl>
    <w:p w14:paraId="7D7C2B6E" w14:textId="79EDBA3D" w:rsidR="008C70C2" w:rsidRDefault="009D2A35" w:rsidP="008C70C2">
      <w:r>
        <w:t>You could squash this into command-line arguments, but it would be inconvenient and error prone.</w:t>
      </w:r>
    </w:p>
    <w:p w14:paraId="6A2ED458" w14:textId="2F7E5948" w:rsidR="009D2A35" w:rsidRDefault="009D2A35" w:rsidP="008C70C2">
      <w:r>
        <w:lastRenderedPageBreak/>
        <w:t>Write a function that reads a file that looks like this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52B4346" wp14:editId="1FA50CC4">
                <wp:simplePos x="0" y="0"/>
                <wp:positionH relativeFrom="column">
                  <wp:posOffset>3070860</wp:posOffset>
                </wp:positionH>
                <wp:positionV relativeFrom="paragraph">
                  <wp:posOffset>635</wp:posOffset>
                </wp:positionV>
                <wp:extent cx="2361600" cy="1436400"/>
                <wp:effectExtent l="0" t="0" r="19685" b="1016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1600" cy="1436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A54E34" w14:textId="15289F66" w:rsidR="009D2A35" w:rsidRPr="009D2A35" w:rsidRDefault="009D2A35" w:rsidP="009D2A35">
                            <w:pPr>
                              <w:rPr>
                                <w:rStyle w:val="code"/>
                              </w:rPr>
                            </w:pPr>
                            <w:proofErr w:type="spellStart"/>
                            <w:r w:rsidRPr="009D2A35">
                              <w:rPr>
                                <w:rStyle w:val="code"/>
                              </w:rPr>
                              <w:t>ini_temp</w:t>
                            </w:r>
                            <w:proofErr w:type="spellEnd"/>
                            <w:r w:rsidRPr="009D2A35">
                              <w:rPr>
                                <w:rStyle w:val="code"/>
                              </w:rPr>
                              <w:t xml:space="preserve"> 0.1</w:t>
                            </w:r>
                            <w:r w:rsidRPr="009D2A35">
                              <w:rPr>
                                <w:rStyle w:val="code"/>
                              </w:rPr>
                              <w:br/>
                            </w:r>
                            <w:proofErr w:type="spellStart"/>
                            <w:r w:rsidRPr="009D2A35">
                              <w:rPr>
                                <w:rStyle w:val="code"/>
                              </w:rPr>
                              <w:t>final_temp</w:t>
                            </w:r>
                            <w:proofErr w:type="spellEnd"/>
                            <w:r w:rsidRPr="009D2A35">
                              <w:rPr>
                                <w:rStyle w:val="code"/>
                              </w:rPr>
                              <w:t xml:space="preserve"> 0.1</w:t>
                            </w:r>
                            <w:r w:rsidRPr="009D2A35">
                              <w:rPr>
                                <w:rStyle w:val="code"/>
                              </w:rPr>
                              <w:br/>
                            </w:r>
                            <w:proofErr w:type="spellStart"/>
                            <w:r w:rsidRPr="009D2A35">
                              <w:rPr>
                                <w:rStyle w:val="code"/>
                              </w:rPr>
                              <w:t>n_step</w:t>
                            </w:r>
                            <w:proofErr w:type="spellEnd"/>
                            <w:r w:rsidRPr="009D2A35">
                              <w:rPr>
                                <w:rStyle w:val="code"/>
                              </w:rPr>
                              <w:t xml:space="preserve"> 100000</w:t>
                            </w:r>
                            <w:r w:rsidRPr="009D2A35">
                              <w:rPr>
                                <w:rStyle w:val="code"/>
                              </w:rPr>
                              <w:br/>
                            </w:r>
                            <w:proofErr w:type="spellStart"/>
                            <w:r w:rsidRPr="009D2A35">
                              <w:rPr>
                                <w:rStyle w:val="code"/>
                              </w:rPr>
                              <w:t>x_ini</w:t>
                            </w:r>
                            <w:proofErr w:type="spellEnd"/>
                            <w:r w:rsidRPr="009D2A35">
                              <w:rPr>
                                <w:rStyle w:val="code"/>
                              </w:rPr>
                              <w:t xml:space="preserve"> -1.5,0.5,1</w:t>
                            </w:r>
                            <w:r w:rsidRPr="009D2A35">
                              <w:rPr>
                                <w:rStyle w:val="code"/>
                              </w:rPr>
                              <w:br/>
                            </w:r>
                            <w:proofErr w:type="spellStart"/>
                            <w:r w:rsidRPr="009D2A35">
                              <w:rPr>
                                <w:rStyle w:val="code"/>
                              </w:rPr>
                              <w:t>x_delta</w:t>
                            </w:r>
                            <w:proofErr w:type="spellEnd"/>
                            <w:r w:rsidRPr="009D2A35">
                              <w:rPr>
                                <w:rStyle w:val="code"/>
                              </w:rPr>
                              <w:t xml:space="preserve"> 0.5</w:t>
                            </w:r>
                            <w:r w:rsidRPr="009D2A35">
                              <w:rPr>
                                <w:rStyle w:val="code"/>
                              </w:rPr>
                              <w:br/>
                              <w:t>seed 1637</w:t>
                            </w:r>
                            <w:r w:rsidRPr="009D2A35">
                              <w:rPr>
                                <w:rStyle w:val="code"/>
                              </w:rPr>
                              <w:br/>
                            </w:r>
                            <w:proofErr w:type="spellStart"/>
                            <w:r w:rsidRPr="009D2A35">
                              <w:rPr>
                                <w:rStyle w:val="code"/>
                              </w:rPr>
                              <w:t>foutname</w:t>
                            </w:r>
                            <w:proofErr w:type="spellEnd"/>
                            <w:r w:rsidRPr="009D2A35">
                              <w:rPr>
                                <w:rStyle w:val="code"/>
                              </w:rPr>
                              <w:t xml:space="preserve"> ex1.csv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2B434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1.8pt;margin-top:.05pt;width:185.95pt;height:113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">
                <v:textbox style="mso-fit-shape-to-text:t">
                  <w:txbxContent>
                    <w:p w14:paraId="03A54E34" w14:textId="15289F66" w:rsidR="009D2A35" w:rsidRPr="009D2A35" w:rsidRDefault="009D2A35" w:rsidP="009D2A35">
                      <w:pPr>
                        <w:rPr>
                          <w:rStyle w:val="code"/>
                        </w:rPr>
                      </w:pPr>
                      <w:proofErr w:type="spellStart"/>
                      <w:r w:rsidRPr="009D2A35">
                        <w:rPr>
                          <w:rStyle w:val="code"/>
                        </w:rPr>
                        <w:t>ini_temp</w:t>
                      </w:r>
                      <w:proofErr w:type="spellEnd"/>
                      <w:r w:rsidRPr="009D2A35">
                        <w:rPr>
                          <w:rStyle w:val="code"/>
                        </w:rPr>
                        <w:t xml:space="preserve"> 0.1</w:t>
                      </w:r>
                      <w:r w:rsidRPr="009D2A35">
                        <w:rPr>
                          <w:rStyle w:val="code"/>
                        </w:rPr>
                        <w:br/>
                      </w:r>
                      <w:proofErr w:type="spellStart"/>
                      <w:r w:rsidRPr="009D2A35">
                        <w:rPr>
                          <w:rStyle w:val="code"/>
                        </w:rPr>
                        <w:t>final_temp</w:t>
                      </w:r>
                      <w:proofErr w:type="spellEnd"/>
                      <w:r w:rsidRPr="009D2A35">
                        <w:rPr>
                          <w:rStyle w:val="code"/>
                        </w:rPr>
                        <w:t xml:space="preserve"> 0.1</w:t>
                      </w:r>
                      <w:r w:rsidRPr="009D2A35">
                        <w:rPr>
                          <w:rStyle w:val="code"/>
                        </w:rPr>
                        <w:br/>
                      </w:r>
                      <w:proofErr w:type="spellStart"/>
                      <w:r w:rsidRPr="009D2A35">
                        <w:rPr>
                          <w:rStyle w:val="code"/>
                        </w:rPr>
                        <w:t>n_step</w:t>
                      </w:r>
                      <w:proofErr w:type="spellEnd"/>
                      <w:r w:rsidRPr="009D2A35">
                        <w:rPr>
                          <w:rStyle w:val="code"/>
                        </w:rPr>
                        <w:t xml:space="preserve"> 100000</w:t>
                      </w:r>
                      <w:r w:rsidRPr="009D2A35">
                        <w:rPr>
                          <w:rStyle w:val="code"/>
                        </w:rPr>
                        <w:br/>
                      </w:r>
                      <w:proofErr w:type="spellStart"/>
                      <w:r w:rsidRPr="009D2A35">
                        <w:rPr>
                          <w:rStyle w:val="code"/>
                        </w:rPr>
                        <w:t>x_ini</w:t>
                      </w:r>
                      <w:proofErr w:type="spellEnd"/>
                      <w:r w:rsidRPr="009D2A35">
                        <w:rPr>
                          <w:rStyle w:val="code"/>
                        </w:rPr>
                        <w:t xml:space="preserve"> -1.5,0.5,1</w:t>
                      </w:r>
                      <w:r w:rsidRPr="009D2A35">
                        <w:rPr>
                          <w:rStyle w:val="code"/>
                        </w:rPr>
                        <w:br/>
                      </w:r>
                      <w:proofErr w:type="spellStart"/>
                      <w:r w:rsidRPr="009D2A35">
                        <w:rPr>
                          <w:rStyle w:val="code"/>
                        </w:rPr>
                        <w:t>x_delta</w:t>
                      </w:r>
                      <w:proofErr w:type="spellEnd"/>
                      <w:r w:rsidRPr="009D2A35">
                        <w:rPr>
                          <w:rStyle w:val="code"/>
                        </w:rPr>
                        <w:t xml:space="preserve"> 0.5</w:t>
                      </w:r>
                      <w:r w:rsidRPr="009D2A35">
                        <w:rPr>
                          <w:rStyle w:val="code"/>
                        </w:rPr>
                        <w:br/>
                        <w:t>seed 1637</w:t>
                      </w:r>
                      <w:r w:rsidRPr="009D2A35">
                        <w:rPr>
                          <w:rStyle w:val="code"/>
                        </w:rPr>
                        <w:br/>
                      </w:r>
                      <w:proofErr w:type="spellStart"/>
                      <w:r w:rsidRPr="009D2A35">
                        <w:rPr>
                          <w:rStyle w:val="code"/>
                        </w:rPr>
                        <w:t>foutname</w:t>
                      </w:r>
                      <w:proofErr w:type="spellEnd"/>
                      <w:r w:rsidRPr="009D2A35">
                        <w:rPr>
                          <w:rStyle w:val="code"/>
                        </w:rPr>
                        <w:t xml:space="preserve"> ex1.csv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50121">
        <w:t xml:space="preserve"> and assigns the value to a variable in your program. Note that there are different data types, so you will need different functions for the conversions.</w:t>
      </w:r>
    </w:p>
    <w:p w14:paraId="1D33ECB6" w14:textId="71E8E6F7" w:rsidR="00350121" w:rsidRPr="008C70C2" w:rsidRDefault="00350121" w:rsidP="008C70C2">
      <w:r>
        <w:t xml:space="preserve">We will use </w:t>
      </w:r>
      <w:proofErr w:type="spellStart"/>
      <w:r w:rsidRPr="00350121">
        <w:rPr>
          <w:rStyle w:val="code"/>
        </w:rPr>
        <w:t>x_ini</w:t>
      </w:r>
      <w:proofErr w:type="spellEnd"/>
      <w:r>
        <w:t xml:space="preserve"> to determine the number of dimensions. If you have </w:t>
      </w:r>
      <w:proofErr w:type="spellStart"/>
      <w:r w:rsidRPr="00350121">
        <w:rPr>
          <w:rStyle w:val="code"/>
        </w:rPr>
        <w:t>x_ini</w:t>
      </w:r>
      <w:proofErr w:type="spellEnd"/>
      <w:r w:rsidRPr="00350121">
        <w:rPr>
          <w:rStyle w:val="code"/>
        </w:rPr>
        <w:t> 1</w:t>
      </w:r>
      <w:r>
        <w:t xml:space="preserve">, it means run in one dimension with an initial </w:t>
      </w:r>
      <m:oMath>
        <m:r>
          <w:rPr>
            <w:rFonts w:ascii="Cambria Math" w:hAnsi="Cambria Math"/>
          </w:rPr>
          <m:t>x=1</m:t>
        </m:r>
      </m:oMath>
      <w:r>
        <w:t xml:space="preserve">. If you have </w:t>
      </w:r>
      <w:proofErr w:type="spellStart"/>
      <w:r w:rsidRPr="00350121">
        <w:rPr>
          <w:rStyle w:val="code"/>
        </w:rPr>
        <w:t>x_ini</w:t>
      </w:r>
      <w:proofErr w:type="spellEnd"/>
      <w:r w:rsidRPr="00350121">
        <w:rPr>
          <w:rStyle w:val="code"/>
        </w:rPr>
        <w:t> 2,2,2,2,2</w:t>
      </w:r>
      <w:r>
        <w:t xml:space="preserve"> it will mean you want five </w:t>
      </w:r>
      <w:proofErr w:type="gramStart"/>
      <w:r>
        <w:t>dimensions</w:t>
      </w:r>
      <w:proofErr w:type="gramEnd"/>
      <w:r>
        <w:t xml:space="preserve"> and the initial coordinates are </w:t>
      </w: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/>
                <w:i/>
              </w:rPr>
            </m:ctrlPr>
          </m:mPr>
          <m:mr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w:rPr>
                  <w:rFonts w:ascii="Cambria Math" w:hAnsi="Cambria Math"/>
                </w:rPr>
                <m:t xml:space="preserve">=2,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  <m:r>
                <w:rPr>
                  <w:rFonts w:ascii="Cambria Math" w:hAnsi="Cambria Math"/>
                </w:rPr>
                <m:t>=2, …</m:t>
              </m:r>
            </m:e>
          </m:mr>
        </m:m>
      </m:oMath>
      <w:r w:rsidR="00364088">
        <w:rPr>
          <w:rFonts w:eastAsiaTheme="minorEastAsia"/>
        </w:rPr>
        <w:t>.  Note that this means you see the word x_ini, you have to break the next word into a list/array of numbers.</w:t>
      </w:r>
    </w:p>
    <w:p w14:paraId="2F33AB1E" w14:textId="5FFE08CC" w:rsidR="00350121" w:rsidRPr="00350121" w:rsidRDefault="00364088" w:rsidP="00350121">
      <w:r>
        <w:t>This will take longer to program than you think.</w:t>
      </w:r>
    </w:p>
    <w:p w14:paraId="6893AFCC" w14:textId="7A9C22F7" w:rsidR="00FD618A" w:rsidRDefault="008C70C2" w:rsidP="00350121">
      <w:pPr>
        <w:pStyle w:val="Heading2"/>
        <w:numPr>
          <w:ilvl w:val="1"/>
          <w:numId w:val="3"/>
        </w:numPr>
      </w:pPr>
      <w:r>
        <w:t>Core Monte Carl</w:t>
      </w:r>
      <w:r w:rsidR="00FD618A">
        <w:t>o</w:t>
      </w:r>
    </w:p>
    <w:p w14:paraId="52F666A0" w14:textId="40CCC434" w:rsidR="00FD618A" w:rsidRDefault="00FD618A" w:rsidP="00FD618A">
      <w:r>
        <w:t>This is simple and corresponds to the recipe in the lectures.</w:t>
      </w:r>
    </w:p>
    <w:p w14:paraId="7B31D97B" w14:textId="6A151C0E" w:rsidR="00FD618A" w:rsidRDefault="000574EB" w:rsidP="00FD618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71B57E2" wp14:editId="51E80CC5">
                <wp:simplePos x="0" y="0"/>
                <wp:positionH relativeFrom="column">
                  <wp:posOffset>-5715</wp:posOffset>
                </wp:positionH>
                <wp:positionV relativeFrom="paragraph">
                  <wp:posOffset>818515</wp:posOffset>
                </wp:positionV>
                <wp:extent cx="2360930" cy="1404620"/>
                <wp:effectExtent l="0" t="0" r="12700" b="18415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259D8D" w14:textId="7F9CD72D" w:rsidR="000574EB" w:rsidRPr="003A1903" w:rsidRDefault="00FD618A">
                            <w:pPr>
                              <w:rPr>
                                <w:rFonts w:eastAsiaTheme="minorEastAsia"/>
                              </w:rPr>
                            </w:pPr>
                            <w:r>
                              <w:t>Initialise</w:t>
                            </w:r>
                            <w:r>
                              <w:br/>
                              <w:t xml:space="preserve">   read the parameter file and assign variables</w:t>
                            </w:r>
                            <w:r w:rsidR="003A1903">
                              <w:br/>
                              <w:t xml:space="preserve">   decide on how many dimensions you have</w:t>
                            </w:r>
                            <w:r w:rsidR="00FE51CE">
                              <w:br/>
                              <w:t xml:space="preserve">   set the random number seed</w:t>
                            </w:r>
                            <w:r w:rsidR="00FE51CE">
                              <w:br/>
                              <w:t xml:space="preserve">   open any files you need for output</w:t>
                            </w:r>
                            <w:r w:rsidR="00FE51CE">
                              <w:br/>
                              <w:t xml:space="preserve">   set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</w:rPr>
                                <m:t>x≔ini_x</m:t>
                              </m:r>
                            </m:oMath>
                            <w:r w:rsidR="000574EB">
                              <w:rPr>
                                <w:rFonts w:eastAsiaTheme="minorEastAsia"/>
                              </w:rPr>
                              <w:br/>
                              <w:t xml:space="preserve">   store the initial energy </w:t>
                            </w:r>
                            <m:oMath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E</m:t>
                              </m:r>
                            </m:oMath>
                            <w:r w:rsidR="000574EB">
                              <w:rPr>
                                <w:rFonts w:eastAsiaTheme="minorEastAsia"/>
                              </w:rPr>
                              <w:t xml:space="preserve"> for this </w:t>
                            </w:r>
                            <m:oMath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x</m:t>
                              </m:r>
                            </m:oMath>
                            <w:r w:rsidR="003A1903">
                              <w:rPr>
                                <w:rFonts w:eastAsiaTheme="minorEastAsia"/>
                              </w:rPr>
                              <w:br/>
                              <w:t>function get_trial_x (x: set of floats, n: number of dimensions) {</w:t>
                            </w:r>
                            <w:r w:rsidR="003A1903">
                              <w:rPr>
                                <w:rFonts w:eastAsiaTheme="minorEastAsia"/>
                              </w:rPr>
                              <w:br/>
                              <w:t xml:space="preserve">   idim ≔ random(0, number_of_dimensions)</w:t>
                            </w:r>
                            <w:r w:rsidR="003A1903">
                              <w:rPr>
                                <w:rFonts w:eastAsiaTheme="minorEastAsia"/>
                              </w:rPr>
                              <w:br/>
                              <w:t xml:space="preserve">   x_trial ≔ x    // copy the old set of x</w:t>
                            </w:r>
                            <w:r w:rsidR="003A1903">
                              <w:rPr>
                                <w:rFonts w:eastAsiaTheme="minorEastAsia"/>
                              </w:rPr>
                              <w:br/>
                              <w:t xml:space="preserve">   </w:t>
                            </w:r>
                            <w:r w:rsidR="00692F16">
                              <w:rPr>
                                <w:rFonts w:eastAsiaTheme="minorEastAsia"/>
                              </w:rPr>
                              <w:t>step</w:t>
                            </w:r>
                            <w:r w:rsidR="003A1903">
                              <w:rPr>
                                <w:rFonts w:eastAsiaTheme="minorEastAsia"/>
                              </w:rPr>
                              <w:t xml:space="preserve"> ≔  </w:t>
                            </w:r>
                            <w:proofErr w:type="spellStart"/>
                            <w:r w:rsidR="00692F16">
                              <w:rPr>
                                <w:rFonts w:eastAsiaTheme="minorEastAsia"/>
                              </w:rPr>
                              <w:t>x_delta</w:t>
                            </w:r>
                            <w:proofErr w:type="spellEnd"/>
                            <w:r w:rsidR="00692F16">
                              <w:rPr>
                                <w:rFonts w:eastAsiaTheme="minorEastAsia"/>
                              </w:rPr>
                              <w:t xml:space="preserve"> * (</w:t>
                            </w:r>
                            <w:r w:rsidR="003A1903">
                              <w:rPr>
                                <w:rFonts w:eastAsiaTheme="minorEastAsia"/>
                              </w:rPr>
                              <w:t>2*random(0,1) – 1</w:t>
                            </w:r>
                            <w:r w:rsidR="00692F16">
                              <w:rPr>
                                <w:rFonts w:eastAsiaTheme="minorEastAsia"/>
                              </w:rPr>
                              <w:t>)</w:t>
                            </w:r>
                            <w:r w:rsidR="00FE0F6E">
                              <w:rPr>
                                <w:rFonts w:eastAsiaTheme="minorEastAsia"/>
                              </w:rPr>
                              <w:t xml:space="preserve"> // scale the random number by the max step size</w:t>
                            </w:r>
                            <w:r w:rsidR="003A1903">
                              <w:rPr>
                                <w:rFonts w:eastAsiaTheme="minorEastAsia"/>
                              </w:rPr>
                              <w:br/>
                              <w:t xml:space="preserve">   </w:t>
                            </w:r>
                            <w:proofErr w:type="spellStart"/>
                            <w:r w:rsidR="003A1903">
                              <w:rPr>
                                <w:rFonts w:eastAsiaTheme="minorEastAsia"/>
                              </w:rPr>
                              <w:t>x_trial</w:t>
                            </w:r>
                            <w:proofErr w:type="spellEnd"/>
                            <w:r w:rsidR="003A1903">
                              <w:rPr>
                                <w:rFonts w:eastAsiaTheme="minorEastAsia"/>
                              </w:rPr>
                              <w:t>[</w:t>
                            </w:r>
                            <w:proofErr w:type="spellStart"/>
                            <w:r w:rsidR="003A1903">
                              <w:rPr>
                                <w:rFonts w:eastAsiaTheme="minorEastAsia"/>
                              </w:rPr>
                              <w:t>idim</w:t>
                            </w:r>
                            <w:proofErr w:type="spellEnd"/>
                            <w:r w:rsidR="003A1903">
                              <w:rPr>
                                <w:rFonts w:eastAsiaTheme="minorEastAsia"/>
                              </w:rPr>
                              <w:t xml:space="preserve">] ≔ </w:t>
                            </w:r>
                            <w:proofErr w:type="spellStart"/>
                            <w:r w:rsidR="003A1903">
                              <w:rPr>
                                <w:rFonts w:eastAsiaTheme="minorEastAsia"/>
                              </w:rPr>
                              <w:t>x_trial</w:t>
                            </w:r>
                            <w:proofErr w:type="spellEnd"/>
                            <w:r w:rsidR="003A1903">
                              <w:rPr>
                                <w:rFonts w:eastAsiaTheme="minorEastAsia"/>
                              </w:rPr>
                              <w:t>[</w:t>
                            </w:r>
                            <w:proofErr w:type="spellStart"/>
                            <w:r w:rsidR="003A1903">
                              <w:rPr>
                                <w:rFonts w:eastAsiaTheme="minorEastAsia"/>
                              </w:rPr>
                              <w:t>idim</w:t>
                            </w:r>
                            <w:proofErr w:type="spellEnd"/>
                            <w:r w:rsidR="003A1903">
                              <w:rPr>
                                <w:rFonts w:eastAsiaTheme="minorEastAsia"/>
                              </w:rPr>
                              <w:t xml:space="preserve">] </w:t>
                            </w:r>
                            <w:r w:rsidR="00692F16">
                              <w:rPr>
                                <w:rFonts w:eastAsiaTheme="minorEastAsia"/>
                              </w:rPr>
                              <w:t>+ step</w:t>
                            </w:r>
                            <w:r w:rsidR="00FE0F6E">
                              <w:rPr>
                                <w:rFonts w:eastAsiaTheme="minorEastAsia"/>
                              </w:rPr>
                              <w:t xml:space="preserve"> </w:t>
                            </w:r>
                            <w:r w:rsidR="003A1903">
                              <w:rPr>
                                <w:rFonts w:eastAsiaTheme="minorEastAsia"/>
                              </w:rPr>
                              <w:br/>
                            </w:r>
                            <w:r w:rsidR="000574EB">
                              <w:rPr>
                                <w:rFonts w:eastAsiaTheme="minorEastAsia"/>
                              </w:rPr>
                              <w:t>}</w:t>
                            </w:r>
                            <w:r w:rsidR="000574EB">
                              <w:rPr>
                                <w:rFonts w:eastAsiaTheme="minorEastAsia"/>
                              </w:rPr>
                              <w:br/>
                            </w:r>
                            <w:proofErr w:type="spellStart"/>
                            <w:r w:rsidR="000574EB">
                              <w:rPr>
                                <w:rFonts w:eastAsiaTheme="minorEastAsia"/>
                              </w:rPr>
                              <w:t>monte_carlo</w:t>
                            </w:r>
                            <w:proofErr w:type="spellEnd"/>
                            <w:r w:rsidR="000574EB">
                              <w:rPr>
                                <w:rFonts w:eastAsiaTheme="minorEastAsia"/>
                              </w:rPr>
                              <w:t>() {</w:t>
                            </w:r>
                            <w:r w:rsidR="000574EB">
                              <w:rPr>
                                <w:rFonts w:eastAsiaTheme="minorEastAsia"/>
                              </w:rPr>
                              <w:br/>
                              <w:t xml:space="preserve">   FOR </w:t>
                            </w:r>
                            <w:proofErr w:type="spellStart"/>
                            <w:r w:rsidR="000574EB">
                              <w:rPr>
                                <w:rFonts w:eastAsiaTheme="minorEastAsia"/>
                              </w:rPr>
                              <w:t>num_step</w:t>
                            </w:r>
                            <w:proofErr w:type="spellEnd"/>
                            <w:r w:rsidR="000574EB">
                              <w:rPr>
                                <w:rFonts w:eastAsiaTheme="minorEastAsia"/>
                              </w:rPr>
                              <w:br/>
                              <w:t xml:space="preserve">      </w:t>
                            </w:r>
                            <w:proofErr w:type="spellStart"/>
                            <w:r w:rsidR="000574EB">
                              <w:rPr>
                                <w:rFonts w:eastAsiaTheme="minorEastAsia"/>
                              </w:rPr>
                              <w:t>x_trial</w:t>
                            </w:r>
                            <w:proofErr w:type="spellEnd"/>
                            <w:r w:rsidR="000574EB">
                              <w:rPr>
                                <w:rFonts w:eastAsiaTheme="minorEastAsia"/>
                              </w:rPr>
                              <w:t xml:space="preserve"> ≔ </w:t>
                            </w:r>
                            <w:proofErr w:type="spellStart"/>
                            <w:r w:rsidR="000574EB">
                              <w:rPr>
                                <w:rFonts w:eastAsiaTheme="minorEastAsia"/>
                              </w:rPr>
                              <w:t>get_trial</w:t>
                            </w:r>
                            <w:proofErr w:type="spellEnd"/>
                            <w:r w:rsidR="000574EB">
                              <w:rPr>
                                <w:rFonts w:eastAsiaTheme="minorEastAsia"/>
                              </w:rPr>
                              <w:t>(x, n)</w:t>
                            </w:r>
                            <w:r w:rsidR="000574EB">
                              <w:rPr>
                                <w:rFonts w:eastAsiaTheme="minorEastAsia"/>
                              </w:rPr>
                              <w:br/>
                              <w:t xml:space="preserve">      </w:t>
                            </w:r>
                            <w:proofErr w:type="spellStart"/>
                            <w:r w:rsidR="000574EB">
                              <w:rPr>
                                <w:rFonts w:eastAsiaTheme="minorEastAsia"/>
                              </w:rPr>
                              <w:t>E_trial</w:t>
                            </w:r>
                            <w:proofErr w:type="spellEnd"/>
                            <w:r w:rsidR="000574EB">
                              <w:rPr>
                                <w:rFonts w:eastAsiaTheme="minorEastAsia"/>
                              </w:rPr>
                              <w:t xml:space="preserve"> ≔ energy(</w:t>
                            </w:r>
                            <w:proofErr w:type="spellStart"/>
                            <w:r w:rsidR="000574EB">
                              <w:rPr>
                                <w:rFonts w:eastAsiaTheme="minorEastAsia"/>
                              </w:rPr>
                              <w:t>x_trial</w:t>
                            </w:r>
                            <w:proofErr w:type="spellEnd"/>
                            <w:r w:rsidR="000574EB">
                              <w:rPr>
                                <w:rFonts w:eastAsiaTheme="minorEastAsia"/>
                              </w:rPr>
                              <w:t>) // from Ackley functio</w:t>
                            </w:r>
                            <w:r w:rsidR="0042177C">
                              <w:rPr>
                                <w:rFonts w:eastAsiaTheme="minorEastAsia"/>
                              </w:rPr>
                              <w:t>n</w:t>
                            </w:r>
                            <w:r w:rsidR="000574EB">
                              <w:rPr>
                                <w:rFonts w:eastAsiaTheme="minorEastAsia"/>
                              </w:rPr>
                              <w:br/>
                              <w:t xml:space="preserve">      flag := False</w:t>
                            </w:r>
                            <w:r w:rsidR="0042177C">
                              <w:rPr>
                                <w:rFonts w:eastAsiaTheme="minorEastAsia"/>
                              </w:rPr>
                              <w:br/>
                              <w:t xml:space="preserve">      IF (</w:t>
                            </w:r>
                            <w:proofErr w:type="spellStart"/>
                            <w:r w:rsidR="0042177C">
                              <w:rPr>
                                <w:rFonts w:eastAsiaTheme="minorEastAsia"/>
                              </w:rPr>
                              <w:t>E_trial</w:t>
                            </w:r>
                            <w:proofErr w:type="spellEnd"/>
                            <w:r w:rsidR="0042177C">
                              <w:rPr>
                                <w:rFonts w:eastAsiaTheme="minorEastAsia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≤</m:t>
                              </m:r>
                            </m:oMath>
                            <w:r w:rsidR="0042177C">
                              <w:rPr>
                                <w:rFonts w:eastAsiaTheme="minorEastAsia"/>
                              </w:rPr>
                              <w:t xml:space="preserve"> E)</w:t>
                            </w:r>
                            <w:r w:rsidR="0042177C">
                              <w:rPr>
                                <w:rFonts w:eastAsiaTheme="minorEastAsia"/>
                              </w:rPr>
                              <w:br/>
                              <w:t xml:space="preserve">         flag ≔ True</w:t>
                            </w:r>
                            <w:r w:rsidR="0042177C">
                              <w:rPr>
                                <w:rFonts w:eastAsiaTheme="minorEastAsia"/>
                              </w:rPr>
                              <w:br/>
                              <w:t xml:space="preserve">      ELSE</w:t>
                            </w:r>
                            <w:r w:rsidR="000574EB">
                              <w:rPr>
                                <w:rFonts w:eastAsiaTheme="minorEastAsia"/>
                              </w:rPr>
                              <w:br/>
                              <w:t xml:space="preserve">      </w:t>
                            </w:r>
                            <w:r w:rsidR="0042177C">
                              <w:rPr>
                                <w:rFonts w:eastAsiaTheme="minorEastAsia"/>
                              </w:rPr>
                              <w:t xml:space="preserve">   </w:t>
                            </w:r>
                            <w:r w:rsidR="000574EB">
                              <w:rPr>
                                <w:rFonts w:eastAsiaTheme="minorEastAsia"/>
                              </w:rPr>
                              <w:t xml:space="preserve">IF </w:t>
                            </w:r>
                            <w:proofErr w:type="spellStart"/>
                            <w:r w:rsidR="000574EB">
                              <w:rPr>
                                <w:rFonts w:eastAsiaTheme="minorEastAsia"/>
                              </w:rPr>
                              <w:t>E_trial</w:t>
                            </w:r>
                            <w:proofErr w:type="spellEnd"/>
                            <w:r w:rsidR="000574EB">
                              <w:rPr>
                                <w:rFonts w:eastAsiaTheme="minorEastAsia"/>
                              </w:rPr>
                              <w:t xml:space="preserve"> &gt; E</w:t>
                            </w:r>
                            <w:r w:rsidR="000574EB">
                              <w:rPr>
                                <w:rFonts w:eastAsiaTheme="minorEastAsia"/>
                              </w:rPr>
                              <w:br/>
                              <w:t xml:space="preserve">         </w:t>
                            </w:r>
                            <w:r w:rsidR="0042177C">
                              <w:rPr>
                                <w:rFonts w:eastAsiaTheme="minorEastAsia"/>
                              </w:rPr>
                              <w:t xml:space="preserve">   </w:t>
                            </w:r>
                            <w:proofErr w:type="spellStart"/>
                            <w:r w:rsidR="000574EB">
                              <w:rPr>
                                <w:rFonts w:eastAsiaTheme="minorEastAsia"/>
                              </w:rPr>
                              <w:t>deltaE</w:t>
                            </w:r>
                            <w:proofErr w:type="spellEnd"/>
                            <w:r w:rsidR="000574EB">
                              <w:rPr>
                                <w:rFonts w:eastAsiaTheme="minorEastAsia"/>
                              </w:rPr>
                              <w:t xml:space="preserve"> ≔ E</w:t>
                            </w:r>
                            <w:r w:rsidR="00AA4A5C">
                              <w:rPr>
                                <w:rFonts w:eastAsiaTheme="minorEastAsia"/>
                              </w:rPr>
                              <w:t xml:space="preserve"> </w:t>
                            </w:r>
                            <w:r w:rsidR="000574EB">
                              <w:rPr>
                                <w:rFonts w:eastAsiaTheme="minorEastAsia"/>
                              </w:rPr>
                              <w:t xml:space="preserve">– </w:t>
                            </w:r>
                            <w:proofErr w:type="spellStart"/>
                            <w:r w:rsidR="000574EB">
                              <w:rPr>
                                <w:rFonts w:eastAsiaTheme="minorEastAsia"/>
                              </w:rPr>
                              <w:t>E</w:t>
                            </w:r>
                            <w:r w:rsidR="00AA4A5C">
                              <w:rPr>
                                <w:rFonts w:eastAsiaTheme="minorEastAsia"/>
                              </w:rPr>
                              <w:t>_trial</w:t>
                            </w:r>
                            <w:proofErr w:type="spellEnd"/>
                            <w:r w:rsidR="000574EB">
                              <w:rPr>
                                <w:rFonts w:eastAsiaTheme="minorEastAsia"/>
                              </w:rPr>
                              <w:br/>
                              <w:t xml:space="preserve">         </w:t>
                            </w:r>
                            <w:r w:rsidR="0042177C">
                              <w:rPr>
                                <w:rFonts w:eastAsiaTheme="minorEastAsia"/>
                              </w:rPr>
                              <w:t xml:space="preserve">   </w:t>
                            </w:r>
                            <w:r w:rsidR="000574EB">
                              <w:rPr>
                                <w:rFonts w:eastAsiaTheme="minorEastAsia"/>
                              </w:rPr>
                              <w:t>IF random(0,1) &lt; exp(</w:t>
                            </w:r>
                            <w:proofErr w:type="spellStart"/>
                            <w:r w:rsidR="000574EB">
                              <w:rPr>
                                <w:rFonts w:eastAsiaTheme="minorEastAsia"/>
                              </w:rPr>
                              <w:t>deltaE</w:t>
                            </w:r>
                            <w:proofErr w:type="spellEnd"/>
                            <w:r w:rsidR="000574EB">
                              <w:rPr>
                                <w:rFonts w:eastAsiaTheme="minorEastAsia"/>
                              </w:rPr>
                              <w:t>/Temperature)</w:t>
                            </w:r>
                            <w:r w:rsidR="000574EB">
                              <w:rPr>
                                <w:rFonts w:eastAsiaTheme="minorEastAsia"/>
                              </w:rPr>
                              <w:br/>
                              <w:t xml:space="preserve">            </w:t>
                            </w:r>
                            <w:r w:rsidR="0042177C">
                              <w:rPr>
                                <w:rFonts w:eastAsiaTheme="minorEastAsia"/>
                              </w:rPr>
                              <w:t xml:space="preserve">   </w:t>
                            </w:r>
                            <w:r w:rsidR="000574EB">
                              <w:rPr>
                                <w:rFonts w:eastAsiaTheme="minorEastAsia"/>
                              </w:rPr>
                              <w:t>flag ≔ True</w:t>
                            </w:r>
                            <w:r w:rsidR="000574EB">
                              <w:rPr>
                                <w:rFonts w:eastAsiaTheme="minorEastAsia"/>
                              </w:rPr>
                              <w:br/>
                              <w:t xml:space="preserve">      IF (flag</w:t>
                            </w:r>
                            <w:r w:rsidR="0042177C">
                              <w:rPr>
                                <w:rFonts w:eastAsiaTheme="minorEastAsia"/>
                              </w:rPr>
                              <w:t xml:space="preserve"> == True)</w:t>
                            </w:r>
                            <w:r w:rsidR="0042177C">
                              <w:rPr>
                                <w:rFonts w:eastAsiaTheme="minorEastAsia"/>
                              </w:rPr>
                              <w:br/>
                              <w:t xml:space="preserve">         print out energies and x</w:t>
                            </w:r>
                            <w:r w:rsidR="0042177C">
                              <w:rPr>
                                <w:rFonts w:eastAsiaTheme="minorEastAsia"/>
                              </w:rPr>
                              <w:br/>
                              <w:t xml:space="preserve">         update x, update E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71B57E2" id="_x0000_s1027" type="#_x0000_t202" style="position:absolute;margin-left:-.45pt;margin-top:64.45pt;width:185.9pt;height:110.6pt;z-index:251660288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">
                <v:textbox style="mso-fit-shape-to-text:t">
                  <w:txbxContent>
                    <w:p w14:paraId="1F259D8D" w14:textId="7F9CD72D" w:rsidR="000574EB" w:rsidRPr="003A1903" w:rsidRDefault="00FD618A">
                      <w:pPr>
                        <w:rPr>
                          <w:rFonts w:eastAsiaTheme="minorEastAsia"/>
                        </w:rPr>
                      </w:pPr>
                      <w:r>
                        <w:t>Initialise</w:t>
                      </w:r>
                      <w:r>
                        <w:br/>
                        <w:t xml:space="preserve">   read the parameter file and assign variables</w:t>
                      </w:r>
                      <w:r w:rsidR="003A1903">
                        <w:br/>
                        <w:t xml:space="preserve">   decide on how many dimensions you have</w:t>
                      </w:r>
                      <w:r w:rsidR="00FE51CE">
                        <w:br/>
                        <w:t xml:space="preserve">   set the random number seed</w:t>
                      </w:r>
                      <w:r w:rsidR="00FE51CE">
                        <w:br/>
                        <w:t xml:space="preserve">   open any files you need for output</w:t>
                      </w:r>
                      <w:r w:rsidR="00FE51CE">
                        <w:br/>
                        <w:t xml:space="preserve">   set </w:t>
                      </w:r>
                      <m:oMath>
                        <m:r>
                          <w:rPr>
                            <w:rFonts w:ascii="Cambria Math" w:hAnsi="Cambria Math"/>
                          </w:rPr>
                          <m:t>x≔ini_x</m:t>
                        </m:r>
                      </m:oMath>
                      <w:r w:rsidR="000574EB">
                        <w:rPr>
                          <w:rFonts w:eastAsiaTheme="minorEastAsia"/>
                        </w:rPr>
                        <w:br/>
                        <w:t xml:space="preserve">   store the initial energy </w:t>
                      </w:r>
                      <m:oMath>
                        <m:r>
                          <w:rPr>
                            <w:rFonts w:ascii="Cambria Math" w:eastAsiaTheme="minorEastAsia" w:hAnsi="Cambria Math"/>
                          </w:rPr>
                          <m:t>E</m:t>
                        </m:r>
                      </m:oMath>
                      <w:r w:rsidR="000574EB">
                        <w:rPr>
                          <w:rFonts w:eastAsiaTheme="minorEastAsia"/>
                        </w:rPr>
                        <w:t xml:space="preserve"> for this </w:t>
                      </w:r>
                      <m:oMath>
                        <m:r>
                          <w:rPr>
                            <w:rFonts w:ascii="Cambria Math" w:eastAsiaTheme="minorEastAsia" w:hAnsi="Cambria Math"/>
                          </w:rPr>
                          <m:t>x</m:t>
                        </m:r>
                      </m:oMath>
                      <w:r w:rsidR="003A1903">
                        <w:rPr>
                          <w:rFonts w:eastAsiaTheme="minorEastAsia"/>
                        </w:rPr>
                        <w:br/>
                        <w:t>function get_trial_x (x: set of floats, n: number of dimensions) {</w:t>
                      </w:r>
                      <w:r w:rsidR="003A1903">
                        <w:rPr>
                          <w:rFonts w:eastAsiaTheme="minorEastAsia"/>
                        </w:rPr>
                        <w:br/>
                        <w:t xml:space="preserve">   idim ≔ random(0, number_of_dimensions)</w:t>
                      </w:r>
                      <w:r w:rsidR="003A1903">
                        <w:rPr>
                          <w:rFonts w:eastAsiaTheme="minorEastAsia"/>
                        </w:rPr>
                        <w:br/>
                        <w:t xml:space="preserve">   x_trial ≔ x    // copy the old set of x</w:t>
                      </w:r>
                      <w:r w:rsidR="003A1903">
                        <w:rPr>
                          <w:rFonts w:eastAsiaTheme="minorEastAsia"/>
                        </w:rPr>
                        <w:br/>
                        <w:t xml:space="preserve">   </w:t>
                      </w:r>
                      <w:r w:rsidR="00692F16">
                        <w:rPr>
                          <w:rFonts w:eastAsiaTheme="minorEastAsia"/>
                        </w:rPr>
                        <w:t>step</w:t>
                      </w:r>
                      <w:r w:rsidR="003A1903">
                        <w:rPr>
                          <w:rFonts w:eastAsiaTheme="minorEastAsia"/>
                        </w:rPr>
                        <w:t xml:space="preserve"> ≔  </w:t>
                      </w:r>
                      <w:proofErr w:type="spellStart"/>
                      <w:r w:rsidR="00692F16">
                        <w:rPr>
                          <w:rFonts w:eastAsiaTheme="minorEastAsia"/>
                        </w:rPr>
                        <w:t>x_delta</w:t>
                      </w:r>
                      <w:proofErr w:type="spellEnd"/>
                      <w:r w:rsidR="00692F16">
                        <w:rPr>
                          <w:rFonts w:eastAsiaTheme="minorEastAsia"/>
                        </w:rPr>
                        <w:t xml:space="preserve"> * (</w:t>
                      </w:r>
                      <w:r w:rsidR="003A1903">
                        <w:rPr>
                          <w:rFonts w:eastAsiaTheme="minorEastAsia"/>
                        </w:rPr>
                        <w:t>2*random(0,1) – 1</w:t>
                      </w:r>
                      <w:r w:rsidR="00692F16">
                        <w:rPr>
                          <w:rFonts w:eastAsiaTheme="minorEastAsia"/>
                        </w:rPr>
                        <w:t>)</w:t>
                      </w:r>
                      <w:r w:rsidR="00FE0F6E">
                        <w:rPr>
                          <w:rFonts w:eastAsiaTheme="minorEastAsia"/>
                        </w:rPr>
                        <w:t xml:space="preserve"> // scale the random number by the max step size</w:t>
                      </w:r>
                      <w:r w:rsidR="003A1903">
                        <w:rPr>
                          <w:rFonts w:eastAsiaTheme="minorEastAsia"/>
                        </w:rPr>
                        <w:br/>
                        <w:t xml:space="preserve">   </w:t>
                      </w:r>
                      <w:proofErr w:type="spellStart"/>
                      <w:r w:rsidR="003A1903">
                        <w:rPr>
                          <w:rFonts w:eastAsiaTheme="minorEastAsia"/>
                        </w:rPr>
                        <w:t>x_trial</w:t>
                      </w:r>
                      <w:proofErr w:type="spellEnd"/>
                      <w:r w:rsidR="003A1903">
                        <w:rPr>
                          <w:rFonts w:eastAsiaTheme="minorEastAsia"/>
                        </w:rPr>
                        <w:t>[</w:t>
                      </w:r>
                      <w:proofErr w:type="spellStart"/>
                      <w:r w:rsidR="003A1903">
                        <w:rPr>
                          <w:rFonts w:eastAsiaTheme="minorEastAsia"/>
                        </w:rPr>
                        <w:t>idim</w:t>
                      </w:r>
                      <w:proofErr w:type="spellEnd"/>
                      <w:r w:rsidR="003A1903">
                        <w:rPr>
                          <w:rFonts w:eastAsiaTheme="minorEastAsia"/>
                        </w:rPr>
                        <w:t xml:space="preserve">] ≔ </w:t>
                      </w:r>
                      <w:proofErr w:type="spellStart"/>
                      <w:r w:rsidR="003A1903">
                        <w:rPr>
                          <w:rFonts w:eastAsiaTheme="minorEastAsia"/>
                        </w:rPr>
                        <w:t>x_trial</w:t>
                      </w:r>
                      <w:proofErr w:type="spellEnd"/>
                      <w:r w:rsidR="003A1903">
                        <w:rPr>
                          <w:rFonts w:eastAsiaTheme="minorEastAsia"/>
                        </w:rPr>
                        <w:t>[</w:t>
                      </w:r>
                      <w:proofErr w:type="spellStart"/>
                      <w:r w:rsidR="003A1903">
                        <w:rPr>
                          <w:rFonts w:eastAsiaTheme="minorEastAsia"/>
                        </w:rPr>
                        <w:t>idim</w:t>
                      </w:r>
                      <w:proofErr w:type="spellEnd"/>
                      <w:r w:rsidR="003A1903">
                        <w:rPr>
                          <w:rFonts w:eastAsiaTheme="minorEastAsia"/>
                        </w:rPr>
                        <w:t xml:space="preserve">] </w:t>
                      </w:r>
                      <w:r w:rsidR="00692F16">
                        <w:rPr>
                          <w:rFonts w:eastAsiaTheme="minorEastAsia"/>
                        </w:rPr>
                        <w:t>+ step</w:t>
                      </w:r>
                      <w:r w:rsidR="00FE0F6E">
                        <w:rPr>
                          <w:rFonts w:eastAsiaTheme="minorEastAsia"/>
                        </w:rPr>
                        <w:t xml:space="preserve"> </w:t>
                      </w:r>
                      <w:r w:rsidR="003A1903">
                        <w:rPr>
                          <w:rFonts w:eastAsiaTheme="minorEastAsia"/>
                        </w:rPr>
                        <w:br/>
                      </w:r>
                      <w:r w:rsidR="000574EB">
                        <w:rPr>
                          <w:rFonts w:eastAsiaTheme="minorEastAsia"/>
                        </w:rPr>
                        <w:t>}</w:t>
                      </w:r>
                      <w:r w:rsidR="000574EB">
                        <w:rPr>
                          <w:rFonts w:eastAsiaTheme="minorEastAsia"/>
                        </w:rPr>
                        <w:br/>
                      </w:r>
                      <w:proofErr w:type="spellStart"/>
                      <w:r w:rsidR="000574EB">
                        <w:rPr>
                          <w:rFonts w:eastAsiaTheme="minorEastAsia"/>
                        </w:rPr>
                        <w:t>monte_carlo</w:t>
                      </w:r>
                      <w:proofErr w:type="spellEnd"/>
                      <w:r w:rsidR="000574EB">
                        <w:rPr>
                          <w:rFonts w:eastAsiaTheme="minorEastAsia"/>
                        </w:rPr>
                        <w:t>() {</w:t>
                      </w:r>
                      <w:r w:rsidR="000574EB">
                        <w:rPr>
                          <w:rFonts w:eastAsiaTheme="minorEastAsia"/>
                        </w:rPr>
                        <w:br/>
                        <w:t xml:space="preserve">   FOR </w:t>
                      </w:r>
                      <w:proofErr w:type="spellStart"/>
                      <w:r w:rsidR="000574EB">
                        <w:rPr>
                          <w:rFonts w:eastAsiaTheme="minorEastAsia"/>
                        </w:rPr>
                        <w:t>num_step</w:t>
                      </w:r>
                      <w:proofErr w:type="spellEnd"/>
                      <w:r w:rsidR="000574EB">
                        <w:rPr>
                          <w:rFonts w:eastAsiaTheme="minorEastAsia"/>
                        </w:rPr>
                        <w:br/>
                        <w:t xml:space="preserve">      </w:t>
                      </w:r>
                      <w:proofErr w:type="spellStart"/>
                      <w:r w:rsidR="000574EB">
                        <w:rPr>
                          <w:rFonts w:eastAsiaTheme="minorEastAsia"/>
                        </w:rPr>
                        <w:t>x_trial</w:t>
                      </w:r>
                      <w:proofErr w:type="spellEnd"/>
                      <w:r w:rsidR="000574EB">
                        <w:rPr>
                          <w:rFonts w:eastAsiaTheme="minorEastAsia"/>
                        </w:rPr>
                        <w:t xml:space="preserve"> ≔ </w:t>
                      </w:r>
                      <w:proofErr w:type="spellStart"/>
                      <w:r w:rsidR="000574EB">
                        <w:rPr>
                          <w:rFonts w:eastAsiaTheme="minorEastAsia"/>
                        </w:rPr>
                        <w:t>get_trial</w:t>
                      </w:r>
                      <w:proofErr w:type="spellEnd"/>
                      <w:r w:rsidR="000574EB">
                        <w:rPr>
                          <w:rFonts w:eastAsiaTheme="minorEastAsia"/>
                        </w:rPr>
                        <w:t>(x, n)</w:t>
                      </w:r>
                      <w:r w:rsidR="000574EB">
                        <w:rPr>
                          <w:rFonts w:eastAsiaTheme="minorEastAsia"/>
                        </w:rPr>
                        <w:br/>
                        <w:t xml:space="preserve">      </w:t>
                      </w:r>
                      <w:proofErr w:type="spellStart"/>
                      <w:r w:rsidR="000574EB">
                        <w:rPr>
                          <w:rFonts w:eastAsiaTheme="minorEastAsia"/>
                        </w:rPr>
                        <w:t>E_trial</w:t>
                      </w:r>
                      <w:proofErr w:type="spellEnd"/>
                      <w:r w:rsidR="000574EB">
                        <w:rPr>
                          <w:rFonts w:eastAsiaTheme="minorEastAsia"/>
                        </w:rPr>
                        <w:t xml:space="preserve"> ≔ energy(</w:t>
                      </w:r>
                      <w:proofErr w:type="spellStart"/>
                      <w:r w:rsidR="000574EB">
                        <w:rPr>
                          <w:rFonts w:eastAsiaTheme="minorEastAsia"/>
                        </w:rPr>
                        <w:t>x_trial</w:t>
                      </w:r>
                      <w:proofErr w:type="spellEnd"/>
                      <w:r w:rsidR="000574EB">
                        <w:rPr>
                          <w:rFonts w:eastAsiaTheme="minorEastAsia"/>
                        </w:rPr>
                        <w:t>) // from Ackley functio</w:t>
                      </w:r>
                      <w:r w:rsidR="0042177C">
                        <w:rPr>
                          <w:rFonts w:eastAsiaTheme="minorEastAsia"/>
                        </w:rPr>
                        <w:t>n</w:t>
                      </w:r>
                      <w:r w:rsidR="000574EB">
                        <w:rPr>
                          <w:rFonts w:eastAsiaTheme="minorEastAsia"/>
                        </w:rPr>
                        <w:br/>
                        <w:t xml:space="preserve">      flag := False</w:t>
                      </w:r>
                      <w:r w:rsidR="0042177C">
                        <w:rPr>
                          <w:rFonts w:eastAsiaTheme="minorEastAsia"/>
                        </w:rPr>
                        <w:br/>
                        <w:t xml:space="preserve">      IF (</w:t>
                      </w:r>
                      <w:proofErr w:type="spellStart"/>
                      <w:r w:rsidR="0042177C">
                        <w:rPr>
                          <w:rFonts w:eastAsiaTheme="minorEastAsia"/>
                        </w:rPr>
                        <w:t>E_trial</w:t>
                      </w:r>
                      <w:proofErr w:type="spellEnd"/>
                      <w:r w:rsidR="0042177C">
                        <w:rPr>
                          <w:rFonts w:eastAsiaTheme="minorEastAsia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eastAsiaTheme="minorEastAsia" w:hAnsi="Cambria Math"/>
                          </w:rPr>
                          <m:t>≤</m:t>
                        </m:r>
                      </m:oMath>
                      <w:r w:rsidR="0042177C">
                        <w:rPr>
                          <w:rFonts w:eastAsiaTheme="minorEastAsia"/>
                        </w:rPr>
                        <w:t xml:space="preserve"> E)</w:t>
                      </w:r>
                      <w:r w:rsidR="0042177C">
                        <w:rPr>
                          <w:rFonts w:eastAsiaTheme="minorEastAsia"/>
                        </w:rPr>
                        <w:br/>
                        <w:t xml:space="preserve">         flag ≔ True</w:t>
                      </w:r>
                      <w:r w:rsidR="0042177C">
                        <w:rPr>
                          <w:rFonts w:eastAsiaTheme="minorEastAsia"/>
                        </w:rPr>
                        <w:br/>
                        <w:t xml:space="preserve">      ELSE</w:t>
                      </w:r>
                      <w:r w:rsidR="000574EB">
                        <w:rPr>
                          <w:rFonts w:eastAsiaTheme="minorEastAsia"/>
                        </w:rPr>
                        <w:br/>
                        <w:t xml:space="preserve">      </w:t>
                      </w:r>
                      <w:r w:rsidR="0042177C">
                        <w:rPr>
                          <w:rFonts w:eastAsiaTheme="minorEastAsia"/>
                        </w:rPr>
                        <w:t xml:space="preserve">   </w:t>
                      </w:r>
                      <w:r w:rsidR="000574EB">
                        <w:rPr>
                          <w:rFonts w:eastAsiaTheme="minorEastAsia"/>
                        </w:rPr>
                        <w:t xml:space="preserve">IF </w:t>
                      </w:r>
                      <w:proofErr w:type="spellStart"/>
                      <w:r w:rsidR="000574EB">
                        <w:rPr>
                          <w:rFonts w:eastAsiaTheme="minorEastAsia"/>
                        </w:rPr>
                        <w:t>E_trial</w:t>
                      </w:r>
                      <w:proofErr w:type="spellEnd"/>
                      <w:r w:rsidR="000574EB">
                        <w:rPr>
                          <w:rFonts w:eastAsiaTheme="minorEastAsia"/>
                        </w:rPr>
                        <w:t xml:space="preserve"> &gt; E</w:t>
                      </w:r>
                      <w:r w:rsidR="000574EB">
                        <w:rPr>
                          <w:rFonts w:eastAsiaTheme="minorEastAsia"/>
                        </w:rPr>
                        <w:br/>
                        <w:t xml:space="preserve">         </w:t>
                      </w:r>
                      <w:r w:rsidR="0042177C">
                        <w:rPr>
                          <w:rFonts w:eastAsiaTheme="minorEastAsia"/>
                        </w:rPr>
                        <w:t xml:space="preserve">   </w:t>
                      </w:r>
                      <w:proofErr w:type="spellStart"/>
                      <w:r w:rsidR="000574EB">
                        <w:rPr>
                          <w:rFonts w:eastAsiaTheme="minorEastAsia"/>
                        </w:rPr>
                        <w:t>deltaE</w:t>
                      </w:r>
                      <w:proofErr w:type="spellEnd"/>
                      <w:r w:rsidR="000574EB">
                        <w:rPr>
                          <w:rFonts w:eastAsiaTheme="minorEastAsia"/>
                        </w:rPr>
                        <w:t xml:space="preserve"> ≔ E</w:t>
                      </w:r>
                      <w:r w:rsidR="00AA4A5C">
                        <w:rPr>
                          <w:rFonts w:eastAsiaTheme="minorEastAsia"/>
                        </w:rPr>
                        <w:t xml:space="preserve"> </w:t>
                      </w:r>
                      <w:r w:rsidR="000574EB">
                        <w:rPr>
                          <w:rFonts w:eastAsiaTheme="minorEastAsia"/>
                        </w:rPr>
                        <w:t xml:space="preserve">– </w:t>
                      </w:r>
                      <w:proofErr w:type="spellStart"/>
                      <w:r w:rsidR="000574EB">
                        <w:rPr>
                          <w:rFonts w:eastAsiaTheme="minorEastAsia"/>
                        </w:rPr>
                        <w:t>E</w:t>
                      </w:r>
                      <w:r w:rsidR="00AA4A5C">
                        <w:rPr>
                          <w:rFonts w:eastAsiaTheme="minorEastAsia"/>
                        </w:rPr>
                        <w:t>_trial</w:t>
                      </w:r>
                      <w:proofErr w:type="spellEnd"/>
                      <w:r w:rsidR="000574EB">
                        <w:rPr>
                          <w:rFonts w:eastAsiaTheme="minorEastAsia"/>
                        </w:rPr>
                        <w:br/>
                        <w:t xml:space="preserve">         </w:t>
                      </w:r>
                      <w:r w:rsidR="0042177C">
                        <w:rPr>
                          <w:rFonts w:eastAsiaTheme="minorEastAsia"/>
                        </w:rPr>
                        <w:t xml:space="preserve">   </w:t>
                      </w:r>
                      <w:r w:rsidR="000574EB">
                        <w:rPr>
                          <w:rFonts w:eastAsiaTheme="minorEastAsia"/>
                        </w:rPr>
                        <w:t>IF random(0,1) &lt; exp(</w:t>
                      </w:r>
                      <w:proofErr w:type="spellStart"/>
                      <w:r w:rsidR="000574EB">
                        <w:rPr>
                          <w:rFonts w:eastAsiaTheme="minorEastAsia"/>
                        </w:rPr>
                        <w:t>deltaE</w:t>
                      </w:r>
                      <w:proofErr w:type="spellEnd"/>
                      <w:r w:rsidR="000574EB">
                        <w:rPr>
                          <w:rFonts w:eastAsiaTheme="minorEastAsia"/>
                        </w:rPr>
                        <w:t>/Temperature)</w:t>
                      </w:r>
                      <w:r w:rsidR="000574EB">
                        <w:rPr>
                          <w:rFonts w:eastAsiaTheme="minorEastAsia"/>
                        </w:rPr>
                        <w:br/>
                        <w:t xml:space="preserve">            </w:t>
                      </w:r>
                      <w:r w:rsidR="0042177C">
                        <w:rPr>
                          <w:rFonts w:eastAsiaTheme="minorEastAsia"/>
                        </w:rPr>
                        <w:t xml:space="preserve">   </w:t>
                      </w:r>
                      <w:r w:rsidR="000574EB">
                        <w:rPr>
                          <w:rFonts w:eastAsiaTheme="minorEastAsia"/>
                        </w:rPr>
                        <w:t>flag ≔ True</w:t>
                      </w:r>
                      <w:r w:rsidR="000574EB">
                        <w:rPr>
                          <w:rFonts w:eastAsiaTheme="minorEastAsia"/>
                        </w:rPr>
                        <w:br/>
                        <w:t xml:space="preserve">      IF (flag</w:t>
                      </w:r>
                      <w:r w:rsidR="0042177C">
                        <w:rPr>
                          <w:rFonts w:eastAsiaTheme="minorEastAsia"/>
                        </w:rPr>
                        <w:t xml:space="preserve"> == True)</w:t>
                      </w:r>
                      <w:r w:rsidR="0042177C">
                        <w:rPr>
                          <w:rFonts w:eastAsiaTheme="minorEastAsia"/>
                        </w:rPr>
                        <w:br/>
                        <w:t xml:space="preserve">         print out energies and x</w:t>
                      </w:r>
                      <w:r w:rsidR="0042177C">
                        <w:rPr>
                          <w:rFonts w:eastAsiaTheme="minorEastAsia"/>
                        </w:rPr>
                        <w:br/>
                        <w:t xml:space="preserve">         update x, update E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FD618A">
        <w:t xml:space="preserve">Start by initialising your random number generator with the seed you choose in your input. You do not want to use the time of day or </w:t>
      </w:r>
      <w:r w:rsidR="00FD618A" w:rsidRPr="00FD618A">
        <w:rPr>
          <w:rStyle w:val="code"/>
        </w:rPr>
        <w:t>/dev/random</w:t>
      </w:r>
      <w:r w:rsidR="00FD618A">
        <w:t>. To debug and test, you want reproducibility.</w:t>
      </w:r>
      <w:r w:rsidR="0042177C">
        <w:t xml:space="preserve"> Initialise the code and then run the Monte Carlo loop. The code should look like this, depending on your language and style</w:t>
      </w:r>
    </w:p>
    <w:p w14:paraId="46E225F8" w14:textId="77777777" w:rsidR="0042177C" w:rsidRDefault="0042177C" w:rsidP="00FD618A"/>
    <w:p w14:paraId="5446D84C" w14:textId="27C7013A" w:rsidR="00350121" w:rsidRPr="00350121" w:rsidRDefault="008C70C2" w:rsidP="00350121">
      <w:pPr>
        <w:pStyle w:val="Heading2"/>
        <w:numPr>
          <w:ilvl w:val="1"/>
          <w:numId w:val="3"/>
        </w:numPr>
      </w:pPr>
      <w:r>
        <w:t>o</w:t>
      </w:r>
      <w:r w:rsidR="00FD618A">
        <w:t>utput</w:t>
      </w:r>
    </w:p>
    <w:p w14:paraId="5DB340E5" w14:textId="77777777" w:rsidR="009A2AC4" w:rsidRDefault="009A2AC4" w:rsidP="00F871DB">
      <w:pPr>
        <w:rPr>
          <w:rFonts w:eastAsiaTheme="minorEastAsia"/>
        </w:rPr>
      </w:pPr>
      <w:r>
        <w:rPr>
          <w:rFonts w:eastAsiaTheme="minorEastAsia"/>
        </w:rPr>
        <w:t>You have a choice. You can either</w:t>
      </w:r>
    </w:p>
    <w:p w14:paraId="0393ECB8" w14:textId="733882BA" w:rsidR="009A2AC4" w:rsidRDefault="009A2AC4" w:rsidP="009A2AC4">
      <w:pPr>
        <w:numPr>
          <w:ilvl w:val="0"/>
          <w:numId w:val="5"/>
        </w:numPr>
        <w:rPr>
          <w:rFonts w:eastAsiaTheme="minorEastAsia"/>
        </w:rPr>
      </w:pPr>
      <w:r>
        <w:rPr>
          <w:rFonts w:eastAsiaTheme="minorEastAsia"/>
        </w:rPr>
        <w:t>write a .csv file or</w:t>
      </w:r>
    </w:p>
    <w:p w14:paraId="273339AE" w14:textId="4D41B0E5" w:rsidR="009A2AC4" w:rsidRDefault="009A2AC4" w:rsidP="009A2AC4">
      <w:pPr>
        <w:numPr>
          <w:ilvl w:val="0"/>
          <w:numId w:val="5"/>
        </w:numPr>
        <w:rPr>
          <w:rFonts w:eastAsiaTheme="minorEastAsia"/>
        </w:rPr>
      </w:pPr>
      <w:r>
        <w:rPr>
          <w:rFonts w:eastAsiaTheme="minorEastAsia"/>
        </w:rPr>
        <w:t>build plotting into your program</w:t>
      </w:r>
    </w:p>
    <w:p w14:paraId="6C2C1A34" w14:textId="72B897ED" w:rsidR="009A2AC4" w:rsidRDefault="009A2AC4" w:rsidP="009A2AC4">
      <w:r>
        <w:t>You want to be able to</w:t>
      </w:r>
    </w:p>
    <w:p w14:paraId="2EA95184" w14:textId="6B9F44B3" w:rsidR="009A2AC4" w:rsidRDefault="009A2AC4" w:rsidP="009A2AC4">
      <w:pPr>
        <w:numPr>
          <w:ilvl w:val="0"/>
          <w:numId w:val="6"/>
        </w:numPr>
      </w:pPr>
      <w:r>
        <w:t>plot the energy (function value from Ackley's function)</w:t>
      </w:r>
    </w:p>
    <w:p w14:paraId="581B679C" w14:textId="48D8D603" w:rsidR="009A2AC4" w:rsidRPr="002D5230" w:rsidRDefault="009A2AC4" w:rsidP="009A2AC4">
      <w:pPr>
        <w:numPr>
          <w:ilvl w:val="0"/>
          <w:numId w:val="6"/>
        </w:numPr>
      </w:pPr>
      <w:r>
        <w:t xml:space="preserve">plot the actual </w:t>
      </w:r>
      <m:oMath>
        <m:r>
          <w:rPr>
            <w:rFonts w:ascii="Cambria Math" w:hAnsi="Cambria Math"/>
          </w:rPr>
          <m:t>x</m:t>
        </m:r>
      </m:oMath>
      <w:r>
        <w:rPr>
          <w:rFonts w:eastAsiaTheme="minorEastAsia"/>
        </w:rPr>
        <w:noBreakHyphen/>
        <w:t>coordinates</w:t>
      </w:r>
    </w:p>
    <w:p w14:paraId="10C81D24" w14:textId="77777777" w:rsidR="002D5230" w:rsidRDefault="002D5230" w:rsidP="002D5230">
      <w:r>
        <w:t>If I start a run with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620" w:firstRow="1" w:lastRow="0" w:firstColumn="0" w:lastColumn="0" w:noHBand="1" w:noVBand="1"/>
      </w:tblPr>
      <w:tblGrid>
        <w:gridCol w:w="1063"/>
        <w:gridCol w:w="1246"/>
      </w:tblGrid>
      <w:tr w:rsidR="002D5230" w14:paraId="749D7F2A" w14:textId="77777777" w:rsidTr="00704C4F">
        <w:tc>
          <w:tcPr>
            <w:tcW w:w="0" w:type="auto"/>
            <w:tcBorders>
              <w:top w:val="single" w:sz="4" w:space="0" w:color="auto"/>
            </w:tcBorders>
          </w:tcPr>
          <w:p w14:paraId="68129A95" w14:textId="77777777" w:rsidR="002D5230" w:rsidRPr="00280385" w:rsidRDefault="002D5230" w:rsidP="00704C4F">
            <w:pPr>
              <w:rPr>
                <w:rStyle w:val="code"/>
              </w:rPr>
            </w:pPr>
            <w:proofErr w:type="spellStart"/>
            <w:r w:rsidRPr="00280385">
              <w:rPr>
                <w:rStyle w:val="code"/>
              </w:rPr>
              <w:t>ini_tmp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2CC14249" w14:textId="72DF9965" w:rsidR="002D5230" w:rsidRDefault="002D5230" w:rsidP="00704C4F">
            <w:r>
              <w:t>   0.1 </w:t>
            </w:r>
          </w:p>
        </w:tc>
      </w:tr>
      <w:tr w:rsidR="002D5230" w14:paraId="0B2A7894" w14:textId="77777777" w:rsidTr="00704C4F">
        <w:tc>
          <w:tcPr>
            <w:tcW w:w="0" w:type="auto"/>
          </w:tcPr>
          <w:p w14:paraId="2D1558A4" w14:textId="77777777" w:rsidR="002D5230" w:rsidRPr="00280385" w:rsidRDefault="002D5230" w:rsidP="00704C4F">
            <w:pPr>
              <w:rPr>
                <w:rStyle w:val="code"/>
              </w:rPr>
            </w:pPr>
            <w:proofErr w:type="spellStart"/>
            <w:r w:rsidRPr="00280385">
              <w:rPr>
                <w:rStyle w:val="code"/>
              </w:rPr>
              <w:t>n_step</w:t>
            </w:r>
            <w:proofErr w:type="spellEnd"/>
          </w:p>
        </w:tc>
        <w:tc>
          <w:tcPr>
            <w:tcW w:w="0" w:type="auto"/>
          </w:tcPr>
          <w:p w14:paraId="26F6571C" w14:textId="7EF10969" w:rsidR="002D5230" w:rsidRDefault="002D5230" w:rsidP="00704C4F">
            <w:r>
              <w:t>100000</w:t>
            </w:r>
          </w:p>
        </w:tc>
      </w:tr>
      <w:tr w:rsidR="002D5230" w14:paraId="35CE6CB3" w14:textId="77777777" w:rsidTr="00ED58A7">
        <w:tc>
          <w:tcPr>
            <w:tcW w:w="0" w:type="auto"/>
          </w:tcPr>
          <w:p w14:paraId="776081EE" w14:textId="77777777" w:rsidR="002D5230" w:rsidRPr="00280385" w:rsidRDefault="002D5230" w:rsidP="00704C4F">
            <w:pPr>
              <w:rPr>
                <w:rStyle w:val="code"/>
              </w:rPr>
            </w:pPr>
            <w:proofErr w:type="spellStart"/>
            <w:r w:rsidRPr="00280385">
              <w:rPr>
                <w:rStyle w:val="code"/>
              </w:rPr>
              <w:t>x_ini</w:t>
            </w:r>
            <w:proofErr w:type="spellEnd"/>
          </w:p>
        </w:tc>
        <w:tc>
          <w:tcPr>
            <w:tcW w:w="0" w:type="auto"/>
          </w:tcPr>
          <w:p w14:paraId="4C658231" w14:textId="5EA4A7FF" w:rsidR="002D5230" w:rsidRDefault="002D5230" w:rsidP="00704C4F">
            <w:r>
              <w:t>-0.2,0.2,0.2</w:t>
            </w:r>
          </w:p>
        </w:tc>
      </w:tr>
      <w:tr w:rsidR="002D5230" w14:paraId="5530DEE9" w14:textId="77777777" w:rsidTr="00ED58A7">
        <w:tc>
          <w:tcPr>
            <w:tcW w:w="0" w:type="auto"/>
            <w:tcBorders>
              <w:bottom w:val="single" w:sz="4" w:space="0" w:color="auto"/>
            </w:tcBorders>
          </w:tcPr>
          <w:p w14:paraId="4B2CD3BC" w14:textId="77777777" w:rsidR="002D5230" w:rsidRPr="00280385" w:rsidRDefault="002D5230" w:rsidP="00704C4F">
            <w:pPr>
              <w:rPr>
                <w:rStyle w:val="code"/>
              </w:rPr>
            </w:pPr>
            <w:proofErr w:type="spellStart"/>
            <w:r w:rsidRPr="00280385">
              <w:rPr>
                <w:rStyle w:val="code"/>
              </w:rPr>
              <w:t>x_delta</w:t>
            </w:r>
            <w:proofErr w:type="spellEnd"/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11C3C2CB" w14:textId="68F0239E" w:rsidR="002D5230" w:rsidRDefault="002D5230" w:rsidP="00704C4F">
            <w:r>
              <w:t>0.5</w:t>
            </w:r>
          </w:p>
        </w:tc>
      </w:tr>
    </w:tbl>
    <w:p w14:paraId="1BCFB0E6" w14:textId="0BEF3788" w:rsidR="00536541" w:rsidRDefault="00536541" w:rsidP="002D5230">
      <w:r>
        <w:t>I get an energy plot like this</w:t>
      </w:r>
    </w:p>
    <w:p w14:paraId="4197126C" w14:textId="73320670" w:rsidR="002D5230" w:rsidRDefault="002D5230" w:rsidP="002D5230">
      <w:r>
        <w:rPr>
          <w:noProof/>
        </w:rPr>
        <w:drawing>
          <wp:inline distT="0" distB="0" distL="0" distR="0" wp14:anchorId="3851EE5A" wp14:editId="4220FE5F">
            <wp:extent cx="5486400" cy="3200400"/>
            <wp:effectExtent l="0" t="0" r="0" b="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14:paraId="67CE06A6" w14:textId="35E5405E" w:rsidR="00536541" w:rsidRPr="00536541" w:rsidRDefault="00536541" w:rsidP="002D5230">
      <w:pPr>
        <w:rPr>
          <w:rFonts w:eastAsiaTheme="minorEastAsia"/>
        </w:rPr>
      </w:pPr>
      <w:r>
        <w:lastRenderedPageBreak/>
        <w:t xml:space="preserve">and the </w:t>
      </w:r>
      <m:oMath>
        <m:r>
          <w:rPr>
            <w:rFonts w:ascii="Cambria Math" w:hAnsi="Cambria Math"/>
          </w:rPr>
          <m:t>x</m:t>
        </m:r>
      </m:oMath>
      <w:r>
        <w:rPr>
          <w:rFonts w:eastAsiaTheme="minorEastAsia"/>
        </w:rPr>
        <w:t xml:space="preserve"> values in the three dimensions follow this path:</w:t>
      </w:r>
      <w:r>
        <w:rPr>
          <w:rFonts w:eastAsiaTheme="minorEastAsia"/>
        </w:rPr>
        <w:br/>
      </w:r>
      <w:r>
        <w:rPr>
          <w:noProof/>
        </w:rPr>
        <w:drawing>
          <wp:inline distT="0" distB="0" distL="0" distR="0" wp14:anchorId="36E316BD" wp14:editId="3AFE2011">
            <wp:extent cx="5486400" cy="3200400"/>
            <wp:effectExtent l="0" t="0" r="0" b="0"/>
            <wp:docPr id="3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3696CF6A" w14:textId="77777777" w:rsidR="008C70C2" w:rsidRDefault="008C70C2" w:rsidP="00F871DB">
      <w:pPr>
        <w:rPr>
          <w:rFonts w:eastAsiaTheme="minorEastAsia"/>
        </w:rPr>
      </w:pPr>
    </w:p>
    <w:p w14:paraId="75DC92C7" w14:textId="18480254" w:rsidR="00776F85" w:rsidRDefault="00776F85" w:rsidP="00776F85">
      <w:pPr>
        <w:pStyle w:val="Heading1"/>
        <w:numPr>
          <w:ilvl w:val="0"/>
          <w:numId w:val="3"/>
        </w:numPr>
        <w:rPr>
          <w:rFonts w:eastAsiaTheme="minorEastAsia"/>
        </w:rPr>
      </w:pPr>
      <w:r>
        <w:rPr>
          <w:rFonts w:eastAsiaTheme="minorEastAsia"/>
        </w:rPr>
        <w:t>To Do</w:t>
      </w:r>
    </w:p>
    <w:p w14:paraId="48B5C458" w14:textId="110B85EE" w:rsidR="00BD1F24" w:rsidRDefault="00BD1F24" w:rsidP="00BD1F24"/>
    <w:p w14:paraId="021DBEE7" w14:textId="2AF52E4D" w:rsidR="0069415C" w:rsidRDefault="0069415C" w:rsidP="0069415C">
      <w:pPr>
        <w:numPr>
          <w:ilvl w:val="0"/>
          <w:numId w:val="4"/>
        </w:numPr>
      </w:pPr>
      <w:r>
        <w:t>Write a program to run the calculations</w:t>
      </w:r>
      <w:r w:rsidR="00E94A21">
        <w:t>. The command line should look like</w:t>
      </w:r>
      <w:r w:rsidR="00E94A21">
        <w:br/>
      </w:r>
      <w:proofErr w:type="spellStart"/>
      <w:r w:rsidR="00E94A21" w:rsidRPr="00E94A21">
        <w:rPr>
          <w:rStyle w:val="code"/>
        </w:rPr>
        <w:t>ackley_mc</w:t>
      </w:r>
      <w:proofErr w:type="spellEnd"/>
      <w:r w:rsidR="00E94A21" w:rsidRPr="00E94A21">
        <w:rPr>
          <w:rStyle w:val="code"/>
        </w:rPr>
        <w:t xml:space="preserve"> </w:t>
      </w:r>
      <w:proofErr w:type="spellStart"/>
      <w:r w:rsidR="00E94A21" w:rsidRPr="00E94A21">
        <w:rPr>
          <w:rStyle w:val="code"/>
        </w:rPr>
        <w:t>input_file</w:t>
      </w:r>
      <w:proofErr w:type="spellEnd"/>
      <w:r w:rsidR="00E94A21">
        <w:t xml:space="preserve"> or maybe</w:t>
      </w:r>
      <w:r w:rsidR="00E94A21" w:rsidRPr="00E94A21">
        <w:t xml:space="preserve"> </w:t>
      </w:r>
      <w:proofErr w:type="spellStart"/>
      <w:r w:rsidR="00E94A21" w:rsidRPr="00E94A21">
        <w:rPr>
          <w:rStyle w:val="code"/>
        </w:rPr>
        <w:t>ackley_mc</w:t>
      </w:r>
      <w:proofErr w:type="spellEnd"/>
      <w:r w:rsidR="00E94A21" w:rsidRPr="00E94A21">
        <w:rPr>
          <w:rStyle w:val="code"/>
        </w:rPr>
        <w:t xml:space="preserve"> </w:t>
      </w:r>
      <w:r w:rsidR="00E94A21">
        <w:rPr>
          <w:rStyle w:val="code"/>
        </w:rPr>
        <w:t xml:space="preserve">[options] </w:t>
      </w:r>
      <w:proofErr w:type="spellStart"/>
      <w:r w:rsidR="00E94A21" w:rsidRPr="00E94A21">
        <w:rPr>
          <w:rStyle w:val="code"/>
        </w:rPr>
        <w:t>input_file</w:t>
      </w:r>
      <w:proofErr w:type="spellEnd"/>
      <w:r w:rsidR="00E94A21">
        <w:t xml:space="preserve"> or maybe even, </w:t>
      </w:r>
      <w:r w:rsidR="00E94A21">
        <w:rPr>
          <w:rStyle w:val="code"/>
        </w:rPr>
        <w:t>python a</w:t>
      </w:r>
      <w:r w:rsidR="00E94A21" w:rsidRPr="00E94A21">
        <w:rPr>
          <w:rStyle w:val="code"/>
        </w:rPr>
        <w:t>ckley_mc</w:t>
      </w:r>
      <w:r w:rsidR="00E94A21">
        <w:rPr>
          <w:rStyle w:val="code"/>
        </w:rPr>
        <w:t>.py</w:t>
      </w:r>
      <w:r w:rsidR="00E94A21" w:rsidRPr="00E94A21">
        <w:rPr>
          <w:rStyle w:val="code"/>
        </w:rPr>
        <w:t xml:space="preserve"> </w:t>
      </w:r>
      <w:proofErr w:type="spellStart"/>
      <w:r w:rsidR="00E94A21" w:rsidRPr="00E94A21">
        <w:rPr>
          <w:rStyle w:val="code"/>
        </w:rPr>
        <w:t>input_file</w:t>
      </w:r>
      <w:proofErr w:type="spellEnd"/>
    </w:p>
    <w:p w14:paraId="108440E5" w14:textId="1E7967C9" w:rsidR="00E36F8D" w:rsidRDefault="00E36F8D" w:rsidP="0069415C">
      <w:pPr>
        <w:numPr>
          <w:ilvl w:val="0"/>
          <w:numId w:val="4"/>
        </w:numPr>
      </w:pPr>
      <w:r>
        <w:t xml:space="preserve">Do not hesitate to play with one of the binaries for </w:t>
      </w:r>
      <w:proofErr w:type="spellStart"/>
      <w:r>
        <w:t>linux</w:t>
      </w:r>
      <w:proofErr w:type="spellEnd"/>
      <w:r>
        <w:t xml:space="preserve"> or windows that are linked to from </w:t>
      </w:r>
      <w:proofErr w:type="spellStart"/>
      <w:r>
        <w:t>moodle</w:t>
      </w:r>
      <w:proofErr w:type="spellEnd"/>
      <w:r>
        <w:t>. The graphical user interface lets you very quickly have a look at behaviour of the system.</w:t>
      </w:r>
    </w:p>
    <w:p w14:paraId="02B74C15" w14:textId="04A37B27" w:rsidR="0069415C" w:rsidRDefault="0069415C" w:rsidP="0069415C">
      <w:pPr>
        <w:numPr>
          <w:ilvl w:val="0"/>
          <w:numId w:val="4"/>
        </w:numPr>
      </w:pPr>
      <w:r>
        <w:t>Play with your program to convince yourself that it works.</w:t>
      </w:r>
    </w:p>
    <w:p w14:paraId="2E149C60" w14:textId="43CCD89F" w:rsidR="0069415C" w:rsidRDefault="0069415C" w:rsidP="0069415C">
      <w:pPr>
        <w:numPr>
          <w:ilvl w:val="1"/>
          <w:numId w:val="4"/>
        </w:numPr>
      </w:pPr>
      <w:r>
        <w:t>Start with one or two dimensions</w:t>
      </w:r>
    </w:p>
    <w:p w14:paraId="249F33D7" w14:textId="785E21DA" w:rsidR="0069415C" w:rsidRPr="0069415C" w:rsidRDefault="0069415C" w:rsidP="0069415C">
      <w:pPr>
        <w:numPr>
          <w:ilvl w:val="1"/>
          <w:numId w:val="4"/>
        </w:numPr>
      </w:pPr>
      <w:r>
        <w:t xml:space="preserve">If you have a temperature </w:t>
      </w:r>
      <m:oMath>
        <m:r>
          <w:rPr>
            <w:rFonts w:ascii="Cambria Math" w:hAnsi="Cambria Math"/>
          </w:rPr>
          <m:t>T=0.1</m:t>
        </m:r>
      </m:oMath>
      <w:r>
        <w:rPr>
          <w:rFonts w:eastAsiaTheme="minorEastAsia"/>
        </w:rPr>
        <w:t xml:space="preserve"> and your initial </w:t>
      </w:r>
      <m:oMath>
        <m:r>
          <w:rPr>
            <w:rFonts w:ascii="Cambria Math" w:eastAsiaTheme="minorEastAsia" w:hAnsi="Cambria Math"/>
          </w:rPr>
          <m:t>x</m:t>
        </m:r>
      </m:oMath>
      <w:r>
        <w:rPr>
          <w:rFonts w:eastAsiaTheme="minorEastAsia"/>
        </w:rPr>
        <w:t xml:space="preserve"> values are at zero, they should quickly reach equilibrium and move in a range from ~-1.5 to 1.5</w:t>
      </w:r>
    </w:p>
    <w:p w14:paraId="512716BF" w14:textId="63C9755F" w:rsidR="0069415C" w:rsidRPr="0069415C" w:rsidRDefault="0069415C" w:rsidP="0069415C">
      <w:pPr>
        <w:numPr>
          <w:ilvl w:val="1"/>
          <w:numId w:val="4"/>
        </w:numPr>
      </w:pPr>
      <w:r>
        <w:t xml:space="preserve">If you have a temperature </w:t>
      </w:r>
      <m:oMath>
        <m:r>
          <w:rPr>
            <w:rFonts w:ascii="Cambria Math" w:hAnsi="Cambria Math"/>
          </w:rPr>
          <m:t>T=0.1</m:t>
        </m:r>
      </m:oMath>
      <w:r>
        <w:rPr>
          <w:rFonts w:eastAsiaTheme="minorEastAsia"/>
        </w:rPr>
        <w:t xml:space="preserve"> and your initial </w:t>
      </w:r>
      <m:oMath>
        <m:r>
          <w:rPr>
            <w:rFonts w:ascii="Cambria Math" w:eastAsiaTheme="minorEastAsia" w:hAnsi="Cambria Math"/>
          </w:rPr>
          <m:t>x</m:t>
        </m:r>
      </m:oMath>
      <w:r>
        <w:rPr>
          <w:rFonts w:eastAsiaTheme="minorEastAsia"/>
        </w:rPr>
        <w:t xml:space="preserve"> values are something like 3,3, they should quickly reach equilibrium and move in a range from ~-1.5 to 1.5</w:t>
      </w:r>
    </w:p>
    <w:p w14:paraId="4E459403" w14:textId="40F8A342" w:rsidR="0069415C" w:rsidRDefault="0069415C" w:rsidP="0069415C">
      <w:pPr>
        <w:numPr>
          <w:ilvl w:val="1"/>
          <w:numId w:val="4"/>
        </w:numPr>
      </w:pPr>
      <w:r>
        <w:t>Check that the code works in ten dimensions and the plots look reasonable</w:t>
      </w:r>
    </w:p>
    <w:p w14:paraId="1D9BF890" w14:textId="1F9C4C25" w:rsidR="0069415C" w:rsidRDefault="00436920" w:rsidP="0069415C">
      <w:pPr>
        <w:numPr>
          <w:ilvl w:val="0"/>
          <w:numId w:val="4"/>
        </w:numPr>
      </w:pPr>
      <w:r>
        <w:t>Do you know how to measure the runtime of a program ?</w:t>
      </w:r>
      <w:r w:rsidR="0069415C">
        <w:t xml:space="preserve"> If your command line looks like </w:t>
      </w:r>
      <w:r w:rsidR="0069415C">
        <w:br/>
      </w:r>
      <w:r w:rsidR="0069415C" w:rsidRPr="0069415C">
        <w:rPr>
          <w:rStyle w:val="code"/>
        </w:rPr>
        <w:t>python yourprog.py </w:t>
      </w:r>
      <w:proofErr w:type="spellStart"/>
      <w:r w:rsidR="0069415C" w:rsidRPr="0069415C">
        <w:rPr>
          <w:rStyle w:val="code"/>
        </w:rPr>
        <w:t>input_file</w:t>
      </w:r>
      <w:proofErr w:type="spellEnd"/>
      <w:r w:rsidR="0069415C">
        <w:t xml:space="preserve">, you could try </w:t>
      </w:r>
      <w:r w:rsidR="0069415C" w:rsidRPr="0069415C">
        <w:rPr>
          <w:rStyle w:val="code"/>
        </w:rPr>
        <w:t>/</w:t>
      </w:r>
      <w:proofErr w:type="spellStart"/>
      <w:r w:rsidR="0069415C" w:rsidRPr="0069415C">
        <w:rPr>
          <w:rStyle w:val="code"/>
        </w:rPr>
        <w:t>usr</w:t>
      </w:r>
      <w:proofErr w:type="spellEnd"/>
      <w:r w:rsidR="0069415C" w:rsidRPr="0069415C">
        <w:rPr>
          <w:rStyle w:val="code"/>
        </w:rPr>
        <w:t>/bin/time python yourprog.py </w:t>
      </w:r>
      <w:proofErr w:type="spellStart"/>
      <w:r w:rsidR="0069415C" w:rsidRPr="0069415C">
        <w:rPr>
          <w:rStyle w:val="code"/>
        </w:rPr>
        <w:t>input_file</w:t>
      </w:r>
      <w:proofErr w:type="spellEnd"/>
      <w:r w:rsidR="00E36F8D" w:rsidRPr="00E36F8D">
        <w:t xml:space="preserve"> or </w:t>
      </w:r>
      <w:r w:rsidR="00E36F8D">
        <w:t xml:space="preserve">under windows, it might look like </w:t>
      </w:r>
      <w:r w:rsidR="00E36F8D" w:rsidRPr="00E36F8D">
        <w:rPr>
          <w:rStyle w:val="code"/>
        </w:rPr>
        <w:t>measure-command { pytho</w:t>
      </w:r>
      <w:r w:rsidR="00E36F8D" w:rsidRPr="0069415C">
        <w:rPr>
          <w:rStyle w:val="code"/>
        </w:rPr>
        <w:t>n yourprog.py </w:t>
      </w:r>
      <w:proofErr w:type="spellStart"/>
      <w:r w:rsidR="00E36F8D" w:rsidRPr="0069415C">
        <w:rPr>
          <w:rStyle w:val="code"/>
        </w:rPr>
        <w:t>input_file</w:t>
      </w:r>
      <w:proofErr w:type="spellEnd"/>
      <w:r w:rsidR="00E36F8D">
        <w:t xml:space="preserve"> }</w:t>
      </w:r>
    </w:p>
    <w:p w14:paraId="2610EBD5" w14:textId="6D47EC89" w:rsidR="00E36F8D" w:rsidRDefault="00436920" w:rsidP="0069415C">
      <w:pPr>
        <w:numPr>
          <w:ilvl w:val="0"/>
          <w:numId w:val="4"/>
        </w:numPr>
      </w:pPr>
      <w:r>
        <w:t xml:space="preserve">Go to </w:t>
      </w:r>
      <w:proofErr w:type="spellStart"/>
      <w:r>
        <w:t>moodle</w:t>
      </w:r>
      <w:proofErr w:type="spellEnd"/>
      <w:r>
        <w:t xml:space="preserve"> and answer a few specific questions.</w:t>
      </w:r>
    </w:p>
    <w:p w14:paraId="7B4A3189" w14:textId="322128BD" w:rsidR="00436920" w:rsidRPr="00776F85" w:rsidRDefault="00436920" w:rsidP="00436920">
      <w:r>
        <w:t xml:space="preserve">Do not worry if you have not learnt much about Monte Carlo this week. That is the idea of the next part of the </w:t>
      </w:r>
      <w:proofErr w:type="spellStart"/>
      <w:r>
        <w:t>Übung</w:t>
      </w:r>
      <w:proofErr w:type="spellEnd"/>
      <w:r>
        <w:t>.</w:t>
      </w:r>
    </w:p>
    <w:sectPr w:rsidR="00436920" w:rsidRPr="00776F85" w:rsidSect="00053DDD">
      <w:footerReference w:type="default" r:id="rId9"/>
      <w:pgSz w:w="11906" w:h="16838" w:code="9"/>
      <w:pgMar w:top="1134" w:right="1440" w:bottom="1440" w:left="1440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655EAC" w14:textId="77777777" w:rsidR="00144321" w:rsidRDefault="00144321" w:rsidP="00F7120E">
      <w:pPr>
        <w:spacing w:after="0" w:line="240" w:lineRule="auto"/>
      </w:pPr>
      <w:r>
        <w:separator/>
      </w:r>
    </w:p>
  </w:endnote>
  <w:endnote w:type="continuationSeparator" w:id="0">
    <w:p w14:paraId="2A56EA65" w14:textId="77777777" w:rsidR="00144321" w:rsidRDefault="00144321" w:rsidP="00F712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F4C5D" w14:textId="527D064E" w:rsidR="00F7120E" w:rsidRPr="00F7120E" w:rsidRDefault="00F7120E" w:rsidP="00424483">
    <w:pPr>
      <w:pStyle w:val="Footer"/>
      <w:ind w:left="-340" w:right="-113"/>
      <w:jc w:val="right"/>
      <w:rPr>
        <w:sz w:val="16"/>
      </w:rPr>
    </w:pPr>
    <w:r w:rsidRPr="00F7120E">
      <w:rPr>
        <w:sz w:val="16"/>
      </w:rPr>
      <w:fldChar w:fldCharType="begin"/>
    </w:r>
    <w:r w:rsidRPr="00F7120E">
      <w:rPr>
        <w:sz w:val="16"/>
      </w:rPr>
      <w:instrText xml:space="preserve"> FILENAME  \p  \* MERGEFORMAT </w:instrText>
    </w:r>
    <w:r w:rsidRPr="00F7120E">
      <w:rPr>
        <w:sz w:val="16"/>
      </w:rPr>
      <w:fldChar w:fldCharType="separate"/>
    </w:r>
    <w:r w:rsidR="00A15D2C">
      <w:rPr>
        <w:noProof/>
        <w:sz w:val="16"/>
      </w:rPr>
      <w:t>\\tambora\torda\g2\ackley_mc\docs\uebung_ackley_pt2_write_program.docx</w:t>
    </w:r>
    <w:r w:rsidRPr="00F7120E">
      <w:rPr>
        <w:sz w:val="16"/>
      </w:rPr>
      <w:fldChar w:fldCharType="end"/>
    </w:r>
    <w:r w:rsidRPr="00F7120E">
      <w:rPr>
        <w:sz w:val="16"/>
      </w:rPr>
      <w:t xml:space="preserve"> [ </w:t>
    </w:r>
    <w:r w:rsidRPr="00F7120E">
      <w:rPr>
        <w:sz w:val="16"/>
      </w:rPr>
      <w:fldChar w:fldCharType="begin"/>
    </w:r>
    <w:r w:rsidRPr="00F7120E">
      <w:rPr>
        <w:sz w:val="16"/>
      </w:rPr>
      <w:instrText xml:space="preserve"> PAGE  \* Arabic  \* MERGEFORMAT </w:instrText>
    </w:r>
    <w:r w:rsidRPr="00F7120E">
      <w:rPr>
        <w:sz w:val="16"/>
      </w:rPr>
      <w:fldChar w:fldCharType="separate"/>
    </w:r>
    <w:r w:rsidR="00424483">
      <w:rPr>
        <w:noProof/>
        <w:sz w:val="16"/>
      </w:rPr>
      <w:t>1</w:t>
    </w:r>
    <w:r w:rsidRPr="00F7120E">
      <w:rPr>
        <w:sz w:val="16"/>
      </w:rPr>
      <w:fldChar w:fldCharType="end"/>
    </w:r>
    <w:r w:rsidRPr="00F7120E">
      <w:rPr>
        <w:sz w:val="16"/>
      </w:rPr>
      <w:t xml:space="preserve"> / </w:t>
    </w:r>
    <w:r w:rsidRPr="00F7120E">
      <w:rPr>
        <w:sz w:val="16"/>
      </w:rPr>
      <w:fldChar w:fldCharType="begin"/>
    </w:r>
    <w:r w:rsidRPr="00F7120E">
      <w:rPr>
        <w:sz w:val="16"/>
      </w:rPr>
      <w:instrText xml:space="preserve"> NUMPAGES  \* Arabic  \* MERGEFORMAT </w:instrText>
    </w:r>
    <w:r w:rsidRPr="00F7120E">
      <w:rPr>
        <w:sz w:val="16"/>
      </w:rPr>
      <w:fldChar w:fldCharType="separate"/>
    </w:r>
    <w:r w:rsidR="00424483">
      <w:rPr>
        <w:noProof/>
        <w:sz w:val="16"/>
      </w:rPr>
      <w:t>1</w:t>
    </w:r>
    <w:r w:rsidRPr="00F7120E">
      <w:rPr>
        <w:sz w:val="16"/>
      </w:rPr>
      <w:fldChar w:fldCharType="end"/>
    </w:r>
    <w:r w:rsidRPr="00F7120E">
      <w:rPr>
        <w:sz w:val="16"/>
      </w:rPr>
      <w:t xml:space="preserve"> ]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2FD029" w14:textId="77777777" w:rsidR="00144321" w:rsidRDefault="00144321" w:rsidP="00F7120E">
      <w:pPr>
        <w:spacing w:after="0" w:line="240" w:lineRule="auto"/>
      </w:pPr>
      <w:r>
        <w:separator/>
      </w:r>
    </w:p>
  </w:footnote>
  <w:footnote w:type="continuationSeparator" w:id="0">
    <w:p w14:paraId="152F1569" w14:textId="77777777" w:rsidR="00144321" w:rsidRDefault="00144321" w:rsidP="00F712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EF496D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2F3F4E5E"/>
    <w:multiLevelType w:val="hybridMultilevel"/>
    <w:tmpl w:val="D3888FF2"/>
    <w:lvl w:ilvl="0" w:tplc="DAE622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DA058A"/>
    <w:multiLevelType w:val="hybridMultilevel"/>
    <w:tmpl w:val="C2640438"/>
    <w:lvl w:ilvl="0" w:tplc="D3CE05B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9676190"/>
    <w:multiLevelType w:val="hybridMultilevel"/>
    <w:tmpl w:val="E9ECC8CE"/>
    <w:lvl w:ilvl="0" w:tplc="9B629D52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806D65"/>
    <w:multiLevelType w:val="hybridMultilevel"/>
    <w:tmpl w:val="00E0F104"/>
    <w:lvl w:ilvl="0" w:tplc="33A6B7C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0F0E83"/>
    <w:multiLevelType w:val="hybridMultilevel"/>
    <w:tmpl w:val="E16EBDDC"/>
    <w:lvl w:ilvl="0" w:tplc="018249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58121099">
    <w:abstractNumId w:val="5"/>
  </w:num>
  <w:num w:numId="2" w16cid:durableId="1522235566">
    <w:abstractNumId w:val="1"/>
  </w:num>
  <w:num w:numId="3" w16cid:durableId="709693755">
    <w:abstractNumId w:val="0"/>
  </w:num>
  <w:num w:numId="4" w16cid:durableId="258343339">
    <w:abstractNumId w:val="4"/>
  </w:num>
  <w:num w:numId="5" w16cid:durableId="277372599">
    <w:abstractNumId w:val="3"/>
  </w:num>
  <w:num w:numId="6" w16cid:durableId="140680545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1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7E56"/>
    <w:rsid w:val="00017487"/>
    <w:rsid w:val="000242EA"/>
    <w:rsid w:val="00053DDD"/>
    <w:rsid w:val="000574EB"/>
    <w:rsid w:val="00073125"/>
    <w:rsid w:val="000A690B"/>
    <w:rsid w:val="00144321"/>
    <w:rsid w:val="00184BB0"/>
    <w:rsid w:val="001878F2"/>
    <w:rsid w:val="00225188"/>
    <w:rsid w:val="00266813"/>
    <w:rsid w:val="00280385"/>
    <w:rsid w:val="002A2BC9"/>
    <w:rsid w:val="002D5230"/>
    <w:rsid w:val="00350121"/>
    <w:rsid w:val="00364088"/>
    <w:rsid w:val="0036489E"/>
    <w:rsid w:val="003A1903"/>
    <w:rsid w:val="003B1FFE"/>
    <w:rsid w:val="003D42BB"/>
    <w:rsid w:val="0042177C"/>
    <w:rsid w:val="00424483"/>
    <w:rsid w:val="00436920"/>
    <w:rsid w:val="00465D45"/>
    <w:rsid w:val="00467C66"/>
    <w:rsid w:val="004B38D6"/>
    <w:rsid w:val="004D4B4F"/>
    <w:rsid w:val="004D4D0C"/>
    <w:rsid w:val="004E039E"/>
    <w:rsid w:val="004E45E2"/>
    <w:rsid w:val="00500089"/>
    <w:rsid w:val="00530FD1"/>
    <w:rsid w:val="00536541"/>
    <w:rsid w:val="00587E70"/>
    <w:rsid w:val="005A7B95"/>
    <w:rsid w:val="005B0AD7"/>
    <w:rsid w:val="005D76D8"/>
    <w:rsid w:val="00610767"/>
    <w:rsid w:val="006272BE"/>
    <w:rsid w:val="00692F16"/>
    <w:rsid w:val="0069415C"/>
    <w:rsid w:val="006A3FF3"/>
    <w:rsid w:val="00723610"/>
    <w:rsid w:val="00760400"/>
    <w:rsid w:val="00776F85"/>
    <w:rsid w:val="007C1EE7"/>
    <w:rsid w:val="007D3571"/>
    <w:rsid w:val="008A4553"/>
    <w:rsid w:val="008B5A15"/>
    <w:rsid w:val="008C70C2"/>
    <w:rsid w:val="008D5F31"/>
    <w:rsid w:val="009715B8"/>
    <w:rsid w:val="00995BF6"/>
    <w:rsid w:val="009A2AC4"/>
    <w:rsid w:val="009D2A35"/>
    <w:rsid w:val="00A10113"/>
    <w:rsid w:val="00A15D2C"/>
    <w:rsid w:val="00A96AD8"/>
    <w:rsid w:val="00AA4A5C"/>
    <w:rsid w:val="00B0205C"/>
    <w:rsid w:val="00B429F4"/>
    <w:rsid w:val="00B47BF9"/>
    <w:rsid w:val="00BB170F"/>
    <w:rsid w:val="00BD1F24"/>
    <w:rsid w:val="00C42EBE"/>
    <w:rsid w:val="00C43C43"/>
    <w:rsid w:val="00C54BFA"/>
    <w:rsid w:val="00C66F1B"/>
    <w:rsid w:val="00C807F4"/>
    <w:rsid w:val="00C86F60"/>
    <w:rsid w:val="00CC0725"/>
    <w:rsid w:val="00CE5FBF"/>
    <w:rsid w:val="00DC7E56"/>
    <w:rsid w:val="00DE3C5B"/>
    <w:rsid w:val="00E127CA"/>
    <w:rsid w:val="00E36F8D"/>
    <w:rsid w:val="00E456CE"/>
    <w:rsid w:val="00E57B45"/>
    <w:rsid w:val="00E74461"/>
    <w:rsid w:val="00E94A21"/>
    <w:rsid w:val="00EA2FB6"/>
    <w:rsid w:val="00ED58A7"/>
    <w:rsid w:val="00EF0F7A"/>
    <w:rsid w:val="00F2022D"/>
    <w:rsid w:val="00F2743F"/>
    <w:rsid w:val="00F7120E"/>
    <w:rsid w:val="00F871DB"/>
    <w:rsid w:val="00FB434B"/>
    <w:rsid w:val="00FC4182"/>
    <w:rsid w:val="00FD618A"/>
    <w:rsid w:val="00FE0F68"/>
    <w:rsid w:val="00FE0F6E"/>
    <w:rsid w:val="00FE51CE"/>
    <w:rsid w:val="00FF33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90C43CC"/>
  <w15:chartTrackingRefBased/>
  <w15:docId w15:val="{3ACB00E3-86CA-4DC7-9C28-0948425B9D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 Black" w:eastAsiaTheme="minorHAnsi" w:hAnsi="Arial Black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uiPriority="31" w:qFormat="1"/>
    <w:lsdException w:name="Intense Reference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D5230"/>
    <w:rPr>
      <w:rFonts w:asciiTheme="minorHAnsi" w:hAnsiTheme="minorHAnsi"/>
    </w:rPr>
  </w:style>
  <w:style w:type="paragraph" w:styleId="Heading1">
    <w:name w:val="heading 1"/>
    <w:basedOn w:val="Normal"/>
    <w:next w:val="Normal"/>
    <w:link w:val="Heading1Char"/>
    <w:uiPriority w:val="9"/>
    <w:qFormat/>
    <w:rsid w:val="005B0AD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color w:val="000000" w:themeColor="accent1" w:themeShade="BF"/>
      <w:sz w:val="24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B0AD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b/>
      <w:color w:val="000000" w:themeColor="accent1" w:themeShade="BF"/>
      <w:sz w:val="24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A2FB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2FB6"/>
  </w:style>
  <w:style w:type="paragraph" w:styleId="Footer">
    <w:name w:val="footer"/>
    <w:basedOn w:val="Normal"/>
    <w:link w:val="FooterChar"/>
    <w:uiPriority w:val="99"/>
    <w:unhideWhenUsed/>
    <w:rsid w:val="00EA2FB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2FB6"/>
  </w:style>
  <w:style w:type="character" w:customStyle="1" w:styleId="code">
    <w:name w:val="code"/>
    <w:basedOn w:val="DefaultParagraphFont"/>
    <w:uiPriority w:val="1"/>
    <w:rsid w:val="00776F85"/>
    <w:rPr>
      <w:rFonts w:ascii="Consolas" w:hAnsi="Consolas"/>
    </w:rPr>
  </w:style>
  <w:style w:type="character" w:customStyle="1" w:styleId="Heading1Char">
    <w:name w:val="Heading 1 Char"/>
    <w:basedOn w:val="DefaultParagraphFont"/>
    <w:link w:val="Heading1"/>
    <w:uiPriority w:val="9"/>
    <w:rsid w:val="005B0AD7"/>
    <w:rPr>
      <w:rFonts w:asciiTheme="majorHAnsi" w:eastAsiaTheme="majorEastAsia" w:hAnsiTheme="majorHAnsi" w:cstheme="majorBidi"/>
      <w:b/>
      <w:color w:val="000000" w:themeColor="accent1" w:themeShade="BF"/>
      <w:sz w:val="24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B0AD7"/>
    <w:rPr>
      <w:rFonts w:asciiTheme="majorHAnsi" w:eastAsiaTheme="majorEastAsia" w:hAnsiTheme="majorHAnsi" w:cstheme="majorBidi"/>
      <w:b/>
      <w:color w:val="000000" w:themeColor="accent1" w:themeShade="BF"/>
      <w:sz w:val="24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E7446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28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74461"/>
    <w:rPr>
      <w:rFonts w:asciiTheme="majorHAnsi" w:eastAsiaTheme="majorEastAsia" w:hAnsiTheme="majorHAnsi" w:cstheme="majorBidi"/>
      <w:spacing w:val="-10"/>
      <w:kern w:val="28"/>
      <w:sz w:val="28"/>
      <w:szCs w:val="56"/>
    </w:rPr>
  </w:style>
  <w:style w:type="character" w:styleId="PlaceholderText">
    <w:name w:val="Placeholder Text"/>
    <w:basedOn w:val="DefaultParagraphFont"/>
    <w:uiPriority w:val="99"/>
    <w:semiHidden/>
    <w:rsid w:val="00DC7E56"/>
    <w:rPr>
      <w:color w:val="808080"/>
    </w:rPr>
  </w:style>
  <w:style w:type="paragraph" w:styleId="ListParagraph">
    <w:name w:val="List Paragraph"/>
    <w:basedOn w:val="Normal"/>
    <w:uiPriority w:val="34"/>
    <w:qFormat/>
    <w:rsid w:val="00C86F60"/>
    <w:pPr>
      <w:ind w:left="720"/>
      <w:contextualSpacing/>
    </w:pPr>
  </w:style>
  <w:style w:type="table" w:styleId="TableGrid">
    <w:name w:val="Table Grid"/>
    <w:basedOn w:val="TableNormal"/>
    <w:uiPriority w:val="39"/>
    <w:rsid w:val="0028038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760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5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6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5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3" Type="http://schemas.openxmlformats.org/officeDocument/2006/relationships/settings" Target="settings.xml"/><Relationship Id="rId7" Type="http://schemas.openxmlformats.org/officeDocument/2006/relationships/chart" Target="charts/chart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\Documents\Custom%20Office%20Templates\andrew_cambria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Y-Values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Sheet1!$A$2:$A$12478</c:f>
              <c:numCache>
                <c:formatCode>General</c:formatCode>
                <c:ptCount val="12477"/>
                <c:pt idx="0">
                  <c:v>0</c:v>
                </c:pt>
                <c:pt idx="1">
                  <c:v>1</c:v>
                </c:pt>
                <c:pt idx="2">
                  <c:v>5</c:v>
                </c:pt>
                <c:pt idx="3">
                  <c:v>7</c:v>
                </c:pt>
                <c:pt idx="4">
                  <c:v>13</c:v>
                </c:pt>
                <c:pt idx="5">
                  <c:v>29</c:v>
                </c:pt>
                <c:pt idx="6">
                  <c:v>32</c:v>
                </c:pt>
                <c:pt idx="7">
                  <c:v>36</c:v>
                </c:pt>
                <c:pt idx="8">
                  <c:v>38</c:v>
                </c:pt>
                <c:pt idx="9">
                  <c:v>55</c:v>
                </c:pt>
                <c:pt idx="10">
                  <c:v>56</c:v>
                </c:pt>
                <c:pt idx="11">
                  <c:v>67</c:v>
                </c:pt>
                <c:pt idx="12">
                  <c:v>71</c:v>
                </c:pt>
                <c:pt idx="13">
                  <c:v>72</c:v>
                </c:pt>
                <c:pt idx="14">
                  <c:v>81</c:v>
                </c:pt>
                <c:pt idx="15">
                  <c:v>96</c:v>
                </c:pt>
                <c:pt idx="16">
                  <c:v>97</c:v>
                </c:pt>
                <c:pt idx="17">
                  <c:v>106</c:v>
                </c:pt>
                <c:pt idx="18">
                  <c:v>130</c:v>
                </c:pt>
                <c:pt idx="19">
                  <c:v>131</c:v>
                </c:pt>
                <c:pt idx="20">
                  <c:v>133</c:v>
                </c:pt>
                <c:pt idx="21">
                  <c:v>143</c:v>
                </c:pt>
                <c:pt idx="22">
                  <c:v>145</c:v>
                </c:pt>
                <c:pt idx="23">
                  <c:v>149</c:v>
                </c:pt>
                <c:pt idx="24">
                  <c:v>151</c:v>
                </c:pt>
                <c:pt idx="25">
                  <c:v>154</c:v>
                </c:pt>
                <c:pt idx="26">
                  <c:v>155</c:v>
                </c:pt>
                <c:pt idx="27">
                  <c:v>165</c:v>
                </c:pt>
                <c:pt idx="28">
                  <c:v>178</c:v>
                </c:pt>
                <c:pt idx="29">
                  <c:v>184</c:v>
                </c:pt>
                <c:pt idx="30">
                  <c:v>192</c:v>
                </c:pt>
                <c:pt idx="31">
                  <c:v>194</c:v>
                </c:pt>
                <c:pt idx="32">
                  <c:v>198</c:v>
                </c:pt>
                <c:pt idx="33">
                  <c:v>204</c:v>
                </c:pt>
                <c:pt idx="34">
                  <c:v>207</c:v>
                </c:pt>
                <c:pt idx="35">
                  <c:v>214</c:v>
                </c:pt>
                <c:pt idx="36">
                  <c:v>228</c:v>
                </c:pt>
                <c:pt idx="37">
                  <c:v>238</c:v>
                </c:pt>
                <c:pt idx="38">
                  <c:v>240</c:v>
                </c:pt>
                <c:pt idx="39">
                  <c:v>243</c:v>
                </c:pt>
                <c:pt idx="40">
                  <c:v>244</c:v>
                </c:pt>
                <c:pt idx="41">
                  <c:v>251</c:v>
                </c:pt>
                <c:pt idx="42">
                  <c:v>254</c:v>
                </c:pt>
                <c:pt idx="43">
                  <c:v>256</c:v>
                </c:pt>
                <c:pt idx="44">
                  <c:v>257</c:v>
                </c:pt>
                <c:pt idx="45">
                  <c:v>260</c:v>
                </c:pt>
                <c:pt idx="46">
                  <c:v>264</c:v>
                </c:pt>
                <c:pt idx="47">
                  <c:v>271</c:v>
                </c:pt>
                <c:pt idx="48">
                  <c:v>296</c:v>
                </c:pt>
                <c:pt idx="49">
                  <c:v>302</c:v>
                </c:pt>
                <c:pt idx="50">
                  <c:v>304</c:v>
                </c:pt>
                <c:pt idx="51">
                  <c:v>319</c:v>
                </c:pt>
                <c:pt idx="52">
                  <c:v>323</c:v>
                </c:pt>
                <c:pt idx="53">
                  <c:v>335</c:v>
                </c:pt>
                <c:pt idx="54">
                  <c:v>346</c:v>
                </c:pt>
                <c:pt idx="55">
                  <c:v>353</c:v>
                </c:pt>
                <c:pt idx="56">
                  <c:v>361</c:v>
                </c:pt>
                <c:pt idx="57">
                  <c:v>366</c:v>
                </c:pt>
                <c:pt idx="58">
                  <c:v>431</c:v>
                </c:pt>
                <c:pt idx="59">
                  <c:v>434</c:v>
                </c:pt>
                <c:pt idx="60">
                  <c:v>451</c:v>
                </c:pt>
                <c:pt idx="61">
                  <c:v>460</c:v>
                </c:pt>
                <c:pt idx="62">
                  <c:v>480</c:v>
                </c:pt>
                <c:pt idx="63">
                  <c:v>484</c:v>
                </c:pt>
                <c:pt idx="64">
                  <c:v>495</c:v>
                </c:pt>
                <c:pt idx="65">
                  <c:v>503</c:v>
                </c:pt>
                <c:pt idx="66">
                  <c:v>537</c:v>
                </c:pt>
                <c:pt idx="67">
                  <c:v>540</c:v>
                </c:pt>
                <c:pt idx="68">
                  <c:v>542</c:v>
                </c:pt>
                <c:pt idx="69">
                  <c:v>553</c:v>
                </c:pt>
                <c:pt idx="70">
                  <c:v>572</c:v>
                </c:pt>
                <c:pt idx="71">
                  <c:v>597</c:v>
                </c:pt>
                <c:pt idx="72">
                  <c:v>598</c:v>
                </c:pt>
                <c:pt idx="73">
                  <c:v>607</c:v>
                </c:pt>
                <c:pt idx="74">
                  <c:v>617</c:v>
                </c:pt>
                <c:pt idx="75">
                  <c:v>624</c:v>
                </c:pt>
                <c:pt idx="76">
                  <c:v>628</c:v>
                </c:pt>
                <c:pt idx="77">
                  <c:v>634</c:v>
                </c:pt>
                <c:pt idx="78">
                  <c:v>647</c:v>
                </c:pt>
                <c:pt idx="79">
                  <c:v>649</c:v>
                </c:pt>
                <c:pt idx="80">
                  <c:v>656</c:v>
                </c:pt>
                <c:pt idx="81">
                  <c:v>658</c:v>
                </c:pt>
                <c:pt idx="82">
                  <c:v>663</c:v>
                </c:pt>
                <c:pt idx="83">
                  <c:v>664</c:v>
                </c:pt>
                <c:pt idx="84">
                  <c:v>680</c:v>
                </c:pt>
                <c:pt idx="85">
                  <c:v>682</c:v>
                </c:pt>
                <c:pt idx="86">
                  <c:v>691</c:v>
                </c:pt>
                <c:pt idx="87">
                  <c:v>697</c:v>
                </c:pt>
                <c:pt idx="88">
                  <c:v>701</c:v>
                </c:pt>
                <c:pt idx="89">
                  <c:v>708</c:v>
                </c:pt>
                <c:pt idx="90">
                  <c:v>710</c:v>
                </c:pt>
                <c:pt idx="91">
                  <c:v>713</c:v>
                </c:pt>
                <c:pt idx="92">
                  <c:v>716</c:v>
                </c:pt>
                <c:pt idx="93">
                  <c:v>726</c:v>
                </c:pt>
                <c:pt idx="94">
                  <c:v>743</c:v>
                </c:pt>
                <c:pt idx="95">
                  <c:v>745</c:v>
                </c:pt>
                <c:pt idx="96">
                  <c:v>752</c:v>
                </c:pt>
                <c:pt idx="97">
                  <c:v>754</c:v>
                </c:pt>
                <c:pt idx="98">
                  <c:v>755</c:v>
                </c:pt>
                <c:pt idx="99">
                  <c:v>759</c:v>
                </c:pt>
                <c:pt idx="100">
                  <c:v>785</c:v>
                </c:pt>
                <c:pt idx="101">
                  <c:v>787</c:v>
                </c:pt>
                <c:pt idx="102">
                  <c:v>790</c:v>
                </c:pt>
                <c:pt idx="103">
                  <c:v>792</c:v>
                </c:pt>
                <c:pt idx="104">
                  <c:v>794</c:v>
                </c:pt>
                <c:pt idx="105">
                  <c:v>824</c:v>
                </c:pt>
                <c:pt idx="106">
                  <c:v>825</c:v>
                </c:pt>
                <c:pt idx="107">
                  <c:v>826</c:v>
                </c:pt>
                <c:pt idx="108">
                  <c:v>833</c:v>
                </c:pt>
                <c:pt idx="109">
                  <c:v>834</c:v>
                </c:pt>
                <c:pt idx="110">
                  <c:v>838</c:v>
                </c:pt>
                <c:pt idx="111">
                  <c:v>840</c:v>
                </c:pt>
                <c:pt idx="112">
                  <c:v>842</c:v>
                </c:pt>
                <c:pt idx="113">
                  <c:v>848</c:v>
                </c:pt>
                <c:pt idx="114">
                  <c:v>864</c:v>
                </c:pt>
                <c:pt idx="115">
                  <c:v>874</c:v>
                </c:pt>
                <c:pt idx="116">
                  <c:v>879</c:v>
                </c:pt>
                <c:pt idx="117">
                  <c:v>880</c:v>
                </c:pt>
                <c:pt idx="118">
                  <c:v>891</c:v>
                </c:pt>
                <c:pt idx="119">
                  <c:v>894</c:v>
                </c:pt>
                <c:pt idx="120">
                  <c:v>900</c:v>
                </c:pt>
                <c:pt idx="121">
                  <c:v>901</c:v>
                </c:pt>
                <c:pt idx="122">
                  <c:v>903</c:v>
                </c:pt>
                <c:pt idx="123">
                  <c:v>917</c:v>
                </c:pt>
                <c:pt idx="124">
                  <c:v>918</c:v>
                </c:pt>
                <c:pt idx="125">
                  <c:v>922</c:v>
                </c:pt>
                <c:pt idx="126">
                  <c:v>923</c:v>
                </c:pt>
                <c:pt idx="127">
                  <c:v>935</c:v>
                </c:pt>
                <c:pt idx="128">
                  <c:v>941</c:v>
                </c:pt>
                <c:pt idx="129">
                  <c:v>948</c:v>
                </c:pt>
                <c:pt idx="130">
                  <c:v>963</c:v>
                </c:pt>
                <c:pt idx="131">
                  <c:v>964</c:v>
                </c:pt>
                <c:pt idx="132">
                  <c:v>972</c:v>
                </c:pt>
                <c:pt idx="133">
                  <c:v>997</c:v>
                </c:pt>
                <c:pt idx="134">
                  <c:v>998</c:v>
                </c:pt>
                <c:pt idx="135">
                  <c:v>1014</c:v>
                </c:pt>
                <c:pt idx="136">
                  <c:v>1015</c:v>
                </c:pt>
                <c:pt idx="137">
                  <c:v>1017</c:v>
                </c:pt>
                <c:pt idx="138">
                  <c:v>1020</c:v>
                </c:pt>
                <c:pt idx="139">
                  <c:v>1039</c:v>
                </c:pt>
                <c:pt idx="140">
                  <c:v>1042</c:v>
                </c:pt>
                <c:pt idx="141">
                  <c:v>1050</c:v>
                </c:pt>
                <c:pt idx="142">
                  <c:v>1075</c:v>
                </c:pt>
                <c:pt idx="143">
                  <c:v>1090</c:v>
                </c:pt>
                <c:pt idx="144">
                  <c:v>1096</c:v>
                </c:pt>
                <c:pt idx="145">
                  <c:v>1104</c:v>
                </c:pt>
                <c:pt idx="146">
                  <c:v>1108</c:v>
                </c:pt>
                <c:pt idx="147">
                  <c:v>1111</c:v>
                </c:pt>
                <c:pt idx="148">
                  <c:v>1116</c:v>
                </c:pt>
                <c:pt idx="149">
                  <c:v>1117</c:v>
                </c:pt>
                <c:pt idx="150">
                  <c:v>1122</c:v>
                </c:pt>
                <c:pt idx="151">
                  <c:v>1124</c:v>
                </c:pt>
                <c:pt idx="152">
                  <c:v>1129</c:v>
                </c:pt>
                <c:pt idx="153">
                  <c:v>1131</c:v>
                </c:pt>
                <c:pt idx="154">
                  <c:v>1140</c:v>
                </c:pt>
                <c:pt idx="155">
                  <c:v>1144</c:v>
                </c:pt>
                <c:pt idx="156">
                  <c:v>1160</c:v>
                </c:pt>
                <c:pt idx="157">
                  <c:v>1168</c:v>
                </c:pt>
                <c:pt idx="158">
                  <c:v>1171</c:v>
                </c:pt>
                <c:pt idx="159">
                  <c:v>1181</c:v>
                </c:pt>
                <c:pt idx="160">
                  <c:v>1183</c:v>
                </c:pt>
                <c:pt idx="161">
                  <c:v>1195</c:v>
                </c:pt>
                <c:pt idx="162">
                  <c:v>1202</c:v>
                </c:pt>
                <c:pt idx="163">
                  <c:v>1203</c:v>
                </c:pt>
                <c:pt idx="164">
                  <c:v>1205</c:v>
                </c:pt>
                <c:pt idx="165">
                  <c:v>1208</c:v>
                </c:pt>
                <c:pt idx="166">
                  <c:v>1219</c:v>
                </c:pt>
                <c:pt idx="167">
                  <c:v>1220</c:v>
                </c:pt>
                <c:pt idx="168">
                  <c:v>1222</c:v>
                </c:pt>
                <c:pt idx="169">
                  <c:v>1247</c:v>
                </c:pt>
                <c:pt idx="170">
                  <c:v>1256</c:v>
                </c:pt>
                <c:pt idx="171">
                  <c:v>1267</c:v>
                </c:pt>
                <c:pt idx="172">
                  <c:v>1268</c:v>
                </c:pt>
                <c:pt idx="173">
                  <c:v>1282</c:v>
                </c:pt>
                <c:pt idx="174">
                  <c:v>1283</c:v>
                </c:pt>
                <c:pt idx="175">
                  <c:v>1286</c:v>
                </c:pt>
                <c:pt idx="176">
                  <c:v>1293</c:v>
                </c:pt>
                <c:pt idx="177">
                  <c:v>1298</c:v>
                </c:pt>
                <c:pt idx="178">
                  <c:v>1304</c:v>
                </c:pt>
                <c:pt idx="179">
                  <c:v>1306</c:v>
                </c:pt>
                <c:pt idx="180">
                  <c:v>1308</c:v>
                </c:pt>
                <c:pt idx="181">
                  <c:v>1311</c:v>
                </c:pt>
                <c:pt idx="182">
                  <c:v>1317</c:v>
                </c:pt>
                <c:pt idx="183">
                  <c:v>1322</c:v>
                </c:pt>
                <c:pt idx="184">
                  <c:v>1323</c:v>
                </c:pt>
                <c:pt idx="185">
                  <c:v>1331</c:v>
                </c:pt>
                <c:pt idx="186">
                  <c:v>1332</c:v>
                </c:pt>
                <c:pt idx="187">
                  <c:v>1338</c:v>
                </c:pt>
                <c:pt idx="188">
                  <c:v>1342</c:v>
                </c:pt>
                <c:pt idx="189">
                  <c:v>1345</c:v>
                </c:pt>
                <c:pt idx="190">
                  <c:v>1347</c:v>
                </c:pt>
                <c:pt idx="191">
                  <c:v>1360</c:v>
                </c:pt>
                <c:pt idx="192">
                  <c:v>1361</c:v>
                </c:pt>
                <c:pt idx="193">
                  <c:v>1362</c:v>
                </c:pt>
                <c:pt idx="194">
                  <c:v>1363</c:v>
                </c:pt>
                <c:pt idx="195">
                  <c:v>1367</c:v>
                </c:pt>
                <c:pt idx="196">
                  <c:v>1374</c:v>
                </c:pt>
                <c:pt idx="197">
                  <c:v>1393</c:v>
                </c:pt>
                <c:pt idx="198">
                  <c:v>1396</c:v>
                </c:pt>
                <c:pt idx="199">
                  <c:v>1400</c:v>
                </c:pt>
                <c:pt idx="200">
                  <c:v>1402</c:v>
                </c:pt>
                <c:pt idx="201">
                  <c:v>1413</c:v>
                </c:pt>
                <c:pt idx="202">
                  <c:v>1415</c:v>
                </c:pt>
                <c:pt idx="203">
                  <c:v>1416</c:v>
                </c:pt>
                <c:pt idx="204">
                  <c:v>1417</c:v>
                </c:pt>
                <c:pt idx="205">
                  <c:v>1419</c:v>
                </c:pt>
                <c:pt idx="206">
                  <c:v>1424</c:v>
                </c:pt>
                <c:pt idx="207">
                  <c:v>1438</c:v>
                </c:pt>
                <c:pt idx="208">
                  <c:v>1457</c:v>
                </c:pt>
                <c:pt idx="209">
                  <c:v>1459</c:v>
                </c:pt>
                <c:pt idx="210">
                  <c:v>1486</c:v>
                </c:pt>
                <c:pt idx="211">
                  <c:v>1494</c:v>
                </c:pt>
                <c:pt idx="212">
                  <c:v>1495</c:v>
                </c:pt>
                <c:pt idx="213">
                  <c:v>1499</c:v>
                </c:pt>
                <c:pt idx="214">
                  <c:v>1503</c:v>
                </c:pt>
                <c:pt idx="215">
                  <c:v>1505</c:v>
                </c:pt>
                <c:pt idx="216">
                  <c:v>1506</c:v>
                </c:pt>
                <c:pt idx="217">
                  <c:v>1515</c:v>
                </c:pt>
                <c:pt idx="218">
                  <c:v>1517</c:v>
                </c:pt>
                <c:pt idx="219">
                  <c:v>1519</c:v>
                </c:pt>
                <c:pt idx="220">
                  <c:v>1523</c:v>
                </c:pt>
                <c:pt idx="221">
                  <c:v>1525</c:v>
                </c:pt>
                <c:pt idx="222">
                  <c:v>1534</c:v>
                </c:pt>
                <c:pt idx="223">
                  <c:v>1537</c:v>
                </c:pt>
                <c:pt idx="224">
                  <c:v>1548</c:v>
                </c:pt>
                <c:pt idx="225">
                  <c:v>1552</c:v>
                </c:pt>
                <c:pt idx="226">
                  <c:v>1553</c:v>
                </c:pt>
                <c:pt idx="227">
                  <c:v>1556</c:v>
                </c:pt>
                <c:pt idx="228">
                  <c:v>1557</c:v>
                </c:pt>
                <c:pt idx="229">
                  <c:v>1559</c:v>
                </c:pt>
                <c:pt idx="230">
                  <c:v>1561</c:v>
                </c:pt>
                <c:pt idx="231">
                  <c:v>1567</c:v>
                </c:pt>
                <c:pt idx="232">
                  <c:v>1577</c:v>
                </c:pt>
                <c:pt idx="233">
                  <c:v>1580</c:v>
                </c:pt>
                <c:pt idx="234">
                  <c:v>1592</c:v>
                </c:pt>
                <c:pt idx="235">
                  <c:v>1594</c:v>
                </c:pt>
                <c:pt idx="236">
                  <c:v>1618</c:v>
                </c:pt>
                <c:pt idx="237">
                  <c:v>1621</c:v>
                </c:pt>
                <c:pt idx="238">
                  <c:v>1626</c:v>
                </c:pt>
                <c:pt idx="239">
                  <c:v>1630</c:v>
                </c:pt>
                <c:pt idx="240">
                  <c:v>1639</c:v>
                </c:pt>
                <c:pt idx="241">
                  <c:v>1641</c:v>
                </c:pt>
                <c:pt idx="242">
                  <c:v>1646</c:v>
                </c:pt>
                <c:pt idx="243">
                  <c:v>1667</c:v>
                </c:pt>
                <c:pt idx="244">
                  <c:v>1675</c:v>
                </c:pt>
                <c:pt idx="245">
                  <c:v>1677</c:v>
                </c:pt>
                <c:pt idx="246">
                  <c:v>1678</c:v>
                </c:pt>
                <c:pt idx="247">
                  <c:v>1684</c:v>
                </c:pt>
                <c:pt idx="248">
                  <c:v>1687</c:v>
                </c:pt>
                <c:pt idx="249">
                  <c:v>1697</c:v>
                </c:pt>
                <c:pt idx="250">
                  <c:v>1703</c:v>
                </c:pt>
                <c:pt idx="251">
                  <c:v>1716</c:v>
                </c:pt>
                <c:pt idx="252">
                  <c:v>1731</c:v>
                </c:pt>
                <c:pt idx="253">
                  <c:v>1751</c:v>
                </c:pt>
                <c:pt idx="254">
                  <c:v>1757</c:v>
                </c:pt>
                <c:pt idx="255">
                  <c:v>1766</c:v>
                </c:pt>
                <c:pt idx="256">
                  <c:v>1784</c:v>
                </c:pt>
                <c:pt idx="257">
                  <c:v>1792</c:v>
                </c:pt>
                <c:pt idx="258">
                  <c:v>1797</c:v>
                </c:pt>
                <c:pt idx="259">
                  <c:v>1815</c:v>
                </c:pt>
                <c:pt idx="260">
                  <c:v>1819</c:v>
                </c:pt>
                <c:pt idx="261">
                  <c:v>1829</c:v>
                </c:pt>
                <c:pt idx="262">
                  <c:v>1841</c:v>
                </c:pt>
                <c:pt idx="263">
                  <c:v>1851</c:v>
                </c:pt>
                <c:pt idx="264">
                  <c:v>1858</c:v>
                </c:pt>
                <c:pt idx="265">
                  <c:v>1863</c:v>
                </c:pt>
                <c:pt idx="266">
                  <c:v>1866</c:v>
                </c:pt>
                <c:pt idx="267">
                  <c:v>1870</c:v>
                </c:pt>
                <c:pt idx="268">
                  <c:v>1871</c:v>
                </c:pt>
                <c:pt idx="269">
                  <c:v>1878</c:v>
                </c:pt>
                <c:pt idx="270">
                  <c:v>1896</c:v>
                </c:pt>
                <c:pt idx="271">
                  <c:v>1902</c:v>
                </c:pt>
                <c:pt idx="272">
                  <c:v>1905</c:v>
                </c:pt>
                <c:pt idx="273">
                  <c:v>1907</c:v>
                </c:pt>
                <c:pt idx="274">
                  <c:v>1912</c:v>
                </c:pt>
                <c:pt idx="275">
                  <c:v>1922</c:v>
                </c:pt>
                <c:pt idx="276">
                  <c:v>1925</c:v>
                </c:pt>
                <c:pt idx="277">
                  <c:v>1930</c:v>
                </c:pt>
                <c:pt idx="278">
                  <c:v>1933</c:v>
                </c:pt>
                <c:pt idx="279">
                  <c:v>1965</c:v>
                </c:pt>
                <c:pt idx="280">
                  <c:v>1974</c:v>
                </c:pt>
                <c:pt idx="281">
                  <c:v>1975</c:v>
                </c:pt>
                <c:pt idx="282">
                  <c:v>1981</c:v>
                </c:pt>
                <c:pt idx="283">
                  <c:v>1982</c:v>
                </c:pt>
                <c:pt idx="284">
                  <c:v>1983</c:v>
                </c:pt>
                <c:pt idx="285">
                  <c:v>1999</c:v>
                </c:pt>
                <c:pt idx="286">
                  <c:v>2006</c:v>
                </c:pt>
                <c:pt idx="287">
                  <c:v>2007</c:v>
                </c:pt>
                <c:pt idx="288">
                  <c:v>2017</c:v>
                </c:pt>
                <c:pt idx="289">
                  <c:v>2018</c:v>
                </c:pt>
                <c:pt idx="290">
                  <c:v>2023</c:v>
                </c:pt>
                <c:pt idx="291">
                  <c:v>2038</c:v>
                </c:pt>
                <c:pt idx="292">
                  <c:v>2048</c:v>
                </c:pt>
                <c:pt idx="293">
                  <c:v>2062</c:v>
                </c:pt>
                <c:pt idx="294">
                  <c:v>2071</c:v>
                </c:pt>
                <c:pt idx="295">
                  <c:v>2098</c:v>
                </c:pt>
                <c:pt idx="296">
                  <c:v>2099</c:v>
                </c:pt>
                <c:pt idx="297">
                  <c:v>2101</c:v>
                </c:pt>
                <c:pt idx="298">
                  <c:v>2114</c:v>
                </c:pt>
                <c:pt idx="299">
                  <c:v>2117</c:v>
                </c:pt>
                <c:pt idx="300">
                  <c:v>2121</c:v>
                </c:pt>
                <c:pt idx="301">
                  <c:v>2125</c:v>
                </c:pt>
                <c:pt idx="302">
                  <c:v>2129</c:v>
                </c:pt>
                <c:pt idx="303">
                  <c:v>2133</c:v>
                </c:pt>
                <c:pt idx="304">
                  <c:v>2148</c:v>
                </c:pt>
                <c:pt idx="305">
                  <c:v>2151</c:v>
                </c:pt>
                <c:pt idx="306">
                  <c:v>2160</c:v>
                </c:pt>
                <c:pt idx="307">
                  <c:v>2171</c:v>
                </c:pt>
                <c:pt idx="308">
                  <c:v>2172</c:v>
                </c:pt>
                <c:pt idx="309">
                  <c:v>2173</c:v>
                </c:pt>
                <c:pt idx="310">
                  <c:v>2177</c:v>
                </c:pt>
                <c:pt idx="311">
                  <c:v>2179</c:v>
                </c:pt>
                <c:pt idx="312">
                  <c:v>2190</c:v>
                </c:pt>
                <c:pt idx="313">
                  <c:v>2214</c:v>
                </c:pt>
                <c:pt idx="314">
                  <c:v>2227</c:v>
                </c:pt>
                <c:pt idx="315">
                  <c:v>2235</c:v>
                </c:pt>
                <c:pt idx="316">
                  <c:v>2238</c:v>
                </c:pt>
                <c:pt idx="317">
                  <c:v>2250</c:v>
                </c:pt>
                <c:pt idx="318">
                  <c:v>2252</c:v>
                </c:pt>
                <c:pt idx="319">
                  <c:v>2255</c:v>
                </c:pt>
                <c:pt idx="320">
                  <c:v>2259</c:v>
                </c:pt>
                <c:pt idx="321">
                  <c:v>2268</c:v>
                </c:pt>
                <c:pt idx="322">
                  <c:v>2299</c:v>
                </c:pt>
                <c:pt idx="323">
                  <c:v>2305</c:v>
                </c:pt>
                <c:pt idx="324">
                  <c:v>2309</c:v>
                </c:pt>
                <c:pt idx="325">
                  <c:v>2313</c:v>
                </c:pt>
                <c:pt idx="326">
                  <c:v>2314</c:v>
                </c:pt>
                <c:pt idx="327">
                  <c:v>2316</c:v>
                </c:pt>
                <c:pt idx="328">
                  <c:v>2325</c:v>
                </c:pt>
                <c:pt idx="329">
                  <c:v>2329</c:v>
                </c:pt>
                <c:pt idx="330">
                  <c:v>2339</c:v>
                </c:pt>
                <c:pt idx="331">
                  <c:v>2340</c:v>
                </c:pt>
                <c:pt idx="332">
                  <c:v>2353</c:v>
                </c:pt>
                <c:pt idx="333">
                  <c:v>2355</c:v>
                </c:pt>
                <c:pt idx="334">
                  <c:v>2379</c:v>
                </c:pt>
                <c:pt idx="335">
                  <c:v>2383</c:v>
                </c:pt>
                <c:pt idx="336">
                  <c:v>2388</c:v>
                </c:pt>
                <c:pt idx="337">
                  <c:v>2405</c:v>
                </c:pt>
                <c:pt idx="338">
                  <c:v>2407</c:v>
                </c:pt>
                <c:pt idx="339">
                  <c:v>2415</c:v>
                </c:pt>
                <c:pt idx="340">
                  <c:v>2430</c:v>
                </c:pt>
                <c:pt idx="341">
                  <c:v>2432</c:v>
                </c:pt>
                <c:pt idx="342">
                  <c:v>2438</c:v>
                </c:pt>
                <c:pt idx="343">
                  <c:v>2455</c:v>
                </c:pt>
                <c:pt idx="344">
                  <c:v>2474</c:v>
                </c:pt>
                <c:pt idx="345">
                  <c:v>2477</c:v>
                </c:pt>
                <c:pt idx="346">
                  <c:v>2488</c:v>
                </c:pt>
                <c:pt idx="347">
                  <c:v>2496</c:v>
                </c:pt>
                <c:pt idx="348">
                  <c:v>2500</c:v>
                </c:pt>
                <c:pt idx="349">
                  <c:v>2512</c:v>
                </c:pt>
                <c:pt idx="350">
                  <c:v>2518</c:v>
                </c:pt>
                <c:pt idx="351">
                  <c:v>2529</c:v>
                </c:pt>
                <c:pt idx="352">
                  <c:v>2564</c:v>
                </c:pt>
                <c:pt idx="353">
                  <c:v>2571</c:v>
                </c:pt>
                <c:pt idx="354">
                  <c:v>2580</c:v>
                </c:pt>
                <c:pt idx="355">
                  <c:v>2581</c:v>
                </c:pt>
                <c:pt idx="356">
                  <c:v>2586</c:v>
                </c:pt>
                <c:pt idx="357">
                  <c:v>2589</c:v>
                </c:pt>
                <c:pt idx="358">
                  <c:v>2602</c:v>
                </c:pt>
                <c:pt idx="359">
                  <c:v>2608</c:v>
                </c:pt>
                <c:pt idx="360">
                  <c:v>2609</c:v>
                </c:pt>
                <c:pt idx="361">
                  <c:v>2613</c:v>
                </c:pt>
                <c:pt idx="362">
                  <c:v>2620</c:v>
                </c:pt>
                <c:pt idx="363">
                  <c:v>2622</c:v>
                </c:pt>
                <c:pt idx="364">
                  <c:v>2624</c:v>
                </c:pt>
                <c:pt idx="365">
                  <c:v>2625</c:v>
                </c:pt>
                <c:pt idx="366">
                  <c:v>2637</c:v>
                </c:pt>
                <c:pt idx="367">
                  <c:v>2641</c:v>
                </c:pt>
                <c:pt idx="368">
                  <c:v>2642</c:v>
                </c:pt>
                <c:pt idx="369">
                  <c:v>2652</c:v>
                </c:pt>
                <c:pt idx="370">
                  <c:v>2655</c:v>
                </c:pt>
                <c:pt idx="371">
                  <c:v>2658</c:v>
                </c:pt>
                <c:pt idx="372">
                  <c:v>2660</c:v>
                </c:pt>
                <c:pt idx="373">
                  <c:v>2664</c:v>
                </c:pt>
                <c:pt idx="374">
                  <c:v>2673</c:v>
                </c:pt>
                <c:pt idx="375">
                  <c:v>2688</c:v>
                </c:pt>
                <c:pt idx="376">
                  <c:v>2703</c:v>
                </c:pt>
                <c:pt idx="377">
                  <c:v>2710</c:v>
                </c:pt>
                <c:pt idx="378">
                  <c:v>2724</c:v>
                </c:pt>
                <c:pt idx="379">
                  <c:v>2728</c:v>
                </c:pt>
                <c:pt idx="380">
                  <c:v>2757</c:v>
                </c:pt>
                <c:pt idx="381">
                  <c:v>2762</c:v>
                </c:pt>
                <c:pt idx="382">
                  <c:v>2767</c:v>
                </c:pt>
                <c:pt idx="383">
                  <c:v>2770</c:v>
                </c:pt>
                <c:pt idx="384">
                  <c:v>2772</c:v>
                </c:pt>
                <c:pt idx="385">
                  <c:v>2773</c:v>
                </c:pt>
                <c:pt idx="386">
                  <c:v>2776</c:v>
                </c:pt>
                <c:pt idx="387">
                  <c:v>2790</c:v>
                </c:pt>
                <c:pt idx="388">
                  <c:v>2792</c:v>
                </c:pt>
                <c:pt idx="389">
                  <c:v>2800</c:v>
                </c:pt>
                <c:pt idx="390">
                  <c:v>2804</c:v>
                </c:pt>
                <c:pt idx="391">
                  <c:v>2810</c:v>
                </c:pt>
                <c:pt idx="392">
                  <c:v>2821</c:v>
                </c:pt>
                <c:pt idx="393">
                  <c:v>2829</c:v>
                </c:pt>
                <c:pt idx="394">
                  <c:v>2833</c:v>
                </c:pt>
                <c:pt idx="395">
                  <c:v>2841</c:v>
                </c:pt>
                <c:pt idx="396">
                  <c:v>2845</c:v>
                </c:pt>
                <c:pt idx="397">
                  <c:v>2858</c:v>
                </c:pt>
                <c:pt idx="398">
                  <c:v>2866</c:v>
                </c:pt>
                <c:pt idx="399">
                  <c:v>2879</c:v>
                </c:pt>
                <c:pt idx="400">
                  <c:v>2882</c:v>
                </c:pt>
                <c:pt idx="401">
                  <c:v>2883</c:v>
                </c:pt>
                <c:pt idx="402">
                  <c:v>2886</c:v>
                </c:pt>
                <c:pt idx="403">
                  <c:v>2897</c:v>
                </c:pt>
                <c:pt idx="404">
                  <c:v>2907</c:v>
                </c:pt>
                <c:pt idx="405">
                  <c:v>2909</c:v>
                </c:pt>
                <c:pt idx="406">
                  <c:v>2916</c:v>
                </c:pt>
                <c:pt idx="407">
                  <c:v>2919</c:v>
                </c:pt>
                <c:pt idx="408">
                  <c:v>2936</c:v>
                </c:pt>
                <c:pt idx="409">
                  <c:v>2945</c:v>
                </c:pt>
                <c:pt idx="410">
                  <c:v>2946</c:v>
                </c:pt>
                <c:pt idx="411">
                  <c:v>2948</c:v>
                </c:pt>
                <c:pt idx="412">
                  <c:v>2953</c:v>
                </c:pt>
                <c:pt idx="413">
                  <c:v>2967</c:v>
                </c:pt>
                <c:pt idx="414">
                  <c:v>2986</c:v>
                </c:pt>
                <c:pt idx="415">
                  <c:v>2989</c:v>
                </c:pt>
                <c:pt idx="416">
                  <c:v>3007</c:v>
                </c:pt>
                <c:pt idx="417">
                  <c:v>3021</c:v>
                </c:pt>
                <c:pt idx="418">
                  <c:v>3029</c:v>
                </c:pt>
                <c:pt idx="419">
                  <c:v>3036</c:v>
                </c:pt>
                <c:pt idx="420">
                  <c:v>3039</c:v>
                </c:pt>
                <c:pt idx="421">
                  <c:v>3040</c:v>
                </c:pt>
                <c:pt idx="422">
                  <c:v>3052</c:v>
                </c:pt>
                <c:pt idx="423">
                  <c:v>3054</c:v>
                </c:pt>
                <c:pt idx="424">
                  <c:v>3070</c:v>
                </c:pt>
                <c:pt idx="425">
                  <c:v>3088</c:v>
                </c:pt>
                <c:pt idx="426">
                  <c:v>3090</c:v>
                </c:pt>
                <c:pt idx="427">
                  <c:v>3091</c:v>
                </c:pt>
                <c:pt idx="428">
                  <c:v>3121</c:v>
                </c:pt>
                <c:pt idx="429">
                  <c:v>3123</c:v>
                </c:pt>
                <c:pt idx="430">
                  <c:v>3128</c:v>
                </c:pt>
                <c:pt idx="431">
                  <c:v>3142</c:v>
                </c:pt>
                <c:pt idx="432">
                  <c:v>3148</c:v>
                </c:pt>
                <c:pt idx="433">
                  <c:v>3150</c:v>
                </c:pt>
                <c:pt idx="434">
                  <c:v>3156</c:v>
                </c:pt>
                <c:pt idx="435">
                  <c:v>3163</c:v>
                </c:pt>
                <c:pt idx="436">
                  <c:v>3169</c:v>
                </c:pt>
                <c:pt idx="437">
                  <c:v>3170</c:v>
                </c:pt>
                <c:pt idx="438">
                  <c:v>3172</c:v>
                </c:pt>
                <c:pt idx="439">
                  <c:v>3178</c:v>
                </c:pt>
                <c:pt idx="440">
                  <c:v>3180</c:v>
                </c:pt>
                <c:pt idx="441">
                  <c:v>3186</c:v>
                </c:pt>
                <c:pt idx="442">
                  <c:v>3192</c:v>
                </c:pt>
                <c:pt idx="443">
                  <c:v>3216</c:v>
                </c:pt>
                <c:pt idx="444">
                  <c:v>3221</c:v>
                </c:pt>
                <c:pt idx="445">
                  <c:v>3225</c:v>
                </c:pt>
                <c:pt idx="446">
                  <c:v>3226</c:v>
                </c:pt>
                <c:pt idx="447">
                  <c:v>3227</c:v>
                </c:pt>
                <c:pt idx="448">
                  <c:v>3230</c:v>
                </c:pt>
                <c:pt idx="449">
                  <c:v>3234</c:v>
                </c:pt>
                <c:pt idx="450">
                  <c:v>3246</c:v>
                </c:pt>
                <c:pt idx="451">
                  <c:v>3269</c:v>
                </c:pt>
                <c:pt idx="452">
                  <c:v>3271</c:v>
                </c:pt>
                <c:pt idx="453">
                  <c:v>3279</c:v>
                </c:pt>
                <c:pt idx="454">
                  <c:v>3281</c:v>
                </c:pt>
                <c:pt idx="455">
                  <c:v>3291</c:v>
                </c:pt>
                <c:pt idx="456">
                  <c:v>3295</c:v>
                </c:pt>
                <c:pt idx="457">
                  <c:v>3297</c:v>
                </c:pt>
                <c:pt idx="458">
                  <c:v>3303</c:v>
                </c:pt>
                <c:pt idx="459">
                  <c:v>3313</c:v>
                </c:pt>
                <c:pt idx="460">
                  <c:v>3321</c:v>
                </c:pt>
                <c:pt idx="461">
                  <c:v>3324</c:v>
                </c:pt>
                <c:pt idx="462">
                  <c:v>3328</c:v>
                </c:pt>
                <c:pt idx="463">
                  <c:v>3331</c:v>
                </c:pt>
                <c:pt idx="464">
                  <c:v>3333</c:v>
                </c:pt>
                <c:pt idx="465">
                  <c:v>3335</c:v>
                </c:pt>
                <c:pt idx="466">
                  <c:v>3351</c:v>
                </c:pt>
                <c:pt idx="467">
                  <c:v>3358</c:v>
                </c:pt>
                <c:pt idx="468">
                  <c:v>3361</c:v>
                </c:pt>
                <c:pt idx="469">
                  <c:v>3362</c:v>
                </c:pt>
                <c:pt idx="470">
                  <c:v>3366</c:v>
                </c:pt>
                <c:pt idx="471">
                  <c:v>3368</c:v>
                </c:pt>
                <c:pt idx="472">
                  <c:v>3387</c:v>
                </c:pt>
                <c:pt idx="473">
                  <c:v>3421</c:v>
                </c:pt>
                <c:pt idx="474">
                  <c:v>3445</c:v>
                </c:pt>
                <c:pt idx="475">
                  <c:v>3446</c:v>
                </c:pt>
                <c:pt idx="476">
                  <c:v>3450</c:v>
                </c:pt>
                <c:pt idx="477">
                  <c:v>3458</c:v>
                </c:pt>
                <c:pt idx="478">
                  <c:v>3466</c:v>
                </c:pt>
                <c:pt idx="479">
                  <c:v>3469</c:v>
                </c:pt>
                <c:pt idx="480">
                  <c:v>3490</c:v>
                </c:pt>
                <c:pt idx="481">
                  <c:v>3494</c:v>
                </c:pt>
                <c:pt idx="482">
                  <c:v>3497</c:v>
                </c:pt>
                <c:pt idx="483">
                  <c:v>3500</c:v>
                </c:pt>
                <c:pt idx="484">
                  <c:v>3502</c:v>
                </c:pt>
                <c:pt idx="485">
                  <c:v>3515</c:v>
                </c:pt>
                <c:pt idx="486">
                  <c:v>3520</c:v>
                </c:pt>
                <c:pt idx="487">
                  <c:v>3521</c:v>
                </c:pt>
                <c:pt idx="488">
                  <c:v>3525</c:v>
                </c:pt>
                <c:pt idx="489">
                  <c:v>3531</c:v>
                </c:pt>
                <c:pt idx="490">
                  <c:v>3535</c:v>
                </c:pt>
                <c:pt idx="491">
                  <c:v>3538</c:v>
                </c:pt>
                <c:pt idx="492">
                  <c:v>3553</c:v>
                </c:pt>
                <c:pt idx="493">
                  <c:v>3560</c:v>
                </c:pt>
                <c:pt idx="494">
                  <c:v>3562</c:v>
                </c:pt>
                <c:pt idx="495">
                  <c:v>3563</c:v>
                </c:pt>
                <c:pt idx="496">
                  <c:v>3565</c:v>
                </c:pt>
                <c:pt idx="497">
                  <c:v>3567</c:v>
                </c:pt>
                <c:pt idx="498">
                  <c:v>3568</c:v>
                </c:pt>
                <c:pt idx="499">
                  <c:v>3572</c:v>
                </c:pt>
                <c:pt idx="500">
                  <c:v>3590</c:v>
                </c:pt>
                <c:pt idx="501">
                  <c:v>3591</c:v>
                </c:pt>
                <c:pt idx="502">
                  <c:v>3597</c:v>
                </c:pt>
                <c:pt idx="503">
                  <c:v>3616</c:v>
                </c:pt>
                <c:pt idx="504">
                  <c:v>3629</c:v>
                </c:pt>
                <c:pt idx="505">
                  <c:v>3632</c:v>
                </c:pt>
                <c:pt idx="506">
                  <c:v>3634</c:v>
                </c:pt>
                <c:pt idx="507">
                  <c:v>3637</c:v>
                </c:pt>
                <c:pt idx="508">
                  <c:v>3654</c:v>
                </c:pt>
                <c:pt idx="509">
                  <c:v>3683</c:v>
                </c:pt>
                <c:pt idx="510">
                  <c:v>3684</c:v>
                </c:pt>
                <c:pt idx="511">
                  <c:v>3686</c:v>
                </c:pt>
                <c:pt idx="512">
                  <c:v>3688</c:v>
                </c:pt>
                <c:pt idx="513">
                  <c:v>3690</c:v>
                </c:pt>
                <c:pt idx="514">
                  <c:v>3701</c:v>
                </c:pt>
                <c:pt idx="515">
                  <c:v>3718</c:v>
                </c:pt>
                <c:pt idx="516">
                  <c:v>3725</c:v>
                </c:pt>
                <c:pt idx="517">
                  <c:v>3731</c:v>
                </c:pt>
                <c:pt idx="518">
                  <c:v>3749</c:v>
                </c:pt>
                <c:pt idx="519">
                  <c:v>3755</c:v>
                </c:pt>
                <c:pt idx="520">
                  <c:v>3757</c:v>
                </c:pt>
                <c:pt idx="521">
                  <c:v>3770</c:v>
                </c:pt>
                <c:pt idx="522">
                  <c:v>3774</c:v>
                </c:pt>
                <c:pt idx="523">
                  <c:v>3775</c:v>
                </c:pt>
                <c:pt idx="524">
                  <c:v>3776</c:v>
                </c:pt>
                <c:pt idx="525">
                  <c:v>3791</c:v>
                </c:pt>
                <c:pt idx="526">
                  <c:v>3795</c:v>
                </c:pt>
                <c:pt idx="527">
                  <c:v>3796</c:v>
                </c:pt>
                <c:pt idx="528">
                  <c:v>3798</c:v>
                </c:pt>
                <c:pt idx="529">
                  <c:v>3804</c:v>
                </c:pt>
                <c:pt idx="530">
                  <c:v>3813</c:v>
                </c:pt>
                <c:pt idx="531">
                  <c:v>3817</c:v>
                </c:pt>
                <c:pt idx="532">
                  <c:v>3827</c:v>
                </c:pt>
                <c:pt idx="533">
                  <c:v>3854</c:v>
                </c:pt>
                <c:pt idx="534">
                  <c:v>3866</c:v>
                </c:pt>
                <c:pt idx="535">
                  <c:v>3878</c:v>
                </c:pt>
                <c:pt idx="536">
                  <c:v>3897</c:v>
                </c:pt>
                <c:pt idx="537">
                  <c:v>3906</c:v>
                </c:pt>
                <c:pt idx="538">
                  <c:v>3910</c:v>
                </c:pt>
                <c:pt idx="539">
                  <c:v>3918</c:v>
                </c:pt>
                <c:pt idx="540">
                  <c:v>3934</c:v>
                </c:pt>
                <c:pt idx="541">
                  <c:v>3939</c:v>
                </c:pt>
                <c:pt idx="542">
                  <c:v>3945</c:v>
                </c:pt>
                <c:pt idx="543">
                  <c:v>3948</c:v>
                </c:pt>
                <c:pt idx="544">
                  <c:v>3950</c:v>
                </c:pt>
                <c:pt idx="545">
                  <c:v>3964</c:v>
                </c:pt>
                <c:pt idx="546">
                  <c:v>3968</c:v>
                </c:pt>
                <c:pt idx="547">
                  <c:v>3979</c:v>
                </c:pt>
                <c:pt idx="548">
                  <c:v>3992</c:v>
                </c:pt>
                <c:pt idx="549">
                  <c:v>3994</c:v>
                </c:pt>
                <c:pt idx="550">
                  <c:v>4020</c:v>
                </c:pt>
                <c:pt idx="551">
                  <c:v>4023</c:v>
                </c:pt>
                <c:pt idx="552">
                  <c:v>4039</c:v>
                </c:pt>
                <c:pt idx="553">
                  <c:v>4063</c:v>
                </c:pt>
                <c:pt idx="554">
                  <c:v>4075</c:v>
                </c:pt>
                <c:pt idx="555">
                  <c:v>4085</c:v>
                </c:pt>
                <c:pt idx="556">
                  <c:v>4105</c:v>
                </c:pt>
                <c:pt idx="557">
                  <c:v>4111</c:v>
                </c:pt>
                <c:pt idx="558">
                  <c:v>4128</c:v>
                </c:pt>
                <c:pt idx="559">
                  <c:v>4131</c:v>
                </c:pt>
                <c:pt idx="560">
                  <c:v>4136</c:v>
                </c:pt>
                <c:pt idx="561">
                  <c:v>4142</c:v>
                </c:pt>
                <c:pt idx="562">
                  <c:v>4146</c:v>
                </c:pt>
                <c:pt idx="563">
                  <c:v>4152</c:v>
                </c:pt>
                <c:pt idx="564">
                  <c:v>4153</c:v>
                </c:pt>
                <c:pt idx="565">
                  <c:v>4156</c:v>
                </c:pt>
                <c:pt idx="566">
                  <c:v>4157</c:v>
                </c:pt>
                <c:pt idx="567">
                  <c:v>4158</c:v>
                </c:pt>
                <c:pt idx="568">
                  <c:v>4162</c:v>
                </c:pt>
                <c:pt idx="569">
                  <c:v>4204</c:v>
                </c:pt>
                <c:pt idx="570">
                  <c:v>4216</c:v>
                </c:pt>
                <c:pt idx="571">
                  <c:v>4221</c:v>
                </c:pt>
                <c:pt idx="572">
                  <c:v>4227</c:v>
                </c:pt>
                <c:pt idx="573">
                  <c:v>4235</c:v>
                </c:pt>
                <c:pt idx="574">
                  <c:v>4239</c:v>
                </c:pt>
                <c:pt idx="575">
                  <c:v>4241</c:v>
                </c:pt>
                <c:pt idx="576">
                  <c:v>4244</c:v>
                </c:pt>
                <c:pt idx="577">
                  <c:v>4250</c:v>
                </c:pt>
                <c:pt idx="578">
                  <c:v>4255</c:v>
                </c:pt>
                <c:pt idx="579">
                  <c:v>4256</c:v>
                </c:pt>
                <c:pt idx="580">
                  <c:v>4286</c:v>
                </c:pt>
                <c:pt idx="581">
                  <c:v>4293</c:v>
                </c:pt>
                <c:pt idx="582">
                  <c:v>4312</c:v>
                </c:pt>
                <c:pt idx="583">
                  <c:v>4315</c:v>
                </c:pt>
                <c:pt idx="584">
                  <c:v>4318</c:v>
                </c:pt>
                <c:pt idx="585">
                  <c:v>4321</c:v>
                </c:pt>
                <c:pt idx="586">
                  <c:v>4325</c:v>
                </c:pt>
                <c:pt idx="587">
                  <c:v>4342</c:v>
                </c:pt>
                <c:pt idx="588">
                  <c:v>4343</c:v>
                </c:pt>
                <c:pt idx="589">
                  <c:v>4370</c:v>
                </c:pt>
                <c:pt idx="590">
                  <c:v>4386</c:v>
                </c:pt>
                <c:pt idx="591">
                  <c:v>4395</c:v>
                </c:pt>
                <c:pt idx="592">
                  <c:v>4405</c:v>
                </c:pt>
                <c:pt idx="593">
                  <c:v>4411</c:v>
                </c:pt>
                <c:pt idx="594">
                  <c:v>4430</c:v>
                </c:pt>
                <c:pt idx="595">
                  <c:v>4444</c:v>
                </c:pt>
                <c:pt idx="596">
                  <c:v>4446</c:v>
                </c:pt>
                <c:pt idx="597">
                  <c:v>4452</c:v>
                </c:pt>
                <c:pt idx="598">
                  <c:v>4463</c:v>
                </c:pt>
                <c:pt idx="599">
                  <c:v>4468</c:v>
                </c:pt>
                <c:pt idx="600">
                  <c:v>4473</c:v>
                </c:pt>
                <c:pt idx="601">
                  <c:v>4477</c:v>
                </c:pt>
                <c:pt idx="602">
                  <c:v>4483</c:v>
                </c:pt>
                <c:pt idx="603">
                  <c:v>4484</c:v>
                </c:pt>
                <c:pt idx="604">
                  <c:v>4488</c:v>
                </c:pt>
                <c:pt idx="605">
                  <c:v>4489</c:v>
                </c:pt>
                <c:pt idx="606">
                  <c:v>4503</c:v>
                </c:pt>
                <c:pt idx="607">
                  <c:v>4510</c:v>
                </c:pt>
                <c:pt idx="608">
                  <c:v>4511</c:v>
                </c:pt>
                <c:pt idx="609">
                  <c:v>4513</c:v>
                </c:pt>
                <c:pt idx="610">
                  <c:v>4514</c:v>
                </c:pt>
                <c:pt idx="611">
                  <c:v>4516</c:v>
                </c:pt>
                <c:pt idx="612">
                  <c:v>4561</c:v>
                </c:pt>
                <c:pt idx="613">
                  <c:v>4578</c:v>
                </c:pt>
                <c:pt idx="614">
                  <c:v>4582</c:v>
                </c:pt>
                <c:pt idx="615">
                  <c:v>4599</c:v>
                </c:pt>
                <c:pt idx="616">
                  <c:v>4604</c:v>
                </c:pt>
                <c:pt idx="617">
                  <c:v>4610</c:v>
                </c:pt>
                <c:pt idx="618">
                  <c:v>4612</c:v>
                </c:pt>
                <c:pt idx="619">
                  <c:v>4618</c:v>
                </c:pt>
                <c:pt idx="620">
                  <c:v>4622</c:v>
                </c:pt>
                <c:pt idx="621">
                  <c:v>4623</c:v>
                </c:pt>
                <c:pt idx="622">
                  <c:v>4629</c:v>
                </c:pt>
                <c:pt idx="623">
                  <c:v>4632</c:v>
                </c:pt>
                <c:pt idx="624">
                  <c:v>4650</c:v>
                </c:pt>
                <c:pt idx="625">
                  <c:v>4686</c:v>
                </c:pt>
                <c:pt idx="626">
                  <c:v>4689</c:v>
                </c:pt>
                <c:pt idx="627">
                  <c:v>4695</c:v>
                </c:pt>
                <c:pt idx="628">
                  <c:v>4724</c:v>
                </c:pt>
                <c:pt idx="629">
                  <c:v>4726</c:v>
                </c:pt>
                <c:pt idx="630">
                  <c:v>4768</c:v>
                </c:pt>
                <c:pt idx="631">
                  <c:v>4771</c:v>
                </c:pt>
                <c:pt idx="632">
                  <c:v>4776</c:v>
                </c:pt>
                <c:pt idx="633">
                  <c:v>4777</c:v>
                </c:pt>
                <c:pt idx="634">
                  <c:v>4793</c:v>
                </c:pt>
                <c:pt idx="635">
                  <c:v>4794</c:v>
                </c:pt>
                <c:pt idx="636">
                  <c:v>4797</c:v>
                </c:pt>
                <c:pt idx="637">
                  <c:v>4803</c:v>
                </c:pt>
                <c:pt idx="638">
                  <c:v>4804</c:v>
                </c:pt>
                <c:pt idx="639">
                  <c:v>4806</c:v>
                </c:pt>
                <c:pt idx="640">
                  <c:v>4820</c:v>
                </c:pt>
                <c:pt idx="641">
                  <c:v>4822</c:v>
                </c:pt>
                <c:pt idx="642">
                  <c:v>4827</c:v>
                </c:pt>
                <c:pt idx="643">
                  <c:v>4836</c:v>
                </c:pt>
                <c:pt idx="644">
                  <c:v>4840</c:v>
                </c:pt>
                <c:pt idx="645">
                  <c:v>4850</c:v>
                </c:pt>
                <c:pt idx="646">
                  <c:v>4895</c:v>
                </c:pt>
                <c:pt idx="647">
                  <c:v>4901</c:v>
                </c:pt>
                <c:pt idx="648">
                  <c:v>4903</c:v>
                </c:pt>
                <c:pt idx="649">
                  <c:v>4904</c:v>
                </c:pt>
                <c:pt idx="650">
                  <c:v>4905</c:v>
                </c:pt>
                <c:pt idx="651">
                  <c:v>4908</c:v>
                </c:pt>
                <c:pt idx="652">
                  <c:v>4909</c:v>
                </c:pt>
                <c:pt idx="653">
                  <c:v>4911</c:v>
                </c:pt>
                <c:pt idx="654">
                  <c:v>4917</c:v>
                </c:pt>
                <c:pt idx="655">
                  <c:v>4957</c:v>
                </c:pt>
                <c:pt idx="656">
                  <c:v>4963</c:v>
                </c:pt>
                <c:pt idx="657">
                  <c:v>4968</c:v>
                </c:pt>
                <c:pt idx="658">
                  <c:v>4974</c:v>
                </c:pt>
                <c:pt idx="659">
                  <c:v>4985</c:v>
                </c:pt>
                <c:pt idx="660">
                  <c:v>5013</c:v>
                </c:pt>
                <c:pt idx="661">
                  <c:v>5014</c:v>
                </c:pt>
                <c:pt idx="662">
                  <c:v>5026</c:v>
                </c:pt>
                <c:pt idx="663">
                  <c:v>5028</c:v>
                </c:pt>
                <c:pt idx="664">
                  <c:v>5030</c:v>
                </c:pt>
                <c:pt idx="665">
                  <c:v>5032</c:v>
                </c:pt>
                <c:pt idx="666">
                  <c:v>5034</c:v>
                </c:pt>
                <c:pt idx="667">
                  <c:v>5036</c:v>
                </c:pt>
                <c:pt idx="668">
                  <c:v>5052</c:v>
                </c:pt>
                <c:pt idx="669">
                  <c:v>5055</c:v>
                </c:pt>
                <c:pt idx="670">
                  <c:v>5078</c:v>
                </c:pt>
                <c:pt idx="671">
                  <c:v>5080</c:v>
                </c:pt>
                <c:pt idx="672">
                  <c:v>5086</c:v>
                </c:pt>
                <c:pt idx="673">
                  <c:v>5096</c:v>
                </c:pt>
                <c:pt idx="674">
                  <c:v>5097</c:v>
                </c:pt>
                <c:pt idx="675">
                  <c:v>5098</c:v>
                </c:pt>
                <c:pt idx="676">
                  <c:v>5106</c:v>
                </c:pt>
                <c:pt idx="677">
                  <c:v>5108</c:v>
                </c:pt>
                <c:pt idx="678">
                  <c:v>5115</c:v>
                </c:pt>
                <c:pt idx="679">
                  <c:v>5143</c:v>
                </c:pt>
                <c:pt idx="680">
                  <c:v>5151</c:v>
                </c:pt>
                <c:pt idx="681">
                  <c:v>5164</c:v>
                </c:pt>
                <c:pt idx="682">
                  <c:v>5170</c:v>
                </c:pt>
                <c:pt idx="683">
                  <c:v>5173</c:v>
                </c:pt>
                <c:pt idx="684">
                  <c:v>5181</c:v>
                </c:pt>
                <c:pt idx="685">
                  <c:v>5188</c:v>
                </c:pt>
                <c:pt idx="686">
                  <c:v>5189</c:v>
                </c:pt>
                <c:pt idx="687">
                  <c:v>5194</c:v>
                </c:pt>
                <c:pt idx="688">
                  <c:v>5210</c:v>
                </c:pt>
                <c:pt idx="689">
                  <c:v>5211</c:v>
                </c:pt>
                <c:pt idx="690">
                  <c:v>5214</c:v>
                </c:pt>
                <c:pt idx="691">
                  <c:v>5215</c:v>
                </c:pt>
                <c:pt idx="692">
                  <c:v>5233</c:v>
                </c:pt>
                <c:pt idx="693">
                  <c:v>5236</c:v>
                </c:pt>
                <c:pt idx="694">
                  <c:v>5245</c:v>
                </c:pt>
                <c:pt idx="695">
                  <c:v>5252</c:v>
                </c:pt>
                <c:pt idx="696">
                  <c:v>5256</c:v>
                </c:pt>
                <c:pt idx="697">
                  <c:v>5259</c:v>
                </c:pt>
                <c:pt idx="698">
                  <c:v>5261</c:v>
                </c:pt>
                <c:pt idx="699">
                  <c:v>5288</c:v>
                </c:pt>
                <c:pt idx="700">
                  <c:v>5292</c:v>
                </c:pt>
                <c:pt idx="701">
                  <c:v>5310</c:v>
                </c:pt>
                <c:pt idx="702">
                  <c:v>5317</c:v>
                </c:pt>
                <c:pt idx="703">
                  <c:v>5319</c:v>
                </c:pt>
                <c:pt idx="704">
                  <c:v>5324</c:v>
                </c:pt>
                <c:pt idx="705">
                  <c:v>5325</c:v>
                </c:pt>
                <c:pt idx="706">
                  <c:v>5330</c:v>
                </c:pt>
                <c:pt idx="707">
                  <c:v>5339</c:v>
                </c:pt>
                <c:pt idx="708">
                  <c:v>5343</c:v>
                </c:pt>
                <c:pt idx="709">
                  <c:v>5362</c:v>
                </c:pt>
                <c:pt idx="710">
                  <c:v>5367</c:v>
                </c:pt>
                <c:pt idx="711">
                  <c:v>5368</c:v>
                </c:pt>
                <c:pt idx="712">
                  <c:v>5369</c:v>
                </c:pt>
                <c:pt idx="713">
                  <c:v>5372</c:v>
                </c:pt>
                <c:pt idx="714">
                  <c:v>5387</c:v>
                </c:pt>
                <c:pt idx="715">
                  <c:v>5400</c:v>
                </c:pt>
                <c:pt idx="716">
                  <c:v>5402</c:v>
                </c:pt>
                <c:pt idx="717">
                  <c:v>5412</c:v>
                </c:pt>
                <c:pt idx="718">
                  <c:v>5413</c:v>
                </c:pt>
                <c:pt idx="719">
                  <c:v>5419</c:v>
                </c:pt>
                <c:pt idx="720">
                  <c:v>5423</c:v>
                </c:pt>
                <c:pt idx="721">
                  <c:v>5440</c:v>
                </c:pt>
                <c:pt idx="722">
                  <c:v>5454</c:v>
                </c:pt>
                <c:pt idx="723">
                  <c:v>5457</c:v>
                </c:pt>
                <c:pt idx="724">
                  <c:v>5461</c:v>
                </c:pt>
                <c:pt idx="725">
                  <c:v>5462</c:v>
                </c:pt>
                <c:pt idx="726">
                  <c:v>5463</c:v>
                </c:pt>
                <c:pt idx="727">
                  <c:v>5469</c:v>
                </c:pt>
                <c:pt idx="728">
                  <c:v>5471</c:v>
                </c:pt>
                <c:pt idx="729">
                  <c:v>5472</c:v>
                </c:pt>
                <c:pt idx="730">
                  <c:v>5477</c:v>
                </c:pt>
                <c:pt idx="731">
                  <c:v>5490</c:v>
                </c:pt>
                <c:pt idx="732">
                  <c:v>5492</c:v>
                </c:pt>
                <c:pt idx="733">
                  <c:v>5493</c:v>
                </c:pt>
                <c:pt idx="734">
                  <c:v>5504</c:v>
                </c:pt>
                <c:pt idx="735">
                  <c:v>5522</c:v>
                </c:pt>
                <c:pt idx="736">
                  <c:v>5523</c:v>
                </c:pt>
                <c:pt idx="737">
                  <c:v>5543</c:v>
                </c:pt>
                <c:pt idx="738">
                  <c:v>5552</c:v>
                </c:pt>
                <c:pt idx="739">
                  <c:v>5561</c:v>
                </c:pt>
                <c:pt idx="740">
                  <c:v>5585</c:v>
                </c:pt>
                <c:pt idx="741">
                  <c:v>5588</c:v>
                </c:pt>
                <c:pt idx="742">
                  <c:v>5596</c:v>
                </c:pt>
                <c:pt idx="743">
                  <c:v>5603</c:v>
                </c:pt>
                <c:pt idx="744">
                  <c:v>5604</c:v>
                </c:pt>
                <c:pt idx="745">
                  <c:v>5613</c:v>
                </c:pt>
                <c:pt idx="746">
                  <c:v>5629</c:v>
                </c:pt>
                <c:pt idx="747">
                  <c:v>5632</c:v>
                </c:pt>
                <c:pt idx="748">
                  <c:v>5650</c:v>
                </c:pt>
                <c:pt idx="749">
                  <c:v>5673</c:v>
                </c:pt>
                <c:pt idx="750">
                  <c:v>5674</c:v>
                </c:pt>
                <c:pt idx="751">
                  <c:v>5704</c:v>
                </c:pt>
                <c:pt idx="752">
                  <c:v>5745</c:v>
                </c:pt>
                <c:pt idx="753">
                  <c:v>5749</c:v>
                </c:pt>
                <c:pt idx="754">
                  <c:v>5752</c:v>
                </c:pt>
                <c:pt idx="755">
                  <c:v>5756</c:v>
                </c:pt>
                <c:pt idx="756">
                  <c:v>5766</c:v>
                </c:pt>
                <c:pt idx="757">
                  <c:v>5784</c:v>
                </c:pt>
                <c:pt idx="758">
                  <c:v>5795</c:v>
                </c:pt>
                <c:pt idx="759">
                  <c:v>5807</c:v>
                </c:pt>
                <c:pt idx="760">
                  <c:v>5821</c:v>
                </c:pt>
                <c:pt idx="761">
                  <c:v>5826</c:v>
                </c:pt>
                <c:pt idx="762">
                  <c:v>5830</c:v>
                </c:pt>
                <c:pt idx="763">
                  <c:v>5843</c:v>
                </c:pt>
                <c:pt idx="764">
                  <c:v>5847</c:v>
                </c:pt>
                <c:pt idx="765">
                  <c:v>5852</c:v>
                </c:pt>
                <c:pt idx="766">
                  <c:v>5862</c:v>
                </c:pt>
                <c:pt idx="767">
                  <c:v>5866</c:v>
                </c:pt>
                <c:pt idx="768">
                  <c:v>5875</c:v>
                </c:pt>
                <c:pt idx="769">
                  <c:v>5877</c:v>
                </c:pt>
                <c:pt idx="770">
                  <c:v>5879</c:v>
                </c:pt>
                <c:pt idx="771">
                  <c:v>5886</c:v>
                </c:pt>
                <c:pt idx="772">
                  <c:v>5889</c:v>
                </c:pt>
                <c:pt idx="773">
                  <c:v>5890</c:v>
                </c:pt>
                <c:pt idx="774">
                  <c:v>5897</c:v>
                </c:pt>
                <c:pt idx="775">
                  <c:v>5906</c:v>
                </c:pt>
                <c:pt idx="776">
                  <c:v>5908</c:v>
                </c:pt>
                <c:pt idx="777">
                  <c:v>5911</c:v>
                </c:pt>
                <c:pt idx="778">
                  <c:v>5924</c:v>
                </c:pt>
                <c:pt idx="779">
                  <c:v>5947</c:v>
                </c:pt>
                <c:pt idx="780">
                  <c:v>5960</c:v>
                </c:pt>
                <c:pt idx="781">
                  <c:v>5970</c:v>
                </c:pt>
                <c:pt idx="782">
                  <c:v>5974</c:v>
                </c:pt>
                <c:pt idx="783">
                  <c:v>5981</c:v>
                </c:pt>
                <c:pt idx="784">
                  <c:v>5986</c:v>
                </c:pt>
                <c:pt idx="785">
                  <c:v>5996</c:v>
                </c:pt>
                <c:pt idx="786">
                  <c:v>5998</c:v>
                </c:pt>
                <c:pt idx="787">
                  <c:v>6001</c:v>
                </c:pt>
                <c:pt idx="788">
                  <c:v>6006</c:v>
                </c:pt>
                <c:pt idx="789">
                  <c:v>6016</c:v>
                </c:pt>
                <c:pt idx="790">
                  <c:v>6021</c:v>
                </c:pt>
                <c:pt idx="791">
                  <c:v>6035</c:v>
                </c:pt>
                <c:pt idx="792">
                  <c:v>6039</c:v>
                </c:pt>
                <c:pt idx="793">
                  <c:v>6041</c:v>
                </c:pt>
                <c:pt idx="794">
                  <c:v>6046</c:v>
                </c:pt>
                <c:pt idx="795">
                  <c:v>6050</c:v>
                </c:pt>
                <c:pt idx="796">
                  <c:v>6051</c:v>
                </c:pt>
                <c:pt idx="797">
                  <c:v>6054</c:v>
                </c:pt>
                <c:pt idx="798">
                  <c:v>6059</c:v>
                </c:pt>
                <c:pt idx="799">
                  <c:v>6070</c:v>
                </c:pt>
                <c:pt idx="800">
                  <c:v>6075</c:v>
                </c:pt>
                <c:pt idx="801">
                  <c:v>6077</c:v>
                </c:pt>
                <c:pt idx="802">
                  <c:v>6079</c:v>
                </c:pt>
                <c:pt idx="803">
                  <c:v>6092</c:v>
                </c:pt>
                <c:pt idx="804">
                  <c:v>6121</c:v>
                </c:pt>
                <c:pt idx="805">
                  <c:v>6152</c:v>
                </c:pt>
                <c:pt idx="806">
                  <c:v>6160</c:v>
                </c:pt>
                <c:pt idx="807">
                  <c:v>6170</c:v>
                </c:pt>
                <c:pt idx="808">
                  <c:v>6176</c:v>
                </c:pt>
                <c:pt idx="809">
                  <c:v>6188</c:v>
                </c:pt>
                <c:pt idx="810">
                  <c:v>6194</c:v>
                </c:pt>
                <c:pt idx="811">
                  <c:v>6197</c:v>
                </c:pt>
                <c:pt idx="812">
                  <c:v>6204</c:v>
                </c:pt>
                <c:pt idx="813">
                  <c:v>6208</c:v>
                </c:pt>
                <c:pt idx="814">
                  <c:v>6211</c:v>
                </c:pt>
                <c:pt idx="815">
                  <c:v>6220</c:v>
                </c:pt>
                <c:pt idx="816">
                  <c:v>6230</c:v>
                </c:pt>
                <c:pt idx="817">
                  <c:v>6255</c:v>
                </c:pt>
                <c:pt idx="818">
                  <c:v>6258</c:v>
                </c:pt>
                <c:pt idx="819">
                  <c:v>6268</c:v>
                </c:pt>
                <c:pt idx="820">
                  <c:v>6283</c:v>
                </c:pt>
                <c:pt idx="821">
                  <c:v>6305</c:v>
                </c:pt>
                <c:pt idx="822">
                  <c:v>6309</c:v>
                </c:pt>
                <c:pt idx="823">
                  <c:v>6333</c:v>
                </c:pt>
                <c:pt idx="824">
                  <c:v>6337</c:v>
                </c:pt>
                <c:pt idx="825">
                  <c:v>6361</c:v>
                </c:pt>
                <c:pt idx="826">
                  <c:v>6369</c:v>
                </c:pt>
                <c:pt idx="827">
                  <c:v>6370</c:v>
                </c:pt>
                <c:pt idx="828">
                  <c:v>6374</c:v>
                </c:pt>
                <c:pt idx="829">
                  <c:v>6376</c:v>
                </c:pt>
                <c:pt idx="830">
                  <c:v>6382</c:v>
                </c:pt>
                <c:pt idx="831">
                  <c:v>6388</c:v>
                </c:pt>
                <c:pt idx="832">
                  <c:v>6390</c:v>
                </c:pt>
                <c:pt idx="833">
                  <c:v>6407</c:v>
                </c:pt>
                <c:pt idx="834">
                  <c:v>6410</c:v>
                </c:pt>
                <c:pt idx="835">
                  <c:v>6413</c:v>
                </c:pt>
                <c:pt idx="836">
                  <c:v>6417</c:v>
                </c:pt>
                <c:pt idx="837">
                  <c:v>6419</c:v>
                </c:pt>
                <c:pt idx="838">
                  <c:v>6420</c:v>
                </c:pt>
                <c:pt idx="839">
                  <c:v>6423</c:v>
                </c:pt>
                <c:pt idx="840">
                  <c:v>6429</c:v>
                </c:pt>
                <c:pt idx="841">
                  <c:v>6437</c:v>
                </c:pt>
                <c:pt idx="842">
                  <c:v>6441</c:v>
                </c:pt>
                <c:pt idx="843">
                  <c:v>6448</c:v>
                </c:pt>
                <c:pt idx="844">
                  <c:v>6474</c:v>
                </c:pt>
                <c:pt idx="845">
                  <c:v>6477</c:v>
                </c:pt>
                <c:pt idx="846">
                  <c:v>6481</c:v>
                </c:pt>
                <c:pt idx="847">
                  <c:v>6482</c:v>
                </c:pt>
                <c:pt idx="848">
                  <c:v>6504</c:v>
                </c:pt>
                <c:pt idx="849">
                  <c:v>6524</c:v>
                </c:pt>
                <c:pt idx="850">
                  <c:v>6545</c:v>
                </c:pt>
                <c:pt idx="851">
                  <c:v>6599</c:v>
                </c:pt>
                <c:pt idx="852">
                  <c:v>6639</c:v>
                </c:pt>
                <c:pt idx="853">
                  <c:v>6642</c:v>
                </c:pt>
                <c:pt idx="854">
                  <c:v>6651</c:v>
                </c:pt>
                <c:pt idx="855">
                  <c:v>6652</c:v>
                </c:pt>
                <c:pt idx="856">
                  <c:v>6667</c:v>
                </c:pt>
                <c:pt idx="857">
                  <c:v>6675</c:v>
                </c:pt>
                <c:pt idx="858">
                  <c:v>6678</c:v>
                </c:pt>
                <c:pt idx="859">
                  <c:v>6680</c:v>
                </c:pt>
                <c:pt idx="860">
                  <c:v>6685</c:v>
                </c:pt>
                <c:pt idx="861">
                  <c:v>6696</c:v>
                </c:pt>
                <c:pt idx="862">
                  <c:v>6715</c:v>
                </c:pt>
                <c:pt idx="863">
                  <c:v>6716</c:v>
                </c:pt>
                <c:pt idx="864">
                  <c:v>6728</c:v>
                </c:pt>
                <c:pt idx="865">
                  <c:v>6735</c:v>
                </c:pt>
                <c:pt idx="866">
                  <c:v>6744</c:v>
                </c:pt>
                <c:pt idx="867">
                  <c:v>6756</c:v>
                </c:pt>
                <c:pt idx="868">
                  <c:v>6758</c:v>
                </c:pt>
                <c:pt idx="869">
                  <c:v>6768</c:v>
                </c:pt>
                <c:pt idx="870">
                  <c:v>6810</c:v>
                </c:pt>
                <c:pt idx="871">
                  <c:v>6814</c:v>
                </c:pt>
                <c:pt idx="872">
                  <c:v>6818</c:v>
                </c:pt>
                <c:pt idx="873">
                  <c:v>6829</c:v>
                </c:pt>
                <c:pt idx="874">
                  <c:v>6834</c:v>
                </c:pt>
                <c:pt idx="875">
                  <c:v>6841</c:v>
                </c:pt>
                <c:pt idx="876">
                  <c:v>6849</c:v>
                </c:pt>
                <c:pt idx="877">
                  <c:v>6862</c:v>
                </c:pt>
                <c:pt idx="878">
                  <c:v>6873</c:v>
                </c:pt>
                <c:pt idx="879">
                  <c:v>6882</c:v>
                </c:pt>
                <c:pt idx="880">
                  <c:v>6894</c:v>
                </c:pt>
                <c:pt idx="881">
                  <c:v>6900</c:v>
                </c:pt>
                <c:pt idx="882">
                  <c:v>6930</c:v>
                </c:pt>
                <c:pt idx="883">
                  <c:v>6959</c:v>
                </c:pt>
                <c:pt idx="884">
                  <c:v>6970</c:v>
                </c:pt>
                <c:pt idx="885">
                  <c:v>6974</c:v>
                </c:pt>
                <c:pt idx="886">
                  <c:v>6989</c:v>
                </c:pt>
                <c:pt idx="887">
                  <c:v>7003</c:v>
                </c:pt>
                <c:pt idx="888">
                  <c:v>7009</c:v>
                </c:pt>
                <c:pt idx="889">
                  <c:v>7016</c:v>
                </c:pt>
                <c:pt idx="890">
                  <c:v>7029</c:v>
                </c:pt>
                <c:pt idx="891">
                  <c:v>7030</c:v>
                </c:pt>
                <c:pt idx="892">
                  <c:v>7036</c:v>
                </c:pt>
                <c:pt idx="893">
                  <c:v>7048</c:v>
                </c:pt>
                <c:pt idx="894">
                  <c:v>7065</c:v>
                </c:pt>
                <c:pt idx="895">
                  <c:v>7080</c:v>
                </c:pt>
                <c:pt idx="896">
                  <c:v>7101</c:v>
                </c:pt>
                <c:pt idx="897">
                  <c:v>7112</c:v>
                </c:pt>
                <c:pt idx="898">
                  <c:v>7132</c:v>
                </c:pt>
                <c:pt idx="899">
                  <c:v>7151</c:v>
                </c:pt>
                <c:pt idx="900">
                  <c:v>7158</c:v>
                </c:pt>
                <c:pt idx="901">
                  <c:v>7194</c:v>
                </c:pt>
                <c:pt idx="902">
                  <c:v>7195</c:v>
                </c:pt>
                <c:pt idx="903">
                  <c:v>7201</c:v>
                </c:pt>
                <c:pt idx="904">
                  <c:v>7203</c:v>
                </c:pt>
                <c:pt idx="905">
                  <c:v>7218</c:v>
                </c:pt>
                <c:pt idx="906">
                  <c:v>7259</c:v>
                </c:pt>
                <c:pt idx="907">
                  <c:v>7271</c:v>
                </c:pt>
                <c:pt idx="908">
                  <c:v>7285</c:v>
                </c:pt>
                <c:pt idx="909">
                  <c:v>7291</c:v>
                </c:pt>
                <c:pt idx="910">
                  <c:v>7293</c:v>
                </c:pt>
                <c:pt idx="911">
                  <c:v>7309</c:v>
                </c:pt>
                <c:pt idx="912">
                  <c:v>7314</c:v>
                </c:pt>
                <c:pt idx="913">
                  <c:v>7319</c:v>
                </c:pt>
                <c:pt idx="914">
                  <c:v>7331</c:v>
                </c:pt>
                <c:pt idx="915">
                  <c:v>7336</c:v>
                </c:pt>
                <c:pt idx="916">
                  <c:v>7340</c:v>
                </c:pt>
                <c:pt idx="917">
                  <c:v>7345</c:v>
                </c:pt>
                <c:pt idx="918">
                  <c:v>7351</c:v>
                </c:pt>
                <c:pt idx="919">
                  <c:v>7363</c:v>
                </c:pt>
                <c:pt idx="920">
                  <c:v>7366</c:v>
                </c:pt>
                <c:pt idx="921">
                  <c:v>7374</c:v>
                </c:pt>
                <c:pt idx="922">
                  <c:v>7375</c:v>
                </c:pt>
                <c:pt idx="923">
                  <c:v>7378</c:v>
                </c:pt>
                <c:pt idx="924">
                  <c:v>7410</c:v>
                </c:pt>
                <c:pt idx="925">
                  <c:v>7418</c:v>
                </c:pt>
                <c:pt idx="926">
                  <c:v>7429</c:v>
                </c:pt>
                <c:pt idx="927">
                  <c:v>7434</c:v>
                </c:pt>
                <c:pt idx="928">
                  <c:v>7435</c:v>
                </c:pt>
                <c:pt idx="929">
                  <c:v>7436</c:v>
                </c:pt>
                <c:pt idx="930">
                  <c:v>7449</c:v>
                </c:pt>
                <c:pt idx="931">
                  <c:v>7454</c:v>
                </c:pt>
                <c:pt idx="932">
                  <c:v>7468</c:v>
                </c:pt>
                <c:pt idx="933">
                  <c:v>7475</c:v>
                </c:pt>
                <c:pt idx="934">
                  <c:v>7479</c:v>
                </c:pt>
                <c:pt idx="935">
                  <c:v>7482</c:v>
                </c:pt>
                <c:pt idx="936">
                  <c:v>7485</c:v>
                </c:pt>
                <c:pt idx="937">
                  <c:v>7493</c:v>
                </c:pt>
                <c:pt idx="938">
                  <c:v>7506</c:v>
                </c:pt>
                <c:pt idx="939">
                  <c:v>7510</c:v>
                </c:pt>
                <c:pt idx="940">
                  <c:v>7516</c:v>
                </c:pt>
                <c:pt idx="941">
                  <c:v>7523</c:v>
                </c:pt>
                <c:pt idx="942">
                  <c:v>7534</c:v>
                </c:pt>
                <c:pt idx="943">
                  <c:v>7551</c:v>
                </c:pt>
                <c:pt idx="944">
                  <c:v>7553</c:v>
                </c:pt>
                <c:pt idx="945">
                  <c:v>7556</c:v>
                </c:pt>
                <c:pt idx="946">
                  <c:v>7559</c:v>
                </c:pt>
                <c:pt idx="947">
                  <c:v>7564</c:v>
                </c:pt>
                <c:pt idx="948">
                  <c:v>7573</c:v>
                </c:pt>
                <c:pt idx="949">
                  <c:v>7580</c:v>
                </c:pt>
                <c:pt idx="950">
                  <c:v>7586</c:v>
                </c:pt>
                <c:pt idx="951">
                  <c:v>7591</c:v>
                </c:pt>
                <c:pt idx="952">
                  <c:v>7604</c:v>
                </c:pt>
                <c:pt idx="953">
                  <c:v>7609</c:v>
                </c:pt>
                <c:pt idx="954">
                  <c:v>7613</c:v>
                </c:pt>
                <c:pt idx="955">
                  <c:v>7617</c:v>
                </c:pt>
                <c:pt idx="956">
                  <c:v>7622</c:v>
                </c:pt>
                <c:pt idx="957">
                  <c:v>7625</c:v>
                </c:pt>
                <c:pt idx="958">
                  <c:v>7639</c:v>
                </c:pt>
                <c:pt idx="959">
                  <c:v>7642</c:v>
                </c:pt>
                <c:pt idx="960">
                  <c:v>7655</c:v>
                </c:pt>
                <c:pt idx="961">
                  <c:v>7658</c:v>
                </c:pt>
                <c:pt idx="962">
                  <c:v>7669</c:v>
                </c:pt>
                <c:pt idx="963">
                  <c:v>7671</c:v>
                </c:pt>
                <c:pt idx="964">
                  <c:v>7678</c:v>
                </c:pt>
                <c:pt idx="965">
                  <c:v>7683</c:v>
                </c:pt>
                <c:pt idx="966">
                  <c:v>7684</c:v>
                </c:pt>
                <c:pt idx="967">
                  <c:v>7687</c:v>
                </c:pt>
                <c:pt idx="968">
                  <c:v>7690</c:v>
                </c:pt>
                <c:pt idx="969">
                  <c:v>7700</c:v>
                </c:pt>
                <c:pt idx="970">
                  <c:v>7712</c:v>
                </c:pt>
                <c:pt idx="971">
                  <c:v>7716</c:v>
                </c:pt>
                <c:pt idx="972">
                  <c:v>7720</c:v>
                </c:pt>
                <c:pt idx="973">
                  <c:v>7721</c:v>
                </c:pt>
                <c:pt idx="974">
                  <c:v>7725</c:v>
                </c:pt>
                <c:pt idx="975">
                  <c:v>7730</c:v>
                </c:pt>
                <c:pt idx="976">
                  <c:v>7733</c:v>
                </c:pt>
                <c:pt idx="977">
                  <c:v>7739</c:v>
                </c:pt>
                <c:pt idx="978">
                  <c:v>7742</c:v>
                </c:pt>
                <c:pt idx="979">
                  <c:v>7743</c:v>
                </c:pt>
                <c:pt idx="980">
                  <c:v>7749</c:v>
                </c:pt>
                <c:pt idx="981">
                  <c:v>7750</c:v>
                </c:pt>
                <c:pt idx="982">
                  <c:v>7752</c:v>
                </c:pt>
                <c:pt idx="983">
                  <c:v>7754</c:v>
                </c:pt>
                <c:pt idx="984">
                  <c:v>7771</c:v>
                </c:pt>
                <c:pt idx="985">
                  <c:v>7775</c:v>
                </c:pt>
                <c:pt idx="986">
                  <c:v>7779</c:v>
                </c:pt>
                <c:pt idx="987">
                  <c:v>7790</c:v>
                </c:pt>
                <c:pt idx="988">
                  <c:v>7798</c:v>
                </c:pt>
                <c:pt idx="989">
                  <c:v>7816</c:v>
                </c:pt>
                <c:pt idx="990">
                  <c:v>7824</c:v>
                </c:pt>
                <c:pt idx="991">
                  <c:v>7833</c:v>
                </c:pt>
                <c:pt idx="992">
                  <c:v>7870</c:v>
                </c:pt>
                <c:pt idx="993">
                  <c:v>7886</c:v>
                </c:pt>
                <c:pt idx="994">
                  <c:v>7887</c:v>
                </c:pt>
                <c:pt idx="995">
                  <c:v>7898</c:v>
                </c:pt>
                <c:pt idx="996">
                  <c:v>7900</c:v>
                </c:pt>
                <c:pt idx="997">
                  <c:v>7919</c:v>
                </c:pt>
                <c:pt idx="998">
                  <c:v>7923</c:v>
                </c:pt>
                <c:pt idx="999">
                  <c:v>7926</c:v>
                </c:pt>
                <c:pt idx="1000">
                  <c:v>7928</c:v>
                </c:pt>
                <c:pt idx="1001">
                  <c:v>7929</c:v>
                </c:pt>
                <c:pt idx="1002">
                  <c:v>7932</c:v>
                </c:pt>
                <c:pt idx="1003">
                  <c:v>7935</c:v>
                </c:pt>
                <c:pt idx="1004">
                  <c:v>7942</c:v>
                </c:pt>
                <c:pt idx="1005">
                  <c:v>7945</c:v>
                </c:pt>
                <c:pt idx="1006">
                  <c:v>7955</c:v>
                </c:pt>
                <c:pt idx="1007">
                  <c:v>7977</c:v>
                </c:pt>
                <c:pt idx="1008">
                  <c:v>7998</c:v>
                </c:pt>
                <c:pt idx="1009">
                  <c:v>8003</c:v>
                </c:pt>
                <c:pt idx="1010">
                  <c:v>8010</c:v>
                </c:pt>
                <c:pt idx="1011">
                  <c:v>8013</c:v>
                </c:pt>
                <c:pt idx="1012">
                  <c:v>8021</c:v>
                </c:pt>
                <c:pt idx="1013">
                  <c:v>8022</c:v>
                </c:pt>
                <c:pt idx="1014">
                  <c:v>8028</c:v>
                </c:pt>
                <c:pt idx="1015">
                  <c:v>8038</c:v>
                </c:pt>
                <c:pt idx="1016">
                  <c:v>8039</c:v>
                </c:pt>
                <c:pt idx="1017">
                  <c:v>8041</c:v>
                </c:pt>
                <c:pt idx="1018">
                  <c:v>8072</c:v>
                </c:pt>
                <c:pt idx="1019">
                  <c:v>8078</c:v>
                </c:pt>
                <c:pt idx="1020">
                  <c:v>8082</c:v>
                </c:pt>
                <c:pt idx="1021">
                  <c:v>8088</c:v>
                </c:pt>
                <c:pt idx="1022">
                  <c:v>8093</c:v>
                </c:pt>
                <c:pt idx="1023">
                  <c:v>8110</c:v>
                </c:pt>
                <c:pt idx="1024">
                  <c:v>8120</c:v>
                </c:pt>
                <c:pt idx="1025">
                  <c:v>8122</c:v>
                </c:pt>
                <c:pt idx="1026">
                  <c:v>8146</c:v>
                </c:pt>
                <c:pt idx="1027">
                  <c:v>8152</c:v>
                </c:pt>
                <c:pt idx="1028">
                  <c:v>8167</c:v>
                </c:pt>
                <c:pt idx="1029">
                  <c:v>8168</c:v>
                </c:pt>
                <c:pt idx="1030">
                  <c:v>8170</c:v>
                </c:pt>
                <c:pt idx="1031">
                  <c:v>8172</c:v>
                </c:pt>
                <c:pt idx="1032">
                  <c:v>8202</c:v>
                </c:pt>
                <c:pt idx="1033">
                  <c:v>8223</c:v>
                </c:pt>
                <c:pt idx="1034">
                  <c:v>8233</c:v>
                </c:pt>
                <c:pt idx="1035">
                  <c:v>8243</c:v>
                </c:pt>
                <c:pt idx="1036">
                  <c:v>8245</c:v>
                </c:pt>
                <c:pt idx="1037">
                  <c:v>8246</c:v>
                </c:pt>
                <c:pt idx="1038">
                  <c:v>8253</c:v>
                </c:pt>
                <c:pt idx="1039">
                  <c:v>8255</c:v>
                </c:pt>
                <c:pt idx="1040">
                  <c:v>8258</c:v>
                </c:pt>
                <c:pt idx="1041">
                  <c:v>8267</c:v>
                </c:pt>
                <c:pt idx="1042">
                  <c:v>8277</c:v>
                </c:pt>
                <c:pt idx="1043">
                  <c:v>8278</c:v>
                </c:pt>
                <c:pt idx="1044">
                  <c:v>8288</c:v>
                </c:pt>
                <c:pt idx="1045">
                  <c:v>8313</c:v>
                </c:pt>
                <c:pt idx="1046">
                  <c:v>8318</c:v>
                </c:pt>
                <c:pt idx="1047">
                  <c:v>8326</c:v>
                </c:pt>
                <c:pt idx="1048">
                  <c:v>8330</c:v>
                </c:pt>
                <c:pt idx="1049">
                  <c:v>8339</c:v>
                </c:pt>
                <c:pt idx="1050">
                  <c:v>8344</c:v>
                </c:pt>
                <c:pt idx="1051">
                  <c:v>8353</c:v>
                </c:pt>
                <c:pt idx="1052">
                  <c:v>8358</c:v>
                </c:pt>
                <c:pt idx="1053">
                  <c:v>8361</c:v>
                </c:pt>
                <c:pt idx="1054">
                  <c:v>8367</c:v>
                </c:pt>
                <c:pt idx="1055">
                  <c:v>8369</c:v>
                </c:pt>
                <c:pt idx="1056">
                  <c:v>8376</c:v>
                </c:pt>
                <c:pt idx="1057">
                  <c:v>8378</c:v>
                </c:pt>
                <c:pt idx="1058">
                  <c:v>8390</c:v>
                </c:pt>
                <c:pt idx="1059">
                  <c:v>8414</c:v>
                </c:pt>
                <c:pt idx="1060">
                  <c:v>8419</c:v>
                </c:pt>
                <c:pt idx="1061">
                  <c:v>8427</c:v>
                </c:pt>
                <c:pt idx="1062">
                  <c:v>8439</c:v>
                </c:pt>
                <c:pt idx="1063">
                  <c:v>8443</c:v>
                </c:pt>
                <c:pt idx="1064">
                  <c:v>8456</c:v>
                </c:pt>
                <c:pt idx="1065">
                  <c:v>8457</c:v>
                </c:pt>
                <c:pt idx="1066">
                  <c:v>8459</c:v>
                </c:pt>
                <c:pt idx="1067">
                  <c:v>8550</c:v>
                </c:pt>
                <c:pt idx="1068">
                  <c:v>8553</c:v>
                </c:pt>
                <c:pt idx="1069">
                  <c:v>8557</c:v>
                </c:pt>
                <c:pt idx="1070">
                  <c:v>8561</c:v>
                </c:pt>
                <c:pt idx="1071">
                  <c:v>8565</c:v>
                </c:pt>
                <c:pt idx="1072">
                  <c:v>8573</c:v>
                </c:pt>
                <c:pt idx="1073">
                  <c:v>8595</c:v>
                </c:pt>
                <c:pt idx="1074">
                  <c:v>8601</c:v>
                </c:pt>
                <c:pt idx="1075">
                  <c:v>8615</c:v>
                </c:pt>
                <c:pt idx="1076">
                  <c:v>8616</c:v>
                </c:pt>
                <c:pt idx="1077">
                  <c:v>8629</c:v>
                </c:pt>
                <c:pt idx="1078">
                  <c:v>8635</c:v>
                </c:pt>
                <c:pt idx="1079">
                  <c:v>8664</c:v>
                </c:pt>
                <c:pt idx="1080">
                  <c:v>8665</c:v>
                </c:pt>
                <c:pt idx="1081">
                  <c:v>8676</c:v>
                </c:pt>
                <c:pt idx="1082">
                  <c:v>8681</c:v>
                </c:pt>
                <c:pt idx="1083">
                  <c:v>8712</c:v>
                </c:pt>
                <c:pt idx="1084">
                  <c:v>8718</c:v>
                </c:pt>
                <c:pt idx="1085">
                  <c:v>8724</c:v>
                </c:pt>
                <c:pt idx="1086">
                  <c:v>8745</c:v>
                </c:pt>
                <c:pt idx="1087">
                  <c:v>8761</c:v>
                </c:pt>
                <c:pt idx="1088">
                  <c:v>8773</c:v>
                </c:pt>
                <c:pt idx="1089">
                  <c:v>8785</c:v>
                </c:pt>
                <c:pt idx="1090">
                  <c:v>8789</c:v>
                </c:pt>
                <c:pt idx="1091">
                  <c:v>8800</c:v>
                </c:pt>
                <c:pt idx="1092">
                  <c:v>8814</c:v>
                </c:pt>
                <c:pt idx="1093">
                  <c:v>8818</c:v>
                </c:pt>
                <c:pt idx="1094">
                  <c:v>8831</c:v>
                </c:pt>
                <c:pt idx="1095">
                  <c:v>8833</c:v>
                </c:pt>
                <c:pt idx="1096">
                  <c:v>8837</c:v>
                </c:pt>
                <c:pt idx="1097">
                  <c:v>8841</c:v>
                </c:pt>
                <c:pt idx="1098">
                  <c:v>8854</c:v>
                </c:pt>
                <c:pt idx="1099">
                  <c:v>8869</c:v>
                </c:pt>
                <c:pt idx="1100">
                  <c:v>8912</c:v>
                </c:pt>
                <c:pt idx="1101">
                  <c:v>8913</c:v>
                </c:pt>
                <c:pt idx="1102">
                  <c:v>8918</c:v>
                </c:pt>
                <c:pt idx="1103">
                  <c:v>8923</c:v>
                </c:pt>
                <c:pt idx="1104">
                  <c:v>8933</c:v>
                </c:pt>
                <c:pt idx="1105">
                  <c:v>8953</c:v>
                </c:pt>
                <c:pt idx="1106">
                  <c:v>8959</c:v>
                </c:pt>
                <c:pt idx="1107">
                  <c:v>8965</c:v>
                </c:pt>
                <c:pt idx="1108">
                  <c:v>8976</c:v>
                </c:pt>
                <c:pt idx="1109">
                  <c:v>8980</c:v>
                </c:pt>
                <c:pt idx="1110">
                  <c:v>8985</c:v>
                </c:pt>
                <c:pt idx="1111">
                  <c:v>8987</c:v>
                </c:pt>
                <c:pt idx="1112">
                  <c:v>8991</c:v>
                </c:pt>
                <c:pt idx="1113">
                  <c:v>9000</c:v>
                </c:pt>
                <c:pt idx="1114">
                  <c:v>9011</c:v>
                </c:pt>
                <c:pt idx="1115">
                  <c:v>9012</c:v>
                </c:pt>
                <c:pt idx="1116">
                  <c:v>9021</c:v>
                </c:pt>
                <c:pt idx="1117">
                  <c:v>9024</c:v>
                </c:pt>
                <c:pt idx="1118">
                  <c:v>9030</c:v>
                </c:pt>
                <c:pt idx="1119">
                  <c:v>9036</c:v>
                </c:pt>
                <c:pt idx="1120">
                  <c:v>9048</c:v>
                </c:pt>
                <c:pt idx="1121">
                  <c:v>9058</c:v>
                </c:pt>
                <c:pt idx="1122">
                  <c:v>9063</c:v>
                </c:pt>
                <c:pt idx="1123">
                  <c:v>9070</c:v>
                </c:pt>
                <c:pt idx="1124">
                  <c:v>9075</c:v>
                </c:pt>
                <c:pt idx="1125">
                  <c:v>9083</c:v>
                </c:pt>
                <c:pt idx="1126">
                  <c:v>9110</c:v>
                </c:pt>
                <c:pt idx="1127">
                  <c:v>9123</c:v>
                </c:pt>
                <c:pt idx="1128">
                  <c:v>9132</c:v>
                </c:pt>
                <c:pt idx="1129">
                  <c:v>9151</c:v>
                </c:pt>
                <c:pt idx="1130">
                  <c:v>9175</c:v>
                </c:pt>
                <c:pt idx="1131">
                  <c:v>9185</c:v>
                </c:pt>
                <c:pt idx="1132">
                  <c:v>9190</c:v>
                </c:pt>
                <c:pt idx="1133">
                  <c:v>9225</c:v>
                </c:pt>
                <c:pt idx="1134">
                  <c:v>9227</c:v>
                </c:pt>
                <c:pt idx="1135">
                  <c:v>9234</c:v>
                </c:pt>
                <c:pt idx="1136">
                  <c:v>9237</c:v>
                </c:pt>
                <c:pt idx="1137">
                  <c:v>9249</c:v>
                </c:pt>
                <c:pt idx="1138">
                  <c:v>9258</c:v>
                </c:pt>
                <c:pt idx="1139">
                  <c:v>9263</c:v>
                </c:pt>
                <c:pt idx="1140">
                  <c:v>9271</c:v>
                </c:pt>
                <c:pt idx="1141">
                  <c:v>9316</c:v>
                </c:pt>
                <c:pt idx="1142">
                  <c:v>9319</c:v>
                </c:pt>
                <c:pt idx="1143">
                  <c:v>9320</c:v>
                </c:pt>
                <c:pt idx="1144">
                  <c:v>9338</c:v>
                </c:pt>
                <c:pt idx="1145">
                  <c:v>9349</c:v>
                </c:pt>
                <c:pt idx="1146">
                  <c:v>9350</c:v>
                </c:pt>
                <c:pt idx="1147">
                  <c:v>9352</c:v>
                </c:pt>
                <c:pt idx="1148">
                  <c:v>9365</c:v>
                </c:pt>
                <c:pt idx="1149">
                  <c:v>9373</c:v>
                </c:pt>
                <c:pt idx="1150">
                  <c:v>9378</c:v>
                </c:pt>
                <c:pt idx="1151">
                  <c:v>9396</c:v>
                </c:pt>
                <c:pt idx="1152">
                  <c:v>9397</c:v>
                </c:pt>
                <c:pt idx="1153">
                  <c:v>9401</c:v>
                </c:pt>
                <c:pt idx="1154">
                  <c:v>9405</c:v>
                </c:pt>
                <c:pt idx="1155">
                  <c:v>9410</c:v>
                </c:pt>
                <c:pt idx="1156">
                  <c:v>9418</c:v>
                </c:pt>
                <c:pt idx="1157">
                  <c:v>9423</c:v>
                </c:pt>
                <c:pt idx="1158">
                  <c:v>9430</c:v>
                </c:pt>
                <c:pt idx="1159">
                  <c:v>9437</c:v>
                </c:pt>
                <c:pt idx="1160">
                  <c:v>9445</c:v>
                </c:pt>
                <c:pt idx="1161">
                  <c:v>9446</c:v>
                </c:pt>
                <c:pt idx="1162">
                  <c:v>9448</c:v>
                </c:pt>
                <c:pt idx="1163">
                  <c:v>9468</c:v>
                </c:pt>
                <c:pt idx="1164">
                  <c:v>9476</c:v>
                </c:pt>
                <c:pt idx="1165">
                  <c:v>9478</c:v>
                </c:pt>
                <c:pt idx="1166">
                  <c:v>9491</c:v>
                </c:pt>
                <c:pt idx="1167">
                  <c:v>9506</c:v>
                </c:pt>
                <c:pt idx="1168">
                  <c:v>9509</c:v>
                </c:pt>
                <c:pt idx="1169">
                  <c:v>9510</c:v>
                </c:pt>
                <c:pt idx="1170">
                  <c:v>9512</c:v>
                </c:pt>
                <c:pt idx="1171">
                  <c:v>9527</c:v>
                </c:pt>
                <c:pt idx="1172">
                  <c:v>9528</c:v>
                </c:pt>
                <c:pt idx="1173">
                  <c:v>9541</c:v>
                </c:pt>
                <c:pt idx="1174">
                  <c:v>9550</c:v>
                </c:pt>
                <c:pt idx="1175">
                  <c:v>9554</c:v>
                </c:pt>
                <c:pt idx="1176">
                  <c:v>9573</c:v>
                </c:pt>
                <c:pt idx="1177">
                  <c:v>9579</c:v>
                </c:pt>
                <c:pt idx="1178">
                  <c:v>9581</c:v>
                </c:pt>
                <c:pt idx="1179">
                  <c:v>9600</c:v>
                </c:pt>
                <c:pt idx="1180">
                  <c:v>9601</c:v>
                </c:pt>
                <c:pt idx="1181">
                  <c:v>9609</c:v>
                </c:pt>
                <c:pt idx="1182">
                  <c:v>9611</c:v>
                </c:pt>
                <c:pt idx="1183">
                  <c:v>9616</c:v>
                </c:pt>
                <c:pt idx="1184">
                  <c:v>9617</c:v>
                </c:pt>
                <c:pt idx="1185">
                  <c:v>9621</c:v>
                </c:pt>
                <c:pt idx="1186">
                  <c:v>9638</c:v>
                </c:pt>
                <c:pt idx="1187">
                  <c:v>9641</c:v>
                </c:pt>
                <c:pt idx="1188">
                  <c:v>9648</c:v>
                </c:pt>
                <c:pt idx="1189">
                  <c:v>9660</c:v>
                </c:pt>
                <c:pt idx="1190">
                  <c:v>9667</c:v>
                </c:pt>
                <c:pt idx="1191">
                  <c:v>9672</c:v>
                </c:pt>
                <c:pt idx="1192">
                  <c:v>9690</c:v>
                </c:pt>
                <c:pt idx="1193">
                  <c:v>9705</c:v>
                </c:pt>
                <c:pt idx="1194">
                  <c:v>9714</c:v>
                </c:pt>
                <c:pt idx="1195">
                  <c:v>9732</c:v>
                </c:pt>
                <c:pt idx="1196">
                  <c:v>9734</c:v>
                </c:pt>
                <c:pt idx="1197">
                  <c:v>9738</c:v>
                </c:pt>
                <c:pt idx="1198">
                  <c:v>9745</c:v>
                </c:pt>
                <c:pt idx="1199">
                  <c:v>9774</c:v>
                </c:pt>
                <c:pt idx="1200">
                  <c:v>9775</c:v>
                </c:pt>
                <c:pt idx="1201">
                  <c:v>9783</c:v>
                </c:pt>
                <c:pt idx="1202">
                  <c:v>9788</c:v>
                </c:pt>
                <c:pt idx="1203">
                  <c:v>9791</c:v>
                </c:pt>
                <c:pt idx="1204">
                  <c:v>9799</c:v>
                </c:pt>
                <c:pt idx="1205">
                  <c:v>9810</c:v>
                </c:pt>
                <c:pt idx="1206">
                  <c:v>9817</c:v>
                </c:pt>
                <c:pt idx="1207">
                  <c:v>9832</c:v>
                </c:pt>
                <c:pt idx="1208">
                  <c:v>9848</c:v>
                </c:pt>
                <c:pt idx="1209">
                  <c:v>9852</c:v>
                </c:pt>
                <c:pt idx="1210">
                  <c:v>9874</c:v>
                </c:pt>
                <c:pt idx="1211">
                  <c:v>9876</c:v>
                </c:pt>
                <c:pt idx="1212">
                  <c:v>9887</c:v>
                </c:pt>
                <c:pt idx="1213">
                  <c:v>9900</c:v>
                </c:pt>
                <c:pt idx="1214">
                  <c:v>9901</c:v>
                </c:pt>
                <c:pt idx="1215">
                  <c:v>9907</c:v>
                </c:pt>
                <c:pt idx="1216">
                  <c:v>9908</c:v>
                </c:pt>
                <c:pt idx="1217">
                  <c:v>9911</c:v>
                </c:pt>
                <c:pt idx="1218">
                  <c:v>9914</c:v>
                </c:pt>
                <c:pt idx="1219">
                  <c:v>9925</c:v>
                </c:pt>
                <c:pt idx="1220">
                  <c:v>9933</c:v>
                </c:pt>
                <c:pt idx="1221">
                  <c:v>9939</c:v>
                </c:pt>
                <c:pt idx="1222">
                  <c:v>9940</c:v>
                </c:pt>
                <c:pt idx="1223">
                  <c:v>9954</c:v>
                </c:pt>
                <c:pt idx="1224">
                  <c:v>9960</c:v>
                </c:pt>
                <c:pt idx="1225">
                  <c:v>9961</c:v>
                </c:pt>
                <c:pt idx="1226">
                  <c:v>9965</c:v>
                </c:pt>
                <c:pt idx="1227">
                  <c:v>9976</c:v>
                </c:pt>
                <c:pt idx="1228">
                  <c:v>9977</c:v>
                </c:pt>
                <c:pt idx="1229">
                  <c:v>9988</c:v>
                </c:pt>
                <c:pt idx="1230">
                  <c:v>9999</c:v>
                </c:pt>
                <c:pt idx="1231">
                  <c:v>10007</c:v>
                </c:pt>
                <c:pt idx="1232">
                  <c:v>10009</c:v>
                </c:pt>
                <c:pt idx="1233">
                  <c:v>10015</c:v>
                </c:pt>
                <c:pt idx="1234">
                  <c:v>10019</c:v>
                </c:pt>
                <c:pt idx="1235">
                  <c:v>10022</c:v>
                </c:pt>
                <c:pt idx="1236">
                  <c:v>10024</c:v>
                </c:pt>
                <c:pt idx="1237">
                  <c:v>10025</c:v>
                </c:pt>
                <c:pt idx="1238">
                  <c:v>10028</c:v>
                </c:pt>
                <c:pt idx="1239">
                  <c:v>10034</c:v>
                </c:pt>
                <c:pt idx="1240">
                  <c:v>10035</c:v>
                </c:pt>
                <c:pt idx="1241">
                  <c:v>10037</c:v>
                </c:pt>
                <c:pt idx="1242">
                  <c:v>10069</c:v>
                </c:pt>
                <c:pt idx="1243">
                  <c:v>10072</c:v>
                </c:pt>
                <c:pt idx="1244">
                  <c:v>10074</c:v>
                </c:pt>
                <c:pt idx="1245">
                  <c:v>10075</c:v>
                </c:pt>
                <c:pt idx="1246">
                  <c:v>10080</c:v>
                </c:pt>
                <c:pt idx="1247">
                  <c:v>10096</c:v>
                </c:pt>
                <c:pt idx="1248">
                  <c:v>10099</c:v>
                </c:pt>
                <c:pt idx="1249">
                  <c:v>10102</c:v>
                </c:pt>
                <c:pt idx="1250">
                  <c:v>10111</c:v>
                </c:pt>
                <c:pt idx="1251">
                  <c:v>10121</c:v>
                </c:pt>
                <c:pt idx="1252">
                  <c:v>10131</c:v>
                </c:pt>
                <c:pt idx="1253">
                  <c:v>10151</c:v>
                </c:pt>
                <c:pt idx="1254">
                  <c:v>10163</c:v>
                </c:pt>
                <c:pt idx="1255">
                  <c:v>10171</c:v>
                </c:pt>
                <c:pt idx="1256">
                  <c:v>10180</c:v>
                </c:pt>
                <c:pt idx="1257">
                  <c:v>10183</c:v>
                </c:pt>
                <c:pt idx="1258">
                  <c:v>10185</c:v>
                </c:pt>
                <c:pt idx="1259">
                  <c:v>10186</c:v>
                </c:pt>
                <c:pt idx="1260">
                  <c:v>10193</c:v>
                </c:pt>
                <c:pt idx="1261">
                  <c:v>10195</c:v>
                </c:pt>
                <c:pt idx="1262">
                  <c:v>10217</c:v>
                </c:pt>
                <c:pt idx="1263">
                  <c:v>10221</c:v>
                </c:pt>
                <c:pt idx="1264">
                  <c:v>10224</c:v>
                </c:pt>
                <c:pt idx="1265">
                  <c:v>10230</c:v>
                </c:pt>
                <c:pt idx="1266">
                  <c:v>10232</c:v>
                </c:pt>
                <c:pt idx="1267">
                  <c:v>10234</c:v>
                </c:pt>
                <c:pt idx="1268">
                  <c:v>10236</c:v>
                </c:pt>
                <c:pt idx="1269">
                  <c:v>10240</c:v>
                </c:pt>
                <c:pt idx="1270">
                  <c:v>10241</c:v>
                </c:pt>
                <c:pt idx="1271">
                  <c:v>10253</c:v>
                </c:pt>
                <c:pt idx="1272">
                  <c:v>10258</c:v>
                </c:pt>
                <c:pt idx="1273">
                  <c:v>10263</c:v>
                </c:pt>
                <c:pt idx="1274">
                  <c:v>10267</c:v>
                </c:pt>
                <c:pt idx="1275">
                  <c:v>10268</c:v>
                </c:pt>
                <c:pt idx="1276">
                  <c:v>10270</c:v>
                </c:pt>
                <c:pt idx="1277">
                  <c:v>10281</c:v>
                </c:pt>
                <c:pt idx="1278">
                  <c:v>10282</c:v>
                </c:pt>
                <c:pt idx="1279">
                  <c:v>10289</c:v>
                </c:pt>
                <c:pt idx="1280">
                  <c:v>10293</c:v>
                </c:pt>
                <c:pt idx="1281">
                  <c:v>10297</c:v>
                </c:pt>
                <c:pt idx="1282">
                  <c:v>10299</c:v>
                </c:pt>
                <c:pt idx="1283">
                  <c:v>10300</c:v>
                </c:pt>
                <c:pt idx="1284">
                  <c:v>10309</c:v>
                </c:pt>
                <c:pt idx="1285">
                  <c:v>10318</c:v>
                </c:pt>
                <c:pt idx="1286">
                  <c:v>10321</c:v>
                </c:pt>
                <c:pt idx="1287">
                  <c:v>10322</c:v>
                </c:pt>
                <c:pt idx="1288">
                  <c:v>10325</c:v>
                </c:pt>
                <c:pt idx="1289">
                  <c:v>10334</c:v>
                </c:pt>
                <c:pt idx="1290">
                  <c:v>10339</c:v>
                </c:pt>
                <c:pt idx="1291">
                  <c:v>10343</c:v>
                </c:pt>
                <c:pt idx="1292">
                  <c:v>10352</c:v>
                </c:pt>
                <c:pt idx="1293">
                  <c:v>10363</c:v>
                </c:pt>
                <c:pt idx="1294">
                  <c:v>10365</c:v>
                </c:pt>
                <c:pt idx="1295">
                  <c:v>10385</c:v>
                </c:pt>
                <c:pt idx="1296">
                  <c:v>10388</c:v>
                </c:pt>
                <c:pt idx="1297">
                  <c:v>10393</c:v>
                </c:pt>
                <c:pt idx="1298">
                  <c:v>10399</c:v>
                </c:pt>
                <c:pt idx="1299">
                  <c:v>10403</c:v>
                </c:pt>
                <c:pt idx="1300">
                  <c:v>10419</c:v>
                </c:pt>
                <c:pt idx="1301">
                  <c:v>10426</c:v>
                </c:pt>
                <c:pt idx="1302">
                  <c:v>10432</c:v>
                </c:pt>
                <c:pt idx="1303">
                  <c:v>10440</c:v>
                </c:pt>
                <c:pt idx="1304">
                  <c:v>10441</c:v>
                </c:pt>
                <c:pt idx="1305">
                  <c:v>10444</c:v>
                </c:pt>
                <c:pt idx="1306">
                  <c:v>10466</c:v>
                </c:pt>
                <c:pt idx="1307">
                  <c:v>10490</c:v>
                </c:pt>
                <c:pt idx="1308">
                  <c:v>10491</c:v>
                </c:pt>
                <c:pt idx="1309">
                  <c:v>10496</c:v>
                </c:pt>
                <c:pt idx="1310">
                  <c:v>10497</c:v>
                </c:pt>
                <c:pt idx="1311">
                  <c:v>10523</c:v>
                </c:pt>
                <c:pt idx="1312">
                  <c:v>10528</c:v>
                </c:pt>
                <c:pt idx="1313">
                  <c:v>10535</c:v>
                </c:pt>
                <c:pt idx="1314">
                  <c:v>10537</c:v>
                </c:pt>
                <c:pt idx="1315">
                  <c:v>10541</c:v>
                </c:pt>
                <c:pt idx="1316">
                  <c:v>10548</c:v>
                </c:pt>
                <c:pt idx="1317">
                  <c:v>10564</c:v>
                </c:pt>
                <c:pt idx="1318">
                  <c:v>10569</c:v>
                </c:pt>
                <c:pt idx="1319">
                  <c:v>10573</c:v>
                </c:pt>
                <c:pt idx="1320">
                  <c:v>10579</c:v>
                </c:pt>
                <c:pt idx="1321">
                  <c:v>10581</c:v>
                </c:pt>
                <c:pt idx="1322">
                  <c:v>10589</c:v>
                </c:pt>
                <c:pt idx="1323">
                  <c:v>10594</c:v>
                </c:pt>
                <c:pt idx="1324">
                  <c:v>10609</c:v>
                </c:pt>
                <c:pt idx="1325">
                  <c:v>10614</c:v>
                </c:pt>
                <c:pt idx="1326">
                  <c:v>10631</c:v>
                </c:pt>
                <c:pt idx="1327">
                  <c:v>10712</c:v>
                </c:pt>
                <c:pt idx="1328">
                  <c:v>10721</c:v>
                </c:pt>
                <c:pt idx="1329">
                  <c:v>10723</c:v>
                </c:pt>
                <c:pt idx="1330">
                  <c:v>10745</c:v>
                </c:pt>
                <c:pt idx="1331">
                  <c:v>10750</c:v>
                </c:pt>
                <c:pt idx="1332">
                  <c:v>10752</c:v>
                </c:pt>
                <c:pt idx="1333">
                  <c:v>10760</c:v>
                </c:pt>
                <c:pt idx="1334">
                  <c:v>10783</c:v>
                </c:pt>
                <c:pt idx="1335">
                  <c:v>10785</c:v>
                </c:pt>
                <c:pt idx="1336">
                  <c:v>10792</c:v>
                </c:pt>
                <c:pt idx="1337">
                  <c:v>10803</c:v>
                </c:pt>
                <c:pt idx="1338">
                  <c:v>10804</c:v>
                </c:pt>
                <c:pt idx="1339">
                  <c:v>10808</c:v>
                </c:pt>
                <c:pt idx="1340">
                  <c:v>10811</c:v>
                </c:pt>
                <c:pt idx="1341">
                  <c:v>10812</c:v>
                </c:pt>
                <c:pt idx="1342">
                  <c:v>10821</c:v>
                </c:pt>
                <c:pt idx="1343">
                  <c:v>10822</c:v>
                </c:pt>
                <c:pt idx="1344">
                  <c:v>10828</c:v>
                </c:pt>
                <c:pt idx="1345">
                  <c:v>10830</c:v>
                </c:pt>
                <c:pt idx="1346">
                  <c:v>10845</c:v>
                </c:pt>
                <c:pt idx="1347">
                  <c:v>10854</c:v>
                </c:pt>
                <c:pt idx="1348">
                  <c:v>10867</c:v>
                </c:pt>
                <c:pt idx="1349">
                  <c:v>10887</c:v>
                </c:pt>
                <c:pt idx="1350">
                  <c:v>10890</c:v>
                </c:pt>
                <c:pt idx="1351">
                  <c:v>10924</c:v>
                </c:pt>
                <c:pt idx="1352">
                  <c:v>10938</c:v>
                </c:pt>
                <c:pt idx="1353">
                  <c:v>10944</c:v>
                </c:pt>
                <c:pt idx="1354">
                  <c:v>10947</c:v>
                </c:pt>
                <c:pt idx="1355">
                  <c:v>10952</c:v>
                </c:pt>
                <c:pt idx="1356">
                  <c:v>10973</c:v>
                </c:pt>
                <c:pt idx="1357">
                  <c:v>10987</c:v>
                </c:pt>
                <c:pt idx="1358">
                  <c:v>10992</c:v>
                </c:pt>
                <c:pt idx="1359">
                  <c:v>10995</c:v>
                </c:pt>
                <c:pt idx="1360">
                  <c:v>11001</c:v>
                </c:pt>
                <c:pt idx="1361">
                  <c:v>11010</c:v>
                </c:pt>
                <c:pt idx="1362">
                  <c:v>11024</c:v>
                </c:pt>
                <c:pt idx="1363">
                  <c:v>11025</c:v>
                </c:pt>
                <c:pt idx="1364">
                  <c:v>11041</c:v>
                </c:pt>
                <c:pt idx="1365">
                  <c:v>11060</c:v>
                </c:pt>
                <c:pt idx="1366">
                  <c:v>11062</c:v>
                </c:pt>
                <c:pt idx="1367">
                  <c:v>11069</c:v>
                </c:pt>
                <c:pt idx="1368">
                  <c:v>11072</c:v>
                </c:pt>
                <c:pt idx="1369">
                  <c:v>11075</c:v>
                </c:pt>
                <c:pt idx="1370">
                  <c:v>11083</c:v>
                </c:pt>
                <c:pt idx="1371">
                  <c:v>11100</c:v>
                </c:pt>
                <c:pt idx="1372">
                  <c:v>11101</c:v>
                </c:pt>
                <c:pt idx="1373">
                  <c:v>11115</c:v>
                </c:pt>
                <c:pt idx="1374">
                  <c:v>11118</c:v>
                </c:pt>
                <c:pt idx="1375">
                  <c:v>11137</c:v>
                </c:pt>
                <c:pt idx="1376">
                  <c:v>11139</c:v>
                </c:pt>
                <c:pt idx="1377">
                  <c:v>11140</c:v>
                </c:pt>
                <c:pt idx="1378">
                  <c:v>11141</c:v>
                </c:pt>
                <c:pt idx="1379">
                  <c:v>11145</c:v>
                </c:pt>
                <c:pt idx="1380">
                  <c:v>11152</c:v>
                </c:pt>
                <c:pt idx="1381">
                  <c:v>11167</c:v>
                </c:pt>
                <c:pt idx="1382">
                  <c:v>11172</c:v>
                </c:pt>
                <c:pt idx="1383">
                  <c:v>11180</c:v>
                </c:pt>
                <c:pt idx="1384">
                  <c:v>11185</c:v>
                </c:pt>
                <c:pt idx="1385">
                  <c:v>11193</c:v>
                </c:pt>
                <c:pt idx="1386">
                  <c:v>11194</c:v>
                </c:pt>
                <c:pt idx="1387">
                  <c:v>11200</c:v>
                </c:pt>
                <c:pt idx="1388">
                  <c:v>11207</c:v>
                </c:pt>
                <c:pt idx="1389">
                  <c:v>11214</c:v>
                </c:pt>
                <c:pt idx="1390">
                  <c:v>11227</c:v>
                </c:pt>
                <c:pt idx="1391">
                  <c:v>11234</c:v>
                </c:pt>
                <c:pt idx="1392">
                  <c:v>11241</c:v>
                </c:pt>
                <c:pt idx="1393">
                  <c:v>11255</c:v>
                </c:pt>
                <c:pt idx="1394">
                  <c:v>11272</c:v>
                </c:pt>
                <c:pt idx="1395">
                  <c:v>11278</c:v>
                </c:pt>
                <c:pt idx="1396">
                  <c:v>11288</c:v>
                </c:pt>
                <c:pt idx="1397">
                  <c:v>11304</c:v>
                </c:pt>
                <c:pt idx="1398">
                  <c:v>11318</c:v>
                </c:pt>
                <c:pt idx="1399">
                  <c:v>11319</c:v>
                </c:pt>
                <c:pt idx="1400">
                  <c:v>11323</c:v>
                </c:pt>
                <c:pt idx="1401">
                  <c:v>11324</c:v>
                </c:pt>
                <c:pt idx="1402">
                  <c:v>11337</c:v>
                </c:pt>
                <c:pt idx="1403">
                  <c:v>11348</c:v>
                </c:pt>
                <c:pt idx="1404">
                  <c:v>11361</c:v>
                </c:pt>
                <c:pt idx="1405">
                  <c:v>11364</c:v>
                </c:pt>
                <c:pt idx="1406">
                  <c:v>11403</c:v>
                </c:pt>
                <c:pt idx="1407">
                  <c:v>11422</c:v>
                </c:pt>
                <c:pt idx="1408">
                  <c:v>11425</c:v>
                </c:pt>
                <c:pt idx="1409">
                  <c:v>11432</c:v>
                </c:pt>
                <c:pt idx="1410">
                  <c:v>11437</c:v>
                </c:pt>
                <c:pt idx="1411">
                  <c:v>11449</c:v>
                </c:pt>
                <c:pt idx="1412">
                  <c:v>11450</c:v>
                </c:pt>
                <c:pt idx="1413">
                  <c:v>11468</c:v>
                </c:pt>
                <c:pt idx="1414">
                  <c:v>11469</c:v>
                </c:pt>
                <c:pt idx="1415">
                  <c:v>11470</c:v>
                </c:pt>
                <c:pt idx="1416">
                  <c:v>11477</c:v>
                </c:pt>
                <c:pt idx="1417">
                  <c:v>11479</c:v>
                </c:pt>
                <c:pt idx="1418">
                  <c:v>11486</c:v>
                </c:pt>
                <c:pt idx="1419">
                  <c:v>11497</c:v>
                </c:pt>
                <c:pt idx="1420">
                  <c:v>11500</c:v>
                </c:pt>
                <c:pt idx="1421">
                  <c:v>11529</c:v>
                </c:pt>
                <c:pt idx="1422">
                  <c:v>11540</c:v>
                </c:pt>
                <c:pt idx="1423">
                  <c:v>11553</c:v>
                </c:pt>
                <c:pt idx="1424">
                  <c:v>11558</c:v>
                </c:pt>
                <c:pt idx="1425">
                  <c:v>11562</c:v>
                </c:pt>
                <c:pt idx="1426">
                  <c:v>11567</c:v>
                </c:pt>
                <c:pt idx="1427">
                  <c:v>11570</c:v>
                </c:pt>
                <c:pt idx="1428">
                  <c:v>11571</c:v>
                </c:pt>
                <c:pt idx="1429">
                  <c:v>11598</c:v>
                </c:pt>
                <c:pt idx="1430">
                  <c:v>11604</c:v>
                </c:pt>
                <c:pt idx="1431">
                  <c:v>11652</c:v>
                </c:pt>
                <c:pt idx="1432">
                  <c:v>11663</c:v>
                </c:pt>
                <c:pt idx="1433">
                  <c:v>11668</c:v>
                </c:pt>
                <c:pt idx="1434">
                  <c:v>11669</c:v>
                </c:pt>
                <c:pt idx="1435">
                  <c:v>11696</c:v>
                </c:pt>
                <c:pt idx="1436">
                  <c:v>11705</c:v>
                </c:pt>
                <c:pt idx="1437">
                  <c:v>11713</c:v>
                </c:pt>
                <c:pt idx="1438">
                  <c:v>11726</c:v>
                </c:pt>
                <c:pt idx="1439">
                  <c:v>11742</c:v>
                </c:pt>
                <c:pt idx="1440">
                  <c:v>11748</c:v>
                </c:pt>
                <c:pt idx="1441">
                  <c:v>11760</c:v>
                </c:pt>
                <c:pt idx="1442">
                  <c:v>11774</c:v>
                </c:pt>
                <c:pt idx="1443">
                  <c:v>11781</c:v>
                </c:pt>
                <c:pt idx="1444">
                  <c:v>11789</c:v>
                </c:pt>
                <c:pt idx="1445">
                  <c:v>11803</c:v>
                </c:pt>
                <c:pt idx="1446">
                  <c:v>11815</c:v>
                </c:pt>
                <c:pt idx="1447">
                  <c:v>11821</c:v>
                </c:pt>
                <c:pt idx="1448">
                  <c:v>11834</c:v>
                </c:pt>
                <c:pt idx="1449">
                  <c:v>11837</c:v>
                </c:pt>
                <c:pt idx="1450">
                  <c:v>11846</c:v>
                </c:pt>
                <c:pt idx="1451">
                  <c:v>11875</c:v>
                </c:pt>
                <c:pt idx="1452">
                  <c:v>11877</c:v>
                </c:pt>
                <c:pt idx="1453">
                  <c:v>11879</c:v>
                </c:pt>
                <c:pt idx="1454">
                  <c:v>11881</c:v>
                </c:pt>
                <c:pt idx="1455">
                  <c:v>11891</c:v>
                </c:pt>
                <c:pt idx="1456">
                  <c:v>11896</c:v>
                </c:pt>
                <c:pt idx="1457">
                  <c:v>11922</c:v>
                </c:pt>
                <c:pt idx="1458">
                  <c:v>11939</c:v>
                </c:pt>
                <c:pt idx="1459">
                  <c:v>11949</c:v>
                </c:pt>
                <c:pt idx="1460">
                  <c:v>11952</c:v>
                </c:pt>
                <c:pt idx="1461">
                  <c:v>11956</c:v>
                </c:pt>
                <c:pt idx="1462">
                  <c:v>11962</c:v>
                </c:pt>
                <c:pt idx="1463">
                  <c:v>11972</c:v>
                </c:pt>
                <c:pt idx="1464">
                  <c:v>11985</c:v>
                </c:pt>
                <c:pt idx="1465">
                  <c:v>11991</c:v>
                </c:pt>
                <c:pt idx="1466">
                  <c:v>11997</c:v>
                </c:pt>
                <c:pt idx="1467">
                  <c:v>11999</c:v>
                </c:pt>
                <c:pt idx="1468">
                  <c:v>12004</c:v>
                </c:pt>
                <c:pt idx="1469">
                  <c:v>12006</c:v>
                </c:pt>
                <c:pt idx="1470">
                  <c:v>12015</c:v>
                </c:pt>
                <c:pt idx="1471">
                  <c:v>12025</c:v>
                </c:pt>
                <c:pt idx="1472">
                  <c:v>12039</c:v>
                </c:pt>
                <c:pt idx="1473">
                  <c:v>12045</c:v>
                </c:pt>
                <c:pt idx="1474">
                  <c:v>12084</c:v>
                </c:pt>
                <c:pt idx="1475">
                  <c:v>12089</c:v>
                </c:pt>
                <c:pt idx="1476">
                  <c:v>12099</c:v>
                </c:pt>
                <c:pt idx="1477">
                  <c:v>12102</c:v>
                </c:pt>
                <c:pt idx="1478">
                  <c:v>12112</c:v>
                </c:pt>
                <c:pt idx="1479">
                  <c:v>12118</c:v>
                </c:pt>
                <c:pt idx="1480">
                  <c:v>12128</c:v>
                </c:pt>
                <c:pt idx="1481">
                  <c:v>12132</c:v>
                </c:pt>
                <c:pt idx="1482">
                  <c:v>12134</c:v>
                </c:pt>
                <c:pt idx="1483">
                  <c:v>12144</c:v>
                </c:pt>
                <c:pt idx="1484">
                  <c:v>12167</c:v>
                </c:pt>
                <c:pt idx="1485">
                  <c:v>12171</c:v>
                </c:pt>
                <c:pt idx="1486">
                  <c:v>12176</c:v>
                </c:pt>
                <c:pt idx="1487">
                  <c:v>12178</c:v>
                </c:pt>
                <c:pt idx="1488">
                  <c:v>12183</c:v>
                </c:pt>
                <c:pt idx="1489">
                  <c:v>12201</c:v>
                </c:pt>
                <c:pt idx="1490">
                  <c:v>12204</c:v>
                </c:pt>
                <c:pt idx="1491">
                  <c:v>12209</c:v>
                </c:pt>
                <c:pt idx="1492">
                  <c:v>12219</c:v>
                </c:pt>
                <c:pt idx="1493">
                  <c:v>12222</c:v>
                </c:pt>
                <c:pt idx="1494">
                  <c:v>12249</c:v>
                </c:pt>
                <c:pt idx="1495">
                  <c:v>12262</c:v>
                </c:pt>
                <c:pt idx="1496">
                  <c:v>12274</c:v>
                </c:pt>
                <c:pt idx="1497">
                  <c:v>12282</c:v>
                </c:pt>
                <c:pt idx="1498">
                  <c:v>12283</c:v>
                </c:pt>
                <c:pt idx="1499">
                  <c:v>12288</c:v>
                </c:pt>
                <c:pt idx="1500">
                  <c:v>12290</c:v>
                </c:pt>
                <c:pt idx="1501">
                  <c:v>12305</c:v>
                </c:pt>
                <c:pt idx="1502">
                  <c:v>12308</c:v>
                </c:pt>
                <c:pt idx="1503">
                  <c:v>12316</c:v>
                </c:pt>
                <c:pt idx="1504">
                  <c:v>12321</c:v>
                </c:pt>
                <c:pt idx="1505">
                  <c:v>12329</c:v>
                </c:pt>
                <c:pt idx="1506">
                  <c:v>12335</c:v>
                </c:pt>
                <c:pt idx="1507">
                  <c:v>12349</c:v>
                </c:pt>
                <c:pt idx="1508">
                  <c:v>12350</c:v>
                </c:pt>
                <c:pt idx="1509">
                  <c:v>12351</c:v>
                </c:pt>
                <c:pt idx="1510">
                  <c:v>12365</c:v>
                </c:pt>
                <c:pt idx="1511">
                  <c:v>12370</c:v>
                </c:pt>
                <c:pt idx="1512">
                  <c:v>12378</c:v>
                </c:pt>
                <c:pt idx="1513">
                  <c:v>12379</c:v>
                </c:pt>
                <c:pt idx="1514">
                  <c:v>12380</c:v>
                </c:pt>
                <c:pt idx="1515">
                  <c:v>12385</c:v>
                </c:pt>
                <c:pt idx="1516">
                  <c:v>12401</c:v>
                </c:pt>
                <c:pt idx="1517">
                  <c:v>12403</c:v>
                </c:pt>
                <c:pt idx="1518">
                  <c:v>12407</c:v>
                </c:pt>
                <c:pt idx="1519">
                  <c:v>12420</c:v>
                </c:pt>
                <c:pt idx="1520">
                  <c:v>12441</c:v>
                </c:pt>
                <c:pt idx="1521">
                  <c:v>12456</c:v>
                </c:pt>
                <c:pt idx="1522">
                  <c:v>12474</c:v>
                </c:pt>
                <c:pt idx="1523">
                  <c:v>12476</c:v>
                </c:pt>
                <c:pt idx="1524">
                  <c:v>12481</c:v>
                </c:pt>
                <c:pt idx="1525">
                  <c:v>12482</c:v>
                </c:pt>
                <c:pt idx="1526">
                  <c:v>12483</c:v>
                </c:pt>
                <c:pt idx="1527">
                  <c:v>12484</c:v>
                </c:pt>
                <c:pt idx="1528">
                  <c:v>12489</c:v>
                </c:pt>
                <c:pt idx="1529">
                  <c:v>12490</c:v>
                </c:pt>
                <c:pt idx="1530">
                  <c:v>12508</c:v>
                </c:pt>
                <c:pt idx="1531">
                  <c:v>12526</c:v>
                </c:pt>
                <c:pt idx="1532">
                  <c:v>12530</c:v>
                </c:pt>
                <c:pt idx="1533">
                  <c:v>12532</c:v>
                </c:pt>
                <c:pt idx="1534">
                  <c:v>12533</c:v>
                </c:pt>
                <c:pt idx="1535">
                  <c:v>12535</c:v>
                </c:pt>
                <c:pt idx="1536">
                  <c:v>12537</c:v>
                </c:pt>
                <c:pt idx="1537">
                  <c:v>12541</c:v>
                </c:pt>
                <c:pt idx="1538">
                  <c:v>12551</c:v>
                </c:pt>
                <c:pt idx="1539">
                  <c:v>12560</c:v>
                </c:pt>
                <c:pt idx="1540">
                  <c:v>12561</c:v>
                </c:pt>
                <c:pt idx="1541">
                  <c:v>12566</c:v>
                </c:pt>
                <c:pt idx="1542">
                  <c:v>12575</c:v>
                </c:pt>
                <c:pt idx="1543">
                  <c:v>12587</c:v>
                </c:pt>
                <c:pt idx="1544">
                  <c:v>12600</c:v>
                </c:pt>
                <c:pt idx="1545">
                  <c:v>12608</c:v>
                </c:pt>
                <c:pt idx="1546">
                  <c:v>12618</c:v>
                </c:pt>
                <c:pt idx="1547">
                  <c:v>12628</c:v>
                </c:pt>
                <c:pt idx="1548">
                  <c:v>12645</c:v>
                </c:pt>
                <c:pt idx="1549">
                  <c:v>12652</c:v>
                </c:pt>
                <c:pt idx="1550">
                  <c:v>12653</c:v>
                </c:pt>
                <c:pt idx="1551">
                  <c:v>12660</c:v>
                </c:pt>
                <c:pt idx="1552">
                  <c:v>12665</c:v>
                </c:pt>
                <c:pt idx="1553">
                  <c:v>12670</c:v>
                </c:pt>
                <c:pt idx="1554">
                  <c:v>12681</c:v>
                </c:pt>
                <c:pt idx="1555">
                  <c:v>12716</c:v>
                </c:pt>
                <c:pt idx="1556">
                  <c:v>12736</c:v>
                </c:pt>
                <c:pt idx="1557">
                  <c:v>12741</c:v>
                </c:pt>
                <c:pt idx="1558">
                  <c:v>12747</c:v>
                </c:pt>
                <c:pt idx="1559">
                  <c:v>12758</c:v>
                </c:pt>
                <c:pt idx="1560">
                  <c:v>12788</c:v>
                </c:pt>
                <c:pt idx="1561">
                  <c:v>12800</c:v>
                </c:pt>
                <c:pt idx="1562">
                  <c:v>12835</c:v>
                </c:pt>
                <c:pt idx="1563">
                  <c:v>12845</c:v>
                </c:pt>
                <c:pt idx="1564">
                  <c:v>12847</c:v>
                </c:pt>
                <c:pt idx="1565">
                  <c:v>12851</c:v>
                </c:pt>
                <c:pt idx="1566">
                  <c:v>12878</c:v>
                </c:pt>
                <c:pt idx="1567">
                  <c:v>12881</c:v>
                </c:pt>
                <c:pt idx="1568">
                  <c:v>12887</c:v>
                </c:pt>
                <c:pt idx="1569">
                  <c:v>12896</c:v>
                </c:pt>
                <c:pt idx="1570">
                  <c:v>12903</c:v>
                </c:pt>
                <c:pt idx="1571">
                  <c:v>12917</c:v>
                </c:pt>
                <c:pt idx="1572">
                  <c:v>12934</c:v>
                </c:pt>
                <c:pt idx="1573">
                  <c:v>12938</c:v>
                </c:pt>
                <c:pt idx="1574">
                  <c:v>12939</c:v>
                </c:pt>
                <c:pt idx="1575">
                  <c:v>12950</c:v>
                </c:pt>
                <c:pt idx="1576">
                  <c:v>12955</c:v>
                </c:pt>
                <c:pt idx="1577">
                  <c:v>12963</c:v>
                </c:pt>
                <c:pt idx="1578">
                  <c:v>12969</c:v>
                </c:pt>
                <c:pt idx="1579">
                  <c:v>12976</c:v>
                </c:pt>
                <c:pt idx="1580">
                  <c:v>12979</c:v>
                </c:pt>
                <c:pt idx="1581">
                  <c:v>12986</c:v>
                </c:pt>
                <c:pt idx="1582">
                  <c:v>12991</c:v>
                </c:pt>
                <c:pt idx="1583">
                  <c:v>12997</c:v>
                </c:pt>
                <c:pt idx="1584">
                  <c:v>12999</c:v>
                </c:pt>
                <c:pt idx="1585">
                  <c:v>13007</c:v>
                </c:pt>
                <c:pt idx="1586">
                  <c:v>13025</c:v>
                </c:pt>
                <c:pt idx="1587">
                  <c:v>13047</c:v>
                </c:pt>
                <c:pt idx="1588">
                  <c:v>13055</c:v>
                </c:pt>
                <c:pt idx="1589">
                  <c:v>13064</c:v>
                </c:pt>
                <c:pt idx="1590">
                  <c:v>13072</c:v>
                </c:pt>
                <c:pt idx="1591">
                  <c:v>13099</c:v>
                </c:pt>
                <c:pt idx="1592">
                  <c:v>13100</c:v>
                </c:pt>
                <c:pt idx="1593">
                  <c:v>13118</c:v>
                </c:pt>
                <c:pt idx="1594">
                  <c:v>13121</c:v>
                </c:pt>
                <c:pt idx="1595">
                  <c:v>13125</c:v>
                </c:pt>
                <c:pt idx="1596">
                  <c:v>13151</c:v>
                </c:pt>
                <c:pt idx="1597">
                  <c:v>13166</c:v>
                </c:pt>
                <c:pt idx="1598">
                  <c:v>13167</c:v>
                </c:pt>
                <c:pt idx="1599">
                  <c:v>13176</c:v>
                </c:pt>
                <c:pt idx="1600">
                  <c:v>13187</c:v>
                </c:pt>
                <c:pt idx="1601">
                  <c:v>13191</c:v>
                </c:pt>
                <c:pt idx="1602">
                  <c:v>13192</c:v>
                </c:pt>
                <c:pt idx="1603">
                  <c:v>13194</c:v>
                </c:pt>
                <c:pt idx="1604">
                  <c:v>13204</c:v>
                </c:pt>
                <c:pt idx="1605">
                  <c:v>13220</c:v>
                </c:pt>
                <c:pt idx="1606">
                  <c:v>13230</c:v>
                </c:pt>
                <c:pt idx="1607">
                  <c:v>13231</c:v>
                </c:pt>
                <c:pt idx="1608">
                  <c:v>13232</c:v>
                </c:pt>
                <c:pt idx="1609">
                  <c:v>13246</c:v>
                </c:pt>
                <c:pt idx="1610">
                  <c:v>13258</c:v>
                </c:pt>
                <c:pt idx="1611">
                  <c:v>13261</c:v>
                </c:pt>
                <c:pt idx="1612">
                  <c:v>13263</c:v>
                </c:pt>
                <c:pt idx="1613">
                  <c:v>13269</c:v>
                </c:pt>
                <c:pt idx="1614">
                  <c:v>13275</c:v>
                </c:pt>
                <c:pt idx="1615">
                  <c:v>13284</c:v>
                </c:pt>
                <c:pt idx="1616">
                  <c:v>13303</c:v>
                </c:pt>
                <c:pt idx="1617">
                  <c:v>13304</c:v>
                </c:pt>
                <c:pt idx="1618">
                  <c:v>13310</c:v>
                </c:pt>
                <c:pt idx="1619">
                  <c:v>13317</c:v>
                </c:pt>
                <c:pt idx="1620">
                  <c:v>13323</c:v>
                </c:pt>
                <c:pt idx="1621">
                  <c:v>13328</c:v>
                </c:pt>
                <c:pt idx="1622">
                  <c:v>13342</c:v>
                </c:pt>
                <c:pt idx="1623">
                  <c:v>13345</c:v>
                </c:pt>
                <c:pt idx="1624">
                  <c:v>13352</c:v>
                </c:pt>
                <c:pt idx="1625">
                  <c:v>13355</c:v>
                </c:pt>
                <c:pt idx="1626">
                  <c:v>13367</c:v>
                </c:pt>
                <c:pt idx="1627">
                  <c:v>13371</c:v>
                </c:pt>
                <c:pt idx="1628">
                  <c:v>13387</c:v>
                </c:pt>
                <c:pt idx="1629">
                  <c:v>13394</c:v>
                </c:pt>
                <c:pt idx="1630">
                  <c:v>13399</c:v>
                </c:pt>
                <c:pt idx="1631">
                  <c:v>13400</c:v>
                </c:pt>
                <c:pt idx="1632">
                  <c:v>13423</c:v>
                </c:pt>
                <c:pt idx="1633">
                  <c:v>13431</c:v>
                </c:pt>
                <c:pt idx="1634">
                  <c:v>13432</c:v>
                </c:pt>
                <c:pt idx="1635">
                  <c:v>13434</c:v>
                </c:pt>
                <c:pt idx="1636">
                  <c:v>13441</c:v>
                </c:pt>
                <c:pt idx="1637">
                  <c:v>13455</c:v>
                </c:pt>
                <c:pt idx="1638">
                  <c:v>13469</c:v>
                </c:pt>
                <c:pt idx="1639">
                  <c:v>13473</c:v>
                </c:pt>
                <c:pt idx="1640">
                  <c:v>13497</c:v>
                </c:pt>
                <c:pt idx="1641">
                  <c:v>13502</c:v>
                </c:pt>
                <c:pt idx="1642">
                  <c:v>13509</c:v>
                </c:pt>
                <c:pt idx="1643">
                  <c:v>13513</c:v>
                </c:pt>
                <c:pt idx="1644">
                  <c:v>13516</c:v>
                </c:pt>
                <c:pt idx="1645">
                  <c:v>13517</c:v>
                </c:pt>
                <c:pt idx="1646">
                  <c:v>13521</c:v>
                </c:pt>
                <c:pt idx="1647">
                  <c:v>13530</c:v>
                </c:pt>
                <c:pt idx="1648">
                  <c:v>13540</c:v>
                </c:pt>
                <c:pt idx="1649">
                  <c:v>13549</c:v>
                </c:pt>
                <c:pt idx="1650">
                  <c:v>13553</c:v>
                </c:pt>
                <c:pt idx="1651">
                  <c:v>13556</c:v>
                </c:pt>
                <c:pt idx="1652">
                  <c:v>13571</c:v>
                </c:pt>
                <c:pt idx="1653">
                  <c:v>13573</c:v>
                </c:pt>
                <c:pt idx="1654">
                  <c:v>13596</c:v>
                </c:pt>
                <c:pt idx="1655">
                  <c:v>13616</c:v>
                </c:pt>
                <c:pt idx="1656">
                  <c:v>13619</c:v>
                </c:pt>
                <c:pt idx="1657">
                  <c:v>13627</c:v>
                </c:pt>
                <c:pt idx="1658">
                  <c:v>13628</c:v>
                </c:pt>
                <c:pt idx="1659">
                  <c:v>13634</c:v>
                </c:pt>
                <c:pt idx="1660">
                  <c:v>13647</c:v>
                </c:pt>
                <c:pt idx="1661">
                  <c:v>13651</c:v>
                </c:pt>
                <c:pt idx="1662">
                  <c:v>13653</c:v>
                </c:pt>
                <c:pt idx="1663">
                  <c:v>13654</c:v>
                </c:pt>
                <c:pt idx="1664">
                  <c:v>13656</c:v>
                </c:pt>
                <c:pt idx="1665">
                  <c:v>13658</c:v>
                </c:pt>
                <c:pt idx="1666">
                  <c:v>13662</c:v>
                </c:pt>
                <c:pt idx="1667">
                  <c:v>13684</c:v>
                </c:pt>
                <c:pt idx="1668">
                  <c:v>13689</c:v>
                </c:pt>
                <c:pt idx="1669">
                  <c:v>13691</c:v>
                </c:pt>
                <c:pt idx="1670">
                  <c:v>13703</c:v>
                </c:pt>
                <c:pt idx="1671">
                  <c:v>13711</c:v>
                </c:pt>
                <c:pt idx="1672">
                  <c:v>13715</c:v>
                </c:pt>
                <c:pt idx="1673">
                  <c:v>13718</c:v>
                </c:pt>
                <c:pt idx="1674">
                  <c:v>13720</c:v>
                </c:pt>
                <c:pt idx="1675">
                  <c:v>13729</c:v>
                </c:pt>
                <c:pt idx="1676">
                  <c:v>13741</c:v>
                </c:pt>
                <c:pt idx="1677">
                  <c:v>13742</c:v>
                </c:pt>
                <c:pt idx="1678">
                  <c:v>13748</c:v>
                </c:pt>
                <c:pt idx="1679">
                  <c:v>13750</c:v>
                </c:pt>
                <c:pt idx="1680">
                  <c:v>13753</c:v>
                </c:pt>
                <c:pt idx="1681">
                  <c:v>13771</c:v>
                </c:pt>
                <c:pt idx="1682">
                  <c:v>13776</c:v>
                </c:pt>
                <c:pt idx="1683">
                  <c:v>13777</c:v>
                </c:pt>
                <c:pt idx="1684">
                  <c:v>13783</c:v>
                </c:pt>
                <c:pt idx="1685">
                  <c:v>13786</c:v>
                </c:pt>
                <c:pt idx="1686">
                  <c:v>13818</c:v>
                </c:pt>
                <c:pt idx="1687">
                  <c:v>13820</c:v>
                </c:pt>
                <c:pt idx="1688">
                  <c:v>13837</c:v>
                </c:pt>
                <c:pt idx="1689">
                  <c:v>13839</c:v>
                </c:pt>
                <c:pt idx="1690">
                  <c:v>13842</c:v>
                </c:pt>
                <c:pt idx="1691">
                  <c:v>13844</c:v>
                </c:pt>
                <c:pt idx="1692">
                  <c:v>13848</c:v>
                </c:pt>
                <c:pt idx="1693">
                  <c:v>13860</c:v>
                </c:pt>
                <c:pt idx="1694">
                  <c:v>13881</c:v>
                </c:pt>
                <c:pt idx="1695">
                  <c:v>13913</c:v>
                </c:pt>
                <c:pt idx="1696">
                  <c:v>13971</c:v>
                </c:pt>
                <c:pt idx="1697">
                  <c:v>13986</c:v>
                </c:pt>
                <c:pt idx="1698">
                  <c:v>14008</c:v>
                </c:pt>
                <c:pt idx="1699">
                  <c:v>14012</c:v>
                </c:pt>
                <c:pt idx="1700">
                  <c:v>14015</c:v>
                </c:pt>
                <c:pt idx="1701">
                  <c:v>14016</c:v>
                </c:pt>
                <c:pt idx="1702">
                  <c:v>14023</c:v>
                </c:pt>
                <c:pt idx="1703">
                  <c:v>14027</c:v>
                </c:pt>
                <c:pt idx="1704">
                  <c:v>14041</c:v>
                </c:pt>
                <c:pt idx="1705">
                  <c:v>14056</c:v>
                </c:pt>
                <c:pt idx="1706">
                  <c:v>14060</c:v>
                </c:pt>
                <c:pt idx="1707">
                  <c:v>14065</c:v>
                </c:pt>
                <c:pt idx="1708">
                  <c:v>14076</c:v>
                </c:pt>
                <c:pt idx="1709">
                  <c:v>14089</c:v>
                </c:pt>
                <c:pt idx="1710">
                  <c:v>14100</c:v>
                </c:pt>
                <c:pt idx="1711">
                  <c:v>14114</c:v>
                </c:pt>
                <c:pt idx="1712">
                  <c:v>14136</c:v>
                </c:pt>
                <c:pt idx="1713">
                  <c:v>14150</c:v>
                </c:pt>
                <c:pt idx="1714">
                  <c:v>14151</c:v>
                </c:pt>
                <c:pt idx="1715">
                  <c:v>14157</c:v>
                </c:pt>
                <c:pt idx="1716">
                  <c:v>14159</c:v>
                </c:pt>
                <c:pt idx="1717">
                  <c:v>14161</c:v>
                </c:pt>
                <c:pt idx="1718">
                  <c:v>14167</c:v>
                </c:pt>
                <c:pt idx="1719">
                  <c:v>14168</c:v>
                </c:pt>
                <c:pt idx="1720">
                  <c:v>14171</c:v>
                </c:pt>
                <c:pt idx="1721">
                  <c:v>14172</c:v>
                </c:pt>
                <c:pt idx="1722">
                  <c:v>14178</c:v>
                </c:pt>
                <c:pt idx="1723">
                  <c:v>14180</c:v>
                </c:pt>
                <c:pt idx="1724">
                  <c:v>14186</c:v>
                </c:pt>
                <c:pt idx="1725">
                  <c:v>14187</c:v>
                </c:pt>
                <c:pt idx="1726">
                  <c:v>14193</c:v>
                </c:pt>
                <c:pt idx="1727">
                  <c:v>14202</c:v>
                </c:pt>
                <c:pt idx="1728">
                  <c:v>14203</c:v>
                </c:pt>
                <c:pt idx="1729">
                  <c:v>14205</c:v>
                </c:pt>
                <c:pt idx="1730">
                  <c:v>14230</c:v>
                </c:pt>
                <c:pt idx="1731">
                  <c:v>14233</c:v>
                </c:pt>
                <c:pt idx="1732">
                  <c:v>14251</c:v>
                </c:pt>
                <c:pt idx="1733">
                  <c:v>14260</c:v>
                </c:pt>
                <c:pt idx="1734">
                  <c:v>14283</c:v>
                </c:pt>
                <c:pt idx="1735">
                  <c:v>14286</c:v>
                </c:pt>
                <c:pt idx="1736">
                  <c:v>14287</c:v>
                </c:pt>
                <c:pt idx="1737">
                  <c:v>14303</c:v>
                </c:pt>
                <c:pt idx="1738">
                  <c:v>14338</c:v>
                </c:pt>
                <c:pt idx="1739">
                  <c:v>14339</c:v>
                </c:pt>
                <c:pt idx="1740">
                  <c:v>14343</c:v>
                </c:pt>
                <c:pt idx="1741">
                  <c:v>14344</c:v>
                </c:pt>
                <c:pt idx="1742">
                  <c:v>14349</c:v>
                </c:pt>
                <c:pt idx="1743">
                  <c:v>14350</c:v>
                </c:pt>
                <c:pt idx="1744">
                  <c:v>14373</c:v>
                </c:pt>
                <c:pt idx="1745">
                  <c:v>14378</c:v>
                </c:pt>
                <c:pt idx="1746">
                  <c:v>14382</c:v>
                </c:pt>
                <c:pt idx="1747">
                  <c:v>14403</c:v>
                </c:pt>
                <c:pt idx="1748">
                  <c:v>14412</c:v>
                </c:pt>
                <c:pt idx="1749">
                  <c:v>14420</c:v>
                </c:pt>
                <c:pt idx="1750">
                  <c:v>14425</c:v>
                </c:pt>
                <c:pt idx="1751">
                  <c:v>14429</c:v>
                </c:pt>
                <c:pt idx="1752">
                  <c:v>14430</c:v>
                </c:pt>
                <c:pt idx="1753">
                  <c:v>14438</c:v>
                </c:pt>
                <c:pt idx="1754">
                  <c:v>14451</c:v>
                </c:pt>
                <c:pt idx="1755">
                  <c:v>14468</c:v>
                </c:pt>
                <c:pt idx="1756">
                  <c:v>14469</c:v>
                </c:pt>
                <c:pt idx="1757">
                  <c:v>14474</c:v>
                </c:pt>
                <c:pt idx="1758">
                  <c:v>14488</c:v>
                </c:pt>
                <c:pt idx="1759">
                  <c:v>14493</c:v>
                </c:pt>
                <c:pt idx="1760">
                  <c:v>14503</c:v>
                </c:pt>
                <c:pt idx="1761">
                  <c:v>14513</c:v>
                </c:pt>
                <c:pt idx="1762">
                  <c:v>14520</c:v>
                </c:pt>
                <c:pt idx="1763">
                  <c:v>14522</c:v>
                </c:pt>
                <c:pt idx="1764">
                  <c:v>14528</c:v>
                </c:pt>
                <c:pt idx="1765">
                  <c:v>14530</c:v>
                </c:pt>
                <c:pt idx="1766">
                  <c:v>14533</c:v>
                </c:pt>
                <c:pt idx="1767">
                  <c:v>14538</c:v>
                </c:pt>
                <c:pt idx="1768">
                  <c:v>14545</c:v>
                </c:pt>
                <c:pt idx="1769">
                  <c:v>14546</c:v>
                </c:pt>
                <c:pt idx="1770">
                  <c:v>14550</c:v>
                </c:pt>
                <c:pt idx="1771">
                  <c:v>14553</c:v>
                </c:pt>
                <c:pt idx="1772">
                  <c:v>14577</c:v>
                </c:pt>
                <c:pt idx="1773">
                  <c:v>14578</c:v>
                </c:pt>
                <c:pt idx="1774">
                  <c:v>14585</c:v>
                </c:pt>
                <c:pt idx="1775">
                  <c:v>14591</c:v>
                </c:pt>
                <c:pt idx="1776">
                  <c:v>14593</c:v>
                </c:pt>
                <c:pt idx="1777">
                  <c:v>14604</c:v>
                </c:pt>
                <c:pt idx="1778">
                  <c:v>14611</c:v>
                </c:pt>
                <c:pt idx="1779">
                  <c:v>14612</c:v>
                </c:pt>
                <c:pt idx="1780">
                  <c:v>14617</c:v>
                </c:pt>
                <c:pt idx="1781">
                  <c:v>14621</c:v>
                </c:pt>
                <c:pt idx="1782">
                  <c:v>14623</c:v>
                </c:pt>
                <c:pt idx="1783">
                  <c:v>14630</c:v>
                </c:pt>
                <c:pt idx="1784">
                  <c:v>14638</c:v>
                </c:pt>
                <c:pt idx="1785">
                  <c:v>14641</c:v>
                </c:pt>
                <c:pt idx="1786">
                  <c:v>14642</c:v>
                </c:pt>
                <c:pt idx="1787">
                  <c:v>14654</c:v>
                </c:pt>
                <c:pt idx="1788">
                  <c:v>14657</c:v>
                </c:pt>
                <c:pt idx="1789">
                  <c:v>14662</c:v>
                </c:pt>
                <c:pt idx="1790">
                  <c:v>14665</c:v>
                </c:pt>
                <c:pt idx="1791">
                  <c:v>14672</c:v>
                </c:pt>
                <c:pt idx="1792">
                  <c:v>14675</c:v>
                </c:pt>
                <c:pt idx="1793">
                  <c:v>14678</c:v>
                </c:pt>
                <c:pt idx="1794">
                  <c:v>14679</c:v>
                </c:pt>
                <c:pt idx="1795">
                  <c:v>14681</c:v>
                </c:pt>
                <c:pt idx="1796">
                  <c:v>14688</c:v>
                </c:pt>
                <c:pt idx="1797">
                  <c:v>14703</c:v>
                </c:pt>
                <c:pt idx="1798">
                  <c:v>14726</c:v>
                </c:pt>
                <c:pt idx="1799">
                  <c:v>14747</c:v>
                </c:pt>
                <c:pt idx="1800">
                  <c:v>14748</c:v>
                </c:pt>
                <c:pt idx="1801">
                  <c:v>14751</c:v>
                </c:pt>
                <c:pt idx="1802">
                  <c:v>14765</c:v>
                </c:pt>
                <c:pt idx="1803">
                  <c:v>14771</c:v>
                </c:pt>
                <c:pt idx="1804">
                  <c:v>14797</c:v>
                </c:pt>
                <c:pt idx="1805">
                  <c:v>14800</c:v>
                </c:pt>
                <c:pt idx="1806">
                  <c:v>14812</c:v>
                </c:pt>
                <c:pt idx="1807">
                  <c:v>14852</c:v>
                </c:pt>
                <c:pt idx="1808">
                  <c:v>14876</c:v>
                </c:pt>
                <c:pt idx="1809">
                  <c:v>14887</c:v>
                </c:pt>
                <c:pt idx="1810">
                  <c:v>14888</c:v>
                </c:pt>
                <c:pt idx="1811">
                  <c:v>14906</c:v>
                </c:pt>
                <c:pt idx="1812">
                  <c:v>14918</c:v>
                </c:pt>
                <c:pt idx="1813">
                  <c:v>14922</c:v>
                </c:pt>
                <c:pt idx="1814">
                  <c:v>14926</c:v>
                </c:pt>
                <c:pt idx="1815">
                  <c:v>14942</c:v>
                </c:pt>
                <c:pt idx="1816">
                  <c:v>14945</c:v>
                </c:pt>
                <c:pt idx="1817">
                  <c:v>14949</c:v>
                </c:pt>
                <c:pt idx="1818">
                  <c:v>14966</c:v>
                </c:pt>
                <c:pt idx="1819">
                  <c:v>14967</c:v>
                </c:pt>
                <c:pt idx="1820">
                  <c:v>14971</c:v>
                </c:pt>
                <c:pt idx="1821">
                  <c:v>14990</c:v>
                </c:pt>
                <c:pt idx="1822">
                  <c:v>15007</c:v>
                </c:pt>
                <c:pt idx="1823">
                  <c:v>15010</c:v>
                </c:pt>
                <c:pt idx="1824">
                  <c:v>15013</c:v>
                </c:pt>
                <c:pt idx="1825">
                  <c:v>15021</c:v>
                </c:pt>
                <c:pt idx="1826">
                  <c:v>15060</c:v>
                </c:pt>
                <c:pt idx="1827">
                  <c:v>15080</c:v>
                </c:pt>
                <c:pt idx="1828">
                  <c:v>15082</c:v>
                </c:pt>
                <c:pt idx="1829">
                  <c:v>15093</c:v>
                </c:pt>
                <c:pt idx="1830">
                  <c:v>15097</c:v>
                </c:pt>
                <c:pt idx="1831">
                  <c:v>15104</c:v>
                </c:pt>
                <c:pt idx="1832">
                  <c:v>15107</c:v>
                </c:pt>
                <c:pt idx="1833">
                  <c:v>15137</c:v>
                </c:pt>
                <c:pt idx="1834">
                  <c:v>15140</c:v>
                </c:pt>
                <c:pt idx="1835">
                  <c:v>15145</c:v>
                </c:pt>
                <c:pt idx="1836">
                  <c:v>15148</c:v>
                </c:pt>
                <c:pt idx="1837">
                  <c:v>15149</c:v>
                </c:pt>
                <c:pt idx="1838">
                  <c:v>15151</c:v>
                </c:pt>
                <c:pt idx="1839">
                  <c:v>15156</c:v>
                </c:pt>
                <c:pt idx="1840">
                  <c:v>15161</c:v>
                </c:pt>
                <c:pt idx="1841">
                  <c:v>15162</c:v>
                </c:pt>
                <c:pt idx="1842">
                  <c:v>15186</c:v>
                </c:pt>
                <c:pt idx="1843">
                  <c:v>15188</c:v>
                </c:pt>
                <c:pt idx="1844">
                  <c:v>15193</c:v>
                </c:pt>
                <c:pt idx="1845">
                  <c:v>15210</c:v>
                </c:pt>
                <c:pt idx="1846">
                  <c:v>15216</c:v>
                </c:pt>
                <c:pt idx="1847">
                  <c:v>15238</c:v>
                </c:pt>
                <c:pt idx="1848">
                  <c:v>15257</c:v>
                </c:pt>
                <c:pt idx="1849">
                  <c:v>15258</c:v>
                </c:pt>
                <c:pt idx="1850">
                  <c:v>15270</c:v>
                </c:pt>
                <c:pt idx="1851">
                  <c:v>15278</c:v>
                </c:pt>
                <c:pt idx="1852">
                  <c:v>15280</c:v>
                </c:pt>
                <c:pt idx="1853">
                  <c:v>15283</c:v>
                </c:pt>
                <c:pt idx="1854">
                  <c:v>15285</c:v>
                </c:pt>
                <c:pt idx="1855">
                  <c:v>15290</c:v>
                </c:pt>
                <c:pt idx="1856">
                  <c:v>15293</c:v>
                </c:pt>
                <c:pt idx="1857">
                  <c:v>15321</c:v>
                </c:pt>
                <c:pt idx="1858">
                  <c:v>15330</c:v>
                </c:pt>
                <c:pt idx="1859">
                  <c:v>15334</c:v>
                </c:pt>
                <c:pt idx="1860">
                  <c:v>15339</c:v>
                </c:pt>
                <c:pt idx="1861">
                  <c:v>15349</c:v>
                </c:pt>
                <c:pt idx="1862">
                  <c:v>15350</c:v>
                </c:pt>
                <c:pt idx="1863">
                  <c:v>15354</c:v>
                </c:pt>
                <c:pt idx="1864">
                  <c:v>15380</c:v>
                </c:pt>
                <c:pt idx="1865">
                  <c:v>15383</c:v>
                </c:pt>
                <c:pt idx="1866">
                  <c:v>15391</c:v>
                </c:pt>
                <c:pt idx="1867">
                  <c:v>15396</c:v>
                </c:pt>
                <c:pt idx="1868">
                  <c:v>15404</c:v>
                </c:pt>
                <c:pt idx="1869">
                  <c:v>15407</c:v>
                </c:pt>
                <c:pt idx="1870">
                  <c:v>15416</c:v>
                </c:pt>
                <c:pt idx="1871">
                  <c:v>15417</c:v>
                </c:pt>
                <c:pt idx="1872">
                  <c:v>15422</c:v>
                </c:pt>
                <c:pt idx="1873">
                  <c:v>15423</c:v>
                </c:pt>
                <c:pt idx="1874">
                  <c:v>15445</c:v>
                </c:pt>
                <c:pt idx="1875">
                  <c:v>15447</c:v>
                </c:pt>
                <c:pt idx="1876">
                  <c:v>15462</c:v>
                </c:pt>
                <c:pt idx="1877">
                  <c:v>15469</c:v>
                </c:pt>
                <c:pt idx="1878">
                  <c:v>15474</c:v>
                </c:pt>
                <c:pt idx="1879">
                  <c:v>15475</c:v>
                </c:pt>
                <c:pt idx="1880">
                  <c:v>15489</c:v>
                </c:pt>
                <c:pt idx="1881">
                  <c:v>15498</c:v>
                </c:pt>
                <c:pt idx="1882">
                  <c:v>15500</c:v>
                </c:pt>
                <c:pt idx="1883">
                  <c:v>15501</c:v>
                </c:pt>
                <c:pt idx="1884">
                  <c:v>15514</c:v>
                </c:pt>
                <c:pt idx="1885">
                  <c:v>15521</c:v>
                </c:pt>
                <c:pt idx="1886">
                  <c:v>15524</c:v>
                </c:pt>
                <c:pt idx="1887">
                  <c:v>15545</c:v>
                </c:pt>
                <c:pt idx="1888">
                  <c:v>15550</c:v>
                </c:pt>
                <c:pt idx="1889">
                  <c:v>15561</c:v>
                </c:pt>
                <c:pt idx="1890">
                  <c:v>15566</c:v>
                </c:pt>
                <c:pt idx="1891">
                  <c:v>15571</c:v>
                </c:pt>
                <c:pt idx="1892">
                  <c:v>15572</c:v>
                </c:pt>
                <c:pt idx="1893">
                  <c:v>15580</c:v>
                </c:pt>
                <c:pt idx="1894">
                  <c:v>15587</c:v>
                </c:pt>
                <c:pt idx="1895">
                  <c:v>15606</c:v>
                </c:pt>
                <c:pt idx="1896">
                  <c:v>15607</c:v>
                </c:pt>
                <c:pt idx="1897">
                  <c:v>15608</c:v>
                </c:pt>
                <c:pt idx="1898">
                  <c:v>15616</c:v>
                </c:pt>
                <c:pt idx="1899">
                  <c:v>15634</c:v>
                </c:pt>
                <c:pt idx="1900">
                  <c:v>15635</c:v>
                </c:pt>
                <c:pt idx="1901">
                  <c:v>15645</c:v>
                </c:pt>
                <c:pt idx="1902">
                  <c:v>15667</c:v>
                </c:pt>
                <c:pt idx="1903">
                  <c:v>15679</c:v>
                </c:pt>
                <c:pt idx="1904">
                  <c:v>15683</c:v>
                </c:pt>
                <c:pt idx="1905">
                  <c:v>15686</c:v>
                </c:pt>
                <c:pt idx="1906">
                  <c:v>15690</c:v>
                </c:pt>
                <c:pt idx="1907">
                  <c:v>15691</c:v>
                </c:pt>
                <c:pt idx="1908">
                  <c:v>15693</c:v>
                </c:pt>
                <c:pt idx="1909">
                  <c:v>15694</c:v>
                </c:pt>
                <c:pt idx="1910">
                  <c:v>15695</c:v>
                </c:pt>
                <c:pt idx="1911">
                  <c:v>15696</c:v>
                </c:pt>
                <c:pt idx="1912">
                  <c:v>15699</c:v>
                </c:pt>
                <c:pt idx="1913">
                  <c:v>15710</c:v>
                </c:pt>
                <c:pt idx="1914">
                  <c:v>15713</c:v>
                </c:pt>
                <c:pt idx="1915">
                  <c:v>15738</c:v>
                </c:pt>
                <c:pt idx="1916">
                  <c:v>15739</c:v>
                </c:pt>
                <c:pt idx="1917">
                  <c:v>15747</c:v>
                </c:pt>
                <c:pt idx="1918">
                  <c:v>15748</c:v>
                </c:pt>
                <c:pt idx="1919">
                  <c:v>15757</c:v>
                </c:pt>
                <c:pt idx="1920">
                  <c:v>15765</c:v>
                </c:pt>
                <c:pt idx="1921">
                  <c:v>15767</c:v>
                </c:pt>
                <c:pt idx="1922">
                  <c:v>15768</c:v>
                </c:pt>
                <c:pt idx="1923">
                  <c:v>15770</c:v>
                </c:pt>
                <c:pt idx="1924">
                  <c:v>15782</c:v>
                </c:pt>
                <c:pt idx="1925">
                  <c:v>15798</c:v>
                </c:pt>
                <c:pt idx="1926">
                  <c:v>15816</c:v>
                </c:pt>
                <c:pt idx="1927">
                  <c:v>15818</c:v>
                </c:pt>
                <c:pt idx="1928">
                  <c:v>15839</c:v>
                </c:pt>
                <c:pt idx="1929">
                  <c:v>15844</c:v>
                </c:pt>
                <c:pt idx="1930">
                  <c:v>15845</c:v>
                </c:pt>
                <c:pt idx="1931">
                  <c:v>15850</c:v>
                </c:pt>
                <c:pt idx="1932">
                  <c:v>15853</c:v>
                </c:pt>
                <c:pt idx="1933">
                  <c:v>15858</c:v>
                </c:pt>
                <c:pt idx="1934">
                  <c:v>15865</c:v>
                </c:pt>
                <c:pt idx="1935">
                  <c:v>15881</c:v>
                </c:pt>
                <c:pt idx="1936">
                  <c:v>15887</c:v>
                </c:pt>
                <c:pt idx="1937">
                  <c:v>15898</c:v>
                </c:pt>
                <c:pt idx="1938">
                  <c:v>15903</c:v>
                </c:pt>
                <c:pt idx="1939">
                  <c:v>15907</c:v>
                </c:pt>
                <c:pt idx="1940">
                  <c:v>15911</c:v>
                </c:pt>
                <c:pt idx="1941">
                  <c:v>15923</c:v>
                </c:pt>
                <c:pt idx="1942">
                  <c:v>15955</c:v>
                </c:pt>
                <c:pt idx="1943">
                  <c:v>15959</c:v>
                </c:pt>
                <c:pt idx="1944">
                  <c:v>15962</c:v>
                </c:pt>
                <c:pt idx="1945">
                  <c:v>15969</c:v>
                </c:pt>
                <c:pt idx="1946">
                  <c:v>15970</c:v>
                </c:pt>
                <c:pt idx="1947">
                  <c:v>15973</c:v>
                </c:pt>
                <c:pt idx="1948">
                  <c:v>15980</c:v>
                </c:pt>
                <c:pt idx="1949">
                  <c:v>15981</c:v>
                </c:pt>
                <c:pt idx="1950">
                  <c:v>15994</c:v>
                </c:pt>
                <c:pt idx="1951">
                  <c:v>16000</c:v>
                </c:pt>
                <c:pt idx="1952">
                  <c:v>16019</c:v>
                </c:pt>
                <c:pt idx="1953">
                  <c:v>16023</c:v>
                </c:pt>
                <c:pt idx="1954">
                  <c:v>16026</c:v>
                </c:pt>
                <c:pt idx="1955">
                  <c:v>16045</c:v>
                </c:pt>
                <c:pt idx="1956">
                  <c:v>16073</c:v>
                </c:pt>
                <c:pt idx="1957">
                  <c:v>16080</c:v>
                </c:pt>
                <c:pt idx="1958">
                  <c:v>16098</c:v>
                </c:pt>
                <c:pt idx="1959">
                  <c:v>16111</c:v>
                </c:pt>
                <c:pt idx="1960">
                  <c:v>16124</c:v>
                </c:pt>
                <c:pt idx="1961">
                  <c:v>16125</c:v>
                </c:pt>
                <c:pt idx="1962">
                  <c:v>16140</c:v>
                </c:pt>
                <c:pt idx="1963">
                  <c:v>16141</c:v>
                </c:pt>
                <c:pt idx="1964">
                  <c:v>16148</c:v>
                </c:pt>
                <c:pt idx="1965">
                  <c:v>16150</c:v>
                </c:pt>
                <c:pt idx="1966">
                  <c:v>16156</c:v>
                </c:pt>
                <c:pt idx="1967">
                  <c:v>16158</c:v>
                </c:pt>
                <c:pt idx="1968">
                  <c:v>16161</c:v>
                </c:pt>
                <c:pt idx="1969">
                  <c:v>16168</c:v>
                </c:pt>
                <c:pt idx="1970">
                  <c:v>16175</c:v>
                </c:pt>
                <c:pt idx="1971">
                  <c:v>16178</c:v>
                </c:pt>
                <c:pt idx="1972">
                  <c:v>16179</c:v>
                </c:pt>
                <c:pt idx="1973">
                  <c:v>16185</c:v>
                </c:pt>
                <c:pt idx="1974">
                  <c:v>16193</c:v>
                </c:pt>
                <c:pt idx="1975">
                  <c:v>16194</c:v>
                </c:pt>
                <c:pt idx="1976">
                  <c:v>16215</c:v>
                </c:pt>
                <c:pt idx="1977">
                  <c:v>16218</c:v>
                </c:pt>
                <c:pt idx="1978">
                  <c:v>16240</c:v>
                </c:pt>
                <c:pt idx="1979">
                  <c:v>16251</c:v>
                </c:pt>
                <c:pt idx="1980">
                  <c:v>16254</c:v>
                </c:pt>
                <c:pt idx="1981">
                  <c:v>16261</c:v>
                </c:pt>
                <c:pt idx="1982">
                  <c:v>16265</c:v>
                </c:pt>
                <c:pt idx="1983">
                  <c:v>16270</c:v>
                </c:pt>
                <c:pt idx="1984">
                  <c:v>16271</c:v>
                </c:pt>
                <c:pt idx="1985">
                  <c:v>16275</c:v>
                </c:pt>
                <c:pt idx="1986">
                  <c:v>16277</c:v>
                </c:pt>
                <c:pt idx="1987">
                  <c:v>16287</c:v>
                </c:pt>
                <c:pt idx="1988">
                  <c:v>16299</c:v>
                </c:pt>
                <c:pt idx="1989">
                  <c:v>16300</c:v>
                </c:pt>
                <c:pt idx="1990">
                  <c:v>16303</c:v>
                </c:pt>
                <c:pt idx="1991">
                  <c:v>16318</c:v>
                </c:pt>
                <c:pt idx="1992">
                  <c:v>16330</c:v>
                </c:pt>
                <c:pt idx="1993">
                  <c:v>16334</c:v>
                </c:pt>
                <c:pt idx="1994">
                  <c:v>16346</c:v>
                </c:pt>
                <c:pt idx="1995">
                  <c:v>16348</c:v>
                </c:pt>
                <c:pt idx="1996">
                  <c:v>16355</c:v>
                </c:pt>
                <c:pt idx="1997">
                  <c:v>16360</c:v>
                </c:pt>
                <c:pt idx="1998">
                  <c:v>16364</c:v>
                </c:pt>
                <c:pt idx="1999">
                  <c:v>16375</c:v>
                </c:pt>
                <c:pt idx="2000">
                  <c:v>16382</c:v>
                </c:pt>
                <c:pt idx="2001">
                  <c:v>16383</c:v>
                </c:pt>
                <c:pt idx="2002">
                  <c:v>16393</c:v>
                </c:pt>
                <c:pt idx="2003">
                  <c:v>16399</c:v>
                </c:pt>
                <c:pt idx="2004">
                  <c:v>16400</c:v>
                </c:pt>
                <c:pt idx="2005">
                  <c:v>16416</c:v>
                </c:pt>
                <c:pt idx="2006">
                  <c:v>16454</c:v>
                </c:pt>
                <c:pt idx="2007">
                  <c:v>16466</c:v>
                </c:pt>
                <c:pt idx="2008">
                  <c:v>16476</c:v>
                </c:pt>
                <c:pt idx="2009">
                  <c:v>16498</c:v>
                </c:pt>
                <c:pt idx="2010">
                  <c:v>16510</c:v>
                </c:pt>
                <c:pt idx="2011">
                  <c:v>16517</c:v>
                </c:pt>
                <c:pt idx="2012">
                  <c:v>16520</c:v>
                </c:pt>
                <c:pt idx="2013">
                  <c:v>16525</c:v>
                </c:pt>
                <c:pt idx="2014">
                  <c:v>16532</c:v>
                </c:pt>
                <c:pt idx="2015">
                  <c:v>16539</c:v>
                </c:pt>
                <c:pt idx="2016">
                  <c:v>16540</c:v>
                </c:pt>
                <c:pt idx="2017">
                  <c:v>16541</c:v>
                </c:pt>
                <c:pt idx="2018">
                  <c:v>16542</c:v>
                </c:pt>
                <c:pt idx="2019">
                  <c:v>16564</c:v>
                </c:pt>
                <c:pt idx="2020">
                  <c:v>16566</c:v>
                </c:pt>
                <c:pt idx="2021">
                  <c:v>16567</c:v>
                </c:pt>
                <c:pt idx="2022">
                  <c:v>16572</c:v>
                </c:pt>
                <c:pt idx="2023">
                  <c:v>16585</c:v>
                </c:pt>
                <c:pt idx="2024">
                  <c:v>16593</c:v>
                </c:pt>
                <c:pt idx="2025">
                  <c:v>16597</c:v>
                </c:pt>
                <c:pt idx="2026">
                  <c:v>16609</c:v>
                </c:pt>
                <c:pt idx="2027">
                  <c:v>16625</c:v>
                </c:pt>
                <c:pt idx="2028">
                  <c:v>16630</c:v>
                </c:pt>
                <c:pt idx="2029">
                  <c:v>16645</c:v>
                </c:pt>
                <c:pt idx="2030">
                  <c:v>16648</c:v>
                </c:pt>
                <c:pt idx="2031">
                  <c:v>16654</c:v>
                </c:pt>
                <c:pt idx="2032">
                  <c:v>16659</c:v>
                </c:pt>
                <c:pt idx="2033">
                  <c:v>16661</c:v>
                </c:pt>
                <c:pt idx="2034">
                  <c:v>16665</c:v>
                </c:pt>
                <c:pt idx="2035">
                  <c:v>16668</c:v>
                </c:pt>
                <c:pt idx="2036">
                  <c:v>16691</c:v>
                </c:pt>
                <c:pt idx="2037">
                  <c:v>16697</c:v>
                </c:pt>
                <c:pt idx="2038">
                  <c:v>16700</c:v>
                </c:pt>
                <c:pt idx="2039">
                  <c:v>16705</c:v>
                </c:pt>
                <c:pt idx="2040">
                  <c:v>16726</c:v>
                </c:pt>
                <c:pt idx="2041">
                  <c:v>16732</c:v>
                </c:pt>
                <c:pt idx="2042">
                  <c:v>16736</c:v>
                </c:pt>
                <c:pt idx="2043">
                  <c:v>16743</c:v>
                </c:pt>
                <c:pt idx="2044">
                  <c:v>16748</c:v>
                </c:pt>
                <c:pt idx="2045">
                  <c:v>16759</c:v>
                </c:pt>
                <c:pt idx="2046">
                  <c:v>16760</c:v>
                </c:pt>
                <c:pt idx="2047">
                  <c:v>16761</c:v>
                </c:pt>
                <c:pt idx="2048">
                  <c:v>16790</c:v>
                </c:pt>
                <c:pt idx="2049">
                  <c:v>16791</c:v>
                </c:pt>
                <c:pt idx="2050">
                  <c:v>16799</c:v>
                </c:pt>
                <c:pt idx="2051">
                  <c:v>16801</c:v>
                </c:pt>
                <c:pt idx="2052">
                  <c:v>16823</c:v>
                </c:pt>
                <c:pt idx="2053">
                  <c:v>16825</c:v>
                </c:pt>
                <c:pt idx="2054">
                  <c:v>16831</c:v>
                </c:pt>
                <c:pt idx="2055">
                  <c:v>16839</c:v>
                </c:pt>
                <c:pt idx="2056">
                  <c:v>16849</c:v>
                </c:pt>
                <c:pt idx="2057">
                  <c:v>16861</c:v>
                </c:pt>
                <c:pt idx="2058">
                  <c:v>16863</c:v>
                </c:pt>
                <c:pt idx="2059">
                  <c:v>16884</c:v>
                </c:pt>
                <c:pt idx="2060">
                  <c:v>16892</c:v>
                </c:pt>
                <c:pt idx="2061">
                  <c:v>16896</c:v>
                </c:pt>
                <c:pt idx="2062">
                  <c:v>16897</c:v>
                </c:pt>
                <c:pt idx="2063">
                  <c:v>16903</c:v>
                </c:pt>
                <c:pt idx="2064">
                  <c:v>16912</c:v>
                </c:pt>
                <c:pt idx="2065">
                  <c:v>16913</c:v>
                </c:pt>
                <c:pt idx="2066">
                  <c:v>16914</c:v>
                </c:pt>
                <c:pt idx="2067">
                  <c:v>16927</c:v>
                </c:pt>
                <c:pt idx="2068">
                  <c:v>16945</c:v>
                </c:pt>
                <c:pt idx="2069">
                  <c:v>16952</c:v>
                </c:pt>
                <c:pt idx="2070">
                  <c:v>16980</c:v>
                </c:pt>
                <c:pt idx="2071">
                  <c:v>16998</c:v>
                </c:pt>
                <c:pt idx="2072">
                  <c:v>17006</c:v>
                </c:pt>
                <c:pt idx="2073">
                  <c:v>17009</c:v>
                </c:pt>
                <c:pt idx="2074">
                  <c:v>17033</c:v>
                </c:pt>
                <c:pt idx="2075">
                  <c:v>17037</c:v>
                </c:pt>
                <c:pt idx="2076">
                  <c:v>17046</c:v>
                </c:pt>
                <c:pt idx="2077">
                  <c:v>17054</c:v>
                </c:pt>
                <c:pt idx="2078">
                  <c:v>17080</c:v>
                </c:pt>
                <c:pt idx="2079">
                  <c:v>17096</c:v>
                </c:pt>
                <c:pt idx="2080">
                  <c:v>17097</c:v>
                </c:pt>
                <c:pt idx="2081">
                  <c:v>17099</c:v>
                </c:pt>
                <c:pt idx="2082">
                  <c:v>17101</c:v>
                </c:pt>
                <c:pt idx="2083">
                  <c:v>17107</c:v>
                </c:pt>
                <c:pt idx="2084">
                  <c:v>17115</c:v>
                </c:pt>
                <c:pt idx="2085">
                  <c:v>17118</c:v>
                </c:pt>
                <c:pt idx="2086">
                  <c:v>17124</c:v>
                </c:pt>
                <c:pt idx="2087">
                  <c:v>17128</c:v>
                </c:pt>
                <c:pt idx="2088">
                  <c:v>17135</c:v>
                </c:pt>
                <c:pt idx="2089">
                  <c:v>17151</c:v>
                </c:pt>
                <c:pt idx="2090">
                  <c:v>17153</c:v>
                </c:pt>
                <c:pt idx="2091">
                  <c:v>17157</c:v>
                </c:pt>
                <c:pt idx="2092">
                  <c:v>17160</c:v>
                </c:pt>
                <c:pt idx="2093">
                  <c:v>17164</c:v>
                </c:pt>
                <c:pt idx="2094">
                  <c:v>17165</c:v>
                </c:pt>
                <c:pt idx="2095">
                  <c:v>17177</c:v>
                </c:pt>
                <c:pt idx="2096">
                  <c:v>17179</c:v>
                </c:pt>
                <c:pt idx="2097">
                  <c:v>17181</c:v>
                </c:pt>
                <c:pt idx="2098">
                  <c:v>17187</c:v>
                </c:pt>
                <c:pt idx="2099">
                  <c:v>17193</c:v>
                </c:pt>
                <c:pt idx="2100">
                  <c:v>17199</c:v>
                </c:pt>
                <c:pt idx="2101">
                  <c:v>17228</c:v>
                </c:pt>
                <c:pt idx="2102">
                  <c:v>17243</c:v>
                </c:pt>
                <c:pt idx="2103">
                  <c:v>17260</c:v>
                </c:pt>
                <c:pt idx="2104">
                  <c:v>17264</c:v>
                </c:pt>
                <c:pt idx="2105">
                  <c:v>17265</c:v>
                </c:pt>
                <c:pt idx="2106">
                  <c:v>17270</c:v>
                </c:pt>
                <c:pt idx="2107">
                  <c:v>17273</c:v>
                </c:pt>
                <c:pt idx="2108">
                  <c:v>17280</c:v>
                </c:pt>
                <c:pt idx="2109">
                  <c:v>17313</c:v>
                </c:pt>
                <c:pt idx="2110">
                  <c:v>17321</c:v>
                </c:pt>
                <c:pt idx="2111">
                  <c:v>17326</c:v>
                </c:pt>
                <c:pt idx="2112">
                  <c:v>17334</c:v>
                </c:pt>
                <c:pt idx="2113">
                  <c:v>17340</c:v>
                </c:pt>
                <c:pt idx="2114">
                  <c:v>17343</c:v>
                </c:pt>
                <c:pt idx="2115">
                  <c:v>17347</c:v>
                </c:pt>
                <c:pt idx="2116">
                  <c:v>17369</c:v>
                </c:pt>
                <c:pt idx="2117">
                  <c:v>17371</c:v>
                </c:pt>
                <c:pt idx="2118">
                  <c:v>17373</c:v>
                </c:pt>
                <c:pt idx="2119">
                  <c:v>17376</c:v>
                </c:pt>
                <c:pt idx="2120">
                  <c:v>17381</c:v>
                </c:pt>
                <c:pt idx="2121">
                  <c:v>17389</c:v>
                </c:pt>
                <c:pt idx="2122">
                  <c:v>17391</c:v>
                </c:pt>
                <c:pt idx="2123">
                  <c:v>17397</c:v>
                </c:pt>
                <c:pt idx="2124">
                  <c:v>17416</c:v>
                </c:pt>
                <c:pt idx="2125">
                  <c:v>17418</c:v>
                </c:pt>
                <c:pt idx="2126">
                  <c:v>17426</c:v>
                </c:pt>
                <c:pt idx="2127">
                  <c:v>17432</c:v>
                </c:pt>
                <c:pt idx="2128">
                  <c:v>17433</c:v>
                </c:pt>
                <c:pt idx="2129">
                  <c:v>17444</c:v>
                </c:pt>
                <c:pt idx="2130">
                  <c:v>17445</c:v>
                </c:pt>
                <c:pt idx="2131">
                  <c:v>17448</c:v>
                </c:pt>
                <c:pt idx="2132">
                  <c:v>17449</c:v>
                </c:pt>
                <c:pt idx="2133">
                  <c:v>17458</c:v>
                </c:pt>
                <c:pt idx="2134">
                  <c:v>17466</c:v>
                </c:pt>
                <c:pt idx="2135">
                  <c:v>17472</c:v>
                </c:pt>
                <c:pt idx="2136">
                  <c:v>17475</c:v>
                </c:pt>
                <c:pt idx="2137">
                  <c:v>17479</c:v>
                </c:pt>
                <c:pt idx="2138">
                  <c:v>17483</c:v>
                </c:pt>
                <c:pt idx="2139">
                  <c:v>17507</c:v>
                </c:pt>
                <c:pt idx="2140">
                  <c:v>17517</c:v>
                </c:pt>
                <c:pt idx="2141">
                  <c:v>17519</c:v>
                </c:pt>
                <c:pt idx="2142">
                  <c:v>17522</c:v>
                </c:pt>
                <c:pt idx="2143">
                  <c:v>17529</c:v>
                </c:pt>
                <c:pt idx="2144">
                  <c:v>17532</c:v>
                </c:pt>
                <c:pt idx="2145">
                  <c:v>17537</c:v>
                </c:pt>
                <c:pt idx="2146">
                  <c:v>17549</c:v>
                </c:pt>
                <c:pt idx="2147">
                  <c:v>17559</c:v>
                </c:pt>
                <c:pt idx="2148">
                  <c:v>17564</c:v>
                </c:pt>
                <c:pt idx="2149">
                  <c:v>17575</c:v>
                </c:pt>
                <c:pt idx="2150">
                  <c:v>17576</c:v>
                </c:pt>
                <c:pt idx="2151">
                  <c:v>17577</c:v>
                </c:pt>
                <c:pt idx="2152">
                  <c:v>17580</c:v>
                </c:pt>
                <c:pt idx="2153">
                  <c:v>17593</c:v>
                </c:pt>
                <c:pt idx="2154">
                  <c:v>17613</c:v>
                </c:pt>
                <c:pt idx="2155">
                  <c:v>17615</c:v>
                </c:pt>
                <c:pt idx="2156">
                  <c:v>17634</c:v>
                </c:pt>
                <c:pt idx="2157">
                  <c:v>17637</c:v>
                </c:pt>
                <c:pt idx="2158">
                  <c:v>17640</c:v>
                </c:pt>
                <c:pt idx="2159">
                  <c:v>17645</c:v>
                </c:pt>
                <c:pt idx="2160">
                  <c:v>17646</c:v>
                </c:pt>
                <c:pt idx="2161">
                  <c:v>17648</c:v>
                </c:pt>
                <c:pt idx="2162">
                  <c:v>17651</c:v>
                </c:pt>
                <c:pt idx="2163">
                  <c:v>17654</c:v>
                </c:pt>
                <c:pt idx="2164">
                  <c:v>17662</c:v>
                </c:pt>
                <c:pt idx="2165">
                  <c:v>17665</c:v>
                </c:pt>
                <c:pt idx="2166">
                  <c:v>17671</c:v>
                </c:pt>
                <c:pt idx="2167">
                  <c:v>17676</c:v>
                </c:pt>
                <c:pt idx="2168">
                  <c:v>17685</c:v>
                </c:pt>
                <c:pt idx="2169">
                  <c:v>17689</c:v>
                </c:pt>
                <c:pt idx="2170">
                  <c:v>17693</c:v>
                </c:pt>
                <c:pt idx="2171">
                  <c:v>17695</c:v>
                </c:pt>
                <c:pt idx="2172">
                  <c:v>17711</c:v>
                </c:pt>
                <c:pt idx="2173">
                  <c:v>17717</c:v>
                </c:pt>
                <c:pt idx="2174">
                  <c:v>17727</c:v>
                </c:pt>
                <c:pt idx="2175">
                  <c:v>17731</c:v>
                </c:pt>
                <c:pt idx="2176">
                  <c:v>17734</c:v>
                </c:pt>
                <c:pt idx="2177">
                  <c:v>17743</c:v>
                </c:pt>
                <c:pt idx="2178">
                  <c:v>17745</c:v>
                </c:pt>
                <c:pt idx="2179">
                  <c:v>17758</c:v>
                </c:pt>
                <c:pt idx="2180">
                  <c:v>17760</c:v>
                </c:pt>
                <c:pt idx="2181">
                  <c:v>17761</c:v>
                </c:pt>
                <c:pt idx="2182">
                  <c:v>17770</c:v>
                </c:pt>
                <c:pt idx="2183">
                  <c:v>17780</c:v>
                </c:pt>
                <c:pt idx="2184">
                  <c:v>17820</c:v>
                </c:pt>
                <c:pt idx="2185">
                  <c:v>17842</c:v>
                </c:pt>
                <c:pt idx="2186">
                  <c:v>17847</c:v>
                </c:pt>
                <c:pt idx="2187">
                  <c:v>17850</c:v>
                </c:pt>
                <c:pt idx="2188">
                  <c:v>17856</c:v>
                </c:pt>
                <c:pt idx="2189">
                  <c:v>17863</c:v>
                </c:pt>
                <c:pt idx="2190">
                  <c:v>17867</c:v>
                </c:pt>
                <c:pt idx="2191">
                  <c:v>17868</c:v>
                </c:pt>
                <c:pt idx="2192">
                  <c:v>17871</c:v>
                </c:pt>
                <c:pt idx="2193">
                  <c:v>17879</c:v>
                </c:pt>
                <c:pt idx="2194">
                  <c:v>17881</c:v>
                </c:pt>
                <c:pt idx="2195">
                  <c:v>17887</c:v>
                </c:pt>
                <c:pt idx="2196">
                  <c:v>17893</c:v>
                </c:pt>
                <c:pt idx="2197">
                  <c:v>17896</c:v>
                </c:pt>
                <c:pt idx="2198">
                  <c:v>17897</c:v>
                </c:pt>
                <c:pt idx="2199">
                  <c:v>17902</c:v>
                </c:pt>
                <c:pt idx="2200">
                  <c:v>17904</c:v>
                </c:pt>
                <c:pt idx="2201">
                  <c:v>17913</c:v>
                </c:pt>
                <c:pt idx="2202">
                  <c:v>17915</c:v>
                </c:pt>
                <c:pt idx="2203">
                  <c:v>17925</c:v>
                </c:pt>
                <c:pt idx="2204">
                  <c:v>17930</c:v>
                </c:pt>
                <c:pt idx="2205">
                  <c:v>17933</c:v>
                </c:pt>
                <c:pt idx="2206">
                  <c:v>17949</c:v>
                </c:pt>
                <c:pt idx="2207">
                  <c:v>17951</c:v>
                </c:pt>
                <c:pt idx="2208">
                  <c:v>17959</c:v>
                </c:pt>
                <c:pt idx="2209">
                  <c:v>17962</c:v>
                </c:pt>
                <c:pt idx="2210">
                  <c:v>17964</c:v>
                </c:pt>
                <c:pt idx="2211">
                  <c:v>17989</c:v>
                </c:pt>
                <c:pt idx="2212">
                  <c:v>17991</c:v>
                </c:pt>
                <c:pt idx="2213">
                  <c:v>17993</c:v>
                </c:pt>
                <c:pt idx="2214">
                  <c:v>18001</c:v>
                </c:pt>
                <c:pt idx="2215">
                  <c:v>18002</c:v>
                </c:pt>
                <c:pt idx="2216">
                  <c:v>18003</c:v>
                </c:pt>
                <c:pt idx="2217">
                  <c:v>18021</c:v>
                </c:pt>
                <c:pt idx="2218">
                  <c:v>18027</c:v>
                </c:pt>
                <c:pt idx="2219">
                  <c:v>18039</c:v>
                </c:pt>
                <c:pt idx="2220">
                  <c:v>18054</c:v>
                </c:pt>
                <c:pt idx="2221">
                  <c:v>18078</c:v>
                </c:pt>
                <c:pt idx="2222">
                  <c:v>18098</c:v>
                </c:pt>
                <c:pt idx="2223">
                  <c:v>18103</c:v>
                </c:pt>
                <c:pt idx="2224">
                  <c:v>18107</c:v>
                </c:pt>
                <c:pt idx="2225">
                  <c:v>18118</c:v>
                </c:pt>
                <c:pt idx="2226">
                  <c:v>18135</c:v>
                </c:pt>
                <c:pt idx="2227">
                  <c:v>18138</c:v>
                </c:pt>
                <c:pt idx="2228">
                  <c:v>18154</c:v>
                </c:pt>
                <c:pt idx="2229">
                  <c:v>18155</c:v>
                </c:pt>
                <c:pt idx="2230">
                  <c:v>18157</c:v>
                </c:pt>
                <c:pt idx="2231">
                  <c:v>18164</c:v>
                </c:pt>
                <c:pt idx="2232">
                  <c:v>18165</c:v>
                </c:pt>
                <c:pt idx="2233">
                  <c:v>18171</c:v>
                </c:pt>
                <c:pt idx="2234">
                  <c:v>18178</c:v>
                </c:pt>
                <c:pt idx="2235">
                  <c:v>18186</c:v>
                </c:pt>
                <c:pt idx="2236">
                  <c:v>18188</c:v>
                </c:pt>
                <c:pt idx="2237">
                  <c:v>18189</c:v>
                </c:pt>
                <c:pt idx="2238">
                  <c:v>18196</c:v>
                </c:pt>
                <c:pt idx="2239">
                  <c:v>18198</c:v>
                </c:pt>
                <c:pt idx="2240">
                  <c:v>18201</c:v>
                </c:pt>
                <c:pt idx="2241">
                  <c:v>18207</c:v>
                </c:pt>
                <c:pt idx="2242">
                  <c:v>18211</c:v>
                </c:pt>
                <c:pt idx="2243">
                  <c:v>18228</c:v>
                </c:pt>
                <c:pt idx="2244">
                  <c:v>18229</c:v>
                </c:pt>
                <c:pt idx="2245">
                  <c:v>18234</c:v>
                </c:pt>
                <c:pt idx="2246">
                  <c:v>18260</c:v>
                </c:pt>
                <c:pt idx="2247">
                  <c:v>18263</c:v>
                </c:pt>
                <c:pt idx="2248">
                  <c:v>18289</c:v>
                </c:pt>
                <c:pt idx="2249">
                  <c:v>18291</c:v>
                </c:pt>
                <c:pt idx="2250">
                  <c:v>18293</c:v>
                </c:pt>
                <c:pt idx="2251">
                  <c:v>18294</c:v>
                </c:pt>
                <c:pt idx="2252">
                  <c:v>18295</c:v>
                </c:pt>
                <c:pt idx="2253">
                  <c:v>18305</c:v>
                </c:pt>
                <c:pt idx="2254">
                  <c:v>18306</c:v>
                </c:pt>
                <c:pt idx="2255">
                  <c:v>18308</c:v>
                </c:pt>
                <c:pt idx="2256">
                  <c:v>18316</c:v>
                </c:pt>
                <c:pt idx="2257">
                  <c:v>18322</c:v>
                </c:pt>
                <c:pt idx="2258">
                  <c:v>18325</c:v>
                </c:pt>
                <c:pt idx="2259">
                  <c:v>18328</c:v>
                </c:pt>
                <c:pt idx="2260">
                  <c:v>18329</c:v>
                </c:pt>
                <c:pt idx="2261">
                  <c:v>18341</c:v>
                </c:pt>
                <c:pt idx="2262">
                  <c:v>18352</c:v>
                </c:pt>
                <c:pt idx="2263">
                  <c:v>18358</c:v>
                </c:pt>
                <c:pt idx="2264">
                  <c:v>18359</c:v>
                </c:pt>
                <c:pt idx="2265">
                  <c:v>18379</c:v>
                </c:pt>
                <c:pt idx="2266">
                  <c:v>18387</c:v>
                </c:pt>
                <c:pt idx="2267">
                  <c:v>18392</c:v>
                </c:pt>
                <c:pt idx="2268">
                  <c:v>18397</c:v>
                </c:pt>
                <c:pt idx="2269">
                  <c:v>18399</c:v>
                </c:pt>
                <c:pt idx="2270">
                  <c:v>18402</c:v>
                </c:pt>
                <c:pt idx="2271">
                  <c:v>18413</c:v>
                </c:pt>
                <c:pt idx="2272">
                  <c:v>18418</c:v>
                </c:pt>
                <c:pt idx="2273">
                  <c:v>18421</c:v>
                </c:pt>
                <c:pt idx="2274">
                  <c:v>18422</c:v>
                </c:pt>
                <c:pt idx="2275">
                  <c:v>18423</c:v>
                </c:pt>
                <c:pt idx="2276">
                  <c:v>18426</c:v>
                </c:pt>
                <c:pt idx="2277">
                  <c:v>18427</c:v>
                </c:pt>
                <c:pt idx="2278">
                  <c:v>18430</c:v>
                </c:pt>
                <c:pt idx="2279">
                  <c:v>18437</c:v>
                </c:pt>
                <c:pt idx="2280">
                  <c:v>18440</c:v>
                </c:pt>
                <c:pt idx="2281">
                  <c:v>18451</c:v>
                </c:pt>
                <c:pt idx="2282">
                  <c:v>18466</c:v>
                </c:pt>
                <c:pt idx="2283">
                  <c:v>18468</c:v>
                </c:pt>
                <c:pt idx="2284">
                  <c:v>18472</c:v>
                </c:pt>
                <c:pt idx="2285">
                  <c:v>18475</c:v>
                </c:pt>
                <c:pt idx="2286">
                  <c:v>18498</c:v>
                </c:pt>
                <c:pt idx="2287">
                  <c:v>18505</c:v>
                </c:pt>
                <c:pt idx="2288">
                  <c:v>18508</c:v>
                </c:pt>
                <c:pt idx="2289">
                  <c:v>18509</c:v>
                </c:pt>
                <c:pt idx="2290">
                  <c:v>18513</c:v>
                </c:pt>
                <c:pt idx="2291">
                  <c:v>18538</c:v>
                </c:pt>
                <c:pt idx="2292">
                  <c:v>18556</c:v>
                </c:pt>
                <c:pt idx="2293">
                  <c:v>18561</c:v>
                </c:pt>
                <c:pt idx="2294">
                  <c:v>18570</c:v>
                </c:pt>
                <c:pt idx="2295">
                  <c:v>18587</c:v>
                </c:pt>
                <c:pt idx="2296">
                  <c:v>18588</c:v>
                </c:pt>
                <c:pt idx="2297">
                  <c:v>18600</c:v>
                </c:pt>
                <c:pt idx="2298">
                  <c:v>18613</c:v>
                </c:pt>
                <c:pt idx="2299">
                  <c:v>18621</c:v>
                </c:pt>
                <c:pt idx="2300">
                  <c:v>18623</c:v>
                </c:pt>
                <c:pt idx="2301">
                  <c:v>18642</c:v>
                </c:pt>
                <c:pt idx="2302">
                  <c:v>18649</c:v>
                </c:pt>
                <c:pt idx="2303">
                  <c:v>18654</c:v>
                </c:pt>
                <c:pt idx="2304">
                  <c:v>18659</c:v>
                </c:pt>
                <c:pt idx="2305">
                  <c:v>18661</c:v>
                </c:pt>
                <c:pt idx="2306">
                  <c:v>18664</c:v>
                </c:pt>
                <c:pt idx="2307">
                  <c:v>18667</c:v>
                </c:pt>
                <c:pt idx="2308">
                  <c:v>18676</c:v>
                </c:pt>
                <c:pt idx="2309">
                  <c:v>18679</c:v>
                </c:pt>
                <c:pt idx="2310">
                  <c:v>18707</c:v>
                </c:pt>
                <c:pt idx="2311">
                  <c:v>18709</c:v>
                </c:pt>
                <c:pt idx="2312">
                  <c:v>18711</c:v>
                </c:pt>
                <c:pt idx="2313">
                  <c:v>18728</c:v>
                </c:pt>
                <c:pt idx="2314">
                  <c:v>18730</c:v>
                </c:pt>
                <c:pt idx="2315">
                  <c:v>18736</c:v>
                </c:pt>
                <c:pt idx="2316">
                  <c:v>18742</c:v>
                </c:pt>
                <c:pt idx="2317">
                  <c:v>18756</c:v>
                </c:pt>
                <c:pt idx="2318">
                  <c:v>18759</c:v>
                </c:pt>
                <c:pt idx="2319">
                  <c:v>18767</c:v>
                </c:pt>
                <c:pt idx="2320">
                  <c:v>18781</c:v>
                </c:pt>
                <c:pt idx="2321">
                  <c:v>18794</c:v>
                </c:pt>
                <c:pt idx="2322">
                  <c:v>18798</c:v>
                </c:pt>
                <c:pt idx="2323">
                  <c:v>18800</c:v>
                </c:pt>
                <c:pt idx="2324">
                  <c:v>18801</c:v>
                </c:pt>
                <c:pt idx="2325">
                  <c:v>18807</c:v>
                </c:pt>
                <c:pt idx="2326">
                  <c:v>18811</c:v>
                </c:pt>
                <c:pt idx="2327">
                  <c:v>18819</c:v>
                </c:pt>
                <c:pt idx="2328">
                  <c:v>18820</c:v>
                </c:pt>
                <c:pt idx="2329">
                  <c:v>18832</c:v>
                </c:pt>
                <c:pt idx="2330">
                  <c:v>18850</c:v>
                </c:pt>
                <c:pt idx="2331">
                  <c:v>18856</c:v>
                </c:pt>
                <c:pt idx="2332">
                  <c:v>18871</c:v>
                </c:pt>
                <c:pt idx="2333">
                  <c:v>18878</c:v>
                </c:pt>
                <c:pt idx="2334">
                  <c:v>18879</c:v>
                </c:pt>
                <c:pt idx="2335">
                  <c:v>18881</c:v>
                </c:pt>
                <c:pt idx="2336">
                  <c:v>18895</c:v>
                </c:pt>
                <c:pt idx="2337">
                  <c:v>18916</c:v>
                </c:pt>
                <c:pt idx="2338">
                  <c:v>18921</c:v>
                </c:pt>
                <c:pt idx="2339">
                  <c:v>18949</c:v>
                </c:pt>
                <c:pt idx="2340">
                  <c:v>18955</c:v>
                </c:pt>
                <c:pt idx="2341">
                  <c:v>18959</c:v>
                </c:pt>
                <c:pt idx="2342">
                  <c:v>18975</c:v>
                </c:pt>
                <c:pt idx="2343">
                  <c:v>18986</c:v>
                </c:pt>
                <c:pt idx="2344">
                  <c:v>18987</c:v>
                </c:pt>
                <c:pt idx="2345">
                  <c:v>19010</c:v>
                </c:pt>
                <c:pt idx="2346">
                  <c:v>19014</c:v>
                </c:pt>
                <c:pt idx="2347">
                  <c:v>19018</c:v>
                </c:pt>
                <c:pt idx="2348">
                  <c:v>19019</c:v>
                </c:pt>
                <c:pt idx="2349">
                  <c:v>19024</c:v>
                </c:pt>
                <c:pt idx="2350">
                  <c:v>19036</c:v>
                </c:pt>
                <c:pt idx="2351">
                  <c:v>19037</c:v>
                </c:pt>
                <c:pt idx="2352">
                  <c:v>19040</c:v>
                </c:pt>
                <c:pt idx="2353">
                  <c:v>19045</c:v>
                </c:pt>
                <c:pt idx="2354">
                  <c:v>19056</c:v>
                </c:pt>
                <c:pt idx="2355">
                  <c:v>19063</c:v>
                </c:pt>
                <c:pt idx="2356">
                  <c:v>19065</c:v>
                </c:pt>
                <c:pt idx="2357">
                  <c:v>19078</c:v>
                </c:pt>
                <c:pt idx="2358">
                  <c:v>19095</c:v>
                </c:pt>
                <c:pt idx="2359">
                  <c:v>19103</c:v>
                </c:pt>
                <c:pt idx="2360">
                  <c:v>19110</c:v>
                </c:pt>
                <c:pt idx="2361">
                  <c:v>19132</c:v>
                </c:pt>
                <c:pt idx="2362">
                  <c:v>19176</c:v>
                </c:pt>
                <c:pt idx="2363">
                  <c:v>19196</c:v>
                </c:pt>
                <c:pt idx="2364">
                  <c:v>19198</c:v>
                </c:pt>
                <c:pt idx="2365">
                  <c:v>19208</c:v>
                </c:pt>
                <c:pt idx="2366">
                  <c:v>19219</c:v>
                </c:pt>
                <c:pt idx="2367">
                  <c:v>19224</c:v>
                </c:pt>
                <c:pt idx="2368">
                  <c:v>19226</c:v>
                </c:pt>
                <c:pt idx="2369">
                  <c:v>19253</c:v>
                </c:pt>
                <c:pt idx="2370">
                  <c:v>19260</c:v>
                </c:pt>
                <c:pt idx="2371">
                  <c:v>19271</c:v>
                </c:pt>
                <c:pt idx="2372">
                  <c:v>19274</c:v>
                </c:pt>
                <c:pt idx="2373">
                  <c:v>19286</c:v>
                </c:pt>
                <c:pt idx="2374">
                  <c:v>19306</c:v>
                </c:pt>
                <c:pt idx="2375">
                  <c:v>19308</c:v>
                </c:pt>
                <c:pt idx="2376">
                  <c:v>19311</c:v>
                </c:pt>
                <c:pt idx="2377">
                  <c:v>19318</c:v>
                </c:pt>
                <c:pt idx="2378">
                  <c:v>19319</c:v>
                </c:pt>
                <c:pt idx="2379">
                  <c:v>19336</c:v>
                </c:pt>
                <c:pt idx="2380">
                  <c:v>19348</c:v>
                </c:pt>
                <c:pt idx="2381">
                  <c:v>19356</c:v>
                </c:pt>
                <c:pt idx="2382">
                  <c:v>19357</c:v>
                </c:pt>
                <c:pt idx="2383">
                  <c:v>19363</c:v>
                </c:pt>
                <c:pt idx="2384">
                  <c:v>19364</c:v>
                </c:pt>
                <c:pt idx="2385">
                  <c:v>19373</c:v>
                </c:pt>
                <c:pt idx="2386">
                  <c:v>19379</c:v>
                </c:pt>
                <c:pt idx="2387">
                  <c:v>19394</c:v>
                </c:pt>
                <c:pt idx="2388">
                  <c:v>19407</c:v>
                </c:pt>
                <c:pt idx="2389">
                  <c:v>19413</c:v>
                </c:pt>
                <c:pt idx="2390">
                  <c:v>19417</c:v>
                </c:pt>
                <c:pt idx="2391">
                  <c:v>19428</c:v>
                </c:pt>
                <c:pt idx="2392">
                  <c:v>19429</c:v>
                </c:pt>
                <c:pt idx="2393">
                  <c:v>19432</c:v>
                </c:pt>
                <c:pt idx="2394">
                  <c:v>19433</c:v>
                </c:pt>
                <c:pt idx="2395">
                  <c:v>19436</c:v>
                </c:pt>
                <c:pt idx="2396">
                  <c:v>19451</c:v>
                </c:pt>
                <c:pt idx="2397">
                  <c:v>19454</c:v>
                </c:pt>
                <c:pt idx="2398">
                  <c:v>19467</c:v>
                </c:pt>
                <c:pt idx="2399">
                  <c:v>19473</c:v>
                </c:pt>
                <c:pt idx="2400">
                  <c:v>19475</c:v>
                </c:pt>
                <c:pt idx="2401">
                  <c:v>19492</c:v>
                </c:pt>
                <c:pt idx="2402">
                  <c:v>19503</c:v>
                </c:pt>
                <c:pt idx="2403">
                  <c:v>19517</c:v>
                </c:pt>
                <c:pt idx="2404">
                  <c:v>19521</c:v>
                </c:pt>
                <c:pt idx="2405">
                  <c:v>19532</c:v>
                </c:pt>
                <c:pt idx="2406">
                  <c:v>19540</c:v>
                </c:pt>
                <c:pt idx="2407">
                  <c:v>19543</c:v>
                </c:pt>
                <c:pt idx="2408">
                  <c:v>19560</c:v>
                </c:pt>
                <c:pt idx="2409">
                  <c:v>19570</c:v>
                </c:pt>
                <c:pt idx="2410">
                  <c:v>19575</c:v>
                </c:pt>
                <c:pt idx="2411">
                  <c:v>19578</c:v>
                </c:pt>
                <c:pt idx="2412">
                  <c:v>19584</c:v>
                </c:pt>
                <c:pt idx="2413">
                  <c:v>19602</c:v>
                </c:pt>
                <c:pt idx="2414">
                  <c:v>19611</c:v>
                </c:pt>
                <c:pt idx="2415">
                  <c:v>19613</c:v>
                </c:pt>
                <c:pt idx="2416">
                  <c:v>19614</c:v>
                </c:pt>
                <c:pt idx="2417">
                  <c:v>19615</c:v>
                </c:pt>
                <c:pt idx="2418">
                  <c:v>19622</c:v>
                </c:pt>
                <c:pt idx="2419">
                  <c:v>19624</c:v>
                </c:pt>
                <c:pt idx="2420">
                  <c:v>19632</c:v>
                </c:pt>
                <c:pt idx="2421">
                  <c:v>19674</c:v>
                </c:pt>
                <c:pt idx="2422">
                  <c:v>19679</c:v>
                </c:pt>
                <c:pt idx="2423">
                  <c:v>19687</c:v>
                </c:pt>
                <c:pt idx="2424">
                  <c:v>19711</c:v>
                </c:pt>
                <c:pt idx="2425">
                  <c:v>19727</c:v>
                </c:pt>
                <c:pt idx="2426">
                  <c:v>19738</c:v>
                </c:pt>
                <c:pt idx="2427">
                  <c:v>19739</c:v>
                </c:pt>
                <c:pt idx="2428">
                  <c:v>19747</c:v>
                </c:pt>
                <c:pt idx="2429">
                  <c:v>19760</c:v>
                </c:pt>
                <c:pt idx="2430">
                  <c:v>19776</c:v>
                </c:pt>
                <c:pt idx="2431">
                  <c:v>19785</c:v>
                </c:pt>
                <c:pt idx="2432">
                  <c:v>19787</c:v>
                </c:pt>
                <c:pt idx="2433">
                  <c:v>19792</c:v>
                </c:pt>
                <c:pt idx="2434">
                  <c:v>19799</c:v>
                </c:pt>
                <c:pt idx="2435">
                  <c:v>19811</c:v>
                </c:pt>
                <c:pt idx="2436">
                  <c:v>19837</c:v>
                </c:pt>
                <c:pt idx="2437">
                  <c:v>19846</c:v>
                </c:pt>
                <c:pt idx="2438">
                  <c:v>19880</c:v>
                </c:pt>
                <c:pt idx="2439">
                  <c:v>19894</c:v>
                </c:pt>
                <c:pt idx="2440">
                  <c:v>19897</c:v>
                </c:pt>
                <c:pt idx="2441">
                  <c:v>19904</c:v>
                </c:pt>
                <c:pt idx="2442">
                  <c:v>19913</c:v>
                </c:pt>
                <c:pt idx="2443">
                  <c:v>19927</c:v>
                </c:pt>
                <c:pt idx="2444">
                  <c:v>19932</c:v>
                </c:pt>
                <c:pt idx="2445">
                  <c:v>19942</c:v>
                </c:pt>
                <c:pt idx="2446">
                  <c:v>19960</c:v>
                </c:pt>
                <c:pt idx="2447">
                  <c:v>19961</c:v>
                </c:pt>
                <c:pt idx="2448">
                  <c:v>19966</c:v>
                </c:pt>
                <c:pt idx="2449">
                  <c:v>19971</c:v>
                </c:pt>
                <c:pt idx="2450">
                  <c:v>19973</c:v>
                </c:pt>
                <c:pt idx="2451">
                  <c:v>19976</c:v>
                </c:pt>
                <c:pt idx="2452">
                  <c:v>19983</c:v>
                </c:pt>
                <c:pt idx="2453">
                  <c:v>19995</c:v>
                </c:pt>
                <c:pt idx="2454">
                  <c:v>20008</c:v>
                </c:pt>
                <c:pt idx="2455">
                  <c:v>20010</c:v>
                </c:pt>
                <c:pt idx="2456">
                  <c:v>20019</c:v>
                </c:pt>
                <c:pt idx="2457">
                  <c:v>20021</c:v>
                </c:pt>
                <c:pt idx="2458">
                  <c:v>20028</c:v>
                </c:pt>
                <c:pt idx="2459">
                  <c:v>20031</c:v>
                </c:pt>
                <c:pt idx="2460">
                  <c:v>20035</c:v>
                </c:pt>
                <c:pt idx="2461">
                  <c:v>20060</c:v>
                </c:pt>
                <c:pt idx="2462">
                  <c:v>20068</c:v>
                </c:pt>
                <c:pt idx="2463">
                  <c:v>20072</c:v>
                </c:pt>
                <c:pt idx="2464">
                  <c:v>20078</c:v>
                </c:pt>
                <c:pt idx="2465">
                  <c:v>20083</c:v>
                </c:pt>
                <c:pt idx="2466">
                  <c:v>20091</c:v>
                </c:pt>
                <c:pt idx="2467">
                  <c:v>20104</c:v>
                </c:pt>
                <c:pt idx="2468">
                  <c:v>20112</c:v>
                </c:pt>
                <c:pt idx="2469">
                  <c:v>20113</c:v>
                </c:pt>
                <c:pt idx="2470">
                  <c:v>20137</c:v>
                </c:pt>
                <c:pt idx="2471">
                  <c:v>20143</c:v>
                </c:pt>
                <c:pt idx="2472">
                  <c:v>20150</c:v>
                </c:pt>
                <c:pt idx="2473">
                  <c:v>20159</c:v>
                </c:pt>
                <c:pt idx="2474">
                  <c:v>20184</c:v>
                </c:pt>
                <c:pt idx="2475">
                  <c:v>20193</c:v>
                </c:pt>
                <c:pt idx="2476">
                  <c:v>20203</c:v>
                </c:pt>
                <c:pt idx="2477">
                  <c:v>20212</c:v>
                </c:pt>
                <c:pt idx="2478">
                  <c:v>20225</c:v>
                </c:pt>
                <c:pt idx="2479">
                  <c:v>20229</c:v>
                </c:pt>
                <c:pt idx="2480">
                  <c:v>20231</c:v>
                </c:pt>
                <c:pt idx="2481">
                  <c:v>20236</c:v>
                </c:pt>
                <c:pt idx="2482">
                  <c:v>20240</c:v>
                </c:pt>
                <c:pt idx="2483">
                  <c:v>20256</c:v>
                </c:pt>
                <c:pt idx="2484">
                  <c:v>20263</c:v>
                </c:pt>
                <c:pt idx="2485">
                  <c:v>20266</c:v>
                </c:pt>
                <c:pt idx="2486">
                  <c:v>20267</c:v>
                </c:pt>
                <c:pt idx="2487">
                  <c:v>20278</c:v>
                </c:pt>
                <c:pt idx="2488">
                  <c:v>20284</c:v>
                </c:pt>
                <c:pt idx="2489">
                  <c:v>20293</c:v>
                </c:pt>
                <c:pt idx="2490">
                  <c:v>20296</c:v>
                </c:pt>
                <c:pt idx="2491">
                  <c:v>20308</c:v>
                </c:pt>
                <c:pt idx="2492">
                  <c:v>20309</c:v>
                </c:pt>
                <c:pt idx="2493">
                  <c:v>20314</c:v>
                </c:pt>
                <c:pt idx="2494">
                  <c:v>20323</c:v>
                </c:pt>
                <c:pt idx="2495">
                  <c:v>20328</c:v>
                </c:pt>
                <c:pt idx="2496">
                  <c:v>20339</c:v>
                </c:pt>
                <c:pt idx="2497">
                  <c:v>20344</c:v>
                </c:pt>
                <c:pt idx="2498">
                  <c:v>20348</c:v>
                </c:pt>
                <c:pt idx="2499">
                  <c:v>20353</c:v>
                </c:pt>
                <c:pt idx="2500">
                  <c:v>20358</c:v>
                </c:pt>
                <c:pt idx="2501">
                  <c:v>20363</c:v>
                </c:pt>
                <c:pt idx="2502">
                  <c:v>20374</c:v>
                </c:pt>
                <c:pt idx="2503">
                  <c:v>20395</c:v>
                </c:pt>
                <c:pt idx="2504">
                  <c:v>20398</c:v>
                </c:pt>
                <c:pt idx="2505">
                  <c:v>20400</c:v>
                </c:pt>
                <c:pt idx="2506">
                  <c:v>20407</c:v>
                </c:pt>
                <c:pt idx="2507">
                  <c:v>20421</c:v>
                </c:pt>
                <c:pt idx="2508">
                  <c:v>20429</c:v>
                </c:pt>
                <c:pt idx="2509">
                  <c:v>20448</c:v>
                </c:pt>
                <c:pt idx="2510">
                  <c:v>20454</c:v>
                </c:pt>
                <c:pt idx="2511">
                  <c:v>20457</c:v>
                </c:pt>
                <c:pt idx="2512">
                  <c:v>20459</c:v>
                </c:pt>
                <c:pt idx="2513">
                  <c:v>20484</c:v>
                </c:pt>
                <c:pt idx="2514">
                  <c:v>20486</c:v>
                </c:pt>
                <c:pt idx="2515">
                  <c:v>20487</c:v>
                </c:pt>
                <c:pt idx="2516">
                  <c:v>20495</c:v>
                </c:pt>
                <c:pt idx="2517">
                  <c:v>20501</c:v>
                </c:pt>
                <c:pt idx="2518">
                  <c:v>20533</c:v>
                </c:pt>
                <c:pt idx="2519">
                  <c:v>20545</c:v>
                </c:pt>
                <c:pt idx="2520">
                  <c:v>20552</c:v>
                </c:pt>
                <c:pt idx="2521">
                  <c:v>20553</c:v>
                </c:pt>
                <c:pt idx="2522">
                  <c:v>20607</c:v>
                </c:pt>
                <c:pt idx="2523">
                  <c:v>20609</c:v>
                </c:pt>
                <c:pt idx="2524">
                  <c:v>20610</c:v>
                </c:pt>
                <c:pt idx="2525">
                  <c:v>20611</c:v>
                </c:pt>
                <c:pt idx="2526">
                  <c:v>20629</c:v>
                </c:pt>
                <c:pt idx="2527">
                  <c:v>20633</c:v>
                </c:pt>
                <c:pt idx="2528">
                  <c:v>20650</c:v>
                </c:pt>
                <c:pt idx="2529">
                  <c:v>20651</c:v>
                </c:pt>
                <c:pt idx="2530">
                  <c:v>20664</c:v>
                </c:pt>
                <c:pt idx="2531">
                  <c:v>20677</c:v>
                </c:pt>
                <c:pt idx="2532">
                  <c:v>20692</c:v>
                </c:pt>
                <c:pt idx="2533">
                  <c:v>20712</c:v>
                </c:pt>
                <c:pt idx="2534">
                  <c:v>20724</c:v>
                </c:pt>
                <c:pt idx="2535">
                  <c:v>20729</c:v>
                </c:pt>
                <c:pt idx="2536">
                  <c:v>20732</c:v>
                </c:pt>
                <c:pt idx="2537">
                  <c:v>20741</c:v>
                </c:pt>
                <c:pt idx="2538">
                  <c:v>20743</c:v>
                </c:pt>
                <c:pt idx="2539">
                  <c:v>20745</c:v>
                </c:pt>
                <c:pt idx="2540">
                  <c:v>20748</c:v>
                </c:pt>
                <c:pt idx="2541">
                  <c:v>20749</c:v>
                </c:pt>
                <c:pt idx="2542">
                  <c:v>20763</c:v>
                </c:pt>
                <c:pt idx="2543">
                  <c:v>20792</c:v>
                </c:pt>
                <c:pt idx="2544">
                  <c:v>20799</c:v>
                </c:pt>
                <c:pt idx="2545">
                  <c:v>20801</c:v>
                </c:pt>
                <c:pt idx="2546">
                  <c:v>20805</c:v>
                </c:pt>
                <c:pt idx="2547">
                  <c:v>20808</c:v>
                </c:pt>
                <c:pt idx="2548">
                  <c:v>20814</c:v>
                </c:pt>
                <c:pt idx="2549">
                  <c:v>20819</c:v>
                </c:pt>
                <c:pt idx="2550">
                  <c:v>20822</c:v>
                </c:pt>
                <c:pt idx="2551">
                  <c:v>20826</c:v>
                </c:pt>
                <c:pt idx="2552">
                  <c:v>20833</c:v>
                </c:pt>
                <c:pt idx="2553">
                  <c:v>20837</c:v>
                </c:pt>
                <c:pt idx="2554">
                  <c:v>20842</c:v>
                </c:pt>
                <c:pt idx="2555">
                  <c:v>20844</c:v>
                </c:pt>
                <c:pt idx="2556">
                  <c:v>20846</c:v>
                </c:pt>
                <c:pt idx="2557">
                  <c:v>20853</c:v>
                </c:pt>
                <c:pt idx="2558">
                  <c:v>20867</c:v>
                </c:pt>
                <c:pt idx="2559">
                  <c:v>20875</c:v>
                </c:pt>
                <c:pt idx="2560">
                  <c:v>20876</c:v>
                </c:pt>
                <c:pt idx="2561">
                  <c:v>20877</c:v>
                </c:pt>
                <c:pt idx="2562">
                  <c:v>20879</c:v>
                </c:pt>
                <c:pt idx="2563">
                  <c:v>20885</c:v>
                </c:pt>
                <c:pt idx="2564">
                  <c:v>20890</c:v>
                </c:pt>
                <c:pt idx="2565">
                  <c:v>20906</c:v>
                </c:pt>
                <c:pt idx="2566">
                  <c:v>20910</c:v>
                </c:pt>
                <c:pt idx="2567">
                  <c:v>20912</c:v>
                </c:pt>
                <c:pt idx="2568">
                  <c:v>20931</c:v>
                </c:pt>
                <c:pt idx="2569">
                  <c:v>20941</c:v>
                </c:pt>
                <c:pt idx="2570">
                  <c:v>20943</c:v>
                </c:pt>
                <c:pt idx="2571">
                  <c:v>20946</c:v>
                </c:pt>
                <c:pt idx="2572">
                  <c:v>20954</c:v>
                </c:pt>
                <c:pt idx="2573">
                  <c:v>20960</c:v>
                </c:pt>
                <c:pt idx="2574">
                  <c:v>20961</c:v>
                </c:pt>
                <c:pt idx="2575">
                  <c:v>20974</c:v>
                </c:pt>
                <c:pt idx="2576">
                  <c:v>20976</c:v>
                </c:pt>
                <c:pt idx="2577">
                  <c:v>20981</c:v>
                </c:pt>
                <c:pt idx="2578">
                  <c:v>20984</c:v>
                </c:pt>
                <c:pt idx="2579">
                  <c:v>20986</c:v>
                </c:pt>
                <c:pt idx="2580">
                  <c:v>20988</c:v>
                </c:pt>
                <c:pt idx="2581">
                  <c:v>20993</c:v>
                </c:pt>
                <c:pt idx="2582">
                  <c:v>21016</c:v>
                </c:pt>
                <c:pt idx="2583">
                  <c:v>21020</c:v>
                </c:pt>
                <c:pt idx="2584">
                  <c:v>21027</c:v>
                </c:pt>
                <c:pt idx="2585">
                  <c:v>21046</c:v>
                </c:pt>
                <c:pt idx="2586">
                  <c:v>21048</c:v>
                </c:pt>
                <c:pt idx="2587">
                  <c:v>21053</c:v>
                </c:pt>
                <c:pt idx="2588">
                  <c:v>21059</c:v>
                </c:pt>
                <c:pt idx="2589">
                  <c:v>21077</c:v>
                </c:pt>
                <c:pt idx="2590">
                  <c:v>21078</c:v>
                </c:pt>
                <c:pt idx="2591">
                  <c:v>21084</c:v>
                </c:pt>
                <c:pt idx="2592">
                  <c:v>21090</c:v>
                </c:pt>
                <c:pt idx="2593">
                  <c:v>21091</c:v>
                </c:pt>
                <c:pt idx="2594">
                  <c:v>21095</c:v>
                </c:pt>
                <c:pt idx="2595">
                  <c:v>21097</c:v>
                </c:pt>
                <c:pt idx="2596">
                  <c:v>21105</c:v>
                </c:pt>
                <c:pt idx="2597">
                  <c:v>21106</c:v>
                </c:pt>
                <c:pt idx="2598">
                  <c:v>21145</c:v>
                </c:pt>
                <c:pt idx="2599">
                  <c:v>21149</c:v>
                </c:pt>
                <c:pt idx="2600">
                  <c:v>21168</c:v>
                </c:pt>
                <c:pt idx="2601">
                  <c:v>21175</c:v>
                </c:pt>
                <c:pt idx="2602">
                  <c:v>21176</c:v>
                </c:pt>
                <c:pt idx="2603">
                  <c:v>21177</c:v>
                </c:pt>
                <c:pt idx="2604">
                  <c:v>21193</c:v>
                </c:pt>
                <c:pt idx="2605">
                  <c:v>21195</c:v>
                </c:pt>
                <c:pt idx="2606">
                  <c:v>21197</c:v>
                </c:pt>
                <c:pt idx="2607">
                  <c:v>21202</c:v>
                </c:pt>
                <c:pt idx="2608">
                  <c:v>21208</c:v>
                </c:pt>
                <c:pt idx="2609">
                  <c:v>21213</c:v>
                </c:pt>
                <c:pt idx="2610">
                  <c:v>21214</c:v>
                </c:pt>
                <c:pt idx="2611">
                  <c:v>21218</c:v>
                </c:pt>
                <c:pt idx="2612">
                  <c:v>21227</c:v>
                </c:pt>
                <c:pt idx="2613">
                  <c:v>21238</c:v>
                </c:pt>
                <c:pt idx="2614">
                  <c:v>21239</c:v>
                </c:pt>
                <c:pt idx="2615">
                  <c:v>21249</c:v>
                </c:pt>
                <c:pt idx="2616">
                  <c:v>21262</c:v>
                </c:pt>
                <c:pt idx="2617">
                  <c:v>21278</c:v>
                </c:pt>
                <c:pt idx="2618">
                  <c:v>21281</c:v>
                </c:pt>
                <c:pt idx="2619">
                  <c:v>21283</c:v>
                </c:pt>
                <c:pt idx="2620">
                  <c:v>21290</c:v>
                </c:pt>
                <c:pt idx="2621">
                  <c:v>21300</c:v>
                </c:pt>
                <c:pt idx="2622">
                  <c:v>21302</c:v>
                </c:pt>
                <c:pt idx="2623">
                  <c:v>21328</c:v>
                </c:pt>
                <c:pt idx="2624">
                  <c:v>21334</c:v>
                </c:pt>
                <c:pt idx="2625">
                  <c:v>21341</c:v>
                </c:pt>
                <c:pt idx="2626">
                  <c:v>21342</c:v>
                </c:pt>
                <c:pt idx="2627">
                  <c:v>21355</c:v>
                </c:pt>
                <c:pt idx="2628">
                  <c:v>21375</c:v>
                </c:pt>
                <c:pt idx="2629">
                  <c:v>21377</c:v>
                </c:pt>
                <c:pt idx="2630">
                  <c:v>21387</c:v>
                </c:pt>
                <c:pt idx="2631">
                  <c:v>21393</c:v>
                </c:pt>
                <c:pt idx="2632">
                  <c:v>21399</c:v>
                </c:pt>
                <c:pt idx="2633">
                  <c:v>21402</c:v>
                </c:pt>
                <c:pt idx="2634">
                  <c:v>21403</c:v>
                </c:pt>
                <c:pt idx="2635">
                  <c:v>21416</c:v>
                </c:pt>
                <c:pt idx="2636">
                  <c:v>21420</c:v>
                </c:pt>
                <c:pt idx="2637">
                  <c:v>21425</c:v>
                </c:pt>
                <c:pt idx="2638">
                  <c:v>21439</c:v>
                </c:pt>
                <c:pt idx="2639">
                  <c:v>21446</c:v>
                </c:pt>
                <c:pt idx="2640">
                  <c:v>21450</c:v>
                </c:pt>
                <c:pt idx="2641">
                  <c:v>21467</c:v>
                </c:pt>
                <c:pt idx="2642">
                  <c:v>21474</c:v>
                </c:pt>
                <c:pt idx="2643">
                  <c:v>21494</c:v>
                </c:pt>
                <c:pt idx="2644">
                  <c:v>21498</c:v>
                </c:pt>
                <c:pt idx="2645">
                  <c:v>21504</c:v>
                </c:pt>
                <c:pt idx="2646">
                  <c:v>21514</c:v>
                </c:pt>
                <c:pt idx="2647">
                  <c:v>21518</c:v>
                </c:pt>
                <c:pt idx="2648">
                  <c:v>21522</c:v>
                </c:pt>
                <c:pt idx="2649">
                  <c:v>21531</c:v>
                </c:pt>
                <c:pt idx="2650">
                  <c:v>21534</c:v>
                </c:pt>
                <c:pt idx="2651">
                  <c:v>21544</c:v>
                </c:pt>
                <c:pt idx="2652">
                  <c:v>21546</c:v>
                </c:pt>
                <c:pt idx="2653">
                  <c:v>21555</c:v>
                </c:pt>
                <c:pt idx="2654">
                  <c:v>21566</c:v>
                </c:pt>
                <c:pt idx="2655">
                  <c:v>21569</c:v>
                </c:pt>
                <c:pt idx="2656">
                  <c:v>21574</c:v>
                </c:pt>
                <c:pt idx="2657">
                  <c:v>21605</c:v>
                </c:pt>
                <c:pt idx="2658">
                  <c:v>21606</c:v>
                </c:pt>
                <c:pt idx="2659">
                  <c:v>21610</c:v>
                </c:pt>
                <c:pt idx="2660">
                  <c:v>21615</c:v>
                </c:pt>
                <c:pt idx="2661">
                  <c:v>21628</c:v>
                </c:pt>
                <c:pt idx="2662">
                  <c:v>21637</c:v>
                </c:pt>
                <c:pt idx="2663">
                  <c:v>21653</c:v>
                </c:pt>
                <c:pt idx="2664">
                  <c:v>21658</c:v>
                </c:pt>
                <c:pt idx="2665">
                  <c:v>21671</c:v>
                </c:pt>
                <c:pt idx="2666">
                  <c:v>21679</c:v>
                </c:pt>
                <c:pt idx="2667">
                  <c:v>21683</c:v>
                </c:pt>
                <c:pt idx="2668">
                  <c:v>21691</c:v>
                </c:pt>
                <c:pt idx="2669">
                  <c:v>21699</c:v>
                </c:pt>
                <c:pt idx="2670">
                  <c:v>21713</c:v>
                </c:pt>
                <c:pt idx="2671">
                  <c:v>21718</c:v>
                </c:pt>
                <c:pt idx="2672">
                  <c:v>21721</c:v>
                </c:pt>
                <c:pt idx="2673">
                  <c:v>21722</c:v>
                </c:pt>
                <c:pt idx="2674">
                  <c:v>21728</c:v>
                </c:pt>
                <c:pt idx="2675">
                  <c:v>21729</c:v>
                </c:pt>
                <c:pt idx="2676">
                  <c:v>21743</c:v>
                </c:pt>
                <c:pt idx="2677">
                  <c:v>21744</c:v>
                </c:pt>
                <c:pt idx="2678">
                  <c:v>21745</c:v>
                </c:pt>
                <c:pt idx="2679">
                  <c:v>21750</c:v>
                </c:pt>
                <c:pt idx="2680">
                  <c:v>21772</c:v>
                </c:pt>
                <c:pt idx="2681">
                  <c:v>21774</c:v>
                </c:pt>
                <c:pt idx="2682">
                  <c:v>21777</c:v>
                </c:pt>
                <c:pt idx="2683">
                  <c:v>21784</c:v>
                </c:pt>
                <c:pt idx="2684">
                  <c:v>21791</c:v>
                </c:pt>
                <c:pt idx="2685">
                  <c:v>21806</c:v>
                </c:pt>
                <c:pt idx="2686">
                  <c:v>21828</c:v>
                </c:pt>
                <c:pt idx="2687">
                  <c:v>21831</c:v>
                </c:pt>
                <c:pt idx="2688">
                  <c:v>21844</c:v>
                </c:pt>
                <c:pt idx="2689">
                  <c:v>21860</c:v>
                </c:pt>
                <c:pt idx="2690">
                  <c:v>21871</c:v>
                </c:pt>
                <c:pt idx="2691">
                  <c:v>21911</c:v>
                </c:pt>
                <c:pt idx="2692">
                  <c:v>21914</c:v>
                </c:pt>
                <c:pt idx="2693">
                  <c:v>21927</c:v>
                </c:pt>
                <c:pt idx="2694">
                  <c:v>21929</c:v>
                </c:pt>
                <c:pt idx="2695">
                  <c:v>21940</c:v>
                </c:pt>
                <c:pt idx="2696">
                  <c:v>21941</c:v>
                </c:pt>
                <c:pt idx="2697">
                  <c:v>21972</c:v>
                </c:pt>
                <c:pt idx="2698">
                  <c:v>21980</c:v>
                </c:pt>
                <c:pt idx="2699">
                  <c:v>21986</c:v>
                </c:pt>
                <c:pt idx="2700">
                  <c:v>21992</c:v>
                </c:pt>
                <c:pt idx="2701">
                  <c:v>21994</c:v>
                </c:pt>
                <c:pt idx="2702">
                  <c:v>21995</c:v>
                </c:pt>
                <c:pt idx="2703">
                  <c:v>21998</c:v>
                </c:pt>
                <c:pt idx="2704">
                  <c:v>22012</c:v>
                </c:pt>
                <c:pt idx="2705">
                  <c:v>22015</c:v>
                </c:pt>
                <c:pt idx="2706">
                  <c:v>22016</c:v>
                </c:pt>
                <c:pt idx="2707">
                  <c:v>22038</c:v>
                </c:pt>
                <c:pt idx="2708">
                  <c:v>22048</c:v>
                </c:pt>
                <c:pt idx="2709">
                  <c:v>22056</c:v>
                </c:pt>
                <c:pt idx="2710">
                  <c:v>22057</c:v>
                </c:pt>
                <c:pt idx="2711">
                  <c:v>22069</c:v>
                </c:pt>
                <c:pt idx="2712">
                  <c:v>22071</c:v>
                </c:pt>
                <c:pt idx="2713">
                  <c:v>22072</c:v>
                </c:pt>
                <c:pt idx="2714">
                  <c:v>22073</c:v>
                </c:pt>
                <c:pt idx="2715">
                  <c:v>22074</c:v>
                </c:pt>
                <c:pt idx="2716">
                  <c:v>22077</c:v>
                </c:pt>
                <c:pt idx="2717">
                  <c:v>22078</c:v>
                </c:pt>
                <c:pt idx="2718">
                  <c:v>22084</c:v>
                </c:pt>
                <c:pt idx="2719">
                  <c:v>22103</c:v>
                </c:pt>
                <c:pt idx="2720">
                  <c:v>22116</c:v>
                </c:pt>
                <c:pt idx="2721">
                  <c:v>22118</c:v>
                </c:pt>
                <c:pt idx="2722">
                  <c:v>22119</c:v>
                </c:pt>
                <c:pt idx="2723">
                  <c:v>22122</c:v>
                </c:pt>
                <c:pt idx="2724">
                  <c:v>22125</c:v>
                </c:pt>
                <c:pt idx="2725">
                  <c:v>22126</c:v>
                </c:pt>
                <c:pt idx="2726">
                  <c:v>22134</c:v>
                </c:pt>
                <c:pt idx="2727">
                  <c:v>22150</c:v>
                </c:pt>
                <c:pt idx="2728">
                  <c:v>22175</c:v>
                </c:pt>
                <c:pt idx="2729">
                  <c:v>22194</c:v>
                </c:pt>
                <c:pt idx="2730">
                  <c:v>22198</c:v>
                </c:pt>
                <c:pt idx="2731">
                  <c:v>22199</c:v>
                </c:pt>
                <c:pt idx="2732">
                  <c:v>22204</c:v>
                </c:pt>
                <c:pt idx="2733">
                  <c:v>22214</c:v>
                </c:pt>
                <c:pt idx="2734">
                  <c:v>22225</c:v>
                </c:pt>
                <c:pt idx="2735">
                  <c:v>22228</c:v>
                </c:pt>
                <c:pt idx="2736">
                  <c:v>22230</c:v>
                </c:pt>
                <c:pt idx="2737">
                  <c:v>22231</c:v>
                </c:pt>
                <c:pt idx="2738">
                  <c:v>22242</c:v>
                </c:pt>
                <c:pt idx="2739">
                  <c:v>22252</c:v>
                </c:pt>
                <c:pt idx="2740">
                  <c:v>22253</c:v>
                </c:pt>
                <c:pt idx="2741">
                  <c:v>22261</c:v>
                </c:pt>
                <c:pt idx="2742">
                  <c:v>22264</c:v>
                </c:pt>
                <c:pt idx="2743">
                  <c:v>22268</c:v>
                </c:pt>
                <c:pt idx="2744">
                  <c:v>22269</c:v>
                </c:pt>
                <c:pt idx="2745">
                  <c:v>22270</c:v>
                </c:pt>
                <c:pt idx="2746">
                  <c:v>22278</c:v>
                </c:pt>
                <c:pt idx="2747">
                  <c:v>22283</c:v>
                </c:pt>
                <c:pt idx="2748">
                  <c:v>22284</c:v>
                </c:pt>
                <c:pt idx="2749">
                  <c:v>22313</c:v>
                </c:pt>
                <c:pt idx="2750">
                  <c:v>22322</c:v>
                </c:pt>
                <c:pt idx="2751">
                  <c:v>22344</c:v>
                </c:pt>
                <c:pt idx="2752">
                  <c:v>22364</c:v>
                </c:pt>
                <c:pt idx="2753">
                  <c:v>22366</c:v>
                </c:pt>
                <c:pt idx="2754">
                  <c:v>22373</c:v>
                </c:pt>
                <c:pt idx="2755">
                  <c:v>22389</c:v>
                </c:pt>
                <c:pt idx="2756">
                  <c:v>22406</c:v>
                </c:pt>
                <c:pt idx="2757">
                  <c:v>22411</c:v>
                </c:pt>
                <c:pt idx="2758">
                  <c:v>22421</c:v>
                </c:pt>
                <c:pt idx="2759">
                  <c:v>22433</c:v>
                </c:pt>
                <c:pt idx="2760">
                  <c:v>22434</c:v>
                </c:pt>
                <c:pt idx="2761">
                  <c:v>22445</c:v>
                </c:pt>
                <c:pt idx="2762">
                  <c:v>22446</c:v>
                </c:pt>
                <c:pt idx="2763">
                  <c:v>22447</c:v>
                </c:pt>
                <c:pt idx="2764">
                  <c:v>22459</c:v>
                </c:pt>
                <c:pt idx="2765">
                  <c:v>22461</c:v>
                </c:pt>
                <c:pt idx="2766">
                  <c:v>22462</c:v>
                </c:pt>
                <c:pt idx="2767">
                  <c:v>22478</c:v>
                </c:pt>
                <c:pt idx="2768">
                  <c:v>22487</c:v>
                </c:pt>
                <c:pt idx="2769">
                  <c:v>22490</c:v>
                </c:pt>
                <c:pt idx="2770">
                  <c:v>22496</c:v>
                </c:pt>
                <c:pt idx="2771">
                  <c:v>22508</c:v>
                </c:pt>
                <c:pt idx="2772">
                  <c:v>22522</c:v>
                </c:pt>
                <c:pt idx="2773">
                  <c:v>22525</c:v>
                </c:pt>
                <c:pt idx="2774">
                  <c:v>22531</c:v>
                </c:pt>
                <c:pt idx="2775">
                  <c:v>22539</c:v>
                </c:pt>
                <c:pt idx="2776">
                  <c:v>22544</c:v>
                </c:pt>
                <c:pt idx="2777">
                  <c:v>22548</c:v>
                </c:pt>
                <c:pt idx="2778">
                  <c:v>22559</c:v>
                </c:pt>
                <c:pt idx="2779">
                  <c:v>22574</c:v>
                </c:pt>
                <c:pt idx="2780">
                  <c:v>22575</c:v>
                </c:pt>
                <c:pt idx="2781">
                  <c:v>22579</c:v>
                </c:pt>
                <c:pt idx="2782">
                  <c:v>22597</c:v>
                </c:pt>
                <c:pt idx="2783">
                  <c:v>22599</c:v>
                </c:pt>
                <c:pt idx="2784">
                  <c:v>22624</c:v>
                </c:pt>
                <c:pt idx="2785">
                  <c:v>22634</c:v>
                </c:pt>
                <c:pt idx="2786">
                  <c:v>22689</c:v>
                </c:pt>
                <c:pt idx="2787">
                  <c:v>22691</c:v>
                </c:pt>
                <c:pt idx="2788">
                  <c:v>22694</c:v>
                </c:pt>
                <c:pt idx="2789">
                  <c:v>22700</c:v>
                </c:pt>
                <c:pt idx="2790">
                  <c:v>22703</c:v>
                </c:pt>
                <c:pt idx="2791">
                  <c:v>22711</c:v>
                </c:pt>
                <c:pt idx="2792">
                  <c:v>22713</c:v>
                </c:pt>
                <c:pt idx="2793">
                  <c:v>22714</c:v>
                </c:pt>
                <c:pt idx="2794">
                  <c:v>22720</c:v>
                </c:pt>
                <c:pt idx="2795">
                  <c:v>22723</c:v>
                </c:pt>
                <c:pt idx="2796">
                  <c:v>22727</c:v>
                </c:pt>
                <c:pt idx="2797">
                  <c:v>22740</c:v>
                </c:pt>
                <c:pt idx="2798">
                  <c:v>22750</c:v>
                </c:pt>
                <c:pt idx="2799">
                  <c:v>22751</c:v>
                </c:pt>
                <c:pt idx="2800">
                  <c:v>22754</c:v>
                </c:pt>
                <c:pt idx="2801">
                  <c:v>22761</c:v>
                </c:pt>
                <c:pt idx="2802">
                  <c:v>22774</c:v>
                </c:pt>
                <c:pt idx="2803">
                  <c:v>22780</c:v>
                </c:pt>
                <c:pt idx="2804">
                  <c:v>22790</c:v>
                </c:pt>
                <c:pt idx="2805">
                  <c:v>22793</c:v>
                </c:pt>
                <c:pt idx="2806">
                  <c:v>22800</c:v>
                </c:pt>
                <c:pt idx="2807">
                  <c:v>22802</c:v>
                </c:pt>
                <c:pt idx="2808">
                  <c:v>22804</c:v>
                </c:pt>
                <c:pt idx="2809">
                  <c:v>22809</c:v>
                </c:pt>
                <c:pt idx="2810">
                  <c:v>22818</c:v>
                </c:pt>
                <c:pt idx="2811">
                  <c:v>22831</c:v>
                </c:pt>
                <c:pt idx="2812">
                  <c:v>22837</c:v>
                </c:pt>
                <c:pt idx="2813">
                  <c:v>22844</c:v>
                </c:pt>
                <c:pt idx="2814">
                  <c:v>22856</c:v>
                </c:pt>
                <c:pt idx="2815">
                  <c:v>22863</c:v>
                </c:pt>
                <c:pt idx="2816">
                  <c:v>22868</c:v>
                </c:pt>
                <c:pt idx="2817">
                  <c:v>22876</c:v>
                </c:pt>
                <c:pt idx="2818">
                  <c:v>22881</c:v>
                </c:pt>
                <c:pt idx="2819">
                  <c:v>22911</c:v>
                </c:pt>
                <c:pt idx="2820">
                  <c:v>22920</c:v>
                </c:pt>
                <c:pt idx="2821">
                  <c:v>22928</c:v>
                </c:pt>
                <c:pt idx="2822">
                  <c:v>22929</c:v>
                </c:pt>
                <c:pt idx="2823">
                  <c:v>22935</c:v>
                </c:pt>
                <c:pt idx="2824">
                  <c:v>22952</c:v>
                </c:pt>
                <c:pt idx="2825">
                  <c:v>22953</c:v>
                </c:pt>
                <c:pt idx="2826">
                  <c:v>22962</c:v>
                </c:pt>
                <c:pt idx="2827">
                  <c:v>22964</c:v>
                </c:pt>
                <c:pt idx="2828">
                  <c:v>22966</c:v>
                </c:pt>
                <c:pt idx="2829">
                  <c:v>22973</c:v>
                </c:pt>
                <c:pt idx="2830">
                  <c:v>22978</c:v>
                </c:pt>
                <c:pt idx="2831">
                  <c:v>22982</c:v>
                </c:pt>
                <c:pt idx="2832">
                  <c:v>22985</c:v>
                </c:pt>
                <c:pt idx="2833">
                  <c:v>22988</c:v>
                </c:pt>
                <c:pt idx="2834">
                  <c:v>23000</c:v>
                </c:pt>
                <c:pt idx="2835">
                  <c:v>23010</c:v>
                </c:pt>
                <c:pt idx="2836">
                  <c:v>23013</c:v>
                </c:pt>
                <c:pt idx="2837">
                  <c:v>23021</c:v>
                </c:pt>
                <c:pt idx="2838">
                  <c:v>23033</c:v>
                </c:pt>
                <c:pt idx="2839">
                  <c:v>23050</c:v>
                </c:pt>
                <c:pt idx="2840">
                  <c:v>23053</c:v>
                </c:pt>
                <c:pt idx="2841">
                  <c:v>23054</c:v>
                </c:pt>
                <c:pt idx="2842">
                  <c:v>23056</c:v>
                </c:pt>
                <c:pt idx="2843">
                  <c:v>23063</c:v>
                </c:pt>
                <c:pt idx="2844">
                  <c:v>23070</c:v>
                </c:pt>
                <c:pt idx="2845">
                  <c:v>23088</c:v>
                </c:pt>
                <c:pt idx="2846">
                  <c:v>23100</c:v>
                </c:pt>
                <c:pt idx="2847">
                  <c:v>23108</c:v>
                </c:pt>
                <c:pt idx="2848">
                  <c:v>23119</c:v>
                </c:pt>
                <c:pt idx="2849">
                  <c:v>23122</c:v>
                </c:pt>
                <c:pt idx="2850">
                  <c:v>23151</c:v>
                </c:pt>
                <c:pt idx="2851">
                  <c:v>23157</c:v>
                </c:pt>
                <c:pt idx="2852">
                  <c:v>23166</c:v>
                </c:pt>
                <c:pt idx="2853">
                  <c:v>23175</c:v>
                </c:pt>
                <c:pt idx="2854">
                  <c:v>23183</c:v>
                </c:pt>
                <c:pt idx="2855">
                  <c:v>23198</c:v>
                </c:pt>
                <c:pt idx="2856">
                  <c:v>23209</c:v>
                </c:pt>
                <c:pt idx="2857">
                  <c:v>23211</c:v>
                </c:pt>
                <c:pt idx="2858">
                  <c:v>23213</c:v>
                </c:pt>
                <c:pt idx="2859">
                  <c:v>23225</c:v>
                </c:pt>
                <c:pt idx="2860">
                  <c:v>23229</c:v>
                </c:pt>
                <c:pt idx="2861">
                  <c:v>23236</c:v>
                </c:pt>
                <c:pt idx="2862">
                  <c:v>23238</c:v>
                </c:pt>
                <c:pt idx="2863">
                  <c:v>23241</c:v>
                </c:pt>
                <c:pt idx="2864">
                  <c:v>23242</c:v>
                </c:pt>
                <c:pt idx="2865">
                  <c:v>23248</c:v>
                </c:pt>
                <c:pt idx="2866">
                  <c:v>23249</c:v>
                </c:pt>
                <c:pt idx="2867">
                  <c:v>23251</c:v>
                </c:pt>
                <c:pt idx="2868">
                  <c:v>23272</c:v>
                </c:pt>
                <c:pt idx="2869">
                  <c:v>23273</c:v>
                </c:pt>
                <c:pt idx="2870">
                  <c:v>23283</c:v>
                </c:pt>
                <c:pt idx="2871">
                  <c:v>23289</c:v>
                </c:pt>
                <c:pt idx="2872">
                  <c:v>23296</c:v>
                </c:pt>
                <c:pt idx="2873">
                  <c:v>23311</c:v>
                </c:pt>
                <c:pt idx="2874">
                  <c:v>23322</c:v>
                </c:pt>
                <c:pt idx="2875">
                  <c:v>23325</c:v>
                </c:pt>
                <c:pt idx="2876">
                  <c:v>23344</c:v>
                </c:pt>
                <c:pt idx="2877">
                  <c:v>23352</c:v>
                </c:pt>
                <c:pt idx="2878">
                  <c:v>23353</c:v>
                </c:pt>
                <c:pt idx="2879">
                  <c:v>23387</c:v>
                </c:pt>
                <c:pt idx="2880">
                  <c:v>23399</c:v>
                </c:pt>
                <c:pt idx="2881">
                  <c:v>23402</c:v>
                </c:pt>
                <c:pt idx="2882">
                  <c:v>23413</c:v>
                </c:pt>
                <c:pt idx="2883">
                  <c:v>23416</c:v>
                </c:pt>
                <c:pt idx="2884">
                  <c:v>23418</c:v>
                </c:pt>
                <c:pt idx="2885">
                  <c:v>23434</c:v>
                </c:pt>
                <c:pt idx="2886">
                  <c:v>23435</c:v>
                </c:pt>
                <c:pt idx="2887">
                  <c:v>23446</c:v>
                </c:pt>
                <c:pt idx="2888">
                  <c:v>23452</c:v>
                </c:pt>
                <c:pt idx="2889">
                  <c:v>23463</c:v>
                </c:pt>
                <c:pt idx="2890">
                  <c:v>23468</c:v>
                </c:pt>
                <c:pt idx="2891">
                  <c:v>23470</c:v>
                </c:pt>
                <c:pt idx="2892">
                  <c:v>23475</c:v>
                </c:pt>
                <c:pt idx="2893">
                  <c:v>23493</c:v>
                </c:pt>
                <c:pt idx="2894">
                  <c:v>23503</c:v>
                </c:pt>
                <c:pt idx="2895">
                  <c:v>23512</c:v>
                </c:pt>
                <c:pt idx="2896">
                  <c:v>23515</c:v>
                </c:pt>
                <c:pt idx="2897">
                  <c:v>23518</c:v>
                </c:pt>
                <c:pt idx="2898">
                  <c:v>23521</c:v>
                </c:pt>
                <c:pt idx="2899">
                  <c:v>23543</c:v>
                </c:pt>
                <c:pt idx="2900">
                  <c:v>23552</c:v>
                </c:pt>
                <c:pt idx="2901">
                  <c:v>23556</c:v>
                </c:pt>
                <c:pt idx="2902">
                  <c:v>23569</c:v>
                </c:pt>
                <c:pt idx="2903">
                  <c:v>23575</c:v>
                </c:pt>
                <c:pt idx="2904">
                  <c:v>23582</c:v>
                </c:pt>
                <c:pt idx="2905">
                  <c:v>23585</c:v>
                </c:pt>
                <c:pt idx="2906">
                  <c:v>23588</c:v>
                </c:pt>
                <c:pt idx="2907">
                  <c:v>23590</c:v>
                </c:pt>
                <c:pt idx="2908">
                  <c:v>23606</c:v>
                </c:pt>
                <c:pt idx="2909">
                  <c:v>23609</c:v>
                </c:pt>
                <c:pt idx="2910">
                  <c:v>23610</c:v>
                </c:pt>
                <c:pt idx="2911">
                  <c:v>23617</c:v>
                </c:pt>
                <c:pt idx="2912">
                  <c:v>23629</c:v>
                </c:pt>
                <c:pt idx="2913">
                  <c:v>23632</c:v>
                </c:pt>
                <c:pt idx="2914">
                  <c:v>23635</c:v>
                </c:pt>
                <c:pt idx="2915">
                  <c:v>23636</c:v>
                </c:pt>
                <c:pt idx="2916">
                  <c:v>23638</c:v>
                </c:pt>
                <c:pt idx="2917">
                  <c:v>23645</c:v>
                </c:pt>
                <c:pt idx="2918">
                  <c:v>23646</c:v>
                </c:pt>
                <c:pt idx="2919">
                  <c:v>23648</c:v>
                </c:pt>
                <c:pt idx="2920">
                  <c:v>23658</c:v>
                </c:pt>
                <c:pt idx="2921">
                  <c:v>23687</c:v>
                </c:pt>
                <c:pt idx="2922">
                  <c:v>23704</c:v>
                </c:pt>
                <c:pt idx="2923">
                  <c:v>23707</c:v>
                </c:pt>
                <c:pt idx="2924">
                  <c:v>23727</c:v>
                </c:pt>
                <c:pt idx="2925">
                  <c:v>23742</c:v>
                </c:pt>
                <c:pt idx="2926">
                  <c:v>23744</c:v>
                </c:pt>
                <c:pt idx="2927">
                  <c:v>23745</c:v>
                </c:pt>
                <c:pt idx="2928">
                  <c:v>23747</c:v>
                </c:pt>
                <c:pt idx="2929">
                  <c:v>23756</c:v>
                </c:pt>
                <c:pt idx="2930">
                  <c:v>23764</c:v>
                </c:pt>
                <c:pt idx="2931">
                  <c:v>23767</c:v>
                </c:pt>
                <c:pt idx="2932">
                  <c:v>23770</c:v>
                </c:pt>
                <c:pt idx="2933">
                  <c:v>23775</c:v>
                </c:pt>
                <c:pt idx="2934">
                  <c:v>23782</c:v>
                </c:pt>
                <c:pt idx="2935">
                  <c:v>23784</c:v>
                </c:pt>
                <c:pt idx="2936">
                  <c:v>23787</c:v>
                </c:pt>
                <c:pt idx="2937">
                  <c:v>23788</c:v>
                </c:pt>
                <c:pt idx="2938">
                  <c:v>23790</c:v>
                </c:pt>
                <c:pt idx="2939">
                  <c:v>23796</c:v>
                </c:pt>
                <c:pt idx="2940">
                  <c:v>23808</c:v>
                </c:pt>
                <c:pt idx="2941">
                  <c:v>23813</c:v>
                </c:pt>
                <c:pt idx="2942">
                  <c:v>23814</c:v>
                </c:pt>
                <c:pt idx="2943">
                  <c:v>23815</c:v>
                </c:pt>
                <c:pt idx="2944">
                  <c:v>23829</c:v>
                </c:pt>
                <c:pt idx="2945">
                  <c:v>23847</c:v>
                </c:pt>
                <c:pt idx="2946">
                  <c:v>23852</c:v>
                </c:pt>
                <c:pt idx="2947">
                  <c:v>23866</c:v>
                </c:pt>
                <c:pt idx="2948">
                  <c:v>23891</c:v>
                </c:pt>
                <c:pt idx="2949">
                  <c:v>23904</c:v>
                </c:pt>
                <c:pt idx="2950">
                  <c:v>23908</c:v>
                </c:pt>
                <c:pt idx="2951">
                  <c:v>23921</c:v>
                </c:pt>
                <c:pt idx="2952">
                  <c:v>23926</c:v>
                </c:pt>
                <c:pt idx="2953">
                  <c:v>23929</c:v>
                </c:pt>
                <c:pt idx="2954">
                  <c:v>23932</c:v>
                </c:pt>
                <c:pt idx="2955">
                  <c:v>23941</c:v>
                </c:pt>
                <c:pt idx="2956">
                  <c:v>23946</c:v>
                </c:pt>
                <c:pt idx="2957">
                  <c:v>23954</c:v>
                </c:pt>
                <c:pt idx="2958">
                  <c:v>23959</c:v>
                </c:pt>
                <c:pt idx="2959">
                  <c:v>23960</c:v>
                </c:pt>
                <c:pt idx="2960">
                  <c:v>23976</c:v>
                </c:pt>
                <c:pt idx="2961">
                  <c:v>23993</c:v>
                </c:pt>
                <c:pt idx="2962">
                  <c:v>24011</c:v>
                </c:pt>
                <c:pt idx="2963">
                  <c:v>24014</c:v>
                </c:pt>
                <c:pt idx="2964">
                  <c:v>24016</c:v>
                </c:pt>
                <c:pt idx="2965">
                  <c:v>24020</c:v>
                </c:pt>
                <c:pt idx="2966">
                  <c:v>24033</c:v>
                </c:pt>
                <c:pt idx="2967">
                  <c:v>24058</c:v>
                </c:pt>
                <c:pt idx="2968">
                  <c:v>24061</c:v>
                </c:pt>
                <c:pt idx="2969">
                  <c:v>24097</c:v>
                </c:pt>
                <c:pt idx="2970">
                  <c:v>24100</c:v>
                </c:pt>
                <c:pt idx="2971">
                  <c:v>24115</c:v>
                </c:pt>
                <c:pt idx="2972">
                  <c:v>24122</c:v>
                </c:pt>
                <c:pt idx="2973">
                  <c:v>24125</c:v>
                </c:pt>
                <c:pt idx="2974">
                  <c:v>24127</c:v>
                </c:pt>
                <c:pt idx="2975">
                  <c:v>24133</c:v>
                </c:pt>
                <c:pt idx="2976">
                  <c:v>24134</c:v>
                </c:pt>
                <c:pt idx="2977">
                  <c:v>24152</c:v>
                </c:pt>
                <c:pt idx="2978">
                  <c:v>24160</c:v>
                </c:pt>
                <c:pt idx="2979">
                  <c:v>24171</c:v>
                </c:pt>
                <c:pt idx="2980">
                  <c:v>24195</c:v>
                </c:pt>
                <c:pt idx="2981">
                  <c:v>24207</c:v>
                </c:pt>
                <c:pt idx="2982">
                  <c:v>24210</c:v>
                </c:pt>
                <c:pt idx="2983">
                  <c:v>24213</c:v>
                </c:pt>
                <c:pt idx="2984">
                  <c:v>24214</c:v>
                </c:pt>
                <c:pt idx="2985">
                  <c:v>24235</c:v>
                </c:pt>
                <c:pt idx="2986">
                  <c:v>24247</c:v>
                </c:pt>
                <c:pt idx="2987">
                  <c:v>24249</c:v>
                </c:pt>
                <c:pt idx="2988">
                  <c:v>24254</c:v>
                </c:pt>
                <c:pt idx="2989">
                  <c:v>24273</c:v>
                </c:pt>
                <c:pt idx="2990">
                  <c:v>24274</c:v>
                </c:pt>
                <c:pt idx="2991">
                  <c:v>24275</c:v>
                </c:pt>
                <c:pt idx="2992">
                  <c:v>24280</c:v>
                </c:pt>
                <c:pt idx="2993">
                  <c:v>24282</c:v>
                </c:pt>
                <c:pt idx="2994">
                  <c:v>24291</c:v>
                </c:pt>
                <c:pt idx="2995">
                  <c:v>24296</c:v>
                </c:pt>
                <c:pt idx="2996">
                  <c:v>24299</c:v>
                </c:pt>
                <c:pt idx="2997">
                  <c:v>24301</c:v>
                </c:pt>
                <c:pt idx="2998">
                  <c:v>24302</c:v>
                </c:pt>
                <c:pt idx="2999">
                  <c:v>24310</c:v>
                </c:pt>
                <c:pt idx="3000">
                  <c:v>24320</c:v>
                </c:pt>
                <c:pt idx="3001">
                  <c:v>24325</c:v>
                </c:pt>
                <c:pt idx="3002">
                  <c:v>24343</c:v>
                </c:pt>
                <c:pt idx="3003">
                  <c:v>24348</c:v>
                </c:pt>
                <c:pt idx="3004">
                  <c:v>24353</c:v>
                </c:pt>
                <c:pt idx="3005">
                  <c:v>24364</c:v>
                </c:pt>
                <c:pt idx="3006">
                  <c:v>24367</c:v>
                </c:pt>
                <c:pt idx="3007">
                  <c:v>24368</c:v>
                </c:pt>
                <c:pt idx="3008">
                  <c:v>24376</c:v>
                </c:pt>
                <c:pt idx="3009">
                  <c:v>24379</c:v>
                </c:pt>
                <c:pt idx="3010">
                  <c:v>24387</c:v>
                </c:pt>
                <c:pt idx="3011">
                  <c:v>24402</c:v>
                </c:pt>
                <c:pt idx="3012">
                  <c:v>24416</c:v>
                </c:pt>
                <c:pt idx="3013">
                  <c:v>24424</c:v>
                </c:pt>
                <c:pt idx="3014">
                  <c:v>24446</c:v>
                </c:pt>
                <c:pt idx="3015">
                  <c:v>24447</c:v>
                </c:pt>
                <c:pt idx="3016">
                  <c:v>24449</c:v>
                </c:pt>
                <c:pt idx="3017">
                  <c:v>24453</c:v>
                </c:pt>
                <c:pt idx="3018">
                  <c:v>24458</c:v>
                </c:pt>
                <c:pt idx="3019">
                  <c:v>24459</c:v>
                </c:pt>
                <c:pt idx="3020">
                  <c:v>24472</c:v>
                </c:pt>
                <c:pt idx="3021">
                  <c:v>24476</c:v>
                </c:pt>
                <c:pt idx="3022">
                  <c:v>24478</c:v>
                </c:pt>
                <c:pt idx="3023">
                  <c:v>24480</c:v>
                </c:pt>
                <c:pt idx="3024">
                  <c:v>24481</c:v>
                </c:pt>
                <c:pt idx="3025">
                  <c:v>24483</c:v>
                </c:pt>
                <c:pt idx="3026">
                  <c:v>24487</c:v>
                </c:pt>
                <c:pt idx="3027">
                  <c:v>24489</c:v>
                </c:pt>
                <c:pt idx="3028">
                  <c:v>24495</c:v>
                </c:pt>
                <c:pt idx="3029">
                  <c:v>24513</c:v>
                </c:pt>
                <c:pt idx="3030">
                  <c:v>24521</c:v>
                </c:pt>
                <c:pt idx="3031">
                  <c:v>24523</c:v>
                </c:pt>
                <c:pt idx="3032">
                  <c:v>24526</c:v>
                </c:pt>
                <c:pt idx="3033">
                  <c:v>24527</c:v>
                </c:pt>
                <c:pt idx="3034">
                  <c:v>24533</c:v>
                </c:pt>
                <c:pt idx="3035">
                  <c:v>24538</c:v>
                </c:pt>
                <c:pt idx="3036">
                  <c:v>24539</c:v>
                </c:pt>
                <c:pt idx="3037">
                  <c:v>24542</c:v>
                </c:pt>
                <c:pt idx="3038">
                  <c:v>24554</c:v>
                </c:pt>
                <c:pt idx="3039">
                  <c:v>24556</c:v>
                </c:pt>
                <c:pt idx="3040">
                  <c:v>24573</c:v>
                </c:pt>
                <c:pt idx="3041">
                  <c:v>24576</c:v>
                </c:pt>
                <c:pt idx="3042">
                  <c:v>24583</c:v>
                </c:pt>
                <c:pt idx="3043">
                  <c:v>24585</c:v>
                </c:pt>
                <c:pt idx="3044">
                  <c:v>24593</c:v>
                </c:pt>
                <c:pt idx="3045">
                  <c:v>24594</c:v>
                </c:pt>
                <c:pt idx="3046">
                  <c:v>24606</c:v>
                </c:pt>
                <c:pt idx="3047">
                  <c:v>24611</c:v>
                </c:pt>
                <c:pt idx="3048">
                  <c:v>24613</c:v>
                </c:pt>
                <c:pt idx="3049">
                  <c:v>24617</c:v>
                </c:pt>
                <c:pt idx="3050">
                  <c:v>24620</c:v>
                </c:pt>
                <c:pt idx="3051">
                  <c:v>24630</c:v>
                </c:pt>
                <c:pt idx="3052">
                  <c:v>24634</c:v>
                </c:pt>
                <c:pt idx="3053">
                  <c:v>24639</c:v>
                </c:pt>
                <c:pt idx="3054">
                  <c:v>24641</c:v>
                </c:pt>
                <c:pt idx="3055">
                  <c:v>24649</c:v>
                </c:pt>
                <c:pt idx="3056">
                  <c:v>24653</c:v>
                </c:pt>
                <c:pt idx="3057">
                  <c:v>24661</c:v>
                </c:pt>
                <c:pt idx="3058">
                  <c:v>24667</c:v>
                </c:pt>
                <c:pt idx="3059">
                  <c:v>24668</c:v>
                </c:pt>
                <c:pt idx="3060">
                  <c:v>24674</c:v>
                </c:pt>
                <c:pt idx="3061">
                  <c:v>24676</c:v>
                </c:pt>
                <c:pt idx="3062">
                  <c:v>24678</c:v>
                </c:pt>
                <c:pt idx="3063">
                  <c:v>24692</c:v>
                </c:pt>
                <c:pt idx="3064">
                  <c:v>24708</c:v>
                </c:pt>
                <c:pt idx="3065">
                  <c:v>24717</c:v>
                </c:pt>
                <c:pt idx="3066">
                  <c:v>24732</c:v>
                </c:pt>
                <c:pt idx="3067">
                  <c:v>24733</c:v>
                </c:pt>
                <c:pt idx="3068">
                  <c:v>24741</c:v>
                </c:pt>
                <c:pt idx="3069">
                  <c:v>24743</c:v>
                </c:pt>
                <c:pt idx="3070">
                  <c:v>24748</c:v>
                </c:pt>
                <c:pt idx="3071">
                  <c:v>24750</c:v>
                </c:pt>
                <c:pt idx="3072">
                  <c:v>24757</c:v>
                </c:pt>
                <c:pt idx="3073">
                  <c:v>24760</c:v>
                </c:pt>
                <c:pt idx="3074">
                  <c:v>24767</c:v>
                </c:pt>
                <c:pt idx="3075">
                  <c:v>24773</c:v>
                </c:pt>
                <c:pt idx="3076">
                  <c:v>24775</c:v>
                </c:pt>
                <c:pt idx="3077">
                  <c:v>24778</c:v>
                </c:pt>
                <c:pt idx="3078">
                  <c:v>24783</c:v>
                </c:pt>
                <c:pt idx="3079">
                  <c:v>24785</c:v>
                </c:pt>
                <c:pt idx="3080">
                  <c:v>24786</c:v>
                </c:pt>
                <c:pt idx="3081">
                  <c:v>24797</c:v>
                </c:pt>
                <c:pt idx="3082">
                  <c:v>24799</c:v>
                </c:pt>
                <c:pt idx="3083">
                  <c:v>24805</c:v>
                </c:pt>
                <c:pt idx="3084">
                  <c:v>24837</c:v>
                </c:pt>
                <c:pt idx="3085">
                  <c:v>24861</c:v>
                </c:pt>
                <c:pt idx="3086">
                  <c:v>24869</c:v>
                </c:pt>
                <c:pt idx="3087">
                  <c:v>24879</c:v>
                </c:pt>
                <c:pt idx="3088">
                  <c:v>24885</c:v>
                </c:pt>
                <c:pt idx="3089">
                  <c:v>24895</c:v>
                </c:pt>
                <c:pt idx="3090">
                  <c:v>24899</c:v>
                </c:pt>
                <c:pt idx="3091">
                  <c:v>24900</c:v>
                </c:pt>
                <c:pt idx="3092">
                  <c:v>24903</c:v>
                </c:pt>
                <c:pt idx="3093">
                  <c:v>24906</c:v>
                </c:pt>
                <c:pt idx="3094">
                  <c:v>24912</c:v>
                </c:pt>
                <c:pt idx="3095">
                  <c:v>24917</c:v>
                </c:pt>
                <c:pt idx="3096">
                  <c:v>24932</c:v>
                </c:pt>
                <c:pt idx="3097">
                  <c:v>24936</c:v>
                </c:pt>
                <c:pt idx="3098">
                  <c:v>24949</c:v>
                </c:pt>
                <c:pt idx="3099">
                  <c:v>24952</c:v>
                </c:pt>
                <c:pt idx="3100">
                  <c:v>24953</c:v>
                </c:pt>
                <c:pt idx="3101">
                  <c:v>24954</c:v>
                </c:pt>
                <c:pt idx="3102">
                  <c:v>24965</c:v>
                </c:pt>
                <c:pt idx="3103">
                  <c:v>24972</c:v>
                </c:pt>
                <c:pt idx="3104">
                  <c:v>24973</c:v>
                </c:pt>
                <c:pt idx="3105">
                  <c:v>24983</c:v>
                </c:pt>
                <c:pt idx="3106">
                  <c:v>24988</c:v>
                </c:pt>
                <c:pt idx="3107">
                  <c:v>24999</c:v>
                </c:pt>
                <c:pt idx="3108">
                  <c:v>25004</c:v>
                </c:pt>
                <c:pt idx="3109">
                  <c:v>25009</c:v>
                </c:pt>
                <c:pt idx="3110">
                  <c:v>25010</c:v>
                </c:pt>
                <c:pt idx="3111">
                  <c:v>25011</c:v>
                </c:pt>
                <c:pt idx="3112">
                  <c:v>25016</c:v>
                </c:pt>
                <c:pt idx="3113">
                  <c:v>25026</c:v>
                </c:pt>
                <c:pt idx="3114">
                  <c:v>25028</c:v>
                </c:pt>
                <c:pt idx="3115">
                  <c:v>25031</c:v>
                </c:pt>
                <c:pt idx="3116">
                  <c:v>25036</c:v>
                </c:pt>
                <c:pt idx="3117">
                  <c:v>25057</c:v>
                </c:pt>
                <c:pt idx="3118">
                  <c:v>25072</c:v>
                </c:pt>
                <c:pt idx="3119">
                  <c:v>25105</c:v>
                </c:pt>
                <c:pt idx="3120">
                  <c:v>25111</c:v>
                </c:pt>
                <c:pt idx="3121">
                  <c:v>25137</c:v>
                </c:pt>
                <c:pt idx="3122">
                  <c:v>25155</c:v>
                </c:pt>
                <c:pt idx="3123">
                  <c:v>25159</c:v>
                </c:pt>
                <c:pt idx="3124">
                  <c:v>25162</c:v>
                </c:pt>
                <c:pt idx="3125">
                  <c:v>25165</c:v>
                </c:pt>
                <c:pt idx="3126">
                  <c:v>25184</c:v>
                </c:pt>
                <c:pt idx="3127">
                  <c:v>25187</c:v>
                </c:pt>
                <c:pt idx="3128">
                  <c:v>25201</c:v>
                </c:pt>
                <c:pt idx="3129">
                  <c:v>25205</c:v>
                </c:pt>
                <c:pt idx="3130">
                  <c:v>25212</c:v>
                </c:pt>
                <c:pt idx="3131">
                  <c:v>25223</c:v>
                </c:pt>
                <c:pt idx="3132">
                  <c:v>25226</c:v>
                </c:pt>
                <c:pt idx="3133">
                  <c:v>25231</c:v>
                </c:pt>
                <c:pt idx="3134">
                  <c:v>25259</c:v>
                </c:pt>
                <c:pt idx="3135">
                  <c:v>25266</c:v>
                </c:pt>
                <c:pt idx="3136">
                  <c:v>25291</c:v>
                </c:pt>
                <c:pt idx="3137">
                  <c:v>25292</c:v>
                </c:pt>
                <c:pt idx="3138">
                  <c:v>25293</c:v>
                </c:pt>
                <c:pt idx="3139">
                  <c:v>25303</c:v>
                </c:pt>
                <c:pt idx="3140">
                  <c:v>25317</c:v>
                </c:pt>
                <c:pt idx="3141">
                  <c:v>25321</c:v>
                </c:pt>
                <c:pt idx="3142">
                  <c:v>25323</c:v>
                </c:pt>
                <c:pt idx="3143">
                  <c:v>25327</c:v>
                </c:pt>
                <c:pt idx="3144">
                  <c:v>25342</c:v>
                </c:pt>
                <c:pt idx="3145">
                  <c:v>25346</c:v>
                </c:pt>
                <c:pt idx="3146">
                  <c:v>25349</c:v>
                </c:pt>
                <c:pt idx="3147">
                  <c:v>25362</c:v>
                </c:pt>
                <c:pt idx="3148">
                  <c:v>25376</c:v>
                </c:pt>
                <c:pt idx="3149">
                  <c:v>25421</c:v>
                </c:pt>
                <c:pt idx="3150">
                  <c:v>25422</c:v>
                </c:pt>
                <c:pt idx="3151">
                  <c:v>25434</c:v>
                </c:pt>
                <c:pt idx="3152">
                  <c:v>25439</c:v>
                </c:pt>
                <c:pt idx="3153">
                  <c:v>25447</c:v>
                </c:pt>
                <c:pt idx="3154">
                  <c:v>25453</c:v>
                </c:pt>
                <c:pt idx="3155">
                  <c:v>25470</c:v>
                </c:pt>
                <c:pt idx="3156">
                  <c:v>25483</c:v>
                </c:pt>
                <c:pt idx="3157">
                  <c:v>25513</c:v>
                </c:pt>
                <c:pt idx="3158">
                  <c:v>25523</c:v>
                </c:pt>
                <c:pt idx="3159">
                  <c:v>25548</c:v>
                </c:pt>
                <c:pt idx="3160">
                  <c:v>25552</c:v>
                </c:pt>
                <c:pt idx="3161">
                  <c:v>25556</c:v>
                </c:pt>
                <c:pt idx="3162">
                  <c:v>25562</c:v>
                </c:pt>
                <c:pt idx="3163">
                  <c:v>25592</c:v>
                </c:pt>
                <c:pt idx="3164">
                  <c:v>25598</c:v>
                </c:pt>
                <c:pt idx="3165">
                  <c:v>25603</c:v>
                </c:pt>
                <c:pt idx="3166">
                  <c:v>25609</c:v>
                </c:pt>
                <c:pt idx="3167">
                  <c:v>25632</c:v>
                </c:pt>
                <c:pt idx="3168">
                  <c:v>25637</c:v>
                </c:pt>
                <c:pt idx="3169">
                  <c:v>25639</c:v>
                </c:pt>
                <c:pt idx="3170">
                  <c:v>25642</c:v>
                </c:pt>
                <c:pt idx="3171">
                  <c:v>25643</c:v>
                </c:pt>
                <c:pt idx="3172">
                  <c:v>25644</c:v>
                </c:pt>
                <c:pt idx="3173">
                  <c:v>25645</c:v>
                </c:pt>
                <c:pt idx="3174">
                  <c:v>25648</c:v>
                </c:pt>
                <c:pt idx="3175">
                  <c:v>25657</c:v>
                </c:pt>
                <c:pt idx="3176">
                  <c:v>25659</c:v>
                </c:pt>
                <c:pt idx="3177">
                  <c:v>25667</c:v>
                </c:pt>
                <c:pt idx="3178">
                  <c:v>25674</c:v>
                </c:pt>
                <c:pt idx="3179">
                  <c:v>25680</c:v>
                </c:pt>
                <c:pt idx="3180">
                  <c:v>25687</c:v>
                </c:pt>
                <c:pt idx="3181">
                  <c:v>25696</c:v>
                </c:pt>
                <c:pt idx="3182">
                  <c:v>25699</c:v>
                </c:pt>
                <c:pt idx="3183">
                  <c:v>25715</c:v>
                </c:pt>
                <c:pt idx="3184">
                  <c:v>25725</c:v>
                </c:pt>
                <c:pt idx="3185">
                  <c:v>25733</c:v>
                </c:pt>
                <c:pt idx="3186">
                  <c:v>25777</c:v>
                </c:pt>
                <c:pt idx="3187">
                  <c:v>25781</c:v>
                </c:pt>
                <c:pt idx="3188">
                  <c:v>25827</c:v>
                </c:pt>
                <c:pt idx="3189">
                  <c:v>25830</c:v>
                </c:pt>
                <c:pt idx="3190">
                  <c:v>25839</c:v>
                </c:pt>
                <c:pt idx="3191">
                  <c:v>25885</c:v>
                </c:pt>
                <c:pt idx="3192">
                  <c:v>25887</c:v>
                </c:pt>
                <c:pt idx="3193">
                  <c:v>25908</c:v>
                </c:pt>
                <c:pt idx="3194">
                  <c:v>25914</c:v>
                </c:pt>
                <c:pt idx="3195">
                  <c:v>25915</c:v>
                </c:pt>
                <c:pt idx="3196">
                  <c:v>25930</c:v>
                </c:pt>
                <c:pt idx="3197">
                  <c:v>25932</c:v>
                </c:pt>
                <c:pt idx="3198">
                  <c:v>25940</c:v>
                </c:pt>
                <c:pt idx="3199">
                  <c:v>25944</c:v>
                </c:pt>
                <c:pt idx="3200">
                  <c:v>25950</c:v>
                </c:pt>
                <c:pt idx="3201">
                  <c:v>25956</c:v>
                </c:pt>
                <c:pt idx="3202">
                  <c:v>25977</c:v>
                </c:pt>
                <c:pt idx="3203">
                  <c:v>25981</c:v>
                </c:pt>
                <c:pt idx="3204">
                  <c:v>25984</c:v>
                </c:pt>
                <c:pt idx="3205">
                  <c:v>25990</c:v>
                </c:pt>
                <c:pt idx="3206">
                  <c:v>25994</c:v>
                </c:pt>
                <c:pt idx="3207">
                  <c:v>26003</c:v>
                </c:pt>
                <c:pt idx="3208">
                  <c:v>26021</c:v>
                </c:pt>
                <c:pt idx="3209">
                  <c:v>26034</c:v>
                </c:pt>
                <c:pt idx="3210">
                  <c:v>26036</c:v>
                </c:pt>
                <c:pt idx="3211">
                  <c:v>26050</c:v>
                </c:pt>
                <c:pt idx="3212">
                  <c:v>26056</c:v>
                </c:pt>
                <c:pt idx="3213">
                  <c:v>26077</c:v>
                </c:pt>
                <c:pt idx="3214">
                  <c:v>26086</c:v>
                </c:pt>
                <c:pt idx="3215">
                  <c:v>26091</c:v>
                </c:pt>
                <c:pt idx="3216">
                  <c:v>26097</c:v>
                </c:pt>
                <c:pt idx="3217">
                  <c:v>26100</c:v>
                </c:pt>
                <c:pt idx="3218">
                  <c:v>26105</c:v>
                </c:pt>
                <c:pt idx="3219">
                  <c:v>26110</c:v>
                </c:pt>
                <c:pt idx="3220">
                  <c:v>26156</c:v>
                </c:pt>
                <c:pt idx="3221">
                  <c:v>26158</c:v>
                </c:pt>
                <c:pt idx="3222">
                  <c:v>26160</c:v>
                </c:pt>
                <c:pt idx="3223">
                  <c:v>26161</c:v>
                </c:pt>
                <c:pt idx="3224">
                  <c:v>26162</c:v>
                </c:pt>
                <c:pt idx="3225">
                  <c:v>26164</c:v>
                </c:pt>
                <c:pt idx="3226">
                  <c:v>26169</c:v>
                </c:pt>
                <c:pt idx="3227">
                  <c:v>26173</c:v>
                </c:pt>
                <c:pt idx="3228">
                  <c:v>26177</c:v>
                </c:pt>
                <c:pt idx="3229">
                  <c:v>26194</c:v>
                </c:pt>
                <c:pt idx="3230">
                  <c:v>26197</c:v>
                </c:pt>
                <c:pt idx="3231">
                  <c:v>26199</c:v>
                </c:pt>
                <c:pt idx="3232">
                  <c:v>26215</c:v>
                </c:pt>
                <c:pt idx="3233">
                  <c:v>26225</c:v>
                </c:pt>
                <c:pt idx="3234">
                  <c:v>26230</c:v>
                </c:pt>
                <c:pt idx="3235">
                  <c:v>26231</c:v>
                </c:pt>
                <c:pt idx="3236">
                  <c:v>26244</c:v>
                </c:pt>
                <c:pt idx="3237">
                  <c:v>26248</c:v>
                </c:pt>
                <c:pt idx="3238">
                  <c:v>26249</c:v>
                </c:pt>
                <c:pt idx="3239">
                  <c:v>26253</c:v>
                </c:pt>
                <c:pt idx="3240">
                  <c:v>26267</c:v>
                </c:pt>
                <c:pt idx="3241">
                  <c:v>26269</c:v>
                </c:pt>
                <c:pt idx="3242">
                  <c:v>26270</c:v>
                </c:pt>
                <c:pt idx="3243">
                  <c:v>26272</c:v>
                </c:pt>
                <c:pt idx="3244">
                  <c:v>26276</c:v>
                </c:pt>
                <c:pt idx="3245">
                  <c:v>26282</c:v>
                </c:pt>
                <c:pt idx="3246">
                  <c:v>26298</c:v>
                </c:pt>
                <c:pt idx="3247">
                  <c:v>26302</c:v>
                </c:pt>
                <c:pt idx="3248">
                  <c:v>26305</c:v>
                </c:pt>
                <c:pt idx="3249">
                  <c:v>26306</c:v>
                </c:pt>
                <c:pt idx="3250">
                  <c:v>26308</c:v>
                </c:pt>
                <c:pt idx="3251">
                  <c:v>26310</c:v>
                </c:pt>
                <c:pt idx="3252">
                  <c:v>26314</c:v>
                </c:pt>
                <c:pt idx="3253">
                  <c:v>26316</c:v>
                </c:pt>
                <c:pt idx="3254">
                  <c:v>26344</c:v>
                </c:pt>
                <c:pt idx="3255">
                  <c:v>26350</c:v>
                </c:pt>
                <c:pt idx="3256">
                  <c:v>26353</c:v>
                </c:pt>
                <c:pt idx="3257">
                  <c:v>26359</c:v>
                </c:pt>
                <c:pt idx="3258">
                  <c:v>26366</c:v>
                </c:pt>
                <c:pt idx="3259">
                  <c:v>26370</c:v>
                </c:pt>
                <c:pt idx="3260">
                  <c:v>26373</c:v>
                </c:pt>
                <c:pt idx="3261">
                  <c:v>26383</c:v>
                </c:pt>
                <c:pt idx="3262">
                  <c:v>26389</c:v>
                </c:pt>
                <c:pt idx="3263">
                  <c:v>26395</c:v>
                </c:pt>
                <c:pt idx="3264">
                  <c:v>26398</c:v>
                </c:pt>
                <c:pt idx="3265">
                  <c:v>26429</c:v>
                </c:pt>
                <c:pt idx="3266">
                  <c:v>26444</c:v>
                </c:pt>
                <c:pt idx="3267">
                  <c:v>26446</c:v>
                </c:pt>
                <c:pt idx="3268">
                  <c:v>26451</c:v>
                </c:pt>
                <c:pt idx="3269">
                  <c:v>26464</c:v>
                </c:pt>
                <c:pt idx="3270">
                  <c:v>26467</c:v>
                </c:pt>
                <c:pt idx="3271">
                  <c:v>26482</c:v>
                </c:pt>
                <c:pt idx="3272">
                  <c:v>26483</c:v>
                </c:pt>
                <c:pt idx="3273">
                  <c:v>26485</c:v>
                </c:pt>
                <c:pt idx="3274">
                  <c:v>26487</c:v>
                </c:pt>
                <c:pt idx="3275">
                  <c:v>26488</c:v>
                </c:pt>
                <c:pt idx="3276">
                  <c:v>26490</c:v>
                </c:pt>
                <c:pt idx="3277">
                  <c:v>26498</c:v>
                </c:pt>
                <c:pt idx="3278">
                  <c:v>26511</c:v>
                </c:pt>
                <c:pt idx="3279">
                  <c:v>26514</c:v>
                </c:pt>
                <c:pt idx="3280">
                  <c:v>26529</c:v>
                </c:pt>
                <c:pt idx="3281">
                  <c:v>26538</c:v>
                </c:pt>
                <c:pt idx="3282">
                  <c:v>26567</c:v>
                </c:pt>
                <c:pt idx="3283">
                  <c:v>26569</c:v>
                </c:pt>
                <c:pt idx="3284">
                  <c:v>26571</c:v>
                </c:pt>
                <c:pt idx="3285">
                  <c:v>26575</c:v>
                </c:pt>
                <c:pt idx="3286">
                  <c:v>26579</c:v>
                </c:pt>
                <c:pt idx="3287">
                  <c:v>26580</c:v>
                </c:pt>
                <c:pt idx="3288">
                  <c:v>26597</c:v>
                </c:pt>
                <c:pt idx="3289">
                  <c:v>26603</c:v>
                </c:pt>
                <c:pt idx="3290">
                  <c:v>26607</c:v>
                </c:pt>
                <c:pt idx="3291">
                  <c:v>26613</c:v>
                </c:pt>
                <c:pt idx="3292">
                  <c:v>26627</c:v>
                </c:pt>
                <c:pt idx="3293">
                  <c:v>26631</c:v>
                </c:pt>
                <c:pt idx="3294">
                  <c:v>26640</c:v>
                </c:pt>
                <c:pt idx="3295">
                  <c:v>26647</c:v>
                </c:pt>
                <c:pt idx="3296">
                  <c:v>26666</c:v>
                </c:pt>
                <c:pt idx="3297">
                  <c:v>26668</c:v>
                </c:pt>
                <c:pt idx="3298">
                  <c:v>26669</c:v>
                </c:pt>
                <c:pt idx="3299">
                  <c:v>26679</c:v>
                </c:pt>
                <c:pt idx="3300">
                  <c:v>26695</c:v>
                </c:pt>
                <c:pt idx="3301">
                  <c:v>26698</c:v>
                </c:pt>
                <c:pt idx="3302">
                  <c:v>26703</c:v>
                </c:pt>
                <c:pt idx="3303">
                  <c:v>26707</c:v>
                </c:pt>
                <c:pt idx="3304">
                  <c:v>26711</c:v>
                </c:pt>
                <c:pt idx="3305">
                  <c:v>26712</c:v>
                </c:pt>
                <c:pt idx="3306">
                  <c:v>26723</c:v>
                </c:pt>
                <c:pt idx="3307">
                  <c:v>26725</c:v>
                </c:pt>
                <c:pt idx="3308">
                  <c:v>26737</c:v>
                </c:pt>
                <c:pt idx="3309">
                  <c:v>26742</c:v>
                </c:pt>
                <c:pt idx="3310">
                  <c:v>26760</c:v>
                </c:pt>
                <c:pt idx="3311">
                  <c:v>26761</c:v>
                </c:pt>
                <c:pt idx="3312">
                  <c:v>26763</c:v>
                </c:pt>
                <c:pt idx="3313">
                  <c:v>26764</c:v>
                </c:pt>
                <c:pt idx="3314">
                  <c:v>26766</c:v>
                </c:pt>
                <c:pt idx="3315">
                  <c:v>26769</c:v>
                </c:pt>
                <c:pt idx="3316">
                  <c:v>26782</c:v>
                </c:pt>
                <c:pt idx="3317">
                  <c:v>26790</c:v>
                </c:pt>
                <c:pt idx="3318">
                  <c:v>26799</c:v>
                </c:pt>
                <c:pt idx="3319">
                  <c:v>26813</c:v>
                </c:pt>
                <c:pt idx="3320">
                  <c:v>26816</c:v>
                </c:pt>
                <c:pt idx="3321">
                  <c:v>26831</c:v>
                </c:pt>
                <c:pt idx="3322">
                  <c:v>26849</c:v>
                </c:pt>
                <c:pt idx="3323">
                  <c:v>26864</c:v>
                </c:pt>
                <c:pt idx="3324">
                  <c:v>26867</c:v>
                </c:pt>
                <c:pt idx="3325">
                  <c:v>26872</c:v>
                </c:pt>
                <c:pt idx="3326">
                  <c:v>26880</c:v>
                </c:pt>
                <c:pt idx="3327">
                  <c:v>26885</c:v>
                </c:pt>
                <c:pt idx="3328">
                  <c:v>26896</c:v>
                </c:pt>
                <c:pt idx="3329">
                  <c:v>26899</c:v>
                </c:pt>
                <c:pt idx="3330">
                  <c:v>26904</c:v>
                </c:pt>
                <c:pt idx="3331">
                  <c:v>26905</c:v>
                </c:pt>
                <c:pt idx="3332">
                  <c:v>26912</c:v>
                </c:pt>
                <c:pt idx="3333">
                  <c:v>26917</c:v>
                </c:pt>
                <c:pt idx="3334">
                  <c:v>26919</c:v>
                </c:pt>
                <c:pt idx="3335">
                  <c:v>26923</c:v>
                </c:pt>
                <c:pt idx="3336">
                  <c:v>26925</c:v>
                </c:pt>
                <c:pt idx="3337">
                  <c:v>26929</c:v>
                </c:pt>
                <c:pt idx="3338">
                  <c:v>26946</c:v>
                </c:pt>
                <c:pt idx="3339">
                  <c:v>26959</c:v>
                </c:pt>
                <c:pt idx="3340">
                  <c:v>26965</c:v>
                </c:pt>
                <c:pt idx="3341">
                  <c:v>26966</c:v>
                </c:pt>
                <c:pt idx="3342">
                  <c:v>26972</c:v>
                </c:pt>
                <c:pt idx="3343">
                  <c:v>26973</c:v>
                </c:pt>
                <c:pt idx="3344">
                  <c:v>26979</c:v>
                </c:pt>
                <c:pt idx="3345">
                  <c:v>26980</c:v>
                </c:pt>
                <c:pt idx="3346">
                  <c:v>26981</c:v>
                </c:pt>
                <c:pt idx="3347">
                  <c:v>26985</c:v>
                </c:pt>
                <c:pt idx="3348">
                  <c:v>27002</c:v>
                </c:pt>
                <c:pt idx="3349">
                  <c:v>27019</c:v>
                </c:pt>
                <c:pt idx="3350">
                  <c:v>27020</c:v>
                </c:pt>
                <c:pt idx="3351">
                  <c:v>27022</c:v>
                </c:pt>
                <c:pt idx="3352">
                  <c:v>27027</c:v>
                </c:pt>
                <c:pt idx="3353">
                  <c:v>27030</c:v>
                </c:pt>
                <c:pt idx="3354">
                  <c:v>27034</c:v>
                </c:pt>
                <c:pt idx="3355">
                  <c:v>27036</c:v>
                </c:pt>
                <c:pt idx="3356">
                  <c:v>27046</c:v>
                </c:pt>
                <c:pt idx="3357">
                  <c:v>27052</c:v>
                </c:pt>
                <c:pt idx="3358">
                  <c:v>27067</c:v>
                </c:pt>
                <c:pt idx="3359">
                  <c:v>27070</c:v>
                </c:pt>
                <c:pt idx="3360">
                  <c:v>27072</c:v>
                </c:pt>
                <c:pt idx="3361">
                  <c:v>27073</c:v>
                </c:pt>
                <c:pt idx="3362">
                  <c:v>27085</c:v>
                </c:pt>
                <c:pt idx="3363">
                  <c:v>27088</c:v>
                </c:pt>
                <c:pt idx="3364">
                  <c:v>27092</c:v>
                </c:pt>
                <c:pt idx="3365">
                  <c:v>27093</c:v>
                </c:pt>
                <c:pt idx="3366">
                  <c:v>27106</c:v>
                </c:pt>
                <c:pt idx="3367">
                  <c:v>27116</c:v>
                </c:pt>
                <c:pt idx="3368">
                  <c:v>27119</c:v>
                </c:pt>
                <c:pt idx="3369">
                  <c:v>27135</c:v>
                </c:pt>
                <c:pt idx="3370">
                  <c:v>27138</c:v>
                </c:pt>
                <c:pt idx="3371">
                  <c:v>27141</c:v>
                </c:pt>
                <c:pt idx="3372">
                  <c:v>27146</c:v>
                </c:pt>
                <c:pt idx="3373">
                  <c:v>27152</c:v>
                </c:pt>
                <c:pt idx="3374">
                  <c:v>27160</c:v>
                </c:pt>
                <c:pt idx="3375">
                  <c:v>27167</c:v>
                </c:pt>
                <c:pt idx="3376">
                  <c:v>27177</c:v>
                </c:pt>
                <c:pt idx="3377">
                  <c:v>27183</c:v>
                </c:pt>
                <c:pt idx="3378">
                  <c:v>27210</c:v>
                </c:pt>
                <c:pt idx="3379">
                  <c:v>27211</c:v>
                </c:pt>
                <c:pt idx="3380">
                  <c:v>27218</c:v>
                </c:pt>
                <c:pt idx="3381">
                  <c:v>27221</c:v>
                </c:pt>
                <c:pt idx="3382">
                  <c:v>27229</c:v>
                </c:pt>
                <c:pt idx="3383">
                  <c:v>27231</c:v>
                </c:pt>
                <c:pt idx="3384">
                  <c:v>27233</c:v>
                </c:pt>
                <c:pt idx="3385">
                  <c:v>27235</c:v>
                </c:pt>
                <c:pt idx="3386">
                  <c:v>27240</c:v>
                </c:pt>
                <c:pt idx="3387">
                  <c:v>27247</c:v>
                </c:pt>
                <c:pt idx="3388">
                  <c:v>27251</c:v>
                </c:pt>
                <c:pt idx="3389">
                  <c:v>27256</c:v>
                </c:pt>
                <c:pt idx="3390">
                  <c:v>27262</c:v>
                </c:pt>
                <c:pt idx="3391">
                  <c:v>27264</c:v>
                </c:pt>
                <c:pt idx="3392">
                  <c:v>27276</c:v>
                </c:pt>
                <c:pt idx="3393">
                  <c:v>27283</c:v>
                </c:pt>
                <c:pt idx="3394">
                  <c:v>27291</c:v>
                </c:pt>
                <c:pt idx="3395">
                  <c:v>27292</c:v>
                </c:pt>
                <c:pt idx="3396">
                  <c:v>27297</c:v>
                </c:pt>
                <c:pt idx="3397">
                  <c:v>27300</c:v>
                </c:pt>
                <c:pt idx="3398">
                  <c:v>27310</c:v>
                </c:pt>
                <c:pt idx="3399">
                  <c:v>27311</c:v>
                </c:pt>
                <c:pt idx="3400">
                  <c:v>27323</c:v>
                </c:pt>
                <c:pt idx="3401">
                  <c:v>27329</c:v>
                </c:pt>
                <c:pt idx="3402">
                  <c:v>27333</c:v>
                </c:pt>
                <c:pt idx="3403">
                  <c:v>27339</c:v>
                </c:pt>
                <c:pt idx="3404">
                  <c:v>27346</c:v>
                </c:pt>
                <c:pt idx="3405">
                  <c:v>27354</c:v>
                </c:pt>
                <c:pt idx="3406">
                  <c:v>27361</c:v>
                </c:pt>
                <c:pt idx="3407">
                  <c:v>27366</c:v>
                </c:pt>
                <c:pt idx="3408">
                  <c:v>27371</c:v>
                </c:pt>
                <c:pt idx="3409">
                  <c:v>27373</c:v>
                </c:pt>
                <c:pt idx="3410">
                  <c:v>27375</c:v>
                </c:pt>
                <c:pt idx="3411">
                  <c:v>27380</c:v>
                </c:pt>
                <c:pt idx="3412">
                  <c:v>27384</c:v>
                </c:pt>
                <c:pt idx="3413">
                  <c:v>27386</c:v>
                </c:pt>
                <c:pt idx="3414">
                  <c:v>27387</c:v>
                </c:pt>
                <c:pt idx="3415">
                  <c:v>27390</c:v>
                </c:pt>
                <c:pt idx="3416">
                  <c:v>27392</c:v>
                </c:pt>
                <c:pt idx="3417">
                  <c:v>27397</c:v>
                </c:pt>
                <c:pt idx="3418">
                  <c:v>27402</c:v>
                </c:pt>
                <c:pt idx="3419">
                  <c:v>27422</c:v>
                </c:pt>
                <c:pt idx="3420">
                  <c:v>27431</c:v>
                </c:pt>
                <c:pt idx="3421">
                  <c:v>27432</c:v>
                </c:pt>
                <c:pt idx="3422">
                  <c:v>27435</c:v>
                </c:pt>
                <c:pt idx="3423">
                  <c:v>27436</c:v>
                </c:pt>
                <c:pt idx="3424">
                  <c:v>27442</c:v>
                </c:pt>
                <c:pt idx="3425">
                  <c:v>27443</c:v>
                </c:pt>
                <c:pt idx="3426">
                  <c:v>27447</c:v>
                </c:pt>
                <c:pt idx="3427">
                  <c:v>27453</c:v>
                </c:pt>
                <c:pt idx="3428">
                  <c:v>27463</c:v>
                </c:pt>
                <c:pt idx="3429">
                  <c:v>27465</c:v>
                </c:pt>
                <c:pt idx="3430">
                  <c:v>27487</c:v>
                </c:pt>
                <c:pt idx="3431">
                  <c:v>27489</c:v>
                </c:pt>
                <c:pt idx="3432">
                  <c:v>27493</c:v>
                </c:pt>
                <c:pt idx="3433">
                  <c:v>27494</c:v>
                </c:pt>
                <c:pt idx="3434">
                  <c:v>27496</c:v>
                </c:pt>
                <c:pt idx="3435">
                  <c:v>27500</c:v>
                </c:pt>
                <c:pt idx="3436">
                  <c:v>27506</c:v>
                </c:pt>
                <c:pt idx="3437">
                  <c:v>27514</c:v>
                </c:pt>
                <c:pt idx="3438">
                  <c:v>27517</c:v>
                </c:pt>
                <c:pt idx="3439">
                  <c:v>27522</c:v>
                </c:pt>
                <c:pt idx="3440">
                  <c:v>27536</c:v>
                </c:pt>
                <c:pt idx="3441">
                  <c:v>27542</c:v>
                </c:pt>
                <c:pt idx="3442">
                  <c:v>27546</c:v>
                </c:pt>
                <c:pt idx="3443">
                  <c:v>27547</c:v>
                </c:pt>
                <c:pt idx="3444">
                  <c:v>27548</c:v>
                </c:pt>
                <c:pt idx="3445">
                  <c:v>27583</c:v>
                </c:pt>
                <c:pt idx="3446">
                  <c:v>27588</c:v>
                </c:pt>
                <c:pt idx="3447">
                  <c:v>27591</c:v>
                </c:pt>
                <c:pt idx="3448">
                  <c:v>27596</c:v>
                </c:pt>
                <c:pt idx="3449">
                  <c:v>27599</c:v>
                </c:pt>
                <c:pt idx="3450">
                  <c:v>27600</c:v>
                </c:pt>
                <c:pt idx="3451">
                  <c:v>27603</c:v>
                </c:pt>
                <c:pt idx="3452">
                  <c:v>27608</c:v>
                </c:pt>
                <c:pt idx="3453">
                  <c:v>27610</c:v>
                </c:pt>
                <c:pt idx="3454">
                  <c:v>27614</c:v>
                </c:pt>
                <c:pt idx="3455">
                  <c:v>27618</c:v>
                </c:pt>
                <c:pt idx="3456">
                  <c:v>27620</c:v>
                </c:pt>
                <c:pt idx="3457">
                  <c:v>27623</c:v>
                </c:pt>
                <c:pt idx="3458">
                  <c:v>27645</c:v>
                </c:pt>
                <c:pt idx="3459">
                  <c:v>27682</c:v>
                </c:pt>
                <c:pt idx="3460">
                  <c:v>27696</c:v>
                </c:pt>
                <c:pt idx="3461">
                  <c:v>27699</c:v>
                </c:pt>
                <c:pt idx="3462">
                  <c:v>27714</c:v>
                </c:pt>
                <c:pt idx="3463">
                  <c:v>27722</c:v>
                </c:pt>
                <c:pt idx="3464">
                  <c:v>27729</c:v>
                </c:pt>
                <c:pt idx="3465">
                  <c:v>27733</c:v>
                </c:pt>
                <c:pt idx="3466">
                  <c:v>27736</c:v>
                </c:pt>
                <c:pt idx="3467">
                  <c:v>27739</c:v>
                </c:pt>
                <c:pt idx="3468">
                  <c:v>27742</c:v>
                </c:pt>
                <c:pt idx="3469">
                  <c:v>27756</c:v>
                </c:pt>
                <c:pt idx="3470">
                  <c:v>27762</c:v>
                </c:pt>
                <c:pt idx="3471">
                  <c:v>27766</c:v>
                </c:pt>
                <c:pt idx="3472">
                  <c:v>27773</c:v>
                </c:pt>
                <c:pt idx="3473">
                  <c:v>27777</c:v>
                </c:pt>
                <c:pt idx="3474">
                  <c:v>27779</c:v>
                </c:pt>
                <c:pt idx="3475">
                  <c:v>27785</c:v>
                </c:pt>
                <c:pt idx="3476">
                  <c:v>27796</c:v>
                </c:pt>
                <c:pt idx="3477">
                  <c:v>27803</c:v>
                </c:pt>
                <c:pt idx="3478">
                  <c:v>27806</c:v>
                </c:pt>
                <c:pt idx="3479">
                  <c:v>27814</c:v>
                </c:pt>
                <c:pt idx="3480">
                  <c:v>27824</c:v>
                </c:pt>
                <c:pt idx="3481">
                  <c:v>27831</c:v>
                </c:pt>
                <c:pt idx="3482">
                  <c:v>27855</c:v>
                </c:pt>
                <c:pt idx="3483">
                  <c:v>27865</c:v>
                </c:pt>
                <c:pt idx="3484">
                  <c:v>27894</c:v>
                </c:pt>
                <c:pt idx="3485">
                  <c:v>27896</c:v>
                </c:pt>
                <c:pt idx="3486">
                  <c:v>27897</c:v>
                </c:pt>
                <c:pt idx="3487">
                  <c:v>27902</c:v>
                </c:pt>
                <c:pt idx="3488">
                  <c:v>27924</c:v>
                </c:pt>
                <c:pt idx="3489">
                  <c:v>27926</c:v>
                </c:pt>
                <c:pt idx="3490">
                  <c:v>27933</c:v>
                </c:pt>
                <c:pt idx="3491">
                  <c:v>27935</c:v>
                </c:pt>
                <c:pt idx="3492">
                  <c:v>27936</c:v>
                </c:pt>
                <c:pt idx="3493">
                  <c:v>27947</c:v>
                </c:pt>
                <c:pt idx="3494">
                  <c:v>27952</c:v>
                </c:pt>
                <c:pt idx="3495">
                  <c:v>27971</c:v>
                </c:pt>
                <c:pt idx="3496">
                  <c:v>27980</c:v>
                </c:pt>
                <c:pt idx="3497">
                  <c:v>27992</c:v>
                </c:pt>
                <c:pt idx="3498">
                  <c:v>28019</c:v>
                </c:pt>
                <c:pt idx="3499">
                  <c:v>28022</c:v>
                </c:pt>
                <c:pt idx="3500">
                  <c:v>28026</c:v>
                </c:pt>
                <c:pt idx="3501">
                  <c:v>28045</c:v>
                </c:pt>
                <c:pt idx="3502">
                  <c:v>28051</c:v>
                </c:pt>
                <c:pt idx="3503">
                  <c:v>28055</c:v>
                </c:pt>
                <c:pt idx="3504">
                  <c:v>28073</c:v>
                </c:pt>
                <c:pt idx="3505">
                  <c:v>28082</c:v>
                </c:pt>
                <c:pt idx="3506">
                  <c:v>28092</c:v>
                </c:pt>
                <c:pt idx="3507">
                  <c:v>28103</c:v>
                </c:pt>
                <c:pt idx="3508">
                  <c:v>28104</c:v>
                </c:pt>
                <c:pt idx="3509">
                  <c:v>28116</c:v>
                </c:pt>
                <c:pt idx="3510">
                  <c:v>28122</c:v>
                </c:pt>
                <c:pt idx="3511">
                  <c:v>28130</c:v>
                </c:pt>
                <c:pt idx="3512">
                  <c:v>28149</c:v>
                </c:pt>
                <c:pt idx="3513">
                  <c:v>28161</c:v>
                </c:pt>
                <c:pt idx="3514">
                  <c:v>28182</c:v>
                </c:pt>
                <c:pt idx="3515">
                  <c:v>28187</c:v>
                </c:pt>
                <c:pt idx="3516">
                  <c:v>28194</c:v>
                </c:pt>
                <c:pt idx="3517">
                  <c:v>28213</c:v>
                </c:pt>
                <c:pt idx="3518">
                  <c:v>28219</c:v>
                </c:pt>
                <c:pt idx="3519">
                  <c:v>28236</c:v>
                </c:pt>
                <c:pt idx="3520">
                  <c:v>28244</c:v>
                </c:pt>
                <c:pt idx="3521">
                  <c:v>28252</c:v>
                </c:pt>
                <c:pt idx="3522">
                  <c:v>28269</c:v>
                </c:pt>
                <c:pt idx="3523">
                  <c:v>28277</c:v>
                </c:pt>
                <c:pt idx="3524">
                  <c:v>28278</c:v>
                </c:pt>
                <c:pt idx="3525">
                  <c:v>28288</c:v>
                </c:pt>
                <c:pt idx="3526">
                  <c:v>28292</c:v>
                </c:pt>
                <c:pt idx="3527">
                  <c:v>28303</c:v>
                </c:pt>
                <c:pt idx="3528">
                  <c:v>28321</c:v>
                </c:pt>
                <c:pt idx="3529">
                  <c:v>28322</c:v>
                </c:pt>
                <c:pt idx="3530">
                  <c:v>28326</c:v>
                </c:pt>
                <c:pt idx="3531">
                  <c:v>28329</c:v>
                </c:pt>
                <c:pt idx="3532">
                  <c:v>28341</c:v>
                </c:pt>
                <c:pt idx="3533">
                  <c:v>28360</c:v>
                </c:pt>
                <c:pt idx="3534">
                  <c:v>28365</c:v>
                </c:pt>
                <c:pt idx="3535">
                  <c:v>28376</c:v>
                </c:pt>
                <c:pt idx="3536">
                  <c:v>28381</c:v>
                </c:pt>
                <c:pt idx="3537">
                  <c:v>28386</c:v>
                </c:pt>
                <c:pt idx="3538">
                  <c:v>28390</c:v>
                </c:pt>
                <c:pt idx="3539">
                  <c:v>28399</c:v>
                </c:pt>
                <c:pt idx="3540">
                  <c:v>28416</c:v>
                </c:pt>
                <c:pt idx="3541">
                  <c:v>28423</c:v>
                </c:pt>
                <c:pt idx="3542">
                  <c:v>28442</c:v>
                </c:pt>
                <c:pt idx="3543">
                  <c:v>28451</c:v>
                </c:pt>
                <c:pt idx="3544">
                  <c:v>28456</c:v>
                </c:pt>
                <c:pt idx="3545">
                  <c:v>28479</c:v>
                </c:pt>
                <c:pt idx="3546">
                  <c:v>28484</c:v>
                </c:pt>
                <c:pt idx="3547">
                  <c:v>28500</c:v>
                </c:pt>
                <c:pt idx="3548">
                  <c:v>28514</c:v>
                </c:pt>
                <c:pt idx="3549">
                  <c:v>28519</c:v>
                </c:pt>
                <c:pt idx="3550">
                  <c:v>28532</c:v>
                </c:pt>
                <c:pt idx="3551">
                  <c:v>28534</c:v>
                </c:pt>
                <c:pt idx="3552">
                  <c:v>28542</c:v>
                </c:pt>
                <c:pt idx="3553">
                  <c:v>28543</c:v>
                </c:pt>
                <c:pt idx="3554">
                  <c:v>28546</c:v>
                </c:pt>
                <c:pt idx="3555">
                  <c:v>28567</c:v>
                </c:pt>
                <c:pt idx="3556">
                  <c:v>28569</c:v>
                </c:pt>
                <c:pt idx="3557">
                  <c:v>28585</c:v>
                </c:pt>
                <c:pt idx="3558">
                  <c:v>28589</c:v>
                </c:pt>
                <c:pt idx="3559">
                  <c:v>28590</c:v>
                </c:pt>
                <c:pt idx="3560">
                  <c:v>28612</c:v>
                </c:pt>
                <c:pt idx="3561">
                  <c:v>28619</c:v>
                </c:pt>
                <c:pt idx="3562">
                  <c:v>28625</c:v>
                </c:pt>
                <c:pt idx="3563">
                  <c:v>28631</c:v>
                </c:pt>
                <c:pt idx="3564">
                  <c:v>28668</c:v>
                </c:pt>
                <c:pt idx="3565">
                  <c:v>28686</c:v>
                </c:pt>
                <c:pt idx="3566">
                  <c:v>28692</c:v>
                </c:pt>
                <c:pt idx="3567">
                  <c:v>28693</c:v>
                </c:pt>
                <c:pt idx="3568">
                  <c:v>28702</c:v>
                </c:pt>
                <c:pt idx="3569">
                  <c:v>28719</c:v>
                </c:pt>
                <c:pt idx="3570">
                  <c:v>28723</c:v>
                </c:pt>
                <c:pt idx="3571">
                  <c:v>28742</c:v>
                </c:pt>
                <c:pt idx="3572">
                  <c:v>28746</c:v>
                </c:pt>
                <c:pt idx="3573">
                  <c:v>28749</c:v>
                </c:pt>
                <c:pt idx="3574">
                  <c:v>28755</c:v>
                </c:pt>
                <c:pt idx="3575">
                  <c:v>28764</c:v>
                </c:pt>
                <c:pt idx="3576">
                  <c:v>28767</c:v>
                </c:pt>
                <c:pt idx="3577">
                  <c:v>28769</c:v>
                </c:pt>
                <c:pt idx="3578">
                  <c:v>28775</c:v>
                </c:pt>
                <c:pt idx="3579">
                  <c:v>28783</c:v>
                </c:pt>
                <c:pt idx="3580">
                  <c:v>28793</c:v>
                </c:pt>
                <c:pt idx="3581">
                  <c:v>28797</c:v>
                </c:pt>
                <c:pt idx="3582">
                  <c:v>28808</c:v>
                </c:pt>
                <c:pt idx="3583">
                  <c:v>28843</c:v>
                </c:pt>
                <c:pt idx="3584">
                  <c:v>28847</c:v>
                </c:pt>
                <c:pt idx="3585">
                  <c:v>28854</c:v>
                </c:pt>
                <c:pt idx="3586">
                  <c:v>28862</c:v>
                </c:pt>
                <c:pt idx="3587">
                  <c:v>28877</c:v>
                </c:pt>
                <c:pt idx="3588">
                  <c:v>28880</c:v>
                </c:pt>
                <c:pt idx="3589">
                  <c:v>28881</c:v>
                </c:pt>
                <c:pt idx="3590">
                  <c:v>28884</c:v>
                </c:pt>
                <c:pt idx="3591">
                  <c:v>28907</c:v>
                </c:pt>
                <c:pt idx="3592">
                  <c:v>28910</c:v>
                </c:pt>
                <c:pt idx="3593">
                  <c:v>28911</c:v>
                </c:pt>
                <c:pt idx="3594">
                  <c:v>28924</c:v>
                </c:pt>
                <c:pt idx="3595">
                  <c:v>28933</c:v>
                </c:pt>
                <c:pt idx="3596">
                  <c:v>28941</c:v>
                </c:pt>
                <c:pt idx="3597">
                  <c:v>28954</c:v>
                </c:pt>
                <c:pt idx="3598">
                  <c:v>28960</c:v>
                </c:pt>
                <c:pt idx="3599">
                  <c:v>28968</c:v>
                </c:pt>
                <c:pt idx="3600">
                  <c:v>28969</c:v>
                </c:pt>
                <c:pt idx="3601">
                  <c:v>28998</c:v>
                </c:pt>
                <c:pt idx="3602">
                  <c:v>29001</c:v>
                </c:pt>
                <c:pt idx="3603">
                  <c:v>29006</c:v>
                </c:pt>
                <c:pt idx="3604">
                  <c:v>29009</c:v>
                </c:pt>
                <c:pt idx="3605">
                  <c:v>29013</c:v>
                </c:pt>
                <c:pt idx="3606">
                  <c:v>29051</c:v>
                </c:pt>
                <c:pt idx="3607">
                  <c:v>29057</c:v>
                </c:pt>
                <c:pt idx="3608">
                  <c:v>29058</c:v>
                </c:pt>
                <c:pt idx="3609">
                  <c:v>29078</c:v>
                </c:pt>
                <c:pt idx="3610">
                  <c:v>29082</c:v>
                </c:pt>
                <c:pt idx="3611">
                  <c:v>29089</c:v>
                </c:pt>
                <c:pt idx="3612">
                  <c:v>29104</c:v>
                </c:pt>
                <c:pt idx="3613">
                  <c:v>29105</c:v>
                </c:pt>
                <c:pt idx="3614">
                  <c:v>29159</c:v>
                </c:pt>
                <c:pt idx="3615">
                  <c:v>29164</c:v>
                </c:pt>
                <c:pt idx="3616">
                  <c:v>29167</c:v>
                </c:pt>
                <c:pt idx="3617">
                  <c:v>29176</c:v>
                </c:pt>
                <c:pt idx="3618">
                  <c:v>29179</c:v>
                </c:pt>
                <c:pt idx="3619">
                  <c:v>29183</c:v>
                </c:pt>
                <c:pt idx="3620">
                  <c:v>29191</c:v>
                </c:pt>
                <c:pt idx="3621">
                  <c:v>29195</c:v>
                </c:pt>
                <c:pt idx="3622">
                  <c:v>29231</c:v>
                </c:pt>
                <c:pt idx="3623">
                  <c:v>29249</c:v>
                </c:pt>
                <c:pt idx="3624">
                  <c:v>29254</c:v>
                </c:pt>
                <c:pt idx="3625">
                  <c:v>29255</c:v>
                </c:pt>
                <c:pt idx="3626">
                  <c:v>29274</c:v>
                </c:pt>
                <c:pt idx="3627">
                  <c:v>29277</c:v>
                </c:pt>
                <c:pt idx="3628">
                  <c:v>29302</c:v>
                </c:pt>
                <c:pt idx="3629">
                  <c:v>29315</c:v>
                </c:pt>
                <c:pt idx="3630">
                  <c:v>29317</c:v>
                </c:pt>
                <c:pt idx="3631">
                  <c:v>29321</c:v>
                </c:pt>
                <c:pt idx="3632">
                  <c:v>29325</c:v>
                </c:pt>
                <c:pt idx="3633">
                  <c:v>29331</c:v>
                </c:pt>
                <c:pt idx="3634">
                  <c:v>29336</c:v>
                </c:pt>
                <c:pt idx="3635">
                  <c:v>29341</c:v>
                </c:pt>
                <c:pt idx="3636">
                  <c:v>29345</c:v>
                </c:pt>
                <c:pt idx="3637">
                  <c:v>29355</c:v>
                </c:pt>
                <c:pt idx="3638">
                  <c:v>29366</c:v>
                </c:pt>
                <c:pt idx="3639">
                  <c:v>29376</c:v>
                </c:pt>
                <c:pt idx="3640">
                  <c:v>29379</c:v>
                </c:pt>
                <c:pt idx="3641">
                  <c:v>29394</c:v>
                </c:pt>
                <c:pt idx="3642">
                  <c:v>29403</c:v>
                </c:pt>
                <c:pt idx="3643">
                  <c:v>29407</c:v>
                </c:pt>
                <c:pt idx="3644">
                  <c:v>29409</c:v>
                </c:pt>
                <c:pt idx="3645">
                  <c:v>29411</c:v>
                </c:pt>
                <c:pt idx="3646">
                  <c:v>29418</c:v>
                </c:pt>
                <c:pt idx="3647">
                  <c:v>29426</c:v>
                </c:pt>
                <c:pt idx="3648">
                  <c:v>29434</c:v>
                </c:pt>
                <c:pt idx="3649">
                  <c:v>29436</c:v>
                </c:pt>
                <c:pt idx="3650">
                  <c:v>29447</c:v>
                </c:pt>
                <c:pt idx="3651">
                  <c:v>29464</c:v>
                </c:pt>
                <c:pt idx="3652">
                  <c:v>29470</c:v>
                </c:pt>
                <c:pt idx="3653">
                  <c:v>29488</c:v>
                </c:pt>
                <c:pt idx="3654">
                  <c:v>29489</c:v>
                </c:pt>
                <c:pt idx="3655">
                  <c:v>29490</c:v>
                </c:pt>
                <c:pt idx="3656">
                  <c:v>29491</c:v>
                </c:pt>
                <c:pt idx="3657">
                  <c:v>29498</c:v>
                </c:pt>
                <c:pt idx="3658">
                  <c:v>29532</c:v>
                </c:pt>
                <c:pt idx="3659">
                  <c:v>29537</c:v>
                </c:pt>
                <c:pt idx="3660">
                  <c:v>29540</c:v>
                </c:pt>
                <c:pt idx="3661">
                  <c:v>29549</c:v>
                </c:pt>
                <c:pt idx="3662">
                  <c:v>29552</c:v>
                </c:pt>
                <c:pt idx="3663">
                  <c:v>29578</c:v>
                </c:pt>
                <c:pt idx="3664">
                  <c:v>29587</c:v>
                </c:pt>
                <c:pt idx="3665">
                  <c:v>29607</c:v>
                </c:pt>
                <c:pt idx="3666">
                  <c:v>29610</c:v>
                </c:pt>
                <c:pt idx="3667">
                  <c:v>29619</c:v>
                </c:pt>
                <c:pt idx="3668">
                  <c:v>29647</c:v>
                </c:pt>
                <c:pt idx="3669">
                  <c:v>29658</c:v>
                </c:pt>
                <c:pt idx="3670">
                  <c:v>29695</c:v>
                </c:pt>
                <c:pt idx="3671">
                  <c:v>29699</c:v>
                </c:pt>
                <c:pt idx="3672">
                  <c:v>29729</c:v>
                </c:pt>
                <c:pt idx="3673">
                  <c:v>29736</c:v>
                </c:pt>
                <c:pt idx="3674">
                  <c:v>29738</c:v>
                </c:pt>
                <c:pt idx="3675">
                  <c:v>29768</c:v>
                </c:pt>
                <c:pt idx="3676">
                  <c:v>29773</c:v>
                </c:pt>
                <c:pt idx="3677">
                  <c:v>29780</c:v>
                </c:pt>
                <c:pt idx="3678">
                  <c:v>29791</c:v>
                </c:pt>
                <c:pt idx="3679">
                  <c:v>29800</c:v>
                </c:pt>
                <c:pt idx="3680">
                  <c:v>29815</c:v>
                </c:pt>
                <c:pt idx="3681">
                  <c:v>29822</c:v>
                </c:pt>
                <c:pt idx="3682">
                  <c:v>29841</c:v>
                </c:pt>
                <c:pt idx="3683">
                  <c:v>29842</c:v>
                </c:pt>
                <c:pt idx="3684">
                  <c:v>29843</c:v>
                </c:pt>
                <c:pt idx="3685">
                  <c:v>29849</c:v>
                </c:pt>
                <c:pt idx="3686">
                  <c:v>29853</c:v>
                </c:pt>
                <c:pt idx="3687">
                  <c:v>29854</c:v>
                </c:pt>
                <c:pt idx="3688">
                  <c:v>29861</c:v>
                </c:pt>
                <c:pt idx="3689">
                  <c:v>29885</c:v>
                </c:pt>
                <c:pt idx="3690">
                  <c:v>29892</c:v>
                </c:pt>
                <c:pt idx="3691">
                  <c:v>29894</c:v>
                </c:pt>
                <c:pt idx="3692">
                  <c:v>29895</c:v>
                </c:pt>
                <c:pt idx="3693">
                  <c:v>29911</c:v>
                </c:pt>
                <c:pt idx="3694">
                  <c:v>29923</c:v>
                </c:pt>
                <c:pt idx="3695">
                  <c:v>29950</c:v>
                </c:pt>
                <c:pt idx="3696">
                  <c:v>29963</c:v>
                </c:pt>
                <c:pt idx="3697">
                  <c:v>29964</c:v>
                </c:pt>
                <c:pt idx="3698">
                  <c:v>29970</c:v>
                </c:pt>
                <c:pt idx="3699">
                  <c:v>29984</c:v>
                </c:pt>
                <c:pt idx="3700">
                  <c:v>29986</c:v>
                </c:pt>
                <c:pt idx="3701">
                  <c:v>30017</c:v>
                </c:pt>
                <c:pt idx="3702">
                  <c:v>30019</c:v>
                </c:pt>
                <c:pt idx="3703">
                  <c:v>30027</c:v>
                </c:pt>
                <c:pt idx="3704">
                  <c:v>30035</c:v>
                </c:pt>
                <c:pt idx="3705">
                  <c:v>30045</c:v>
                </c:pt>
                <c:pt idx="3706">
                  <c:v>30051</c:v>
                </c:pt>
                <c:pt idx="3707">
                  <c:v>30053</c:v>
                </c:pt>
                <c:pt idx="3708">
                  <c:v>30054</c:v>
                </c:pt>
                <c:pt idx="3709">
                  <c:v>30058</c:v>
                </c:pt>
                <c:pt idx="3710">
                  <c:v>30061</c:v>
                </c:pt>
                <c:pt idx="3711">
                  <c:v>30062</c:v>
                </c:pt>
                <c:pt idx="3712">
                  <c:v>30065</c:v>
                </c:pt>
                <c:pt idx="3713">
                  <c:v>30066</c:v>
                </c:pt>
                <c:pt idx="3714">
                  <c:v>30076</c:v>
                </c:pt>
                <c:pt idx="3715">
                  <c:v>30082</c:v>
                </c:pt>
                <c:pt idx="3716">
                  <c:v>30087</c:v>
                </c:pt>
                <c:pt idx="3717">
                  <c:v>30092</c:v>
                </c:pt>
                <c:pt idx="3718">
                  <c:v>30095</c:v>
                </c:pt>
                <c:pt idx="3719">
                  <c:v>30097</c:v>
                </c:pt>
                <c:pt idx="3720">
                  <c:v>30099</c:v>
                </c:pt>
                <c:pt idx="3721">
                  <c:v>30101</c:v>
                </c:pt>
                <c:pt idx="3722">
                  <c:v>30103</c:v>
                </c:pt>
                <c:pt idx="3723">
                  <c:v>30110</c:v>
                </c:pt>
                <c:pt idx="3724">
                  <c:v>30117</c:v>
                </c:pt>
                <c:pt idx="3725">
                  <c:v>30134</c:v>
                </c:pt>
                <c:pt idx="3726">
                  <c:v>30137</c:v>
                </c:pt>
                <c:pt idx="3727">
                  <c:v>30138</c:v>
                </c:pt>
                <c:pt idx="3728">
                  <c:v>30156</c:v>
                </c:pt>
                <c:pt idx="3729">
                  <c:v>30165</c:v>
                </c:pt>
                <c:pt idx="3730">
                  <c:v>30183</c:v>
                </c:pt>
                <c:pt idx="3731">
                  <c:v>30189</c:v>
                </c:pt>
                <c:pt idx="3732">
                  <c:v>30197</c:v>
                </c:pt>
                <c:pt idx="3733">
                  <c:v>30198</c:v>
                </c:pt>
                <c:pt idx="3734">
                  <c:v>30212</c:v>
                </c:pt>
                <c:pt idx="3735">
                  <c:v>30213</c:v>
                </c:pt>
                <c:pt idx="3736">
                  <c:v>30216</c:v>
                </c:pt>
                <c:pt idx="3737">
                  <c:v>30220</c:v>
                </c:pt>
                <c:pt idx="3738">
                  <c:v>30227</c:v>
                </c:pt>
                <c:pt idx="3739">
                  <c:v>30228</c:v>
                </c:pt>
                <c:pt idx="3740">
                  <c:v>30252</c:v>
                </c:pt>
                <c:pt idx="3741">
                  <c:v>30253</c:v>
                </c:pt>
                <c:pt idx="3742">
                  <c:v>30262</c:v>
                </c:pt>
                <c:pt idx="3743">
                  <c:v>30263</c:v>
                </c:pt>
                <c:pt idx="3744">
                  <c:v>30278</c:v>
                </c:pt>
                <c:pt idx="3745">
                  <c:v>30289</c:v>
                </c:pt>
                <c:pt idx="3746">
                  <c:v>30296</c:v>
                </c:pt>
                <c:pt idx="3747">
                  <c:v>30301</c:v>
                </c:pt>
                <c:pt idx="3748">
                  <c:v>30325</c:v>
                </c:pt>
                <c:pt idx="3749">
                  <c:v>30334</c:v>
                </c:pt>
                <c:pt idx="3750">
                  <c:v>30339</c:v>
                </c:pt>
                <c:pt idx="3751">
                  <c:v>30341</c:v>
                </c:pt>
                <c:pt idx="3752">
                  <c:v>30342</c:v>
                </c:pt>
                <c:pt idx="3753">
                  <c:v>30353</c:v>
                </c:pt>
                <c:pt idx="3754">
                  <c:v>30357</c:v>
                </c:pt>
                <c:pt idx="3755">
                  <c:v>30361</c:v>
                </c:pt>
                <c:pt idx="3756">
                  <c:v>30366</c:v>
                </c:pt>
                <c:pt idx="3757">
                  <c:v>30367</c:v>
                </c:pt>
                <c:pt idx="3758">
                  <c:v>30369</c:v>
                </c:pt>
                <c:pt idx="3759">
                  <c:v>30378</c:v>
                </c:pt>
                <c:pt idx="3760">
                  <c:v>30385</c:v>
                </c:pt>
                <c:pt idx="3761">
                  <c:v>30387</c:v>
                </c:pt>
                <c:pt idx="3762">
                  <c:v>30391</c:v>
                </c:pt>
                <c:pt idx="3763">
                  <c:v>30396</c:v>
                </c:pt>
                <c:pt idx="3764">
                  <c:v>30401</c:v>
                </c:pt>
                <c:pt idx="3765">
                  <c:v>30405</c:v>
                </c:pt>
                <c:pt idx="3766">
                  <c:v>30412</c:v>
                </c:pt>
                <c:pt idx="3767">
                  <c:v>30413</c:v>
                </c:pt>
                <c:pt idx="3768">
                  <c:v>30416</c:v>
                </c:pt>
                <c:pt idx="3769">
                  <c:v>30418</c:v>
                </c:pt>
                <c:pt idx="3770">
                  <c:v>30450</c:v>
                </c:pt>
                <c:pt idx="3771">
                  <c:v>30452</c:v>
                </c:pt>
                <c:pt idx="3772">
                  <c:v>30458</c:v>
                </c:pt>
                <c:pt idx="3773">
                  <c:v>30471</c:v>
                </c:pt>
                <c:pt idx="3774">
                  <c:v>30478</c:v>
                </c:pt>
                <c:pt idx="3775">
                  <c:v>30480</c:v>
                </c:pt>
                <c:pt idx="3776">
                  <c:v>30496</c:v>
                </c:pt>
                <c:pt idx="3777">
                  <c:v>30503</c:v>
                </c:pt>
                <c:pt idx="3778">
                  <c:v>30513</c:v>
                </c:pt>
                <c:pt idx="3779">
                  <c:v>30515</c:v>
                </c:pt>
                <c:pt idx="3780">
                  <c:v>30519</c:v>
                </c:pt>
                <c:pt idx="3781">
                  <c:v>30522</c:v>
                </c:pt>
                <c:pt idx="3782">
                  <c:v>30524</c:v>
                </c:pt>
                <c:pt idx="3783">
                  <c:v>30533</c:v>
                </c:pt>
                <c:pt idx="3784">
                  <c:v>30534</c:v>
                </c:pt>
                <c:pt idx="3785">
                  <c:v>30537</c:v>
                </c:pt>
                <c:pt idx="3786">
                  <c:v>30539</c:v>
                </c:pt>
                <c:pt idx="3787">
                  <c:v>30549</c:v>
                </c:pt>
                <c:pt idx="3788">
                  <c:v>30557</c:v>
                </c:pt>
                <c:pt idx="3789">
                  <c:v>30567</c:v>
                </c:pt>
                <c:pt idx="3790">
                  <c:v>30599</c:v>
                </c:pt>
                <c:pt idx="3791">
                  <c:v>30603</c:v>
                </c:pt>
                <c:pt idx="3792">
                  <c:v>30604</c:v>
                </c:pt>
                <c:pt idx="3793">
                  <c:v>30608</c:v>
                </c:pt>
                <c:pt idx="3794">
                  <c:v>30610</c:v>
                </c:pt>
                <c:pt idx="3795">
                  <c:v>30619</c:v>
                </c:pt>
                <c:pt idx="3796">
                  <c:v>30620</c:v>
                </c:pt>
                <c:pt idx="3797">
                  <c:v>30621</c:v>
                </c:pt>
                <c:pt idx="3798">
                  <c:v>30626</c:v>
                </c:pt>
                <c:pt idx="3799">
                  <c:v>30643</c:v>
                </c:pt>
                <c:pt idx="3800">
                  <c:v>30645</c:v>
                </c:pt>
                <c:pt idx="3801">
                  <c:v>30647</c:v>
                </c:pt>
                <c:pt idx="3802">
                  <c:v>30648</c:v>
                </c:pt>
                <c:pt idx="3803">
                  <c:v>30649</c:v>
                </c:pt>
                <c:pt idx="3804">
                  <c:v>30658</c:v>
                </c:pt>
                <c:pt idx="3805">
                  <c:v>30659</c:v>
                </c:pt>
                <c:pt idx="3806">
                  <c:v>30669</c:v>
                </c:pt>
                <c:pt idx="3807">
                  <c:v>30673</c:v>
                </c:pt>
                <c:pt idx="3808">
                  <c:v>30676</c:v>
                </c:pt>
                <c:pt idx="3809">
                  <c:v>30683</c:v>
                </c:pt>
                <c:pt idx="3810">
                  <c:v>30684</c:v>
                </c:pt>
                <c:pt idx="3811">
                  <c:v>30699</c:v>
                </c:pt>
                <c:pt idx="3812">
                  <c:v>30720</c:v>
                </c:pt>
                <c:pt idx="3813">
                  <c:v>30727</c:v>
                </c:pt>
                <c:pt idx="3814">
                  <c:v>30747</c:v>
                </c:pt>
                <c:pt idx="3815">
                  <c:v>30754</c:v>
                </c:pt>
                <c:pt idx="3816">
                  <c:v>30762</c:v>
                </c:pt>
                <c:pt idx="3817">
                  <c:v>30763</c:v>
                </c:pt>
                <c:pt idx="3818">
                  <c:v>30767</c:v>
                </c:pt>
                <c:pt idx="3819">
                  <c:v>30768</c:v>
                </c:pt>
                <c:pt idx="3820">
                  <c:v>30775</c:v>
                </c:pt>
                <c:pt idx="3821">
                  <c:v>30786</c:v>
                </c:pt>
                <c:pt idx="3822">
                  <c:v>30793</c:v>
                </c:pt>
                <c:pt idx="3823">
                  <c:v>30797</c:v>
                </c:pt>
                <c:pt idx="3824">
                  <c:v>30798</c:v>
                </c:pt>
                <c:pt idx="3825">
                  <c:v>30805</c:v>
                </c:pt>
                <c:pt idx="3826">
                  <c:v>30806</c:v>
                </c:pt>
                <c:pt idx="3827">
                  <c:v>30807</c:v>
                </c:pt>
                <c:pt idx="3828">
                  <c:v>30865</c:v>
                </c:pt>
                <c:pt idx="3829">
                  <c:v>30896</c:v>
                </c:pt>
                <c:pt idx="3830">
                  <c:v>30913</c:v>
                </c:pt>
                <c:pt idx="3831">
                  <c:v>30936</c:v>
                </c:pt>
                <c:pt idx="3832">
                  <c:v>30948</c:v>
                </c:pt>
                <c:pt idx="3833">
                  <c:v>30949</c:v>
                </c:pt>
                <c:pt idx="3834">
                  <c:v>30950</c:v>
                </c:pt>
                <c:pt idx="3835">
                  <c:v>30951</c:v>
                </c:pt>
                <c:pt idx="3836">
                  <c:v>30957</c:v>
                </c:pt>
                <c:pt idx="3837">
                  <c:v>30962</c:v>
                </c:pt>
                <c:pt idx="3838">
                  <c:v>30963</c:v>
                </c:pt>
                <c:pt idx="3839">
                  <c:v>30965</c:v>
                </c:pt>
                <c:pt idx="3840">
                  <c:v>30968</c:v>
                </c:pt>
                <c:pt idx="3841">
                  <c:v>30998</c:v>
                </c:pt>
                <c:pt idx="3842">
                  <c:v>31000</c:v>
                </c:pt>
                <c:pt idx="3843">
                  <c:v>31011</c:v>
                </c:pt>
                <c:pt idx="3844">
                  <c:v>31013</c:v>
                </c:pt>
                <c:pt idx="3845">
                  <c:v>31027</c:v>
                </c:pt>
                <c:pt idx="3846">
                  <c:v>31035</c:v>
                </c:pt>
                <c:pt idx="3847">
                  <c:v>31043</c:v>
                </c:pt>
                <c:pt idx="3848">
                  <c:v>31047</c:v>
                </c:pt>
                <c:pt idx="3849">
                  <c:v>31054</c:v>
                </c:pt>
                <c:pt idx="3850">
                  <c:v>31060</c:v>
                </c:pt>
                <c:pt idx="3851">
                  <c:v>31107</c:v>
                </c:pt>
                <c:pt idx="3852">
                  <c:v>31109</c:v>
                </c:pt>
                <c:pt idx="3853">
                  <c:v>31135</c:v>
                </c:pt>
                <c:pt idx="3854">
                  <c:v>31137</c:v>
                </c:pt>
                <c:pt idx="3855">
                  <c:v>31154</c:v>
                </c:pt>
                <c:pt idx="3856">
                  <c:v>31156</c:v>
                </c:pt>
                <c:pt idx="3857">
                  <c:v>31168</c:v>
                </c:pt>
                <c:pt idx="3858">
                  <c:v>31171</c:v>
                </c:pt>
                <c:pt idx="3859">
                  <c:v>31196</c:v>
                </c:pt>
                <c:pt idx="3860">
                  <c:v>31203</c:v>
                </c:pt>
                <c:pt idx="3861">
                  <c:v>31208</c:v>
                </c:pt>
                <c:pt idx="3862">
                  <c:v>31215</c:v>
                </c:pt>
                <c:pt idx="3863">
                  <c:v>31216</c:v>
                </c:pt>
                <c:pt idx="3864">
                  <c:v>31220</c:v>
                </c:pt>
                <c:pt idx="3865">
                  <c:v>31222</c:v>
                </c:pt>
                <c:pt idx="3866">
                  <c:v>31232</c:v>
                </c:pt>
                <c:pt idx="3867">
                  <c:v>31238</c:v>
                </c:pt>
                <c:pt idx="3868">
                  <c:v>31240</c:v>
                </c:pt>
                <c:pt idx="3869">
                  <c:v>31251</c:v>
                </c:pt>
                <c:pt idx="3870">
                  <c:v>31270</c:v>
                </c:pt>
                <c:pt idx="3871">
                  <c:v>31283</c:v>
                </c:pt>
                <c:pt idx="3872">
                  <c:v>31284</c:v>
                </c:pt>
                <c:pt idx="3873">
                  <c:v>31287</c:v>
                </c:pt>
                <c:pt idx="3874">
                  <c:v>31292</c:v>
                </c:pt>
                <c:pt idx="3875">
                  <c:v>31307</c:v>
                </c:pt>
                <c:pt idx="3876">
                  <c:v>31311</c:v>
                </c:pt>
                <c:pt idx="3877">
                  <c:v>31315</c:v>
                </c:pt>
                <c:pt idx="3878">
                  <c:v>31317</c:v>
                </c:pt>
                <c:pt idx="3879">
                  <c:v>31321</c:v>
                </c:pt>
                <c:pt idx="3880">
                  <c:v>31328</c:v>
                </c:pt>
                <c:pt idx="3881">
                  <c:v>31330</c:v>
                </c:pt>
                <c:pt idx="3882">
                  <c:v>31332</c:v>
                </c:pt>
                <c:pt idx="3883">
                  <c:v>31340</c:v>
                </c:pt>
                <c:pt idx="3884">
                  <c:v>31352</c:v>
                </c:pt>
                <c:pt idx="3885">
                  <c:v>31367</c:v>
                </c:pt>
                <c:pt idx="3886">
                  <c:v>31375</c:v>
                </c:pt>
                <c:pt idx="3887">
                  <c:v>31383</c:v>
                </c:pt>
                <c:pt idx="3888">
                  <c:v>31394</c:v>
                </c:pt>
                <c:pt idx="3889">
                  <c:v>31398</c:v>
                </c:pt>
                <c:pt idx="3890">
                  <c:v>31403</c:v>
                </c:pt>
                <c:pt idx="3891">
                  <c:v>31404</c:v>
                </c:pt>
                <c:pt idx="3892">
                  <c:v>31409</c:v>
                </c:pt>
                <c:pt idx="3893">
                  <c:v>31427</c:v>
                </c:pt>
                <c:pt idx="3894">
                  <c:v>31428</c:v>
                </c:pt>
                <c:pt idx="3895">
                  <c:v>31432</c:v>
                </c:pt>
                <c:pt idx="3896">
                  <c:v>31436</c:v>
                </c:pt>
                <c:pt idx="3897">
                  <c:v>31453</c:v>
                </c:pt>
                <c:pt idx="3898">
                  <c:v>31468</c:v>
                </c:pt>
                <c:pt idx="3899">
                  <c:v>31471</c:v>
                </c:pt>
                <c:pt idx="3900">
                  <c:v>31489</c:v>
                </c:pt>
                <c:pt idx="3901">
                  <c:v>31507</c:v>
                </c:pt>
                <c:pt idx="3902">
                  <c:v>31516</c:v>
                </c:pt>
                <c:pt idx="3903">
                  <c:v>31520</c:v>
                </c:pt>
                <c:pt idx="3904">
                  <c:v>31538</c:v>
                </c:pt>
                <c:pt idx="3905">
                  <c:v>31539</c:v>
                </c:pt>
                <c:pt idx="3906">
                  <c:v>31540</c:v>
                </c:pt>
                <c:pt idx="3907">
                  <c:v>31543</c:v>
                </c:pt>
                <c:pt idx="3908">
                  <c:v>31545</c:v>
                </c:pt>
                <c:pt idx="3909">
                  <c:v>31553</c:v>
                </c:pt>
                <c:pt idx="3910">
                  <c:v>31566</c:v>
                </c:pt>
                <c:pt idx="3911">
                  <c:v>31571</c:v>
                </c:pt>
                <c:pt idx="3912">
                  <c:v>31585</c:v>
                </c:pt>
                <c:pt idx="3913">
                  <c:v>31594</c:v>
                </c:pt>
                <c:pt idx="3914">
                  <c:v>31595</c:v>
                </c:pt>
                <c:pt idx="3915">
                  <c:v>31608</c:v>
                </c:pt>
                <c:pt idx="3916">
                  <c:v>31609</c:v>
                </c:pt>
                <c:pt idx="3917">
                  <c:v>31614</c:v>
                </c:pt>
                <c:pt idx="3918">
                  <c:v>31617</c:v>
                </c:pt>
                <c:pt idx="3919">
                  <c:v>31625</c:v>
                </c:pt>
                <c:pt idx="3920">
                  <c:v>31639</c:v>
                </c:pt>
                <c:pt idx="3921">
                  <c:v>31643</c:v>
                </c:pt>
                <c:pt idx="3922">
                  <c:v>31651</c:v>
                </c:pt>
                <c:pt idx="3923">
                  <c:v>31653</c:v>
                </c:pt>
                <c:pt idx="3924">
                  <c:v>31658</c:v>
                </c:pt>
                <c:pt idx="3925">
                  <c:v>31669</c:v>
                </c:pt>
                <c:pt idx="3926">
                  <c:v>31684</c:v>
                </c:pt>
                <c:pt idx="3927">
                  <c:v>31705</c:v>
                </c:pt>
                <c:pt idx="3928">
                  <c:v>31707</c:v>
                </c:pt>
                <c:pt idx="3929">
                  <c:v>31708</c:v>
                </c:pt>
                <c:pt idx="3930">
                  <c:v>31720</c:v>
                </c:pt>
                <c:pt idx="3931">
                  <c:v>31722</c:v>
                </c:pt>
                <c:pt idx="3932">
                  <c:v>31723</c:v>
                </c:pt>
                <c:pt idx="3933">
                  <c:v>31729</c:v>
                </c:pt>
                <c:pt idx="3934">
                  <c:v>31731</c:v>
                </c:pt>
                <c:pt idx="3935">
                  <c:v>31746</c:v>
                </c:pt>
                <c:pt idx="3936">
                  <c:v>31749</c:v>
                </c:pt>
                <c:pt idx="3937">
                  <c:v>31750</c:v>
                </c:pt>
                <c:pt idx="3938">
                  <c:v>31767</c:v>
                </c:pt>
                <c:pt idx="3939">
                  <c:v>31771</c:v>
                </c:pt>
                <c:pt idx="3940">
                  <c:v>31778</c:v>
                </c:pt>
                <c:pt idx="3941">
                  <c:v>31791</c:v>
                </c:pt>
                <c:pt idx="3942">
                  <c:v>31793</c:v>
                </c:pt>
                <c:pt idx="3943">
                  <c:v>31794</c:v>
                </c:pt>
                <c:pt idx="3944">
                  <c:v>31806</c:v>
                </c:pt>
                <c:pt idx="3945">
                  <c:v>31814</c:v>
                </c:pt>
                <c:pt idx="3946">
                  <c:v>31820</c:v>
                </c:pt>
                <c:pt idx="3947">
                  <c:v>31829</c:v>
                </c:pt>
                <c:pt idx="3948">
                  <c:v>31835</c:v>
                </c:pt>
                <c:pt idx="3949">
                  <c:v>31853</c:v>
                </c:pt>
                <c:pt idx="3950">
                  <c:v>31857</c:v>
                </c:pt>
                <c:pt idx="3951">
                  <c:v>31862</c:v>
                </c:pt>
                <c:pt idx="3952">
                  <c:v>31865</c:v>
                </c:pt>
                <c:pt idx="3953">
                  <c:v>31870</c:v>
                </c:pt>
                <c:pt idx="3954">
                  <c:v>31878</c:v>
                </c:pt>
                <c:pt idx="3955">
                  <c:v>31891</c:v>
                </c:pt>
                <c:pt idx="3956">
                  <c:v>31918</c:v>
                </c:pt>
                <c:pt idx="3957">
                  <c:v>31928</c:v>
                </c:pt>
                <c:pt idx="3958">
                  <c:v>31929</c:v>
                </c:pt>
                <c:pt idx="3959">
                  <c:v>31933</c:v>
                </c:pt>
                <c:pt idx="3960">
                  <c:v>31935</c:v>
                </c:pt>
                <c:pt idx="3961">
                  <c:v>31943</c:v>
                </c:pt>
                <c:pt idx="3962">
                  <c:v>31950</c:v>
                </c:pt>
                <c:pt idx="3963">
                  <c:v>31955</c:v>
                </c:pt>
                <c:pt idx="3964">
                  <c:v>31962</c:v>
                </c:pt>
                <c:pt idx="3965">
                  <c:v>31965</c:v>
                </c:pt>
                <c:pt idx="3966">
                  <c:v>31968</c:v>
                </c:pt>
                <c:pt idx="3967">
                  <c:v>31986</c:v>
                </c:pt>
                <c:pt idx="3968">
                  <c:v>31990</c:v>
                </c:pt>
                <c:pt idx="3969">
                  <c:v>31995</c:v>
                </c:pt>
                <c:pt idx="3970">
                  <c:v>32017</c:v>
                </c:pt>
                <c:pt idx="3971">
                  <c:v>32021</c:v>
                </c:pt>
                <c:pt idx="3972">
                  <c:v>32024</c:v>
                </c:pt>
                <c:pt idx="3973">
                  <c:v>32035</c:v>
                </c:pt>
                <c:pt idx="3974">
                  <c:v>32042</c:v>
                </c:pt>
                <c:pt idx="3975">
                  <c:v>32077</c:v>
                </c:pt>
                <c:pt idx="3976">
                  <c:v>32080</c:v>
                </c:pt>
                <c:pt idx="3977">
                  <c:v>32092</c:v>
                </c:pt>
                <c:pt idx="3978">
                  <c:v>32100</c:v>
                </c:pt>
                <c:pt idx="3979">
                  <c:v>32112</c:v>
                </c:pt>
                <c:pt idx="3980">
                  <c:v>32118</c:v>
                </c:pt>
                <c:pt idx="3981">
                  <c:v>32119</c:v>
                </c:pt>
                <c:pt idx="3982">
                  <c:v>32128</c:v>
                </c:pt>
                <c:pt idx="3983">
                  <c:v>32129</c:v>
                </c:pt>
                <c:pt idx="3984">
                  <c:v>32147</c:v>
                </c:pt>
                <c:pt idx="3985">
                  <c:v>32159</c:v>
                </c:pt>
                <c:pt idx="3986">
                  <c:v>32164</c:v>
                </c:pt>
                <c:pt idx="3987">
                  <c:v>32176</c:v>
                </c:pt>
                <c:pt idx="3988">
                  <c:v>32191</c:v>
                </c:pt>
                <c:pt idx="3989">
                  <c:v>32193</c:v>
                </c:pt>
                <c:pt idx="3990">
                  <c:v>32194</c:v>
                </c:pt>
                <c:pt idx="3991">
                  <c:v>32197</c:v>
                </c:pt>
                <c:pt idx="3992">
                  <c:v>32200</c:v>
                </c:pt>
                <c:pt idx="3993">
                  <c:v>32206</c:v>
                </c:pt>
                <c:pt idx="3994">
                  <c:v>32207</c:v>
                </c:pt>
                <c:pt idx="3995">
                  <c:v>32239</c:v>
                </c:pt>
                <c:pt idx="3996">
                  <c:v>32245</c:v>
                </c:pt>
                <c:pt idx="3997">
                  <c:v>32249</c:v>
                </c:pt>
                <c:pt idx="3998">
                  <c:v>32255</c:v>
                </c:pt>
                <c:pt idx="3999">
                  <c:v>32286</c:v>
                </c:pt>
                <c:pt idx="4000">
                  <c:v>32294</c:v>
                </c:pt>
                <c:pt idx="4001">
                  <c:v>32303</c:v>
                </c:pt>
                <c:pt idx="4002">
                  <c:v>32304</c:v>
                </c:pt>
                <c:pt idx="4003">
                  <c:v>32314</c:v>
                </c:pt>
                <c:pt idx="4004">
                  <c:v>32316</c:v>
                </c:pt>
                <c:pt idx="4005">
                  <c:v>32325</c:v>
                </c:pt>
                <c:pt idx="4006">
                  <c:v>32337</c:v>
                </c:pt>
                <c:pt idx="4007">
                  <c:v>32348</c:v>
                </c:pt>
                <c:pt idx="4008">
                  <c:v>32357</c:v>
                </c:pt>
                <c:pt idx="4009">
                  <c:v>32373</c:v>
                </c:pt>
                <c:pt idx="4010">
                  <c:v>32378</c:v>
                </c:pt>
                <c:pt idx="4011">
                  <c:v>32386</c:v>
                </c:pt>
                <c:pt idx="4012">
                  <c:v>32388</c:v>
                </c:pt>
                <c:pt idx="4013">
                  <c:v>32389</c:v>
                </c:pt>
                <c:pt idx="4014">
                  <c:v>32410</c:v>
                </c:pt>
                <c:pt idx="4015">
                  <c:v>32419</c:v>
                </c:pt>
                <c:pt idx="4016">
                  <c:v>32421</c:v>
                </c:pt>
                <c:pt idx="4017">
                  <c:v>32444</c:v>
                </c:pt>
                <c:pt idx="4018">
                  <c:v>32448</c:v>
                </c:pt>
                <c:pt idx="4019">
                  <c:v>32449</c:v>
                </c:pt>
                <c:pt idx="4020">
                  <c:v>32469</c:v>
                </c:pt>
                <c:pt idx="4021">
                  <c:v>32474</c:v>
                </c:pt>
                <c:pt idx="4022">
                  <c:v>32478</c:v>
                </c:pt>
                <c:pt idx="4023">
                  <c:v>32480</c:v>
                </c:pt>
                <c:pt idx="4024">
                  <c:v>32487</c:v>
                </c:pt>
                <c:pt idx="4025">
                  <c:v>32489</c:v>
                </c:pt>
                <c:pt idx="4026">
                  <c:v>32497</c:v>
                </c:pt>
                <c:pt idx="4027">
                  <c:v>32503</c:v>
                </c:pt>
                <c:pt idx="4028">
                  <c:v>32515</c:v>
                </c:pt>
                <c:pt idx="4029">
                  <c:v>32534</c:v>
                </c:pt>
                <c:pt idx="4030">
                  <c:v>32538</c:v>
                </c:pt>
                <c:pt idx="4031">
                  <c:v>32544</c:v>
                </c:pt>
                <c:pt idx="4032">
                  <c:v>32545</c:v>
                </c:pt>
                <c:pt idx="4033">
                  <c:v>32551</c:v>
                </c:pt>
                <c:pt idx="4034">
                  <c:v>32552</c:v>
                </c:pt>
                <c:pt idx="4035">
                  <c:v>32560</c:v>
                </c:pt>
                <c:pt idx="4036">
                  <c:v>32580</c:v>
                </c:pt>
                <c:pt idx="4037">
                  <c:v>32586</c:v>
                </c:pt>
                <c:pt idx="4038">
                  <c:v>32590</c:v>
                </c:pt>
                <c:pt idx="4039">
                  <c:v>32614</c:v>
                </c:pt>
                <c:pt idx="4040">
                  <c:v>32621</c:v>
                </c:pt>
                <c:pt idx="4041">
                  <c:v>32630</c:v>
                </c:pt>
                <c:pt idx="4042">
                  <c:v>32632</c:v>
                </c:pt>
                <c:pt idx="4043">
                  <c:v>32642</c:v>
                </c:pt>
                <c:pt idx="4044">
                  <c:v>32646</c:v>
                </c:pt>
                <c:pt idx="4045">
                  <c:v>32648</c:v>
                </c:pt>
                <c:pt idx="4046">
                  <c:v>32654</c:v>
                </c:pt>
                <c:pt idx="4047">
                  <c:v>32656</c:v>
                </c:pt>
                <c:pt idx="4048">
                  <c:v>32664</c:v>
                </c:pt>
                <c:pt idx="4049">
                  <c:v>32665</c:v>
                </c:pt>
                <c:pt idx="4050">
                  <c:v>32666</c:v>
                </c:pt>
                <c:pt idx="4051">
                  <c:v>32670</c:v>
                </c:pt>
                <c:pt idx="4052">
                  <c:v>32677</c:v>
                </c:pt>
                <c:pt idx="4053">
                  <c:v>32687</c:v>
                </c:pt>
                <c:pt idx="4054">
                  <c:v>32689</c:v>
                </c:pt>
                <c:pt idx="4055">
                  <c:v>32712</c:v>
                </c:pt>
                <c:pt idx="4056">
                  <c:v>32713</c:v>
                </c:pt>
                <c:pt idx="4057">
                  <c:v>32716</c:v>
                </c:pt>
                <c:pt idx="4058">
                  <c:v>32722</c:v>
                </c:pt>
                <c:pt idx="4059">
                  <c:v>32729</c:v>
                </c:pt>
                <c:pt idx="4060">
                  <c:v>32745</c:v>
                </c:pt>
                <c:pt idx="4061">
                  <c:v>32749</c:v>
                </c:pt>
                <c:pt idx="4062">
                  <c:v>32777</c:v>
                </c:pt>
                <c:pt idx="4063">
                  <c:v>32805</c:v>
                </c:pt>
                <c:pt idx="4064">
                  <c:v>32850</c:v>
                </c:pt>
                <c:pt idx="4065">
                  <c:v>32856</c:v>
                </c:pt>
                <c:pt idx="4066">
                  <c:v>32863</c:v>
                </c:pt>
                <c:pt idx="4067">
                  <c:v>32864</c:v>
                </c:pt>
                <c:pt idx="4068">
                  <c:v>32869</c:v>
                </c:pt>
                <c:pt idx="4069">
                  <c:v>32876</c:v>
                </c:pt>
                <c:pt idx="4070">
                  <c:v>32881</c:v>
                </c:pt>
                <c:pt idx="4071">
                  <c:v>32890</c:v>
                </c:pt>
                <c:pt idx="4072">
                  <c:v>32900</c:v>
                </c:pt>
                <c:pt idx="4073">
                  <c:v>32902</c:v>
                </c:pt>
                <c:pt idx="4074">
                  <c:v>32907</c:v>
                </c:pt>
                <c:pt idx="4075">
                  <c:v>32911</c:v>
                </c:pt>
                <c:pt idx="4076">
                  <c:v>32918</c:v>
                </c:pt>
                <c:pt idx="4077">
                  <c:v>32920</c:v>
                </c:pt>
                <c:pt idx="4078">
                  <c:v>32962</c:v>
                </c:pt>
                <c:pt idx="4079">
                  <c:v>32972</c:v>
                </c:pt>
                <c:pt idx="4080">
                  <c:v>32974</c:v>
                </c:pt>
                <c:pt idx="4081">
                  <c:v>32975</c:v>
                </c:pt>
                <c:pt idx="4082">
                  <c:v>33001</c:v>
                </c:pt>
                <c:pt idx="4083">
                  <c:v>33006</c:v>
                </c:pt>
                <c:pt idx="4084">
                  <c:v>33008</c:v>
                </c:pt>
                <c:pt idx="4085">
                  <c:v>33013</c:v>
                </c:pt>
                <c:pt idx="4086">
                  <c:v>33016</c:v>
                </c:pt>
                <c:pt idx="4087">
                  <c:v>33017</c:v>
                </c:pt>
                <c:pt idx="4088">
                  <c:v>33023</c:v>
                </c:pt>
                <c:pt idx="4089">
                  <c:v>33031</c:v>
                </c:pt>
                <c:pt idx="4090">
                  <c:v>33038</c:v>
                </c:pt>
                <c:pt idx="4091">
                  <c:v>33046</c:v>
                </c:pt>
                <c:pt idx="4092">
                  <c:v>33053</c:v>
                </c:pt>
                <c:pt idx="4093">
                  <c:v>33065</c:v>
                </c:pt>
                <c:pt idx="4094">
                  <c:v>33070</c:v>
                </c:pt>
                <c:pt idx="4095">
                  <c:v>33072</c:v>
                </c:pt>
                <c:pt idx="4096">
                  <c:v>33073</c:v>
                </c:pt>
                <c:pt idx="4097">
                  <c:v>33080</c:v>
                </c:pt>
                <c:pt idx="4098">
                  <c:v>33089</c:v>
                </c:pt>
                <c:pt idx="4099">
                  <c:v>33102</c:v>
                </c:pt>
                <c:pt idx="4100">
                  <c:v>33103</c:v>
                </c:pt>
                <c:pt idx="4101">
                  <c:v>33104</c:v>
                </c:pt>
                <c:pt idx="4102">
                  <c:v>33110</c:v>
                </c:pt>
                <c:pt idx="4103">
                  <c:v>33116</c:v>
                </c:pt>
                <c:pt idx="4104">
                  <c:v>33120</c:v>
                </c:pt>
                <c:pt idx="4105">
                  <c:v>33125</c:v>
                </c:pt>
                <c:pt idx="4106">
                  <c:v>33139</c:v>
                </c:pt>
                <c:pt idx="4107">
                  <c:v>33142</c:v>
                </c:pt>
                <c:pt idx="4108">
                  <c:v>33145</c:v>
                </c:pt>
                <c:pt idx="4109">
                  <c:v>33150</c:v>
                </c:pt>
                <c:pt idx="4110">
                  <c:v>33152</c:v>
                </c:pt>
                <c:pt idx="4111">
                  <c:v>33154</c:v>
                </c:pt>
                <c:pt idx="4112">
                  <c:v>33155</c:v>
                </c:pt>
                <c:pt idx="4113">
                  <c:v>33161</c:v>
                </c:pt>
                <c:pt idx="4114">
                  <c:v>33163</c:v>
                </c:pt>
                <c:pt idx="4115">
                  <c:v>33182</c:v>
                </c:pt>
                <c:pt idx="4116">
                  <c:v>33189</c:v>
                </c:pt>
                <c:pt idx="4117">
                  <c:v>33201</c:v>
                </c:pt>
                <c:pt idx="4118">
                  <c:v>33210</c:v>
                </c:pt>
                <c:pt idx="4119">
                  <c:v>33215</c:v>
                </c:pt>
                <c:pt idx="4120">
                  <c:v>33222</c:v>
                </c:pt>
                <c:pt idx="4121">
                  <c:v>33231</c:v>
                </c:pt>
                <c:pt idx="4122">
                  <c:v>33237</c:v>
                </c:pt>
                <c:pt idx="4123">
                  <c:v>33252</c:v>
                </c:pt>
                <c:pt idx="4124">
                  <c:v>33258</c:v>
                </c:pt>
                <c:pt idx="4125">
                  <c:v>33269</c:v>
                </c:pt>
                <c:pt idx="4126">
                  <c:v>33279</c:v>
                </c:pt>
                <c:pt idx="4127">
                  <c:v>33282</c:v>
                </c:pt>
                <c:pt idx="4128">
                  <c:v>33284</c:v>
                </c:pt>
                <c:pt idx="4129">
                  <c:v>33286</c:v>
                </c:pt>
                <c:pt idx="4130">
                  <c:v>33305</c:v>
                </c:pt>
                <c:pt idx="4131">
                  <c:v>33308</c:v>
                </c:pt>
                <c:pt idx="4132">
                  <c:v>33317</c:v>
                </c:pt>
                <c:pt idx="4133">
                  <c:v>33321</c:v>
                </c:pt>
                <c:pt idx="4134">
                  <c:v>33343</c:v>
                </c:pt>
                <c:pt idx="4135">
                  <c:v>33344</c:v>
                </c:pt>
                <c:pt idx="4136">
                  <c:v>33352</c:v>
                </c:pt>
                <c:pt idx="4137">
                  <c:v>33359</c:v>
                </c:pt>
                <c:pt idx="4138">
                  <c:v>33360</c:v>
                </c:pt>
                <c:pt idx="4139">
                  <c:v>33365</c:v>
                </c:pt>
                <c:pt idx="4140">
                  <c:v>33367</c:v>
                </c:pt>
                <c:pt idx="4141">
                  <c:v>33379</c:v>
                </c:pt>
                <c:pt idx="4142">
                  <c:v>33383</c:v>
                </c:pt>
                <c:pt idx="4143">
                  <c:v>33404</c:v>
                </c:pt>
                <c:pt idx="4144">
                  <c:v>33410</c:v>
                </c:pt>
                <c:pt idx="4145">
                  <c:v>33411</c:v>
                </c:pt>
                <c:pt idx="4146">
                  <c:v>33467</c:v>
                </c:pt>
                <c:pt idx="4147">
                  <c:v>33475</c:v>
                </c:pt>
                <c:pt idx="4148">
                  <c:v>33494</c:v>
                </c:pt>
                <c:pt idx="4149">
                  <c:v>33527</c:v>
                </c:pt>
                <c:pt idx="4150">
                  <c:v>33534</c:v>
                </c:pt>
                <c:pt idx="4151">
                  <c:v>33543</c:v>
                </c:pt>
                <c:pt idx="4152">
                  <c:v>33553</c:v>
                </c:pt>
                <c:pt idx="4153">
                  <c:v>33556</c:v>
                </c:pt>
                <c:pt idx="4154">
                  <c:v>33578</c:v>
                </c:pt>
                <c:pt idx="4155">
                  <c:v>33584</c:v>
                </c:pt>
                <c:pt idx="4156">
                  <c:v>33587</c:v>
                </c:pt>
                <c:pt idx="4157">
                  <c:v>33597</c:v>
                </c:pt>
                <c:pt idx="4158">
                  <c:v>33603</c:v>
                </c:pt>
                <c:pt idx="4159">
                  <c:v>33606</c:v>
                </c:pt>
                <c:pt idx="4160">
                  <c:v>33607</c:v>
                </c:pt>
                <c:pt idx="4161">
                  <c:v>33608</c:v>
                </c:pt>
                <c:pt idx="4162">
                  <c:v>33613</c:v>
                </c:pt>
                <c:pt idx="4163">
                  <c:v>33616</c:v>
                </c:pt>
                <c:pt idx="4164">
                  <c:v>33620</c:v>
                </c:pt>
                <c:pt idx="4165">
                  <c:v>33624</c:v>
                </c:pt>
                <c:pt idx="4166">
                  <c:v>33625</c:v>
                </c:pt>
                <c:pt idx="4167">
                  <c:v>33635</c:v>
                </c:pt>
                <c:pt idx="4168">
                  <c:v>33638</c:v>
                </c:pt>
                <c:pt idx="4169">
                  <c:v>33640</c:v>
                </c:pt>
                <c:pt idx="4170">
                  <c:v>33641</c:v>
                </c:pt>
                <c:pt idx="4171">
                  <c:v>33652</c:v>
                </c:pt>
                <c:pt idx="4172">
                  <c:v>33655</c:v>
                </c:pt>
                <c:pt idx="4173">
                  <c:v>33658</c:v>
                </c:pt>
                <c:pt idx="4174">
                  <c:v>33680</c:v>
                </c:pt>
                <c:pt idx="4175">
                  <c:v>33681</c:v>
                </c:pt>
                <c:pt idx="4176">
                  <c:v>33682</c:v>
                </c:pt>
                <c:pt idx="4177">
                  <c:v>33687</c:v>
                </c:pt>
                <c:pt idx="4178">
                  <c:v>33691</c:v>
                </c:pt>
                <c:pt idx="4179">
                  <c:v>33704</c:v>
                </c:pt>
                <c:pt idx="4180">
                  <c:v>33707</c:v>
                </c:pt>
                <c:pt idx="4181">
                  <c:v>33726</c:v>
                </c:pt>
                <c:pt idx="4182">
                  <c:v>33735</c:v>
                </c:pt>
                <c:pt idx="4183">
                  <c:v>33740</c:v>
                </c:pt>
                <c:pt idx="4184">
                  <c:v>33745</c:v>
                </c:pt>
                <c:pt idx="4185">
                  <c:v>33751</c:v>
                </c:pt>
                <c:pt idx="4186">
                  <c:v>33755</c:v>
                </c:pt>
                <c:pt idx="4187">
                  <c:v>33761</c:v>
                </c:pt>
                <c:pt idx="4188">
                  <c:v>33768</c:v>
                </c:pt>
                <c:pt idx="4189">
                  <c:v>33773</c:v>
                </c:pt>
                <c:pt idx="4190">
                  <c:v>33775</c:v>
                </c:pt>
                <c:pt idx="4191">
                  <c:v>33782</c:v>
                </c:pt>
                <c:pt idx="4192">
                  <c:v>33789</c:v>
                </c:pt>
                <c:pt idx="4193">
                  <c:v>33795</c:v>
                </c:pt>
                <c:pt idx="4194">
                  <c:v>33810</c:v>
                </c:pt>
                <c:pt idx="4195">
                  <c:v>33811</c:v>
                </c:pt>
                <c:pt idx="4196">
                  <c:v>33822</c:v>
                </c:pt>
                <c:pt idx="4197">
                  <c:v>33827</c:v>
                </c:pt>
                <c:pt idx="4198">
                  <c:v>33832</c:v>
                </c:pt>
                <c:pt idx="4199">
                  <c:v>33841</c:v>
                </c:pt>
                <c:pt idx="4200">
                  <c:v>33842</c:v>
                </c:pt>
                <c:pt idx="4201">
                  <c:v>33849</c:v>
                </c:pt>
                <c:pt idx="4202">
                  <c:v>33851</c:v>
                </c:pt>
                <c:pt idx="4203">
                  <c:v>33853</c:v>
                </c:pt>
                <c:pt idx="4204">
                  <c:v>33871</c:v>
                </c:pt>
                <c:pt idx="4205">
                  <c:v>33887</c:v>
                </c:pt>
                <c:pt idx="4206">
                  <c:v>33893</c:v>
                </c:pt>
                <c:pt idx="4207">
                  <c:v>33908</c:v>
                </c:pt>
                <c:pt idx="4208">
                  <c:v>33916</c:v>
                </c:pt>
                <c:pt idx="4209">
                  <c:v>33923</c:v>
                </c:pt>
                <c:pt idx="4210">
                  <c:v>33925</c:v>
                </c:pt>
                <c:pt idx="4211">
                  <c:v>33930</c:v>
                </c:pt>
                <c:pt idx="4212">
                  <c:v>33936</c:v>
                </c:pt>
                <c:pt idx="4213">
                  <c:v>33941</c:v>
                </c:pt>
                <c:pt idx="4214">
                  <c:v>33951</c:v>
                </c:pt>
                <c:pt idx="4215">
                  <c:v>33954</c:v>
                </c:pt>
                <c:pt idx="4216">
                  <c:v>33959</c:v>
                </c:pt>
                <c:pt idx="4217">
                  <c:v>33966</c:v>
                </c:pt>
                <c:pt idx="4218">
                  <c:v>33968</c:v>
                </c:pt>
                <c:pt idx="4219">
                  <c:v>33969</c:v>
                </c:pt>
                <c:pt idx="4220">
                  <c:v>33972</c:v>
                </c:pt>
                <c:pt idx="4221">
                  <c:v>33982</c:v>
                </c:pt>
                <c:pt idx="4222">
                  <c:v>33986</c:v>
                </c:pt>
                <c:pt idx="4223">
                  <c:v>33997</c:v>
                </c:pt>
                <c:pt idx="4224">
                  <c:v>33998</c:v>
                </c:pt>
                <c:pt idx="4225">
                  <c:v>34010</c:v>
                </c:pt>
                <c:pt idx="4226">
                  <c:v>34020</c:v>
                </c:pt>
                <c:pt idx="4227">
                  <c:v>34026</c:v>
                </c:pt>
                <c:pt idx="4228">
                  <c:v>34027</c:v>
                </c:pt>
                <c:pt idx="4229">
                  <c:v>34037</c:v>
                </c:pt>
                <c:pt idx="4230">
                  <c:v>34039</c:v>
                </c:pt>
                <c:pt idx="4231">
                  <c:v>34043</c:v>
                </c:pt>
                <c:pt idx="4232">
                  <c:v>34050</c:v>
                </c:pt>
                <c:pt idx="4233">
                  <c:v>34061</c:v>
                </c:pt>
                <c:pt idx="4234">
                  <c:v>34091</c:v>
                </c:pt>
                <c:pt idx="4235">
                  <c:v>34095</c:v>
                </c:pt>
                <c:pt idx="4236">
                  <c:v>34103</c:v>
                </c:pt>
                <c:pt idx="4237">
                  <c:v>34111</c:v>
                </c:pt>
                <c:pt idx="4238">
                  <c:v>34115</c:v>
                </c:pt>
                <c:pt idx="4239">
                  <c:v>34117</c:v>
                </c:pt>
                <c:pt idx="4240">
                  <c:v>34139</c:v>
                </c:pt>
                <c:pt idx="4241">
                  <c:v>34145</c:v>
                </c:pt>
                <c:pt idx="4242">
                  <c:v>34154</c:v>
                </c:pt>
                <c:pt idx="4243">
                  <c:v>34164</c:v>
                </c:pt>
                <c:pt idx="4244">
                  <c:v>34167</c:v>
                </c:pt>
                <c:pt idx="4245">
                  <c:v>34173</c:v>
                </c:pt>
                <c:pt idx="4246">
                  <c:v>34174</c:v>
                </c:pt>
                <c:pt idx="4247">
                  <c:v>34186</c:v>
                </c:pt>
                <c:pt idx="4248">
                  <c:v>34199</c:v>
                </c:pt>
                <c:pt idx="4249">
                  <c:v>34217</c:v>
                </c:pt>
                <c:pt idx="4250">
                  <c:v>34220</c:v>
                </c:pt>
                <c:pt idx="4251">
                  <c:v>34227</c:v>
                </c:pt>
                <c:pt idx="4252">
                  <c:v>34229</c:v>
                </c:pt>
                <c:pt idx="4253">
                  <c:v>34247</c:v>
                </c:pt>
                <c:pt idx="4254">
                  <c:v>34255</c:v>
                </c:pt>
                <c:pt idx="4255">
                  <c:v>34267</c:v>
                </c:pt>
                <c:pt idx="4256">
                  <c:v>34269</c:v>
                </c:pt>
                <c:pt idx="4257">
                  <c:v>34272</c:v>
                </c:pt>
                <c:pt idx="4258">
                  <c:v>34273</c:v>
                </c:pt>
                <c:pt idx="4259">
                  <c:v>34285</c:v>
                </c:pt>
                <c:pt idx="4260">
                  <c:v>34298</c:v>
                </c:pt>
                <c:pt idx="4261">
                  <c:v>34310</c:v>
                </c:pt>
                <c:pt idx="4262">
                  <c:v>34321</c:v>
                </c:pt>
                <c:pt idx="4263">
                  <c:v>34327</c:v>
                </c:pt>
                <c:pt idx="4264">
                  <c:v>34330</c:v>
                </c:pt>
                <c:pt idx="4265">
                  <c:v>34334</c:v>
                </c:pt>
                <c:pt idx="4266">
                  <c:v>34338</c:v>
                </c:pt>
                <c:pt idx="4267">
                  <c:v>34344</c:v>
                </c:pt>
                <c:pt idx="4268">
                  <c:v>34348</c:v>
                </c:pt>
                <c:pt idx="4269">
                  <c:v>34351</c:v>
                </c:pt>
                <c:pt idx="4270">
                  <c:v>34360</c:v>
                </c:pt>
                <c:pt idx="4271">
                  <c:v>34377</c:v>
                </c:pt>
                <c:pt idx="4272">
                  <c:v>34379</c:v>
                </c:pt>
                <c:pt idx="4273">
                  <c:v>34411</c:v>
                </c:pt>
                <c:pt idx="4274">
                  <c:v>34423</c:v>
                </c:pt>
                <c:pt idx="4275">
                  <c:v>34437</c:v>
                </c:pt>
                <c:pt idx="4276">
                  <c:v>34438</c:v>
                </c:pt>
                <c:pt idx="4277">
                  <c:v>34439</c:v>
                </c:pt>
                <c:pt idx="4278">
                  <c:v>34462</c:v>
                </c:pt>
                <c:pt idx="4279">
                  <c:v>34464</c:v>
                </c:pt>
                <c:pt idx="4280">
                  <c:v>34467</c:v>
                </c:pt>
                <c:pt idx="4281">
                  <c:v>34472</c:v>
                </c:pt>
                <c:pt idx="4282">
                  <c:v>34480</c:v>
                </c:pt>
                <c:pt idx="4283">
                  <c:v>34481</c:v>
                </c:pt>
                <c:pt idx="4284">
                  <c:v>34487</c:v>
                </c:pt>
                <c:pt idx="4285">
                  <c:v>34489</c:v>
                </c:pt>
                <c:pt idx="4286">
                  <c:v>34497</c:v>
                </c:pt>
                <c:pt idx="4287">
                  <c:v>34501</c:v>
                </c:pt>
                <c:pt idx="4288">
                  <c:v>34509</c:v>
                </c:pt>
                <c:pt idx="4289">
                  <c:v>34510</c:v>
                </c:pt>
                <c:pt idx="4290">
                  <c:v>34519</c:v>
                </c:pt>
                <c:pt idx="4291">
                  <c:v>34572</c:v>
                </c:pt>
                <c:pt idx="4292">
                  <c:v>34579</c:v>
                </c:pt>
                <c:pt idx="4293">
                  <c:v>34585</c:v>
                </c:pt>
                <c:pt idx="4294">
                  <c:v>34586</c:v>
                </c:pt>
                <c:pt idx="4295">
                  <c:v>34587</c:v>
                </c:pt>
                <c:pt idx="4296">
                  <c:v>34594</c:v>
                </c:pt>
                <c:pt idx="4297">
                  <c:v>34597</c:v>
                </c:pt>
                <c:pt idx="4298">
                  <c:v>34601</c:v>
                </c:pt>
                <c:pt idx="4299">
                  <c:v>34605</c:v>
                </c:pt>
                <c:pt idx="4300">
                  <c:v>34611</c:v>
                </c:pt>
                <c:pt idx="4301">
                  <c:v>34617</c:v>
                </c:pt>
                <c:pt idx="4302">
                  <c:v>34618</c:v>
                </c:pt>
                <c:pt idx="4303">
                  <c:v>34623</c:v>
                </c:pt>
                <c:pt idx="4304">
                  <c:v>34628</c:v>
                </c:pt>
                <c:pt idx="4305">
                  <c:v>34644</c:v>
                </c:pt>
                <c:pt idx="4306">
                  <c:v>34645</c:v>
                </c:pt>
                <c:pt idx="4307">
                  <c:v>34647</c:v>
                </c:pt>
                <c:pt idx="4308">
                  <c:v>34650</c:v>
                </c:pt>
                <c:pt idx="4309">
                  <c:v>34651</c:v>
                </c:pt>
                <c:pt idx="4310">
                  <c:v>34653</c:v>
                </c:pt>
                <c:pt idx="4311">
                  <c:v>34658</c:v>
                </c:pt>
                <c:pt idx="4312">
                  <c:v>34660</c:v>
                </c:pt>
                <c:pt idx="4313">
                  <c:v>34662</c:v>
                </c:pt>
                <c:pt idx="4314">
                  <c:v>34668</c:v>
                </c:pt>
                <c:pt idx="4315">
                  <c:v>34671</c:v>
                </c:pt>
                <c:pt idx="4316">
                  <c:v>34672</c:v>
                </c:pt>
                <c:pt idx="4317">
                  <c:v>34676</c:v>
                </c:pt>
                <c:pt idx="4318">
                  <c:v>34681</c:v>
                </c:pt>
                <c:pt idx="4319">
                  <c:v>34687</c:v>
                </c:pt>
                <c:pt idx="4320">
                  <c:v>34715</c:v>
                </c:pt>
                <c:pt idx="4321">
                  <c:v>34723</c:v>
                </c:pt>
                <c:pt idx="4322">
                  <c:v>34734</c:v>
                </c:pt>
                <c:pt idx="4323">
                  <c:v>34739</c:v>
                </c:pt>
                <c:pt idx="4324">
                  <c:v>34741</c:v>
                </c:pt>
                <c:pt idx="4325">
                  <c:v>34752</c:v>
                </c:pt>
                <c:pt idx="4326">
                  <c:v>34759</c:v>
                </c:pt>
                <c:pt idx="4327">
                  <c:v>34762</c:v>
                </c:pt>
                <c:pt idx="4328">
                  <c:v>34768</c:v>
                </c:pt>
                <c:pt idx="4329">
                  <c:v>34773</c:v>
                </c:pt>
                <c:pt idx="4330">
                  <c:v>34777</c:v>
                </c:pt>
                <c:pt idx="4331">
                  <c:v>34785</c:v>
                </c:pt>
                <c:pt idx="4332">
                  <c:v>34787</c:v>
                </c:pt>
                <c:pt idx="4333">
                  <c:v>34792</c:v>
                </c:pt>
                <c:pt idx="4334">
                  <c:v>34794</c:v>
                </c:pt>
                <c:pt idx="4335">
                  <c:v>34795</c:v>
                </c:pt>
                <c:pt idx="4336">
                  <c:v>34798</c:v>
                </c:pt>
                <c:pt idx="4337">
                  <c:v>34804</c:v>
                </c:pt>
                <c:pt idx="4338">
                  <c:v>34807</c:v>
                </c:pt>
                <c:pt idx="4339">
                  <c:v>34821</c:v>
                </c:pt>
                <c:pt idx="4340">
                  <c:v>34828</c:v>
                </c:pt>
                <c:pt idx="4341">
                  <c:v>34830</c:v>
                </c:pt>
                <c:pt idx="4342">
                  <c:v>34831</c:v>
                </c:pt>
                <c:pt idx="4343">
                  <c:v>34837</c:v>
                </c:pt>
                <c:pt idx="4344">
                  <c:v>34841</c:v>
                </c:pt>
                <c:pt idx="4345">
                  <c:v>34842</c:v>
                </c:pt>
                <c:pt idx="4346">
                  <c:v>34843</c:v>
                </c:pt>
                <c:pt idx="4347">
                  <c:v>34848</c:v>
                </c:pt>
                <c:pt idx="4348">
                  <c:v>34856</c:v>
                </c:pt>
                <c:pt idx="4349">
                  <c:v>34864</c:v>
                </c:pt>
                <c:pt idx="4350">
                  <c:v>34876</c:v>
                </c:pt>
                <c:pt idx="4351">
                  <c:v>34879</c:v>
                </c:pt>
                <c:pt idx="4352">
                  <c:v>34909</c:v>
                </c:pt>
                <c:pt idx="4353">
                  <c:v>34914</c:v>
                </c:pt>
                <c:pt idx="4354">
                  <c:v>34927</c:v>
                </c:pt>
                <c:pt idx="4355">
                  <c:v>34931</c:v>
                </c:pt>
                <c:pt idx="4356">
                  <c:v>34936</c:v>
                </c:pt>
                <c:pt idx="4357">
                  <c:v>34941</c:v>
                </c:pt>
                <c:pt idx="4358">
                  <c:v>34942</c:v>
                </c:pt>
                <c:pt idx="4359">
                  <c:v>34949</c:v>
                </c:pt>
                <c:pt idx="4360">
                  <c:v>34957</c:v>
                </c:pt>
                <c:pt idx="4361">
                  <c:v>34961</c:v>
                </c:pt>
                <c:pt idx="4362">
                  <c:v>35053</c:v>
                </c:pt>
                <c:pt idx="4363">
                  <c:v>35059</c:v>
                </c:pt>
                <c:pt idx="4364">
                  <c:v>35061</c:v>
                </c:pt>
                <c:pt idx="4365">
                  <c:v>35062</c:v>
                </c:pt>
                <c:pt idx="4366">
                  <c:v>35070</c:v>
                </c:pt>
                <c:pt idx="4367">
                  <c:v>35075</c:v>
                </c:pt>
                <c:pt idx="4368">
                  <c:v>35085</c:v>
                </c:pt>
                <c:pt idx="4369">
                  <c:v>35091</c:v>
                </c:pt>
                <c:pt idx="4370">
                  <c:v>35093</c:v>
                </c:pt>
                <c:pt idx="4371">
                  <c:v>35112</c:v>
                </c:pt>
                <c:pt idx="4372">
                  <c:v>35114</c:v>
                </c:pt>
                <c:pt idx="4373">
                  <c:v>35119</c:v>
                </c:pt>
                <c:pt idx="4374">
                  <c:v>35121</c:v>
                </c:pt>
                <c:pt idx="4375">
                  <c:v>35122</c:v>
                </c:pt>
                <c:pt idx="4376">
                  <c:v>35126</c:v>
                </c:pt>
                <c:pt idx="4377">
                  <c:v>35127</c:v>
                </c:pt>
                <c:pt idx="4378">
                  <c:v>35128</c:v>
                </c:pt>
                <c:pt idx="4379">
                  <c:v>35129</c:v>
                </c:pt>
                <c:pt idx="4380">
                  <c:v>35133</c:v>
                </c:pt>
                <c:pt idx="4381">
                  <c:v>35134</c:v>
                </c:pt>
                <c:pt idx="4382">
                  <c:v>35152</c:v>
                </c:pt>
                <c:pt idx="4383">
                  <c:v>35173</c:v>
                </c:pt>
                <c:pt idx="4384">
                  <c:v>35175</c:v>
                </c:pt>
                <c:pt idx="4385">
                  <c:v>35182</c:v>
                </c:pt>
                <c:pt idx="4386">
                  <c:v>35185</c:v>
                </c:pt>
                <c:pt idx="4387">
                  <c:v>35198</c:v>
                </c:pt>
                <c:pt idx="4388">
                  <c:v>35215</c:v>
                </c:pt>
                <c:pt idx="4389">
                  <c:v>35220</c:v>
                </c:pt>
                <c:pt idx="4390">
                  <c:v>35221</c:v>
                </c:pt>
                <c:pt idx="4391">
                  <c:v>35223</c:v>
                </c:pt>
                <c:pt idx="4392">
                  <c:v>35228</c:v>
                </c:pt>
                <c:pt idx="4393">
                  <c:v>35251</c:v>
                </c:pt>
                <c:pt idx="4394">
                  <c:v>35277</c:v>
                </c:pt>
                <c:pt idx="4395">
                  <c:v>35286</c:v>
                </c:pt>
                <c:pt idx="4396">
                  <c:v>35293</c:v>
                </c:pt>
                <c:pt idx="4397">
                  <c:v>35305</c:v>
                </c:pt>
                <c:pt idx="4398">
                  <c:v>35311</c:v>
                </c:pt>
                <c:pt idx="4399">
                  <c:v>35313</c:v>
                </c:pt>
                <c:pt idx="4400">
                  <c:v>35316</c:v>
                </c:pt>
                <c:pt idx="4401">
                  <c:v>35324</c:v>
                </c:pt>
                <c:pt idx="4402">
                  <c:v>35325</c:v>
                </c:pt>
                <c:pt idx="4403">
                  <c:v>35335</c:v>
                </c:pt>
                <c:pt idx="4404">
                  <c:v>35337</c:v>
                </c:pt>
                <c:pt idx="4405">
                  <c:v>35341</c:v>
                </c:pt>
                <c:pt idx="4406">
                  <c:v>35343</c:v>
                </c:pt>
                <c:pt idx="4407">
                  <c:v>35345</c:v>
                </c:pt>
                <c:pt idx="4408">
                  <c:v>35367</c:v>
                </c:pt>
                <c:pt idx="4409">
                  <c:v>35384</c:v>
                </c:pt>
                <c:pt idx="4410">
                  <c:v>35391</c:v>
                </c:pt>
                <c:pt idx="4411">
                  <c:v>35400</c:v>
                </c:pt>
                <c:pt idx="4412">
                  <c:v>35403</c:v>
                </c:pt>
                <c:pt idx="4413">
                  <c:v>35405</c:v>
                </c:pt>
                <c:pt idx="4414">
                  <c:v>35406</c:v>
                </c:pt>
                <c:pt idx="4415">
                  <c:v>35412</c:v>
                </c:pt>
                <c:pt idx="4416">
                  <c:v>35416</c:v>
                </c:pt>
                <c:pt idx="4417">
                  <c:v>35421</c:v>
                </c:pt>
                <c:pt idx="4418">
                  <c:v>35436</c:v>
                </c:pt>
                <c:pt idx="4419">
                  <c:v>35439</c:v>
                </c:pt>
                <c:pt idx="4420">
                  <c:v>35445</c:v>
                </c:pt>
                <c:pt idx="4421">
                  <c:v>35452</c:v>
                </c:pt>
                <c:pt idx="4422">
                  <c:v>35456</c:v>
                </c:pt>
                <c:pt idx="4423">
                  <c:v>35477</c:v>
                </c:pt>
                <c:pt idx="4424">
                  <c:v>35486</c:v>
                </c:pt>
                <c:pt idx="4425">
                  <c:v>35491</c:v>
                </c:pt>
                <c:pt idx="4426">
                  <c:v>35493</c:v>
                </c:pt>
                <c:pt idx="4427">
                  <c:v>35500</c:v>
                </c:pt>
                <c:pt idx="4428">
                  <c:v>35503</c:v>
                </c:pt>
                <c:pt idx="4429">
                  <c:v>35504</c:v>
                </c:pt>
                <c:pt idx="4430">
                  <c:v>35514</c:v>
                </c:pt>
                <c:pt idx="4431">
                  <c:v>35523</c:v>
                </c:pt>
                <c:pt idx="4432">
                  <c:v>35527</c:v>
                </c:pt>
                <c:pt idx="4433">
                  <c:v>35532</c:v>
                </c:pt>
                <c:pt idx="4434">
                  <c:v>35539</c:v>
                </c:pt>
                <c:pt idx="4435">
                  <c:v>35559</c:v>
                </c:pt>
                <c:pt idx="4436">
                  <c:v>35572</c:v>
                </c:pt>
                <c:pt idx="4437">
                  <c:v>35579</c:v>
                </c:pt>
                <c:pt idx="4438">
                  <c:v>35584</c:v>
                </c:pt>
                <c:pt idx="4439">
                  <c:v>35595</c:v>
                </c:pt>
                <c:pt idx="4440">
                  <c:v>35606</c:v>
                </c:pt>
                <c:pt idx="4441">
                  <c:v>35612</c:v>
                </c:pt>
                <c:pt idx="4442">
                  <c:v>35624</c:v>
                </c:pt>
                <c:pt idx="4443">
                  <c:v>35627</c:v>
                </c:pt>
                <c:pt idx="4444">
                  <c:v>35629</c:v>
                </c:pt>
                <c:pt idx="4445">
                  <c:v>35642</c:v>
                </c:pt>
                <c:pt idx="4446">
                  <c:v>35644</c:v>
                </c:pt>
                <c:pt idx="4447">
                  <c:v>35666</c:v>
                </c:pt>
                <c:pt idx="4448">
                  <c:v>35688</c:v>
                </c:pt>
                <c:pt idx="4449">
                  <c:v>35690</c:v>
                </c:pt>
                <c:pt idx="4450">
                  <c:v>35695</c:v>
                </c:pt>
                <c:pt idx="4451">
                  <c:v>35719</c:v>
                </c:pt>
                <c:pt idx="4452">
                  <c:v>35731</c:v>
                </c:pt>
                <c:pt idx="4453">
                  <c:v>35732</c:v>
                </c:pt>
                <c:pt idx="4454">
                  <c:v>35749</c:v>
                </c:pt>
                <c:pt idx="4455">
                  <c:v>35752</c:v>
                </c:pt>
                <c:pt idx="4456">
                  <c:v>35756</c:v>
                </c:pt>
                <c:pt idx="4457">
                  <c:v>35757</c:v>
                </c:pt>
                <c:pt idx="4458">
                  <c:v>35764</c:v>
                </c:pt>
                <c:pt idx="4459">
                  <c:v>35775</c:v>
                </c:pt>
                <c:pt idx="4460">
                  <c:v>35787</c:v>
                </c:pt>
                <c:pt idx="4461">
                  <c:v>35789</c:v>
                </c:pt>
                <c:pt idx="4462">
                  <c:v>35803</c:v>
                </c:pt>
                <c:pt idx="4463">
                  <c:v>35810</c:v>
                </c:pt>
                <c:pt idx="4464">
                  <c:v>35820</c:v>
                </c:pt>
                <c:pt idx="4465">
                  <c:v>35832</c:v>
                </c:pt>
                <c:pt idx="4466">
                  <c:v>35834</c:v>
                </c:pt>
                <c:pt idx="4467">
                  <c:v>35845</c:v>
                </c:pt>
                <c:pt idx="4468">
                  <c:v>35855</c:v>
                </c:pt>
                <c:pt idx="4469">
                  <c:v>35863</c:v>
                </c:pt>
                <c:pt idx="4470">
                  <c:v>35867</c:v>
                </c:pt>
                <c:pt idx="4471">
                  <c:v>35870</c:v>
                </c:pt>
                <c:pt idx="4472">
                  <c:v>35875</c:v>
                </c:pt>
                <c:pt idx="4473">
                  <c:v>35893</c:v>
                </c:pt>
                <c:pt idx="4474">
                  <c:v>35904</c:v>
                </c:pt>
                <c:pt idx="4475">
                  <c:v>35913</c:v>
                </c:pt>
                <c:pt idx="4476">
                  <c:v>35917</c:v>
                </c:pt>
                <c:pt idx="4477">
                  <c:v>35920</c:v>
                </c:pt>
                <c:pt idx="4478">
                  <c:v>35957</c:v>
                </c:pt>
                <c:pt idx="4479">
                  <c:v>35960</c:v>
                </c:pt>
                <c:pt idx="4480">
                  <c:v>35963</c:v>
                </c:pt>
                <c:pt idx="4481">
                  <c:v>35965</c:v>
                </c:pt>
                <c:pt idx="4482">
                  <c:v>35970</c:v>
                </c:pt>
                <c:pt idx="4483">
                  <c:v>35974</c:v>
                </c:pt>
                <c:pt idx="4484">
                  <c:v>35980</c:v>
                </c:pt>
                <c:pt idx="4485">
                  <c:v>35988</c:v>
                </c:pt>
                <c:pt idx="4486">
                  <c:v>36012</c:v>
                </c:pt>
                <c:pt idx="4487">
                  <c:v>36018</c:v>
                </c:pt>
                <c:pt idx="4488">
                  <c:v>36024</c:v>
                </c:pt>
                <c:pt idx="4489">
                  <c:v>36032</c:v>
                </c:pt>
                <c:pt idx="4490">
                  <c:v>36050</c:v>
                </c:pt>
                <c:pt idx="4491">
                  <c:v>36055</c:v>
                </c:pt>
                <c:pt idx="4492">
                  <c:v>36057</c:v>
                </c:pt>
                <c:pt idx="4493">
                  <c:v>36070</c:v>
                </c:pt>
                <c:pt idx="4494">
                  <c:v>36080</c:v>
                </c:pt>
                <c:pt idx="4495">
                  <c:v>36091</c:v>
                </c:pt>
                <c:pt idx="4496">
                  <c:v>36126</c:v>
                </c:pt>
                <c:pt idx="4497">
                  <c:v>36167</c:v>
                </c:pt>
                <c:pt idx="4498">
                  <c:v>36173</c:v>
                </c:pt>
                <c:pt idx="4499">
                  <c:v>36181</c:v>
                </c:pt>
                <c:pt idx="4500">
                  <c:v>36184</c:v>
                </c:pt>
                <c:pt idx="4501">
                  <c:v>36194</c:v>
                </c:pt>
                <c:pt idx="4502">
                  <c:v>36200</c:v>
                </c:pt>
                <c:pt idx="4503">
                  <c:v>36208</c:v>
                </c:pt>
                <c:pt idx="4504">
                  <c:v>36210</c:v>
                </c:pt>
                <c:pt idx="4505">
                  <c:v>36221</c:v>
                </c:pt>
                <c:pt idx="4506">
                  <c:v>36226</c:v>
                </c:pt>
                <c:pt idx="4507">
                  <c:v>36241</c:v>
                </c:pt>
                <c:pt idx="4508">
                  <c:v>36263</c:v>
                </c:pt>
                <c:pt idx="4509">
                  <c:v>36278</c:v>
                </c:pt>
                <c:pt idx="4510">
                  <c:v>36279</c:v>
                </c:pt>
                <c:pt idx="4511">
                  <c:v>36287</c:v>
                </c:pt>
                <c:pt idx="4512">
                  <c:v>36289</c:v>
                </c:pt>
                <c:pt idx="4513">
                  <c:v>36291</c:v>
                </c:pt>
                <c:pt idx="4514">
                  <c:v>36301</c:v>
                </c:pt>
                <c:pt idx="4515">
                  <c:v>36303</c:v>
                </c:pt>
                <c:pt idx="4516">
                  <c:v>36309</c:v>
                </c:pt>
                <c:pt idx="4517">
                  <c:v>36310</c:v>
                </c:pt>
                <c:pt idx="4518">
                  <c:v>36317</c:v>
                </c:pt>
                <c:pt idx="4519">
                  <c:v>36328</c:v>
                </c:pt>
                <c:pt idx="4520">
                  <c:v>36329</c:v>
                </c:pt>
                <c:pt idx="4521">
                  <c:v>36339</c:v>
                </c:pt>
                <c:pt idx="4522">
                  <c:v>36346</c:v>
                </c:pt>
                <c:pt idx="4523">
                  <c:v>36349</c:v>
                </c:pt>
                <c:pt idx="4524">
                  <c:v>36364</c:v>
                </c:pt>
                <c:pt idx="4525">
                  <c:v>36373</c:v>
                </c:pt>
                <c:pt idx="4526">
                  <c:v>36376</c:v>
                </c:pt>
                <c:pt idx="4527">
                  <c:v>36382</c:v>
                </c:pt>
                <c:pt idx="4528">
                  <c:v>36398</c:v>
                </c:pt>
                <c:pt idx="4529">
                  <c:v>36407</c:v>
                </c:pt>
                <c:pt idx="4530">
                  <c:v>36414</c:v>
                </c:pt>
                <c:pt idx="4531">
                  <c:v>36421</c:v>
                </c:pt>
                <c:pt idx="4532">
                  <c:v>36440</c:v>
                </c:pt>
                <c:pt idx="4533">
                  <c:v>36451</c:v>
                </c:pt>
                <c:pt idx="4534">
                  <c:v>36453</c:v>
                </c:pt>
                <c:pt idx="4535">
                  <c:v>36456</c:v>
                </c:pt>
                <c:pt idx="4536">
                  <c:v>36484</c:v>
                </c:pt>
                <c:pt idx="4537">
                  <c:v>36486</c:v>
                </c:pt>
                <c:pt idx="4538">
                  <c:v>36487</c:v>
                </c:pt>
                <c:pt idx="4539">
                  <c:v>36489</c:v>
                </c:pt>
                <c:pt idx="4540">
                  <c:v>36492</c:v>
                </c:pt>
                <c:pt idx="4541">
                  <c:v>36495</c:v>
                </c:pt>
                <c:pt idx="4542">
                  <c:v>36500</c:v>
                </c:pt>
                <c:pt idx="4543">
                  <c:v>36504</c:v>
                </c:pt>
                <c:pt idx="4544">
                  <c:v>36505</c:v>
                </c:pt>
                <c:pt idx="4545">
                  <c:v>36508</c:v>
                </c:pt>
                <c:pt idx="4546">
                  <c:v>36520</c:v>
                </c:pt>
                <c:pt idx="4547">
                  <c:v>36526</c:v>
                </c:pt>
                <c:pt idx="4548">
                  <c:v>36529</c:v>
                </c:pt>
                <c:pt idx="4549">
                  <c:v>36536</c:v>
                </c:pt>
                <c:pt idx="4550">
                  <c:v>36546</c:v>
                </c:pt>
                <c:pt idx="4551">
                  <c:v>36550</c:v>
                </c:pt>
                <c:pt idx="4552">
                  <c:v>36555</c:v>
                </c:pt>
                <c:pt idx="4553">
                  <c:v>36560</c:v>
                </c:pt>
                <c:pt idx="4554">
                  <c:v>36561</c:v>
                </c:pt>
                <c:pt idx="4555">
                  <c:v>36562</c:v>
                </c:pt>
                <c:pt idx="4556">
                  <c:v>36567</c:v>
                </c:pt>
                <c:pt idx="4557">
                  <c:v>36569</c:v>
                </c:pt>
                <c:pt idx="4558">
                  <c:v>36571</c:v>
                </c:pt>
                <c:pt idx="4559">
                  <c:v>36580</c:v>
                </c:pt>
                <c:pt idx="4560">
                  <c:v>36597</c:v>
                </c:pt>
                <c:pt idx="4561">
                  <c:v>36614</c:v>
                </c:pt>
                <c:pt idx="4562">
                  <c:v>36615</c:v>
                </c:pt>
                <c:pt idx="4563">
                  <c:v>36618</c:v>
                </c:pt>
                <c:pt idx="4564">
                  <c:v>36624</c:v>
                </c:pt>
                <c:pt idx="4565">
                  <c:v>36631</c:v>
                </c:pt>
                <c:pt idx="4566">
                  <c:v>36632</c:v>
                </c:pt>
                <c:pt idx="4567">
                  <c:v>36636</c:v>
                </c:pt>
                <c:pt idx="4568">
                  <c:v>36688</c:v>
                </c:pt>
                <c:pt idx="4569">
                  <c:v>36689</c:v>
                </c:pt>
                <c:pt idx="4570">
                  <c:v>36698</c:v>
                </c:pt>
                <c:pt idx="4571">
                  <c:v>36700</c:v>
                </c:pt>
                <c:pt idx="4572">
                  <c:v>36707</c:v>
                </c:pt>
                <c:pt idx="4573">
                  <c:v>36710</c:v>
                </c:pt>
                <c:pt idx="4574">
                  <c:v>36713</c:v>
                </c:pt>
                <c:pt idx="4575">
                  <c:v>36715</c:v>
                </c:pt>
                <c:pt idx="4576">
                  <c:v>36729</c:v>
                </c:pt>
                <c:pt idx="4577">
                  <c:v>36733</c:v>
                </c:pt>
                <c:pt idx="4578">
                  <c:v>36740</c:v>
                </c:pt>
                <c:pt idx="4579">
                  <c:v>36742</c:v>
                </c:pt>
                <c:pt idx="4580">
                  <c:v>36744</c:v>
                </c:pt>
                <c:pt idx="4581">
                  <c:v>36747</c:v>
                </c:pt>
                <c:pt idx="4582">
                  <c:v>36785</c:v>
                </c:pt>
                <c:pt idx="4583">
                  <c:v>36794</c:v>
                </c:pt>
                <c:pt idx="4584">
                  <c:v>36795</c:v>
                </c:pt>
                <c:pt idx="4585">
                  <c:v>36806</c:v>
                </c:pt>
                <c:pt idx="4586">
                  <c:v>36811</c:v>
                </c:pt>
                <c:pt idx="4587">
                  <c:v>36812</c:v>
                </c:pt>
                <c:pt idx="4588">
                  <c:v>36835</c:v>
                </c:pt>
                <c:pt idx="4589">
                  <c:v>36844</c:v>
                </c:pt>
                <c:pt idx="4590">
                  <c:v>36856</c:v>
                </c:pt>
                <c:pt idx="4591">
                  <c:v>36865</c:v>
                </c:pt>
                <c:pt idx="4592">
                  <c:v>36868</c:v>
                </c:pt>
                <c:pt idx="4593">
                  <c:v>36869</c:v>
                </c:pt>
                <c:pt idx="4594">
                  <c:v>36870</c:v>
                </c:pt>
                <c:pt idx="4595">
                  <c:v>36882</c:v>
                </c:pt>
                <c:pt idx="4596">
                  <c:v>36884</c:v>
                </c:pt>
                <c:pt idx="4597">
                  <c:v>36897</c:v>
                </c:pt>
                <c:pt idx="4598">
                  <c:v>36903</c:v>
                </c:pt>
                <c:pt idx="4599">
                  <c:v>36905</c:v>
                </c:pt>
                <c:pt idx="4600">
                  <c:v>36908</c:v>
                </c:pt>
                <c:pt idx="4601">
                  <c:v>36920</c:v>
                </c:pt>
                <c:pt idx="4602">
                  <c:v>36940</c:v>
                </c:pt>
                <c:pt idx="4603">
                  <c:v>36944</c:v>
                </c:pt>
                <c:pt idx="4604">
                  <c:v>36946</c:v>
                </c:pt>
                <c:pt idx="4605">
                  <c:v>36951</c:v>
                </c:pt>
                <c:pt idx="4606">
                  <c:v>36961</c:v>
                </c:pt>
                <c:pt idx="4607">
                  <c:v>36968</c:v>
                </c:pt>
                <c:pt idx="4608">
                  <c:v>36984</c:v>
                </c:pt>
                <c:pt idx="4609">
                  <c:v>36990</c:v>
                </c:pt>
                <c:pt idx="4610">
                  <c:v>36995</c:v>
                </c:pt>
                <c:pt idx="4611">
                  <c:v>37000</c:v>
                </c:pt>
                <c:pt idx="4612">
                  <c:v>37009</c:v>
                </c:pt>
                <c:pt idx="4613">
                  <c:v>37017</c:v>
                </c:pt>
                <c:pt idx="4614">
                  <c:v>37025</c:v>
                </c:pt>
                <c:pt idx="4615">
                  <c:v>37026</c:v>
                </c:pt>
                <c:pt idx="4616">
                  <c:v>37034</c:v>
                </c:pt>
                <c:pt idx="4617">
                  <c:v>37043</c:v>
                </c:pt>
                <c:pt idx="4618">
                  <c:v>37050</c:v>
                </c:pt>
                <c:pt idx="4619">
                  <c:v>37065</c:v>
                </c:pt>
                <c:pt idx="4620">
                  <c:v>37073</c:v>
                </c:pt>
                <c:pt idx="4621">
                  <c:v>37075</c:v>
                </c:pt>
                <c:pt idx="4622">
                  <c:v>37078</c:v>
                </c:pt>
                <c:pt idx="4623">
                  <c:v>37080</c:v>
                </c:pt>
                <c:pt idx="4624">
                  <c:v>37088</c:v>
                </c:pt>
                <c:pt idx="4625">
                  <c:v>37097</c:v>
                </c:pt>
                <c:pt idx="4626">
                  <c:v>37119</c:v>
                </c:pt>
                <c:pt idx="4627">
                  <c:v>37121</c:v>
                </c:pt>
                <c:pt idx="4628">
                  <c:v>37145</c:v>
                </c:pt>
                <c:pt idx="4629">
                  <c:v>37148</c:v>
                </c:pt>
                <c:pt idx="4630">
                  <c:v>37151</c:v>
                </c:pt>
                <c:pt idx="4631">
                  <c:v>37157</c:v>
                </c:pt>
                <c:pt idx="4632">
                  <c:v>37168</c:v>
                </c:pt>
                <c:pt idx="4633">
                  <c:v>37176</c:v>
                </c:pt>
                <c:pt idx="4634">
                  <c:v>37178</c:v>
                </c:pt>
                <c:pt idx="4635">
                  <c:v>37192</c:v>
                </c:pt>
                <c:pt idx="4636">
                  <c:v>37195</c:v>
                </c:pt>
                <c:pt idx="4637">
                  <c:v>37196</c:v>
                </c:pt>
                <c:pt idx="4638">
                  <c:v>37198</c:v>
                </c:pt>
                <c:pt idx="4639">
                  <c:v>37204</c:v>
                </c:pt>
                <c:pt idx="4640">
                  <c:v>37208</c:v>
                </c:pt>
                <c:pt idx="4641">
                  <c:v>37228</c:v>
                </c:pt>
                <c:pt idx="4642">
                  <c:v>37229</c:v>
                </c:pt>
                <c:pt idx="4643">
                  <c:v>37230</c:v>
                </c:pt>
                <c:pt idx="4644">
                  <c:v>37232</c:v>
                </c:pt>
                <c:pt idx="4645">
                  <c:v>37236</c:v>
                </c:pt>
                <c:pt idx="4646">
                  <c:v>37248</c:v>
                </c:pt>
                <c:pt idx="4647">
                  <c:v>37255</c:v>
                </c:pt>
                <c:pt idx="4648">
                  <c:v>37262</c:v>
                </c:pt>
                <c:pt idx="4649">
                  <c:v>37263</c:v>
                </c:pt>
                <c:pt idx="4650">
                  <c:v>37265</c:v>
                </c:pt>
                <c:pt idx="4651">
                  <c:v>37291</c:v>
                </c:pt>
                <c:pt idx="4652">
                  <c:v>37292</c:v>
                </c:pt>
                <c:pt idx="4653">
                  <c:v>37295</c:v>
                </c:pt>
                <c:pt idx="4654">
                  <c:v>37306</c:v>
                </c:pt>
                <c:pt idx="4655">
                  <c:v>37311</c:v>
                </c:pt>
                <c:pt idx="4656">
                  <c:v>37315</c:v>
                </c:pt>
                <c:pt idx="4657">
                  <c:v>37321</c:v>
                </c:pt>
                <c:pt idx="4658">
                  <c:v>37322</c:v>
                </c:pt>
                <c:pt idx="4659">
                  <c:v>37327</c:v>
                </c:pt>
                <c:pt idx="4660">
                  <c:v>37337</c:v>
                </c:pt>
                <c:pt idx="4661">
                  <c:v>37352</c:v>
                </c:pt>
                <c:pt idx="4662">
                  <c:v>37360</c:v>
                </c:pt>
                <c:pt idx="4663">
                  <c:v>37363</c:v>
                </c:pt>
                <c:pt idx="4664">
                  <c:v>37368</c:v>
                </c:pt>
                <c:pt idx="4665">
                  <c:v>37370</c:v>
                </c:pt>
                <c:pt idx="4666">
                  <c:v>37375</c:v>
                </c:pt>
                <c:pt idx="4667">
                  <c:v>37387</c:v>
                </c:pt>
                <c:pt idx="4668">
                  <c:v>37388</c:v>
                </c:pt>
                <c:pt idx="4669">
                  <c:v>37393</c:v>
                </c:pt>
                <c:pt idx="4670">
                  <c:v>37403</c:v>
                </c:pt>
                <c:pt idx="4671">
                  <c:v>37412</c:v>
                </c:pt>
                <c:pt idx="4672">
                  <c:v>37416</c:v>
                </c:pt>
                <c:pt idx="4673">
                  <c:v>37419</c:v>
                </c:pt>
                <c:pt idx="4674">
                  <c:v>37431</c:v>
                </c:pt>
                <c:pt idx="4675">
                  <c:v>37442</c:v>
                </c:pt>
                <c:pt idx="4676">
                  <c:v>37445</c:v>
                </c:pt>
                <c:pt idx="4677">
                  <c:v>37446</c:v>
                </c:pt>
                <c:pt idx="4678">
                  <c:v>37449</c:v>
                </c:pt>
                <c:pt idx="4679">
                  <c:v>37451</c:v>
                </c:pt>
                <c:pt idx="4680">
                  <c:v>37457</c:v>
                </c:pt>
                <c:pt idx="4681">
                  <c:v>37472</c:v>
                </c:pt>
                <c:pt idx="4682">
                  <c:v>37483</c:v>
                </c:pt>
                <c:pt idx="4683">
                  <c:v>37488</c:v>
                </c:pt>
                <c:pt idx="4684">
                  <c:v>37489</c:v>
                </c:pt>
                <c:pt idx="4685">
                  <c:v>37490</c:v>
                </c:pt>
                <c:pt idx="4686">
                  <c:v>37492</c:v>
                </c:pt>
                <c:pt idx="4687">
                  <c:v>37497</c:v>
                </c:pt>
                <c:pt idx="4688">
                  <c:v>37502</c:v>
                </c:pt>
                <c:pt idx="4689">
                  <c:v>37503</c:v>
                </c:pt>
                <c:pt idx="4690">
                  <c:v>37504</c:v>
                </c:pt>
                <c:pt idx="4691">
                  <c:v>37508</c:v>
                </c:pt>
                <c:pt idx="4692">
                  <c:v>37509</c:v>
                </c:pt>
                <c:pt idx="4693">
                  <c:v>37513</c:v>
                </c:pt>
                <c:pt idx="4694">
                  <c:v>37518</c:v>
                </c:pt>
                <c:pt idx="4695">
                  <c:v>37529</c:v>
                </c:pt>
                <c:pt idx="4696">
                  <c:v>37539</c:v>
                </c:pt>
                <c:pt idx="4697">
                  <c:v>37548</c:v>
                </c:pt>
                <c:pt idx="4698">
                  <c:v>37558</c:v>
                </c:pt>
                <c:pt idx="4699">
                  <c:v>37560</c:v>
                </c:pt>
                <c:pt idx="4700">
                  <c:v>37564</c:v>
                </c:pt>
                <c:pt idx="4701">
                  <c:v>37573</c:v>
                </c:pt>
                <c:pt idx="4702">
                  <c:v>37575</c:v>
                </c:pt>
                <c:pt idx="4703">
                  <c:v>37578</c:v>
                </c:pt>
                <c:pt idx="4704">
                  <c:v>37595</c:v>
                </c:pt>
                <c:pt idx="4705">
                  <c:v>37602</c:v>
                </c:pt>
                <c:pt idx="4706">
                  <c:v>37603</c:v>
                </c:pt>
                <c:pt idx="4707">
                  <c:v>37616</c:v>
                </c:pt>
                <c:pt idx="4708">
                  <c:v>37620</c:v>
                </c:pt>
                <c:pt idx="4709">
                  <c:v>37631</c:v>
                </c:pt>
                <c:pt idx="4710">
                  <c:v>37637</c:v>
                </c:pt>
                <c:pt idx="4711">
                  <c:v>37638</c:v>
                </c:pt>
                <c:pt idx="4712">
                  <c:v>37640</c:v>
                </c:pt>
                <c:pt idx="4713">
                  <c:v>37643</c:v>
                </c:pt>
                <c:pt idx="4714">
                  <c:v>37649</c:v>
                </c:pt>
                <c:pt idx="4715">
                  <c:v>37666</c:v>
                </c:pt>
                <c:pt idx="4716">
                  <c:v>37682</c:v>
                </c:pt>
                <c:pt idx="4717">
                  <c:v>37683</c:v>
                </c:pt>
                <c:pt idx="4718">
                  <c:v>37688</c:v>
                </c:pt>
                <c:pt idx="4719">
                  <c:v>37692</c:v>
                </c:pt>
                <c:pt idx="4720">
                  <c:v>37701</c:v>
                </c:pt>
                <c:pt idx="4721">
                  <c:v>37716</c:v>
                </c:pt>
                <c:pt idx="4722">
                  <c:v>37717</c:v>
                </c:pt>
                <c:pt idx="4723">
                  <c:v>37725</c:v>
                </c:pt>
                <c:pt idx="4724">
                  <c:v>37726</c:v>
                </c:pt>
                <c:pt idx="4725">
                  <c:v>37729</c:v>
                </c:pt>
                <c:pt idx="4726">
                  <c:v>37733</c:v>
                </c:pt>
                <c:pt idx="4727">
                  <c:v>37773</c:v>
                </c:pt>
                <c:pt idx="4728">
                  <c:v>37779</c:v>
                </c:pt>
                <c:pt idx="4729">
                  <c:v>37781</c:v>
                </c:pt>
                <c:pt idx="4730">
                  <c:v>37794</c:v>
                </c:pt>
                <c:pt idx="4731">
                  <c:v>37798</c:v>
                </c:pt>
                <c:pt idx="4732">
                  <c:v>37801</c:v>
                </c:pt>
                <c:pt idx="4733">
                  <c:v>37810</c:v>
                </c:pt>
                <c:pt idx="4734">
                  <c:v>37818</c:v>
                </c:pt>
                <c:pt idx="4735">
                  <c:v>37821</c:v>
                </c:pt>
                <c:pt idx="4736">
                  <c:v>37826</c:v>
                </c:pt>
                <c:pt idx="4737">
                  <c:v>37835</c:v>
                </c:pt>
                <c:pt idx="4738">
                  <c:v>37844</c:v>
                </c:pt>
                <c:pt idx="4739">
                  <c:v>37863</c:v>
                </c:pt>
                <c:pt idx="4740">
                  <c:v>37879</c:v>
                </c:pt>
                <c:pt idx="4741">
                  <c:v>37883</c:v>
                </c:pt>
                <c:pt idx="4742">
                  <c:v>37885</c:v>
                </c:pt>
                <c:pt idx="4743">
                  <c:v>37912</c:v>
                </c:pt>
                <c:pt idx="4744">
                  <c:v>37917</c:v>
                </c:pt>
                <c:pt idx="4745">
                  <c:v>37920</c:v>
                </c:pt>
                <c:pt idx="4746">
                  <c:v>37927</c:v>
                </c:pt>
                <c:pt idx="4747">
                  <c:v>37945</c:v>
                </c:pt>
                <c:pt idx="4748">
                  <c:v>37972</c:v>
                </c:pt>
                <c:pt idx="4749">
                  <c:v>37977</c:v>
                </c:pt>
                <c:pt idx="4750">
                  <c:v>37978</c:v>
                </c:pt>
                <c:pt idx="4751">
                  <c:v>37980</c:v>
                </c:pt>
                <c:pt idx="4752">
                  <c:v>37981</c:v>
                </c:pt>
                <c:pt idx="4753">
                  <c:v>37994</c:v>
                </c:pt>
                <c:pt idx="4754">
                  <c:v>38019</c:v>
                </c:pt>
                <c:pt idx="4755">
                  <c:v>38030</c:v>
                </c:pt>
                <c:pt idx="4756">
                  <c:v>38031</c:v>
                </c:pt>
                <c:pt idx="4757">
                  <c:v>38033</c:v>
                </c:pt>
                <c:pt idx="4758">
                  <c:v>38034</c:v>
                </c:pt>
                <c:pt idx="4759">
                  <c:v>38035</c:v>
                </c:pt>
                <c:pt idx="4760">
                  <c:v>38036</c:v>
                </c:pt>
                <c:pt idx="4761">
                  <c:v>38042</c:v>
                </c:pt>
                <c:pt idx="4762">
                  <c:v>38043</c:v>
                </c:pt>
                <c:pt idx="4763">
                  <c:v>38048</c:v>
                </c:pt>
                <c:pt idx="4764">
                  <c:v>38049</c:v>
                </c:pt>
                <c:pt idx="4765">
                  <c:v>38054</c:v>
                </c:pt>
                <c:pt idx="4766">
                  <c:v>38058</c:v>
                </c:pt>
                <c:pt idx="4767">
                  <c:v>38067</c:v>
                </c:pt>
                <c:pt idx="4768">
                  <c:v>38079</c:v>
                </c:pt>
                <c:pt idx="4769">
                  <c:v>38094</c:v>
                </c:pt>
                <c:pt idx="4770">
                  <c:v>38126</c:v>
                </c:pt>
                <c:pt idx="4771">
                  <c:v>38136</c:v>
                </c:pt>
                <c:pt idx="4772">
                  <c:v>38142</c:v>
                </c:pt>
                <c:pt idx="4773">
                  <c:v>38154</c:v>
                </c:pt>
                <c:pt idx="4774">
                  <c:v>38155</c:v>
                </c:pt>
                <c:pt idx="4775">
                  <c:v>38161</c:v>
                </c:pt>
                <c:pt idx="4776">
                  <c:v>38163</c:v>
                </c:pt>
                <c:pt idx="4777">
                  <c:v>38169</c:v>
                </c:pt>
                <c:pt idx="4778">
                  <c:v>38182</c:v>
                </c:pt>
                <c:pt idx="4779">
                  <c:v>38186</c:v>
                </c:pt>
                <c:pt idx="4780">
                  <c:v>38207</c:v>
                </c:pt>
                <c:pt idx="4781">
                  <c:v>38222</c:v>
                </c:pt>
                <c:pt idx="4782">
                  <c:v>38226</c:v>
                </c:pt>
                <c:pt idx="4783">
                  <c:v>38230</c:v>
                </c:pt>
                <c:pt idx="4784">
                  <c:v>38241</c:v>
                </c:pt>
                <c:pt idx="4785">
                  <c:v>38243</c:v>
                </c:pt>
                <c:pt idx="4786">
                  <c:v>38249</c:v>
                </c:pt>
                <c:pt idx="4787">
                  <c:v>38256</c:v>
                </c:pt>
                <c:pt idx="4788">
                  <c:v>38268</c:v>
                </c:pt>
                <c:pt idx="4789">
                  <c:v>38269</c:v>
                </c:pt>
                <c:pt idx="4790">
                  <c:v>38272</c:v>
                </c:pt>
                <c:pt idx="4791">
                  <c:v>38276</c:v>
                </c:pt>
                <c:pt idx="4792">
                  <c:v>38282</c:v>
                </c:pt>
                <c:pt idx="4793">
                  <c:v>38283</c:v>
                </c:pt>
                <c:pt idx="4794">
                  <c:v>38284</c:v>
                </c:pt>
                <c:pt idx="4795">
                  <c:v>38298</c:v>
                </c:pt>
                <c:pt idx="4796">
                  <c:v>38305</c:v>
                </c:pt>
                <c:pt idx="4797">
                  <c:v>38306</c:v>
                </c:pt>
                <c:pt idx="4798">
                  <c:v>38316</c:v>
                </c:pt>
                <c:pt idx="4799">
                  <c:v>38319</c:v>
                </c:pt>
                <c:pt idx="4800">
                  <c:v>38320</c:v>
                </c:pt>
                <c:pt idx="4801">
                  <c:v>38323</c:v>
                </c:pt>
                <c:pt idx="4802">
                  <c:v>38329</c:v>
                </c:pt>
                <c:pt idx="4803">
                  <c:v>38342</c:v>
                </c:pt>
                <c:pt idx="4804">
                  <c:v>38355</c:v>
                </c:pt>
                <c:pt idx="4805">
                  <c:v>38366</c:v>
                </c:pt>
                <c:pt idx="4806">
                  <c:v>38368</c:v>
                </c:pt>
                <c:pt idx="4807">
                  <c:v>38375</c:v>
                </c:pt>
                <c:pt idx="4808">
                  <c:v>38394</c:v>
                </c:pt>
                <c:pt idx="4809">
                  <c:v>38408</c:v>
                </c:pt>
                <c:pt idx="4810">
                  <c:v>38428</c:v>
                </c:pt>
                <c:pt idx="4811">
                  <c:v>38434</c:v>
                </c:pt>
                <c:pt idx="4812">
                  <c:v>38435</c:v>
                </c:pt>
                <c:pt idx="4813">
                  <c:v>38444</c:v>
                </c:pt>
                <c:pt idx="4814">
                  <c:v>38445</c:v>
                </c:pt>
                <c:pt idx="4815">
                  <c:v>38460</c:v>
                </c:pt>
                <c:pt idx="4816">
                  <c:v>38477</c:v>
                </c:pt>
                <c:pt idx="4817">
                  <c:v>38478</c:v>
                </c:pt>
                <c:pt idx="4818">
                  <c:v>38481</c:v>
                </c:pt>
                <c:pt idx="4819">
                  <c:v>38486</c:v>
                </c:pt>
                <c:pt idx="4820">
                  <c:v>38495</c:v>
                </c:pt>
                <c:pt idx="4821">
                  <c:v>38497</c:v>
                </c:pt>
                <c:pt idx="4822">
                  <c:v>38503</c:v>
                </c:pt>
                <c:pt idx="4823">
                  <c:v>38507</c:v>
                </c:pt>
                <c:pt idx="4824">
                  <c:v>38538</c:v>
                </c:pt>
                <c:pt idx="4825">
                  <c:v>38542</c:v>
                </c:pt>
                <c:pt idx="4826">
                  <c:v>38544</c:v>
                </c:pt>
                <c:pt idx="4827">
                  <c:v>38546</c:v>
                </c:pt>
                <c:pt idx="4828">
                  <c:v>38550</c:v>
                </c:pt>
                <c:pt idx="4829">
                  <c:v>38563</c:v>
                </c:pt>
                <c:pt idx="4830">
                  <c:v>38577</c:v>
                </c:pt>
                <c:pt idx="4831">
                  <c:v>38582</c:v>
                </c:pt>
                <c:pt idx="4832">
                  <c:v>38587</c:v>
                </c:pt>
                <c:pt idx="4833">
                  <c:v>38597</c:v>
                </c:pt>
                <c:pt idx="4834">
                  <c:v>38601</c:v>
                </c:pt>
                <c:pt idx="4835">
                  <c:v>38602</c:v>
                </c:pt>
                <c:pt idx="4836">
                  <c:v>38605</c:v>
                </c:pt>
                <c:pt idx="4837">
                  <c:v>38609</c:v>
                </c:pt>
                <c:pt idx="4838">
                  <c:v>38611</c:v>
                </c:pt>
                <c:pt idx="4839">
                  <c:v>38618</c:v>
                </c:pt>
                <c:pt idx="4840">
                  <c:v>38643</c:v>
                </c:pt>
                <c:pt idx="4841">
                  <c:v>38645</c:v>
                </c:pt>
                <c:pt idx="4842">
                  <c:v>38651</c:v>
                </c:pt>
                <c:pt idx="4843">
                  <c:v>38652</c:v>
                </c:pt>
                <c:pt idx="4844">
                  <c:v>38653</c:v>
                </c:pt>
                <c:pt idx="4845">
                  <c:v>38654</c:v>
                </c:pt>
                <c:pt idx="4846">
                  <c:v>38660</c:v>
                </c:pt>
                <c:pt idx="4847">
                  <c:v>38675</c:v>
                </c:pt>
                <c:pt idx="4848">
                  <c:v>38676</c:v>
                </c:pt>
                <c:pt idx="4849">
                  <c:v>38719</c:v>
                </c:pt>
                <c:pt idx="4850">
                  <c:v>38722</c:v>
                </c:pt>
                <c:pt idx="4851">
                  <c:v>38735</c:v>
                </c:pt>
                <c:pt idx="4852">
                  <c:v>38737</c:v>
                </c:pt>
                <c:pt idx="4853">
                  <c:v>38739</c:v>
                </c:pt>
                <c:pt idx="4854">
                  <c:v>38750</c:v>
                </c:pt>
                <c:pt idx="4855">
                  <c:v>38756</c:v>
                </c:pt>
                <c:pt idx="4856">
                  <c:v>38764</c:v>
                </c:pt>
                <c:pt idx="4857">
                  <c:v>38775</c:v>
                </c:pt>
                <c:pt idx="4858">
                  <c:v>38776</c:v>
                </c:pt>
                <c:pt idx="4859">
                  <c:v>38790</c:v>
                </c:pt>
                <c:pt idx="4860">
                  <c:v>38792</c:v>
                </c:pt>
                <c:pt idx="4861">
                  <c:v>38796</c:v>
                </c:pt>
                <c:pt idx="4862">
                  <c:v>38802</c:v>
                </c:pt>
                <c:pt idx="4863">
                  <c:v>38809</c:v>
                </c:pt>
                <c:pt idx="4864">
                  <c:v>38825</c:v>
                </c:pt>
                <c:pt idx="4865">
                  <c:v>38829</c:v>
                </c:pt>
                <c:pt idx="4866">
                  <c:v>38859</c:v>
                </c:pt>
                <c:pt idx="4867">
                  <c:v>38872</c:v>
                </c:pt>
                <c:pt idx="4868">
                  <c:v>38882</c:v>
                </c:pt>
                <c:pt idx="4869">
                  <c:v>38883</c:v>
                </c:pt>
                <c:pt idx="4870">
                  <c:v>38894</c:v>
                </c:pt>
                <c:pt idx="4871">
                  <c:v>38901</c:v>
                </c:pt>
                <c:pt idx="4872">
                  <c:v>38902</c:v>
                </c:pt>
                <c:pt idx="4873">
                  <c:v>38913</c:v>
                </c:pt>
                <c:pt idx="4874">
                  <c:v>38924</c:v>
                </c:pt>
                <c:pt idx="4875">
                  <c:v>38928</c:v>
                </c:pt>
                <c:pt idx="4876">
                  <c:v>38931</c:v>
                </c:pt>
                <c:pt idx="4877">
                  <c:v>38933</c:v>
                </c:pt>
                <c:pt idx="4878">
                  <c:v>38939</c:v>
                </c:pt>
                <c:pt idx="4879">
                  <c:v>38942</c:v>
                </c:pt>
                <c:pt idx="4880">
                  <c:v>38952</c:v>
                </c:pt>
                <c:pt idx="4881">
                  <c:v>38953</c:v>
                </c:pt>
                <c:pt idx="4882">
                  <c:v>38954</c:v>
                </c:pt>
                <c:pt idx="4883">
                  <c:v>38957</c:v>
                </c:pt>
                <c:pt idx="4884">
                  <c:v>38972</c:v>
                </c:pt>
                <c:pt idx="4885">
                  <c:v>38979</c:v>
                </c:pt>
                <c:pt idx="4886">
                  <c:v>38986</c:v>
                </c:pt>
                <c:pt idx="4887">
                  <c:v>38998</c:v>
                </c:pt>
                <c:pt idx="4888">
                  <c:v>38999</c:v>
                </c:pt>
                <c:pt idx="4889">
                  <c:v>39005</c:v>
                </c:pt>
                <c:pt idx="4890">
                  <c:v>39006</c:v>
                </c:pt>
                <c:pt idx="4891">
                  <c:v>39018</c:v>
                </c:pt>
                <c:pt idx="4892">
                  <c:v>39029</c:v>
                </c:pt>
                <c:pt idx="4893">
                  <c:v>39031</c:v>
                </c:pt>
                <c:pt idx="4894">
                  <c:v>39036</c:v>
                </c:pt>
                <c:pt idx="4895">
                  <c:v>39040</c:v>
                </c:pt>
                <c:pt idx="4896">
                  <c:v>39046</c:v>
                </c:pt>
                <c:pt idx="4897">
                  <c:v>39049</c:v>
                </c:pt>
                <c:pt idx="4898">
                  <c:v>39050</c:v>
                </c:pt>
                <c:pt idx="4899">
                  <c:v>39051</c:v>
                </c:pt>
                <c:pt idx="4900">
                  <c:v>39052</c:v>
                </c:pt>
                <c:pt idx="4901">
                  <c:v>39057</c:v>
                </c:pt>
                <c:pt idx="4902">
                  <c:v>39059</c:v>
                </c:pt>
                <c:pt idx="4903">
                  <c:v>39062</c:v>
                </c:pt>
                <c:pt idx="4904">
                  <c:v>39070</c:v>
                </c:pt>
                <c:pt idx="4905">
                  <c:v>39077</c:v>
                </c:pt>
                <c:pt idx="4906">
                  <c:v>39083</c:v>
                </c:pt>
                <c:pt idx="4907">
                  <c:v>39099</c:v>
                </c:pt>
                <c:pt idx="4908">
                  <c:v>39102</c:v>
                </c:pt>
                <c:pt idx="4909">
                  <c:v>39131</c:v>
                </c:pt>
                <c:pt idx="4910">
                  <c:v>39150</c:v>
                </c:pt>
                <c:pt idx="4911">
                  <c:v>39151</c:v>
                </c:pt>
                <c:pt idx="4912">
                  <c:v>39164</c:v>
                </c:pt>
                <c:pt idx="4913">
                  <c:v>39177</c:v>
                </c:pt>
                <c:pt idx="4914">
                  <c:v>39194</c:v>
                </c:pt>
                <c:pt idx="4915">
                  <c:v>39196</c:v>
                </c:pt>
                <c:pt idx="4916">
                  <c:v>39201</c:v>
                </c:pt>
                <c:pt idx="4917">
                  <c:v>39202</c:v>
                </c:pt>
                <c:pt idx="4918">
                  <c:v>39205</c:v>
                </c:pt>
                <c:pt idx="4919">
                  <c:v>39210</c:v>
                </c:pt>
                <c:pt idx="4920">
                  <c:v>39217</c:v>
                </c:pt>
                <c:pt idx="4921">
                  <c:v>39218</c:v>
                </c:pt>
                <c:pt idx="4922">
                  <c:v>39229</c:v>
                </c:pt>
                <c:pt idx="4923">
                  <c:v>39231</c:v>
                </c:pt>
                <c:pt idx="4924">
                  <c:v>39233</c:v>
                </c:pt>
                <c:pt idx="4925">
                  <c:v>39234</c:v>
                </c:pt>
                <c:pt idx="4926">
                  <c:v>39252</c:v>
                </c:pt>
                <c:pt idx="4927">
                  <c:v>39253</c:v>
                </c:pt>
                <c:pt idx="4928">
                  <c:v>39255</c:v>
                </c:pt>
                <c:pt idx="4929">
                  <c:v>39266</c:v>
                </c:pt>
                <c:pt idx="4930">
                  <c:v>39273</c:v>
                </c:pt>
                <c:pt idx="4931">
                  <c:v>39275</c:v>
                </c:pt>
                <c:pt idx="4932">
                  <c:v>39277</c:v>
                </c:pt>
                <c:pt idx="4933">
                  <c:v>39286</c:v>
                </c:pt>
                <c:pt idx="4934">
                  <c:v>39288</c:v>
                </c:pt>
                <c:pt idx="4935">
                  <c:v>39293</c:v>
                </c:pt>
                <c:pt idx="4936">
                  <c:v>39303</c:v>
                </c:pt>
                <c:pt idx="4937">
                  <c:v>39309</c:v>
                </c:pt>
                <c:pt idx="4938">
                  <c:v>39327</c:v>
                </c:pt>
                <c:pt idx="4939">
                  <c:v>39381</c:v>
                </c:pt>
                <c:pt idx="4940">
                  <c:v>39405</c:v>
                </c:pt>
                <c:pt idx="4941">
                  <c:v>39418</c:v>
                </c:pt>
                <c:pt idx="4942">
                  <c:v>39428</c:v>
                </c:pt>
                <c:pt idx="4943">
                  <c:v>39439</c:v>
                </c:pt>
                <c:pt idx="4944">
                  <c:v>39449</c:v>
                </c:pt>
                <c:pt idx="4945">
                  <c:v>39473</c:v>
                </c:pt>
                <c:pt idx="4946">
                  <c:v>39494</c:v>
                </c:pt>
                <c:pt idx="4947">
                  <c:v>39503</c:v>
                </c:pt>
                <c:pt idx="4948">
                  <c:v>39505</c:v>
                </c:pt>
                <c:pt idx="4949">
                  <c:v>39510</c:v>
                </c:pt>
                <c:pt idx="4950">
                  <c:v>39525</c:v>
                </c:pt>
                <c:pt idx="4951">
                  <c:v>39529</c:v>
                </c:pt>
                <c:pt idx="4952">
                  <c:v>39534</c:v>
                </c:pt>
                <c:pt idx="4953">
                  <c:v>39538</c:v>
                </c:pt>
                <c:pt idx="4954">
                  <c:v>39540</c:v>
                </c:pt>
                <c:pt idx="4955">
                  <c:v>39547</c:v>
                </c:pt>
                <c:pt idx="4956">
                  <c:v>39555</c:v>
                </c:pt>
                <c:pt idx="4957">
                  <c:v>39567</c:v>
                </c:pt>
                <c:pt idx="4958">
                  <c:v>39569</c:v>
                </c:pt>
                <c:pt idx="4959">
                  <c:v>39573</c:v>
                </c:pt>
                <c:pt idx="4960">
                  <c:v>39583</c:v>
                </c:pt>
                <c:pt idx="4961">
                  <c:v>39588</c:v>
                </c:pt>
                <c:pt idx="4962">
                  <c:v>39593</c:v>
                </c:pt>
                <c:pt idx="4963">
                  <c:v>39612</c:v>
                </c:pt>
                <c:pt idx="4964">
                  <c:v>39613</c:v>
                </c:pt>
                <c:pt idx="4965">
                  <c:v>39618</c:v>
                </c:pt>
                <c:pt idx="4966">
                  <c:v>39619</c:v>
                </c:pt>
                <c:pt idx="4967">
                  <c:v>39620</c:v>
                </c:pt>
                <c:pt idx="4968">
                  <c:v>39622</c:v>
                </c:pt>
                <c:pt idx="4969">
                  <c:v>39626</c:v>
                </c:pt>
                <c:pt idx="4970">
                  <c:v>39628</c:v>
                </c:pt>
                <c:pt idx="4971">
                  <c:v>39629</c:v>
                </c:pt>
                <c:pt idx="4972">
                  <c:v>39648</c:v>
                </c:pt>
                <c:pt idx="4973">
                  <c:v>39649</c:v>
                </c:pt>
                <c:pt idx="4974">
                  <c:v>39656</c:v>
                </c:pt>
                <c:pt idx="4975">
                  <c:v>39657</c:v>
                </c:pt>
                <c:pt idx="4976">
                  <c:v>39670</c:v>
                </c:pt>
                <c:pt idx="4977">
                  <c:v>39694</c:v>
                </c:pt>
                <c:pt idx="4978">
                  <c:v>39701</c:v>
                </c:pt>
                <c:pt idx="4979">
                  <c:v>39713</c:v>
                </c:pt>
                <c:pt idx="4980">
                  <c:v>39723</c:v>
                </c:pt>
                <c:pt idx="4981">
                  <c:v>39729</c:v>
                </c:pt>
                <c:pt idx="4982">
                  <c:v>39735</c:v>
                </c:pt>
                <c:pt idx="4983">
                  <c:v>39748</c:v>
                </c:pt>
                <c:pt idx="4984">
                  <c:v>39754</c:v>
                </c:pt>
                <c:pt idx="4985">
                  <c:v>39760</c:v>
                </c:pt>
                <c:pt idx="4986">
                  <c:v>39766</c:v>
                </c:pt>
                <c:pt idx="4987">
                  <c:v>39769</c:v>
                </c:pt>
                <c:pt idx="4988">
                  <c:v>39776</c:v>
                </c:pt>
                <c:pt idx="4989">
                  <c:v>39777</c:v>
                </c:pt>
                <c:pt idx="4990">
                  <c:v>39779</c:v>
                </c:pt>
                <c:pt idx="4991">
                  <c:v>39801</c:v>
                </c:pt>
                <c:pt idx="4992">
                  <c:v>39806</c:v>
                </c:pt>
                <c:pt idx="4993">
                  <c:v>39807</c:v>
                </c:pt>
                <c:pt idx="4994">
                  <c:v>39817</c:v>
                </c:pt>
                <c:pt idx="4995">
                  <c:v>39834</c:v>
                </c:pt>
                <c:pt idx="4996">
                  <c:v>39836</c:v>
                </c:pt>
                <c:pt idx="4997">
                  <c:v>39838</c:v>
                </c:pt>
                <c:pt idx="4998">
                  <c:v>39842</c:v>
                </c:pt>
                <c:pt idx="4999">
                  <c:v>39845</c:v>
                </c:pt>
                <c:pt idx="5000">
                  <c:v>39863</c:v>
                </c:pt>
                <c:pt idx="5001">
                  <c:v>39872</c:v>
                </c:pt>
                <c:pt idx="5002">
                  <c:v>39874</c:v>
                </c:pt>
                <c:pt idx="5003">
                  <c:v>39878</c:v>
                </c:pt>
                <c:pt idx="5004">
                  <c:v>39883</c:v>
                </c:pt>
                <c:pt idx="5005">
                  <c:v>39919</c:v>
                </c:pt>
                <c:pt idx="5006">
                  <c:v>39921</c:v>
                </c:pt>
                <c:pt idx="5007">
                  <c:v>39933</c:v>
                </c:pt>
                <c:pt idx="5008">
                  <c:v>39953</c:v>
                </c:pt>
                <c:pt idx="5009">
                  <c:v>39974</c:v>
                </c:pt>
                <c:pt idx="5010">
                  <c:v>39981</c:v>
                </c:pt>
                <c:pt idx="5011">
                  <c:v>39985</c:v>
                </c:pt>
                <c:pt idx="5012">
                  <c:v>39991</c:v>
                </c:pt>
                <c:pt idx="5013">
                  <c:v>40003</c:v>
                </c:pt>
                <c:pt idx="5014">
                  <c:v>40011</c:v>
                </c:pt>
                <c:pt idx="5015">
                  <c:v>40012</c:v>
                </c:pt>
                <c:pt idx="5016">
                  <c:v>40020</c:v>
                </c:pt>
                <c:pt idx="5017">
                  <c:v>40027</c:v>
                </c:pt>
                <c:pt idx="5018">
                  <c:v>40030</c:v>
                </c:pt>
                <c:pt idx="5019">
                  <c:v>40032</c:v>
                </c:pt>
                <c:pt idx="5020">
                  <c:v>40034</c:v>
                </c:pt>
                <c:pt idx="5021">
                  <c:v>40036</c:v>
                </c:pt>
                <c:pt idx="5022">
                  <c:v>40043</c:v>
                </c:pt>
                <c:pt idx="5023">
                  <c:v>40045</c:v>
                </c:pt>
                <c:pt idx="5024">
                  <c:v>40047</c:v>
                </c:pt>
                <c:pt idx="5025">
                  <c:v>40048</c:v>
                </c:pt>
                <c:pt idx="5026">
                  <c:v>40055</c:v>
                </c:pt>
                <c:pt idx="5027">
                  <c:v>40060</c:v>
                </c:pt>
                <c:pt idx="5028">
                  <c:v>40073</c:v>
                </c:pt>
                <c:pt idx="5029">
                  <c:v>40087</c:v>
                </c:pt>
                <c:pt idx="5030">
                  <c:v>40088</c:v>
                </c:pt>
                <c:pt idx="5031">
                  <c:v>40089</c:v>
                </c:pt>
                <c:pt idx="5032">
                  <c:v>40090</c:v>
                </c:pt>
                <c:pt idx="5033">
                  <c:v>40095</c:v>
                </c:pt>
                <c:pt idx="5034">
                  <c:v>40103</c:v>
                </c:pt>
                <c:pt idx="5035">
                  <c:v>40109</c:v>
                </c:pt>
                <c:pt idx="5036">
                  <c:v>40116</c:v>
                </c:pt>
                <c:pt idx="5037">
                  <c:v>40121</c:v>
                </c:pt>
                <c:pt idx="5038">
                  <c:v>40129</c:v>
                </c:pt>
                <c:pt idx="5039">
                  <c:v>40136</c:v>
                </c:pt>
                <c:pt idx="5040">
                  <c:v>40137</c:v>
                </c:pt>
                <c:pt idx="5041">
                  <c:v>40144</c:v>
                </c:pt>
                <c:pt idx="5042">
                  <c:v>40147</c:v>
                </c:pt>
                <c:pt idx="5043">
                  <c:v>40151</c:v>
                </c:pt>
                <c:pt idx="5044">
                  <c:v>40164</c:v>
                </c:pt>
                <c:pt idx="5045">
                  <c:v>40184</c:v>
                </c:pt>
                <c:pt idx="5046">
                  <c:v>40251</c:v>
                </c:pt>
                <c:pt idx="5047">
                  <c:v>40276</c:v>
                </c:pt>
                <c:pt idx="5048">
                  <c:v>40283</c:v>
                </c:pt>
                <c:pt idx="5049">
                  <c:v>40308</c:v>
                </c:pt>
                <c:pt idx="5050">
                  <c:v>40333</c:v>
                </c:pt>
                <c:pt idx="5051">
                  <c:v>40345</c:v>
                </c:pt>
                <c:pt idx="5052">
                  <c:v>40349</c:v>
                </c:pt>
                <c:pt idx="5053">
                  <c:v>40355</c:v>
                </c:pt>
                <c:pt idx="5054">
                  <c:v>40357</c:v>
                </c:pt>
                <c:pt idx="5055">
                  <c:v>40358</c:v>
                </c:pt>
                <c:pt idx="5056">
                  <c:v>40359</c:v>
                </c:pt>
                <c:pt idx="5057">
                  <c:v>40360</c:v>
                </c:pt>
                <c:pt idx="5058">
                  <c:v>40371</c:v>
                </c:pt>
                <c:pt idx="5059">
                  <c:v>40380</c:v>
                </c:pt>
                <c:pt idx="5060">
                  <c:v>40383</c:v>
                </c:pt>
                <c:pt idx="5061">
                  <c:v>40388</c:v>
                </c:pt>
                <c:pt idx="5062">
                  <c:v>40414</c:v>
                </c:pt>
                <c:pt idx="5063">
                  <c:v>40418</c:v>
                </c:pt>
                <c:pt idx="5064">
                  <c:v>40420</c:v>
                </c:pt>
                <c:pt idx="5065">
                  <c:v>40437</c:v>
                </c:pt>
                <c:pt idx="5066">
                  <c:v>40446</c:v>
                </c:pt>
                <c:pt idx="5067">
                  <c:v>40450</c:v>
                </c:pt>
                <c:pt idx="5068">
                  <c:v>40459</c:v>
                </c:pt>
                <c:pt idx="5069">
                  <c:v>40465</c:v>
                </c:pt>
                <c:pt idx="5070">
                  <c:v>40472</c:v>
                </c:pt>
                <c:pt idx="5071">
                  <c:v>40475</c:v>
                </c:pt>
                <c:pt idx="5072">
                  <c:v>40482</c:v>
                </c:pt>
                <c:pt idx="5073">
                  <c:v>40497</c:v>
                </c:pt>
                <c:pt idx="5074">
                  <c:v>40498</c:v>
                </c:pt>
                <c:pt idx="5075">
                  <c:v>40501</c:v>
                </c:pt>
                <c:pt idx="5076">
                  <c:v>40518</c:v>
                </c:pt>
                <c:pt idx="5077">
                  <c:v>40524</c:v>
                </c:pt>
                <c:pt idx="5078">
                  <c:v>40545</c:v>
                </c:pt>
                <c:pt idx="5079">
                  <c:v>40547</c:v>
                </c:pt>
                <c:pt idx="5080">
                  <c:v>40548</c:v>
                </c:pt>
                <c:pt idx="5081">
                  <c:v>40567</c:v>
                </c:pt>
                <c:pt idx="5082">
                  <c:v>40569</c:v>
                </c:pt>
                <c:pt idx="5083">
                  <c:v>40571</c:v>
                </c:pt>
                <c:pt idx="5084">
                  <c:v>40573</c:v>
                </c:pt>
                <c:pt idx="5085">
                  <c:v>40580</c:v>
                </c:pt>
                <c:pt idx="5086">
                  <c:v>40589</c:v>
                </c:pt>
                <c:pt idx="5087">
                  <c:v>40601</c:v>
                </c:pt>
                <c:pt idx="5088">
                  <c:v>40605</c:v>
                </c:pt>
                <c:pt idx="5089">
                  <c:v>40612</c:v>
                </c:pt>
                <c:pt idx="5090">
                  <c:v>40616</c:v>
                </c:pt>
                <c:pt idx="5091">
                  <c:v>40617</c:v>
                </c:pt>
                <c:pt idx="5092">
                  <c:v>40621</c:v>
                </c:pt>
                <c:pt idx="5093">
                  <c:v>40634</c:v>
                </c:pt>
                <c:pt idx="5094">
                  <c:v>40636</c:v>
                </c:pt>
                <c:pt idx="5095">
                  <c:v>40637</c:v>
                </c:pt>
                <c:pt idx="5096">
                  <c:v>40638</c:v>
                </c:pt>
                <c:pt idx="5097">
                  <c:v>40664</c:v>
                </c:pt>
                <c:pt idx="5098">
                  <c:v>40669</c:v>
                </c:pt>
                <c:pt idx="5099">
                  <c:v>40670</c:v>
                </c:pt>
                <c:pt idx="5100">
                  <c:v>40677</c:v>
                </c:pt>
                <c:pt idx="5101">
                  <c:v>40680</c:v>
                </c:pt>
                <c:pt idx="5102">
                  <c:v>40688</c:v>
                </c:pt>
                <c:pt idx="5103">
                  <c:v>40691</c:v>
                </c:pt>
                <c:pt idx="5104">
                  <c:v>40697</c:v>
                </c:pt>
                <c:pt idx="5105">
                  <c:v>40698</c:v>
                </c:pt>
                <c:pt idx="5106">
                  <c:v>40706</c:v>
                </c:pt>
                <c:pt idx="5107">
                  <c:v>40712</c:v>
                </c:pt>
                <c:pt idx="5108">
                  <c:v>40713</c:v>
                </c:pt>
                <c:pt idx="5109">
                  <c:v>40717</c:v>
                </c:pt>
                <c:pt idx="5110">
                  <c:v>40723</c:v>
                </c:pt>
                <c:pt idx="5111">
                  <c:v>40727</c:v>
                </c:pt>
                <c:pt idx="5112">
                  <c:v>40729</c:v>
                </c:pt>
                <c:pt idx="5113">
                  <c:v>40739</c:v>
                </c:pt>
                <c:pt idx="5114">
                  <c:v>40745</c:v>
                </c:pt>
                <c:pt idx="5115">
                  <c:v>40749</c:v>
                </c:pt>
                <c:pt idx="5116">
                  <c:v>40750</c:v>
                </c:pt>
                <c:pt idx="5117">
                  <c:v>40755</c:v>
                </c:pt>
                <c:pt idx="5118">
                  <c:v>40762</c:v>
                </c:pt>
                <c:pt idx="5119">
                  <c:v>40766</c:v>
                </c:pt>
                <c:pt idx="5120">
                  <c:v>40774</c:v>
                </c:pt>
                <c:pt idx="5121">
                  <c:v>40804</c:v>
                </c:pt>
                <c:pt idx="5122">
                  <c:v>40813</c:v>
                </c:pt>
                <c:pt idx="5123">
                  <c:v>40816</c:v>
                </c:pt>
                <c:pt idx="5124">
                  <c:v>40821</c:v>
                </c:pt>
                <c:pt idx="5125">
                  <c:v>40826</c:v>
                </c:pt>
                <c:pt idx="5126">
                  <c:v>40840</c:v>
                </c:pt>
                <c:pt idx="5127">
                  <c:v>40844</c:v>
                </c:pt>
                <c:pt idx="5128">
                  <c:v>40846</c:v>
                </c:pt>
                <c:pt idx="5129">
                  <c:v>40865</c:v>
                </c:pt>
                <c:pt idx="5130">
                  <c:v>40870</c:v>
                </c:pt>
                <c:pt idx="5131">
                  <c:v>40876</c:v>
                </c:pt>
                <c:pt idx="5132">
                  <c:v>40892</c:v>
                </c:pt>
                <c:pt idx="5133">
                  <c:v>40901</c:v>
                </c:pt>
                <c:pt idx="5134">
                  <c:v>40912</c:v>
                </c:pt>
                <c:pt idx="5135">
                  <c:v>40917</c:v>
                </c:pt>
                <c:pt idx="5136">
                  <c:v>40955</c:v>
                </c:pt>
                <c:pt idx="5137">
                  <c:v>40959</c:v>
                </c:pt>
                <c:pt idx="5138">
                  <c:v>40964</c:v>
                </c:pt>
                <c:pt idx="5139">
                  <c:v>40989</c:v>
                </c:pt>
                <c:pt idx="5140">
                  <c:v>40990</c:v>
                </c:pt>
                <c:pt idx="5141">
                  <c:v>40991</c:v>
                </c:pt>
                <c:pt idx="5142">
                  <c:v>40992</c:v>
                </c:pt>
                <c:pt idx="5143">
                  <c:v>41007</c:v>
                </c:pt>
                <c:pt idx="5144">
                  <c:v>41010</c:v>
                </c:pt>
                <c:pt idx="5145">
                  <c:v>41034</c:v>
                </c:pt>
                <c:pt idx="5146">
                  <c:v>41046</c:v>
                </c:pt>
                <c:pt idx="5147">
                  <c:v>41055</c:v>
                </c:pt>
                <c:pt idx="5148">
                  <c:v>41075</c:v>
                </c:pt>
                <c:pt idx="5149">
                  <c:v>41082</c:v>
                </c:pt>
                <c:pt idx="5150">
                  <c:v>41102</c:v>
                </c:pt>
                <c:pt idx="5151">
                  <c:v>41172</c:v>
                </c:pt>
                <c:pt idx="5152">
                  <c:v>41181</c:v>
                </c:pt>
                <c:pt idx="5153">
                  <c:v>41210</c:v>
                </c:pt>
                <c:pt idx="5154">
                  <c:v>41244</c:v>
                </c:pt>
                <c:pt idx="5155">
                  <c:v>41246</c:v>
                </c:pt>
                <c:pt idx="5156">
                  <c:v>41288</c:v>
                </c:pt>
                <c:pt idx="5157">
                  <c:v>41294</c:v>
                </c:pt>
                <c:pt idx="5158">
                  <c:v>41297</c:v>
                </c:pt>
                <c:pt idx="5159">
                  <c:v>41307</c:v>
                </c:pt>
                <c:pt idx="5160">
                  <c:v>41315</c:v>
                </c:pt>
                <c:pt idx="5161">
                  <c:v>41317</c:v>
                </c:pt>
                <c:pt idx="5162">
                  <c:v>41320</c:v>
                </c:pt>
                <c:pt idx="5163">
                  <c:v>41321</c:v>
                </c:pt>
                <c:pt idx="5164">
                  <c:v>41323</c:v>
                </c:pt>
                <c:pt idx="5165">
                  <c:v>41337</c:v>
                </c:pt>
                <c:pt idx="5166">
                  <c:v>41357</c:v>
                </c:pt>
                <c:pt idx="5167">
                  <c:v>41363</c:v>
                </c:pt>
                <c:pt idx="5168">
                  <c:v>41364</c:v>
                </c:pt>
                <c:pt idx="5169">
                  <c:v>41378</c:v>
                </c:pt>
                <c:pt idx="5170">
                  <c:v>41381</c:v>
                </c:pt>
                <c:pt idx="5171">
                  <c:v>41382</c:v>
                </c:pt>
                <c:pt idx="5172">
                  <c:v>41386</c:v>
                </c:pt>
                <c:pt idx="5173">
                  <c:v>41390</c:v>
                </c:pt>
                <c:pt idx="5174">
                  <c:v>41393</c:v>
                </c:pt>
                <c:pt idx="5175">
                  <c:v>41409</c:v>
                </c:pt>
                <c:pt idx="5176">
                  <c:v>41417</c:v>
                </c:pt>
                <c:pt idx="5177">
                  <c:v>41444</c:v>
                </c:pt>
                <c:pt idx="5178">
                  <c:v>41447</c:v>
                </c:pt>
                <c:pt idx="5179">
                  <c:v>41460</c:v>
                </c:pt>
                <c:pt idx="5180">
                  <c:v>41462</c:v>
                </c:pt>
                <c:pt idx="5181">
                  <c:v>41471</c:v>
                </c:pt>
                <c:pt idx="5182">
                  <c:v>41483</c:v>
                </c:pt>
                <c:pt idx="5183">
                  <c:v>41487</c:v>
                </c:pt>
                <c:pt idx="5184">
                  <c:v>41494</c:v>
                </c:pt>
                <c:pt idx="5185">
                  <c:v>41511</c:v>
                </c:pt>
                <c:pt idx="5186">
                  <c:v>41537</c:v>
                </c:pt>
                <c:pt idx="5187">
                  <c:v>41553</c:v>
                </c:pt>
                <c:pt idx="5188">
                  <c:v>41568</c:v>
                </c:pt>
                <c:pt idx="5189">
                  <c:v>41579</c:v>
                </c:pt>
                <c:pt idx="5190">
                  <c:v>41591</c:v>
                </c:pt>
                <c:pt idx="5191">
                  <c:v>41601</c:v>
                </c:pt>
                <c:pt idx="5192">
                  <c:v>41611</c:v>
                </c:pt>
                <c:pt idx="5193">
                  <c:v>41614</c:v>
                </c:pt>
                <c:pt idx="5194">
                  <c:v>41619</c:v>
                </c:pt>
                <c:pt idx="5195">
                  <c:v>41623</c:v>
                </c:pt>
                <c:pt idx="5196">
                  <c:v>41625</c:v>
                </c:pt>
                <c:pt idx="5197">
                  <c:v>41635</c:v>
                </c:pt>
                <c:pt idx="5198">
                  <c:v>41649</c:v>
                </c:pt>
                <c:pt idx="5199">
                  <c:v>41650</c:v>
                </c:pt>
                <c:pt idx="5200">
                  <c:v>41652</c:v>
                </c:pt>
                <c:pt idx="5201">
                  <c:v>41663</c:v>
                </c:pt>
                <c:pt idx="5202">
                  <c:v>41690</c:v>
                </c:pt>
                <c:pt idx="5203">
                  <c:v>41695</c:v>
                </c:pt>
                <c:pt idx="5204">
                  <c:v>41699</c:v>
                </c:pt>
                <c:pt idx="5205">
                  <c:v>41717</c:v>
                </c:pt>
                <c:pt idx="5206">
                  <c:v>41721</c:v>
                </c:pt>
                <c:pt idx="5207">
                  <c:v>41727</c:v>
                </c:pt>
                <c:pt idx="5208">
                  <c:v>41750</c:v>
                </c:pt>
                <c:pt idx="5209">
                  <c:v>41759</c:v>
                </c:pt>
                <c:pt idx="5210">
                  <c:v>41801</c:v>
                </c:pt>
                <c:pt idx="5211">
                  <c:v>41809</c:v>
                </c:pt>
                <c:pt idx="5212">
                  <c:v>41814</c:v>
                </c:pt>
                <c:pt idx="5213">
                  <c:v>41824</c:v>
                </c:pt>
                <c:pt idx="5214">
                  <c:v>41842</c:v>
                </c:pt>
                <c:pt idx="5215">
                  <c:v>41847</c:v>
                </c:pt>
                <c:pt idx="5216">
                  <c:v>41852</c:v>
                </c:pt>
                <c:pt idx="5217">
                  <c:v>41854</c:v>
                </c:pt>
                <c:pt idx="5218">
                  <c:v>41863</c:v>
                </c:pt>
                <c:pt idx="5219">
                  <c:v>41869</c:v>
                </c:pt>
                <c:pt idx="5220">
                  <c:v>41887</c:v>
                </c:pt>
                <c:pt idx="5221">
                  <c:v>41895</c:v>
                </c:pt>
                <c:pt idx="5222">
                  <c:v>41900</c:v>
                </c:pt>
                <c:pt idx="5223">
                  <c:v>41911</c:v>
                </c:pt>
                <c:pt idx="5224">
                  <c:v>41919</c:v>
                </c:pt>
                <c:pt idx="5225">
                  <c:v>41944</c:v>
                </c:pt>
                <c:pt idx="5226">
                  <c:v>41957</c:v>
                </c:pt>
                <c:pt idx="5227">
                  <c:v>41959</c:v>
                </c:pt>
                <c:pt idx="5228">
                  <c:v>41962</c:v>
                </c:pt>
                <c:pt idx="5229">
                  <c:v>41971</c:v>
                </c:pt>
                <c:pt idx="5230">
                  <c:v>41974</c:v>
                </c:pt>
                <c:pt idx="5231">
                  <c:v>41975</c:v>
                </c:pt>
                <c:pt idx="5232">
                  <c:v>41999</c:v>
                </c:pt>
                <c:pt idx="5233">
                  <c:v>42018</c:v>
                </c:pt>
                <c:pt idx="5234">
                  <c:v>42019</c:v>
                </c:pt>
                <c:pt idx="5235">
                  <c:v>42030</c:v>
                </c:pt>
                <c:pt idx="5236">
                  <c:v>42040</c:v>
                </c:pt>
                <c:pt idx="5237">
                  <c:v>42055</c:v>
                </c:pt>
                <c:pt idx="5238">
                  <c:v>42056</c:v>
                </c:pt>
                <c:pt idx="5239">
                  <c:v>42059</c:v>
                </c:pt>
                <c:pt idx="5240">
                  <c:v>42062</c:v>
                </c:pt>
                <c:pt idx="5241">
                  <c:v>42067</c:v>
                </c:pt>
                <c:pt idx="5242">
                  <c:v>42069</c:v>
                </c:pt>
                <c:pt idx="5243">
                  <c:v>42094</c:v>
                </c:pt>
                <c:pt idx="5244">
                  <c:v>42095</c:v>
                </c:pt>
                <c:pt idx="5245">
                  <c:v>42098</c:v>
                </c:pt>
                <c:pt idx="5246">
                  <c:v>42109</c:v>
                </c:pt>
                <c:pt idx="5247">
                  <c:v>42110</c:v>
                </c:pt>
                <c:pt idx="5248">
                  <c:v>42121</c:v>
                </c:pt>
                <c:pt idx="5249">
                  <c:v>42127</c:v>
                </c:pt>
                <c:pt idx="5250">
                  <c:v>42131</c:v>
                </c:pt>
                <c:pt idx="5251">
                  <c:v>42135</c:v>
                </c:pt>
                <c:pt idx="5252">
                  <c:v>42165</c:v>
                </c:pt>
                <c:pt idx="5253">
                  <c:v>42197</c:v>
                </c:pt>
                <c:pt idx="5254">
                  <c:v>42200</c:v>
                </c:pt>
                <c:pt idx="5255">
                  <c:v>42202</c:v>
                </c:pt>
                <c:pt idx="5256">
                  <c:v>42206</c:v>
                </c:pt>
                <c:pt idx="5257">
                  <c:v>42216</c:v>
                </c:pt>
                <c:pt idx="5258">
                  <c:v>42219</c:v>
                </c:pt>
                <c:pt idx="5259">
                  <c:v>42237</c:v>
                </c:pt>
                <c:pt idx="5260">
                  <c:v>42250</c:v>
                </c:pt>
                <c:pt idx="5261">
                  <c:v>42264</c:v>
                </c:pt>
                <c:pt idx="5262">
                  <c:v>42270</c:v>
                </c:pt>
                <c:pt idx="5263">
                  <c:v>42272</c:v>
                </c:pt>
                <c:pt idx="5264">
                  <c:v>42276</c:v>
                </c:pt>
                <c:pt idx="5265">
                  <c:v>42296</c:v>
                </c:pt>
                <c:pt idx="5266">
                  <c:v>42298</c:v>
                </c:pt>
                <c:pt idx="5267">
                  <c:v>42303</c:v>
                </c:pt>
                <c:pt idx="5268">
                  <c:v>42319</c:v>
                </c:pt>
                <c:pt idx="5269">
                  <c:v>42322</c:v>
                </c:pt>
                <c:pt idx="5270">
                  <c:v>42342</c:v>
                </c:pt>
                <c:pt idx="5271">
                  <c:v>42344</c:v>
                </c:pt>
                <c:pt idx="5272">
                  <c:v>42358</c:v>
                </c:pt>
                <c:pt idx="5273">
                  <c:v>42367</c:v>
                </c:pt>
                <c:pt idx="5274">
                  <c:v>42372</c:v>
                </c:pt>
                <c:pt idx="5275">
                  <c:v>42373</c:v>
                </c:pt>
                <c:pt idx="5276">
                  <c:v>42386</c:v>
                </c:pt>
                <c:pt idx="5277">
                  <c:v>42401</c:v>
                </c:pt>
                <c:pt idx="5278">
                  <c:v>42411</c:v>
                </c:pt>
                <c:pt idx="5279">
                  <c:v>42421</c:v>
                </c:pt>
                <c:pt idx="5280">
                  <c:v>42429</c:v>
                </c:pt>
                <c:pt idx="5281">
                  <c:v>42431</c:v>
                </c:pt>
                <c:pt idx="5282">
                  <c:v>42437</c:v>
                </c:pt>
                <c:pt idx="5283">
                  <c:v>42439</c:v>
                </c:pt>
                <c:pt idx="5284">
                  <c:v>42442</c:v>
                </c:pt>
                <c:pt idx="5285">
                  <c:v>42471</c:v>
                </c:pt>
                <c:pt idx="5286">
                  <c:v>42473</c:v>
                </c:pt>
                <c:pt idx="5287">
                  <c:v>42476</c:v>
                </c:pt>
                <c:pt idx="5288">
                  <c:v>42480</c:v>
                </c:pt>
                <c:pt idx="5289">
                  <c:v>42489</c:v>
                </c:pt>
                <c:pt idx="5290">
                  <c:v>42512</c:v>
                </c:pt>
                <c:pt idx="5291">
                  <c:v>42531</c:v>
                </c:pt>
                <c:pt idx="5292">
                  <c:v>42535</c:v>
                </c:pt>
                <c:pt idx="5293">
                  <c:v>42569</c:v>
                </c:pt>
                <c:pt idx="5294">
                  <c:v>42589</c:v>
                </c:pt>
                <c:pt idx="5295">
                  <c:v>42590</c:v>
                </c:pt>
                <c:pt idx="5296">
                  <c:v>42592</c:v>
                </c:pt>
                <c:pt idx="5297">
                  <c:v>42602</c:v>
                </c:pt>
                <c:pt idx="5298">
                  <c:v>42620</c:v>
                </c:pt>
                <c:pt idx="5299">
                  <c:v>42625</c:v>
                </c:pt>
                <c:pt idx="5300">
                  <c:v>42626</c:v>
                </c:pt>
                <c:pt idx="5301">
                  <c:v>42628</c:v>
                </c:pt>
                <c:pt idx="5302">
                  <c:v>42651</c:v>
                </c:pt>
                <c:pt idx="5303">
                  <c:v>42655</c:v>
                </c:pt>
                <c:pt idx="5304">
                  <c:v>42660</c:v>
                </c:pt>
                <c:pt idx="5305">
                  <c:v>42676</c:v>
                </c:pt>
                <c:pt idx="5306">
                  <c:v>42683</c:v>
                </c:pt>
                <c:pt idx="5307">
                  <c:v>42695</c:v>
                </c:pt>
                <c:pt idx="5308">
                  <c:v>42712</c:v>
                </c:pt>
                <c:pt idx="5309">
                  <c:v>42754</c:v>
                </c:pt>
                <c:pt idx="5310">
                  <c:v>42764</c:v>
                </c:pt>
                <c:pt idx="5311">
                  <c:v>42768</c:v>
                </c:pt>
                <c:pt idx="5312">
                  <c:v>42776</c:v>
                </c:pt>
                <c:pt idx="5313">
                  <c:v>42794</c:v>
                </c:pt>
                <c:pt idx="5314">
                  <c:v>42798</c:v>
                </c:pt>
                <c:pt idx="5315">
                  <c:v>42803</c:v>
                </c:pt>
                <c:pt idx="5316">
                  <c:v>42807</c:v>
                </c:pt>
                <c:pt idx="5317">
                  <c:v>42834</c:v>
                </c:pt>
                <c:pt idx="5318">
                  <c:v>42856</c:v>
                </c:pt>
                <c:pt idx="5319">
                  <c:v>42863</c:v>
                </c:pt>
                <c:pt idx="5320">
                  <c:v>42864</c:v>
                </c:pt>
                <c:pt idx="5321">
                  <c:v>42901</c:v>
                </c:pt>
                <c:pt idx="5322">
                  <c:v>42902</c:v>
                </c:pt>
                <c:pt idx="5323">
                  <c:v>42924</c:v>
                </c:pt>
                <c:pt idx="5324">
                  <c:v>42929</c:v>
                </c:pt>
                <c:pt idx="5325">
                  <c:v>42950</c:v>
                </c:pt>
                <c:pt idx="5326">
                  <c:v>42955</c:v>
                </c:pt>
                <c:pt idx="5327">
                  <c:v>42964</c:v>
                </c:pt>
                <c:pt idx="5328">
                  <c:v>42971</c:v>
                </c:pt>
                <c:pt idx="5329">
                  <c:v>42995</c:v>
                </c:pt>
                <c:pt idx="5330">
                  <c:v>43001</c:v>
                </c:pt>
                <c:pt idx="5331">
                  <c:v>43002</c:v>
                </c:pt>
                <c:pt idx="5332">
                  <c:v>43013</c:v>
                </c:pt>
                <c:pt idx="5333">
                  <c:v>43015</c:v>
                </c:pt>
                <c:pt idx="5334">
                  <c:v>43018</c:v>
                </c:pt>
                <c:pt idx="5335">
                  <c:v>43019</c:v>
                </c:pt>
                <c:pt idx="5336">
                  <c:v>43028</c:v>
                </c:pt>
                <c:pt idx="5337">
                  <c:v>43030</c:v>
                </c:pt>
                <c:pt idx="5338">
                  <c:v>43038</c:v>
                </c:pt>
                <c:pt idx="5339">
                  <c:v>43045</c:v>
                </c:pt>
                <c:pt idx="5340">
                  <c:v>43047</c:v>
                </c:pt>
                <c:pt idx="5341">
                  <c:v>43103</c:v>
                </c:pt>
                <c:pt idx="5342">
                  <c:v>43109</c:v>
                </c:pt>
                <c:pt idx="5343">
                  <c:v>43110</c:v>
                </c:pt>
                <c:pt idx="5344">
                  <c:v>43121</c:v>
                </c:pt>
                <c:pt idx="5345">
                  <c:v>43140</c:v>
                </c:pt>
                <c:pt idx="5346">
                  <c:v>43147</c:v>
                </c:pt>
                <c:pt idx="5347">
                  <c:v>43153</c:v>
                </c:pt>
                <c:pt idx="5348">
                  <c:v>43155</c:v>
                </c:pt>
                <c:pt idx="5349">
                  <c:v>43167</c:v>
                </c:pt>
                <c:pt idx="5350">
                  <c:v>43168</c:v>
                </c:pt>
                <c:pt idx="5351">
                  <c:v>43171</c:v>
                </c:pt>
                <c:pt idx="5352">
                  <c:v>43177</c:v>
                </c:pt>
                <c:pt idx="5353">
                  <c:v>43205</c:v>
                </c:pt>
                <c:pt idx="5354">
                  <c:v>43218</c:v>
                </c:pt>
                <c:pt idx="5355">
                  <c:v>43226</c:v>
                </c:pt>
                <c:pt idx="5356">
                  <c:v>43234</c:v>
                </c:pt>
                <c:pt idx="5357">
                  <c:v>43243</c:v>
                </c:pt>
                <c:pt idx="5358">
                  <c:v>43244</c:v>
                </c:pt>
                <c:pt idx="5359">
                  <c:v>43246</c:v>
                </c:pt>
                <c:pt idx="5360">
                  <c:v>43247</c:v>
                </c:pt>
                <c:pt idx="5361">
                  <c:v>43261</c:v>
                </c:pt>
                <c:pt idx="5362">
                  <c:v>43267</c:v>
                </c:pt>
                <c:pt idx="5363">
                  <c:v>43297</c:v>
                </c:pt>
                <c:pt idx="5364">
                  <c:v>43309</c:v>
                </c:pt>
                <c:pt idx="5365">
                  <c:v>43329</c:v>
                </c:pt>
                <c:pt idx="5366">
                  <c:v>43332</c:v>
                </c:pt>
                <c:pt idx="5367">
                  <c:v>43344</c:v>
                </c:pt>
                <c:pt idx="5368">
                  <c:v>43347</c:v>
                </c:pt>
                <c:pt idx="5369">
                  <c:v>43357</c:v>
                </c:pt>
                <c:pt idx="5370">
                  <c:v>43358</c:v>
                </c:pt>
                <c:pt idx="5371">
                  <c:v>43365</c:v>
                </c:pt>
                <c:pt idx="5372">
                  <c:v>43373</c:v>
                </c:pt>
                <c:pt idx="5373">
                  <c:v>43374</c:v>
                </c:pt>
                <c:pt idx="5374">
                  <c:v>43375</c:v>
                </c:pt>
                <c:pt idx="5375">
                  <c:v>43376</c:v>
                </c:pt>
                <c:pt idx="5376">
                  <c:v>43381</c:v>
                </c:pt>
                <c:pt idx="5377">
                  <c:v>43384</c:v>
                </c:pt>
                <c:pt idx="5378">
                  <c:v>43387</c:v>
                </c:pt>
                <c:pt idx="5379">
                  <c:v>43407</c:v>
                </c:pt>
                <c:pt idx="5380">
                  <c:v>43410</c:v>
                </c:pt>
                <c:pt idx="5381">
                  <c:v>43415</c:v>
                </c:pt>
                <c:pt idx="5382">
                  <c:v>43420</c:v>
                </c:pt>
                <c:pt idx="5383">
                  <c:v>43425</c:v>
                </c:pt>
                <c:pt idx="5384">
                  <c:v>43431</c:v>
                </c:pt>
                <c:pt idx="5385">
                  <c:v>43445</c:v>
                </c:pt>
                <c:pt idx="5386">
                  <c:v>43446</c:v>
                </c:pt>
                <c:pt idx="5387">
                  <c:v>43457</c:v>
                </c:pt>
                <c:pt idx="5388">
                  <c:v>43471</c:v>
                </c:pt>
                <c:pt idx="5389">
                  <c:v>43478</c:v>
                </c:pt>
                <c:pt idx="5390">
                  <c:v>43491</c:v>
                </c:pt>
                <c:pt idx="5391">
                  <c:v>43497</c:v>
                </c:pt>
                <c:pt idx="5392">
                  <c:v>43500</c:v>
                </c:pt>
                <c:pt idx="5393">
                  <c:v>43501</c:v>
                </c:pt>
                <c:pt idx="5394">
                  <c:v>43506</c:v>
                </c:pt>
                <c:pt idx="5395">
                  <c:v>43514</c:v>
                </c:pt>
                <c:pt idx="5396">
                  <c:v>43518</c:v>
                </c:pt>
                <c:pt idx="5397">
                  <c:v>43521</c:v>
                </c:pt>
                <c:pt idx="5398">
                  <c:v>43522</c:v>
                </c:pt>
                <c:pt idx="5399">
                  <c:v>43533</c:v>
                </c:pt>
                <c:pt idx="5400">
                  <c:v>43542</c:v>
                </c:pt>
                <c:pt idx="5401">
                  <c:v>43543</c:v>
                </c:pt>
                <c:pt idx="5402">
                  <c:v>43556</c:v>
                </c:pt>
                <c:pt idx="5403">
                  <c:v>43557</c:v>
                </c:pt>
                <c:pt idx="5404">
                  <c:v>43559</c:v>
                </c:pt>
                <c:pt idx="5405">
                  <c:v>43567</c:v>
                </c:pt>
                <c:pt idx="5406">
                  <c:v>43571</c:v>
                </c:pt>
                <c:pt idx="5407">
                  <c:v>43576</c:v>
                </c:pt>
                <c:pt idx="5408">
                  <c:v>43579</c:v>
                </c:pt>
                <c:pt idx="5409">
                  <c:v>43594</c:v>
                </c:pt>
                <c:pt idx="5410">
                  <c:v>43616</c:v>
                </c:pt>
                <c:pt idx="5411">
                  <c:v>43621</c:v>
                </c:pt>
                <c:pt idx="5412">
                  <c:v>43635</c:v>
                </c:pt>
                <c:pt idx="5413">
                  <c:v>43643</c:v>
                </c:pt>
                <c:pt idx="5414">
                  <c:v>43656</c:v>
                </c:pt>
                <c:pt idx="5415">
                  <c:v>43658</c:v>
                </c:pt>
                <c:pt idx="5416">
                  <c:v>43660</c:v>
                </c:pt>
                <c:pt idx="5417">
                  <c:v>43671</c:v>
                </c:pt>
                <c:pt idx="5418">
                  <c:v>43684</c:v>
                </c:pt>
                <c:pt idx="5419">
                  <c:v>43691</c:v>
                </c:pt>
                <c:pt idx="5420">
                  <c:v>43692</c:v>
                </c:pt>
                <c:pt idx="5421">
                  <c:v>43703</c:v>
                </c:pt>
                <c:pt idx="5422">
                  <c:v>43707</c:v>
                </c:pt>
                <c:pt idx="5423">
                  <c:v>43710</c:v>
                </c:pt>
                <c:pt idx="5424">
                  <c:v>43727</c:v>
                </c:pt>
                <c:pt idx="5425">
                  <c:v>43732</c:v>
                </c:pt>
                <c:pt idx="5426">
                  <c:v>43738</c:v>
                </c:pt>
                <c:pt idx="5427">
                  <c:v>43741</c:v>
                </c:pt>
                <c:pt idx="5428">
                  <c:v>43743</c:v>
                </c:pt>
                <c:pt idx="5429">
                  <c:v>43747</c:v>
                </c:pt>
                <c:pt idx="5430">
                  <c:v>43776</c:v>
                </c:pt>
                <c:pt idx="5431">
                  <c:v>43778</c:v>
                </c:pt>
                <c:pt idx="5432">
                  <c:v>43780</c:v>
                </c:pt>
                <c:pt idx="5433">
                  <c:v>43784</c:v>
                </c:pt>
                <c:pt idx="5434">
                  <c:v>43804</c:v>
                </c:pt>
                <c:pt idx="5435">
                  <c:v>43820</c:v>
                </c:pt>
                <c:pt idx="5436">
                  <c:v>43827</c:v>
                </c:pt>
                <c:pt idx="5437">
                  <c:v>43858</c:v>
                </c:pt>
                <c:pt idx="5438">
                  <c:v>43861</c:v>
                </c:pt>
                <c:pt idx="5439">
                  <c:v>43879</c:v>
                </c:pt>
                <c:pt idx="5440">
                  <c:v>43883</c:v>
                </c:pt>
                <c:pt idx="5441">
                  <c:v>43885</c:v>
                </c:pt>
                <c:pt idx="5442">
                  <c:v>43893</c:v>
                </c:pt>
                <c:pt idx="5443">
                  <c:v>43894</c:v>
                </c:pt>
                <c:pt idx="5444">
                  <c:v>43899</c:v>
                </c:pt>
                <c:pt idx="5445">
                  <c:v>43915</c:v>
                </c:pt>
                <c:pt idx="5446">
                  <c:v>43922</c:v>
                </c:pt>
                <c:pt idx="5447">
                  <c:v>43940</c:v>
                </c:pt>
                <c:pt idx="5448">
                  <c:v>43944</c:v>
                </c:pt>
                <c:pt idx="5449">
                  <c:v>43964</c:v>
                </c:pt>
                <c:pt idx="5450">
                  <c:v>43968</c:v>
                </c:pt>
                <c:pt idx="5451">
                  <c:v>43970</c:v>
                </c:pt>
                <c:pt idx="5452">
                  <c:v>43976</c:v>
                </c:pt>
                <c:pt idx="5453">
                  <c:v>43985</c:v>
                </c:pt>
                <c:pt idx="5454">
                  <c:v>43990</c:v>
                </c:pt>
                <c:pt idx="5455">
                  <c:v>43993</c:v>
                </c:pt>
                <c:pt idx="5456">
                  <c:v>44000</c:v>
                </c:pt>
                <c:pt idx="5457">
                  <c:v>44005</c:v>
                </c:pt>
                <c:pt idx="5458">
                  <c:v>44006</c:v>
                </c:pt>
                <c:pt idx="5459">
                  <c:v>44007</c:v>
                </c:pt>
                <c:pt idx="5460">
                  <c:v>44049</c:v>
                </c:pt>
                <c:pt idx="5461">
                  <c:v>44050</c:v>
                </c:pt>
                <c:pt idx="5462">
                  <c:v>44064</c:v>
                </c:pt>
                <c:pt idx="5463">
                  <c:v>44089</c:v>
                </c:pt>
                <c:pt idx="5464">
                  <c:v>44095</c:v>
                </c:pt>
                <c:pt idx="5465">
                  <c:v>44104</c:v>
                </c:pt>
                <c:pt idx="5466">
                  <c:v>44115</c:v>
                </c:pt>
                <c:pt idx="5467">
                  <c:v>44120</c:v>
                </c:pt>
                <c:pt idx="5468">
                  <c:v>44124</c:v>
                </c:pt>
                <c:pt idx="5469">
                  <c:v>44134</c:v>
                </c:pt>
                <c:pt idx="5470">
                  <c:v>44135</c:v>
                </c:pt>
                <c:pt idx="5471">
                  <c:v>44150</c:v>
                </c:pt>
                <c:pt idx="5472">
                  <c:v>44157</c:v>
                </c:pt>
                <c:pt idx="5473">
                  <c:v>44174</c:v>
                </c:pt>
                <c:pt idx="5474">
                  <c:v>44176</c:v>
                </c:pt>
                <c:pt idx="5475">
                  <c:v>44183</c:v>
                </c:pt>
                <c:pt idx="5476">
                  <c:v>44187</c:v>
                </c:pt>
                <c:pt idx="5477">
                  <c:v>44190</c:v>
                </c:pt>
                <c:pt idx="5478">
                  <c:v>44194</c:v>
                </c:pt>
                <c:pt idx="5479">
                  <c:v>44197</c:v>
                </c:pt>
                <c:pt idx="5480">
                  <c:v>44214</c:v>
                </c:pt>
                <c:pt idx="5481">
                  <c:v>44218</c:v>
                </c:pt>
                <c:pt idx="5482">
                  <c:v>44223</c:v>
                </c:pt>
                <c:pt idx="5483">
                  <c:v>44235</c:v>
                </c:pt>
                <c:pt idx="5484">
                  <c:v>44236</c:v>
                </c:pt>
                <c:pt idx="5485">
                  <c:v>44238</c:v>
                </c:pt>
                <c:pt idx="5486">
                  <c:v>44257</c:v>
                </c:pt>
                <c:pt idx="5487">
                  <c:v>44264</c:v>
                </c:pt>
                <c:pt idx="5488">
                  <c:v>44266</c:v>
                </c:pt>
                <c:pt idx="5489">
                  <c:v>44270</c:v>
                </c:pt>
                <c:pt idx="5490">
                  <c:v>44272</c:v>
                </c:pt>
                <c:pt idx="5491">
                  <c:v>44274</c:v>
                </c:pt>
                <c:pt idx="5492">
                  <c:v>44281</c:v>
                </c:pt>
                <c:pt idx="5493">
                  <c:v>44292</c:v>
                </c:pt>
                <c:pt idx="5494">
                  <c:v>44293</c:v>
                </c:pt>
                <c:pt idx="5495">
                  <c:v>44298</c:v>
                </c:pt>
                <c:pt idx="5496">
                  <c:v>44299</c:v>
                </c:pt>
                <c:pt idx="5497">
                  <c:v>44300</c:v>
                </c:pt>
                <c:pt idx="5498">
                  <c:v>44312</c:v>
                </c:pt>
                <c:pt idx="5499">
                  <c:v>44332</c:v>
                </c:pt>
                <c:pt idx="5500">
                  <c:v>44352</c:v>
                </c:pt>
                <c:pt idx="5501">
                  <c:v>44365</c:v>
                </c:pt>
                <c:pt idx="5502">
                  <c:v>44370</c:v>
                </c:pt>
                <c:pt idx="5503">
                  <c:v>44374</c:v>
                </c:pt>
                <c:pt idx="5504">
                  <c:v>44383</c:v>
                </c:pt>
                <c:pt idx="5505">
                  <c:v>44385</c:v>
                </c:pt>
                <c:pt idx="5506">
                  <c:v>44393</c:v>
                </c:pt>
                <c:pt idx="5507">
                  <c:v>44394</c:v>
                </c:pt>
                <c:pt idx="5508">
                  <c:v>44422</c:v>
                </c:pt>
                <c:pt idx="5509">
                  <c:v>44425</c:v>
                </c:pt>
                <c:pt idx="5510">
                  <c:v>44426</c:v>
                </c:pt>
                <c:pt idx="5511">
                  <c:v>44440</c:v>
                </c:pt>
                <c:pt idx="5512">
                  <c:v>44450</c:v>
                </c:pt>
                <c:pt idx="5513">
                  <c:v>44451</c:v>
                </c:pt>
                <c:pt idx="5514">
                  <c:v>44457</c:v>
                </c:pt>
                <c:pt idx="5515">
                  <c:v>44458</c:v>
                </c:pt>
                <c:pt idx="5516">
                  <c:v>44462</c:v>
                </c:pt>
                <c:pt idx="5517">
                  <c:v>44465</c:v>
                </c:pt>
                <c:pt idx="5518">
                  <c:v>44479</c:v>
                </c:pt>
                <c:pt idx="5519">
                  <c:v>44491</c:v>
                </c:pt>
                <c:pt idx="5520">
                  <c:v>44498</c:v>
                </c:pt>
                <c:pt idx="5521">
                  <c:v>44517</c:v>
                </c:pt>
                <c:pt idx="5522">
                  <c:v>44525</c:v>
                </c:pt>
                <c:pt idx="5523">
                  <c:v>44531</c:v>
                </c:pt>
                <c:pt idx="5524">
                  <c:v>44534</c:v>
                </c:pt>
                <c:pt idx="5525">
                  <c:v>44546</c:v>
                </c:pt>
                <c:pt idx="5526">
                  <c:v>44556</c:v>
                </c:pt>
                <c:pt idx="5527">
                  <c:v>44559</c:v>
                </c:pt>
                <c:pt idx="5528">
                  <c:v>44572</c:v>
                </c:pt>
                <c:pt idx="5529">
                  <c:v>44582</c:v>
                </c:pt>
                <c:pt idx="5530">
                  <c:v>44606</c:v>
                </c:pt>
                <c:pt idx="5531">
                  <c:v>44622</c:v>
                </c:pt>
                <c:pt idx="5532">
                  <c:v>44623</c:v>
                </c:pt>
                <c:pt idx="5533">
                  <c:v>44630</c:v>
                </c:pt>
                <c:pt idx="5534">
                  <c:v>44635</c:v>
                </c:pt>
                <c:pt idx="5535">
                  <c:v>44637</c:v>
                </c:pt>
                <c:pt idx="5536">
                  <c:v>44643</c:v>
                </c:pt>
                <c:pt idx="5537">
                  <c:v>44657</c:v>
                </c:pt>
                <c:pt idx="5538">
                  <c:v>44658</c:v>
                </c:pt>
                <c:pt idx="5539">
                  <c:v>44672</c:v>
                </c:pt>
                <c:pt idx="5540">
                  <c:v>44682</c:v>
                </c:pt>
                <c:pt idx="5541">
                  <c:v>44684</c:v>
                </c:pt>
                <c:pt idx="5542">
                  <c:v>44686</c:v>
                </c:pt>
                <c:pt idx="5543">
                  <c:v>44692</c:v>
                </c:pt>
                <c:pt idx="5544">
                  <c:v>44693</c:v>
                </c:pt>
                <c:pt idx="5545">
                  <c:v>44698</c:v>
                </c:pt>
                <c:pt idx="5546">
                  <c:v>44715</c:v>
                </c:pt>
                <c:pt idx="5547">
                  <c:v>44716</c:v>
                </c:pt>
                <c:pt idx="5548">
                  <c:v>44726</c:v>
                </c:pt>
                <c:pt idx="5549">
                  <c:v>44730</c:v>
                </c:pt>
                <c:pt idx="5550">
                  <c:v>44733</c:v>
                </c:pt>
                <c:pt idx="5551">
                  <c:v>44735</c:v>
                </c:pt>
                <c:pt idx="5552">
                  <c:v>44743</c:v>
                </c:pt>
                <c:pt idx="5553">
                  <c:v>44753</c:v>
                </c:pt>
                <c:pt idx="5554">
                  <c:v>44757</c:v>
                </c:pt>
                <c:pt idx="5555">
                  <c:v>44765</c:v>
                </c:pt>
                <c:pt idx="5556">
                  <c:v>44800</c:v>
                </c:pt>
                <c:pt idx="5557">
                  <c:v>44802</c:v>
                </c:pt>
                <c:pt idx="5558">
                  <c:v>44814</c:v>
                </c:pt>
                <c:pt idx="5559">
                  <c:v>44827</c:v>
                </c:pt>
                <c:pt idx="5560">
                  <c:v>44831</c:v>
                </c:pt>
                <c:pt idx="5561">
                  <c:v>44837</c:v>
                </c:pt>
                <c:pt idx="5562">
                  <c:v>44838</c:v>
                </c:pt>
                <c:pt idx="5563">
                  <c:v>44852</c:v>
                </c:pt>
                <c:pt idx="5564">
                  <c:v>44853</c:v>
                </c:pt>
                <c:pt idx="5565">
                  <c:v>44858</c:v>
                </c:pt>
                <c:pt idx="5566">
                  <c:v>44861</c:v>
                </c:pt>
                <c:pt idx="5567">
                  <c:v>44866</c:v>
                </c:pt>
                <c:pt idx="5568">
                  <c:v>44871</c:v>
                </c:pt>
                <c:pt idx="5569">
                  <c:v>44874</c:v>
                </c:pt>
                <c:pt idx="5570">
                  <c:v>44886</c:v>
                </c:pt>
                <c:pt idx="5571">
                  <c:v>44887</c:v>
                </c:pt>
                <c:pt idx="5572">
                  <c:v>44888</c:v>
                </c:pt>
                <c:pt idx="5573">
                  <c:v>44889</c:v>
                </c:pt>
                <c:pt idx="5574">
                  <c:v>44893</c:v>
                </c:pt>
                <c:pt idx="5575">
                  <c:v>44897</c:v>
                </c:pt>
                <c:pt idx="5576">
                  <c:v>44901</c:v>
                </c:pt>
                <c:pt idx="5577">
                  <c:v>44910</c:v>
                </c:pt>
                <c:pt idx="5578">
                  <c:v>44918</c:v>
                </c:pt>
                <c:pt idx="5579">
                  <c:v>44923</c:v>
                </c:pt>
                <c:pt idx="5580">
                  <c:v>44949</c:v>
                </c:pt>
                <c:pt idx="5581">
                  <c:v>44973</c:v>
                </c:pt>
                <c:pt idx="5582">
                  <c:v>44984</c:v>
                </c:pt>
                <c:pt idx="5583">
                  <c:v>44994</c:v>
                </c:pt>
                <c:pt idx="5584">
                  <c:v>44996</c:v>
                </c:pt>
                <c:pt idx="5585">
                  <c:v>45000</c:v>
                </c:pt>
                <c:pt idx="5586">
                  <c:v>45004</c:v>
                </c:pt>
                <c:pt idx="5587">
                  <c:v>45010</c:v>
                </c:pt>
                <c:pt idx="5588">
                  <c:v>45012</c:v>
                </c:pt>
                <c:pt idx="5589">
                  <c:v>45017</c:v>
                </c:pt>
                <c:pt idx="5590">
                  <c:v>45021</c:v>
                </c:pt>
                <c:pt idx="5591">
                  <c:v>45034</c:v>
                </c:pt>
                <c:pt idx="5592">
                  <c:v>45038</c:v>
                </c:pt>
                <c:pt idx="5593">
                  <c:v>45047</c:v>
                </c:pt>
                <c:pt idx="5594">
                  <c:v>45053</c:v>
                </c:pt>
                <c:pt idx="5595">
                  <c:v>45072</c:v>
                </c:pt>
                <c:pt idx="5596">
                  <c:v>45076</c:v>
                </c:pt>
                <c:pt idx="5597">
                  <c:v>45077</c:v>
                </c:pt>
                <c:pt idx="5598">
                  <c:v>45082</c:v>
                </c:pt>
                <c:pt idx="5599">
                  <c:v>45086</c:v>
                </c:pt>
                <c:pt idx="5600">
                  <c:v>45097</c:v>
                </c:pt>
                <c:pt idx="5601">
                  <c:v>45099</c:v>
                </c:pt>
                <c:pt idx="5602">
                  <c:v>45111</c:v>
                </c:pt>
                <c:pt idx="5603">
                  <c:v>45115</c:v>
                </c:pt>
                <c:pt idx="5604">
                  <c:v>45127</c:v>
                </c:pt>
                <c:pt idx="5605">
                  <c:v>45130</c:v>
                </c:pt>
                <c:pt idx="5606">
                  <c:v>45135</c:v>
                </c:pt>
                <c:pt idx="5607">
                  <c:v>45141</c:v>
                </c:pt>
                <c:pt idx="5608">
                  <c:v>45149</c:v>
                </c:pt>
                <c:pt idx="5609">
                  <c:v>45152</c:v>
                </c:pt>
                <c:pt idx="5610">
                  <c:v>45164</c:v>
                </c:pt>
                <c:pt idx="5611">
                  <c:v>45176</c:v>
                </c:pt>
                <c:pt idx="5612">
                  <c:v>45177</c:v>
                </c:pt>
                <c:pt idx="5613">
                  <c:v>45192</c:v>
                </c:pt>
                <c:pt idx="5614">
                  <c:v>45197</c:v>
                </c:pt>
                <c:pt idx="5615">
                  <c:v>45198</c:v>
                </c:pt>
                <c:pt idx="5616">
                  <c:v>45210</c:v>
                </c:pt>
                <c:pt idx="5617">
                  <c:v>45212</c:v>
                </c:pt>
                <c:pt idx="5618">
                  <c:v>45216</c:v>
                </c:pt>
                <c:pt idx="5619">
                  <c:v>45222</c:v>
                </c:pt>
                <c:pt idx="5620">
                  <c:v>45230</c:v>
                </c:pt>
                <c:pt idx="5621">
                  <c:v>45244</c:v>
                </c:pt>
                <c:pt idx="5622">
                  <c:v>45252</c:v>
                </c:pt>
                <c:pt idx="5623">
                  <c:v>45274</c:v>
                </c:pt>
                <c:pt idx="5624">
                  <c:v>45302</c:v>
                </c:pt>
                <c:pt idx="5625">
                  <c:v>45331</c:v>
                </c:pt>
                <c:pt idx="5626">
                  <c:v>45345</c:v>
                </c:pt>
                <c:pt idx="5627">
                  <c:v>45348</c:v>
                </c:pt>
                <c:pt idx="5628">
                  <c:v>45363</c:v>
                </c:pt>
                <c:pt idx="5629">
                  <c:v>45387</c:v>
                </c:pt>
                <c:pt idx="5630">
                  <c:v>45390</c:v>
                </c:pt>
                <c:pt idx="5631">
                  <c:v>45392</c:v>
                </c:pt>
                <c:pt idx="5632">
                  <c:v>45395</c:v>
                </c:pt>
                <c:pt idx="5633">
                  <c:v>45398</c:v>
                </c:pt>
                <c:pt idx="5634">
                  <c:v>45400</c:v>
                </c:pt>
                <c:pt idx="5635">
                  <c:v>45405</c:v>
                </c:pt>
                <c:pt idx="5636">
                  <c:v>45409</c:v>
                </c:pt>
                <c:pt idx="5637">
                  <c:v>45413</c:v>
                </c:pt>
                <c:pt idx="5638">
                  <c:v>45420</c:v>
                </c:pt>
                <c:pt idx="5639">
                  <c:v>45428</c:v>
                </c:pt>
                <c:pt idx="5640">
                  <c:v>45430</c:v>
                </c:pt>
                <c:pt idx="5641">
                  <c:v>45443</c:v>
                </c:pt>
                <c:pt idx="5642">
                  <c:v>45445</c:v>
                </c:pt>
                <c:pt idx="5643">
                  <c:v>45453</c:v>
                </c:pt>
                <c:pt idx="5644">
                  <c:v>45455</c:v>
                </c:pt>
                <c:pt idx="5645">
                  <c:v>45458</c:v>
                </c:pt>
                <c:pt idx="5646">
                  <c:v>45464</c:v>
                </c:pt>
                <c:pt idx="5647">
                  <c:v>45471</c:v>
                </c:pt>
                <c:pt idx="5648">
                  <c:v>45472</c:v>
                </c:pt>
                <c:pt idx="5649">
                  <c:v>45474</c:v>
                </c:pt>
                <c:pt idx="5650">
                  <c:v>45500</c:v>
                </c:pt>
                <c:pt idx="5651">
                  <c:v>45502</c:v>
                </c:pt>
                <c:pt idx="5652">
                  <c:v>45503</c:v>
                </c:pt>
                <c:pt idx="5653">
                  <c:v>45505</c:v>
                </c:pt>
                <c:pt idx="5654">
                  <c:v>45514</c:v>
                </c:pt>
                <c:pt idx="5655">
                  <c:v>45539</c:v>
                </c:pt>
                <c:pt idx="5656">
                  <c:v>45551</c:v>
                </c:pt>
                <c:pt idx="5657">
                  <c:v>45559</c:v>
                </c:pt>
                <c:pt idx="5658">
                  <c:v>45569</c:v>
                </c:pt>
                <c:pt idx="5659">
                  <c:v>45581</c:v>
                </c:pt>
                <c:pt idx="5660">
                  <c:v>45585</c:v>
                </c:pt>
                <c:pt idx="5661">
                  <c:v>45589</c:v>
                </c:pt>
                <c:pt idx="5662">
                  <c:v>45603</c:v>
                </c:pt>
                <c:pt idx="5663">
                  <c:v>45628</c:v>
                </c:pt>
                <c:pt idx="5664">
                  <c:v>45631</c:v>
                </c:pt>
                <c:pt idx="5665">
                  <c:v>45639</c:v>
                </c:pt>
                <c:pt idx="5666">
                  <c:v>45653</c:v>
                </c:pt>
                <c:pt idx="5667">
                  <c:v>45655</c:v>
                </c:pt>
                <c:pt idx="5668">
                  <c:v>45658</c:v>
                </c:pt>
                <c:pt idx="5669">
                  <c:v>45662</c:v>
                </c:pt>
                <c:pt idx="5670">
                  <c:v>45665</c:v>
                </c:pt>
                <c:pt idx="5671">
                  <c:v>45673</c:v>
                </c:pt>
                <c:pt idx="5672">
                  <c:v>45677</c:v>
                </c:pt>
                <c:pt idx="5673">
                  <c:v>45678</c:v>
                </c:pt>
                <c:pt idx="5674">
                  <c:v>45690</c:v>
                </c:pt>
                <c:pt idx="5675">
                  <c:v>45705</c:v>
                </c:pt>
                <c:pt idx="5676">
                  <c:v>45708</c:v>
                </c:pt>
                <c:pt idx="5677">
                  <c:v>45709</c:v>
                </c:pt>
                <c:pt idx="5678">
                  <c:v>45711</c:v>
                </c:pt>
                <c:pt idx="5679">
                  <c:v>45716</c:v>
                </c:pt>
                <c:pt idx="5680">
                  <c:v>45721</c:v>
                </c:pt>
                <c:pt idx="5681">
                  <c:v>45754</c:v>
                </c:pt>
                <c:pt idx="5682">
                  <c:v>45761</c:v>
                </c:pt>
                <c:pt idx="5683">
                  <c:v>45765</c:v>
                </c:pt>
                <c:pt idx="5684">
                  <c:v>45780</c:v>
                </c:pt>
                <c:pt idx="5685">
                  <c:v>45792</c:v>
                </c:pt>
                <c:pt idx="5686">
                  <c:v>45794</c:v>
                </c:pt>
                <c:pt idx="5687">
                  <c:v>45796</c:v>
                </c:pt>
                <c:pt idx="5688">
                  <c:v>45797</c:v>
                </c:pt>
                <c:pt idx="5689">
                  <c:v>45807</c:v>
                </c:pt>
                <c:pt idx="5690">
                  <c:v>45812</c:v>
                </c:pt>
                <c:pt idx="5691">
                  <c:v>45830</c:v>
                </c:pt>
                <c:pt idx="5692">
                  <c:v>45838</c:v>
                </c:pt>
                <c:pt idx="5693">
                  <c:v>45842</c:v>
                </c:pt>
                <c:pt idx="5694">
                  <c:v>45844</c:v>
                </c:pt>
                <c:pt idx="5695">
                  <c:v>45847</c:v>
                </c:pt>
                <c:pt idx="5696">
                  <c:v>45862</c:v>
                </c:pt>
                <c:pt idx="5697">
                  <c:v>45863</c:v>
                </c:pt>
                <c:pt idx="5698">
                  <c:v>45868</c:v>
                </c:pt>
                <c:pt idx="5699">
                  <c:v>45869</c:v>
                </c:pt>
                <c:pt idx="5700">
                  <c:v>45879</c:v>
                </c:pt>
                <c:pt idx="5701">
                  <c:v>45882</c:v>
                </c:pt>
                <c:pt idx="5702">
                  <c:v>45943</c:v>
                </c:pt>
                <c:pt idx="5703">
                  <c:v>45964</c:v>
                </c:pt>
                <c:pt idx="5704">
                  <c:v>45967</c:v>
                </c:pt>
                <c:pt idx="5705">
                  <c:v>45969</c:v>
                </c:pt>
                <c:pt idx="5706">
                  <c:v>45972</c:v>
                </c:pt>
                <c:pt idx="5707">
                  <c:v>45976</c:v>
                </c:pt>
                <c:pt idx="5708">
                  <c:v>45985</c:v>
                </c:pt>
                <c:pt idx="5709">
                  <c:v>45999</c:v>
                </c:pt>
                <c:pt idx="5710">
                  <c:v>46005</c:v>
                </c:pt>
                <c:pt idx="5711">
                  <c:v>46015</c:v>
                </c:pt>
                <c:pt idx="5712">
                  <c:v>46019</c:v>
                </c:pt>
                <c:pt idx="5713">
                  <c:v>46035</c:v>
                </c:pt>
                <c:pt idx="5714">
                  <c:v>46072</c:v>
                </c:pt>
                <c:pt idx="5715">
                  <c:v>46076</c:v>
                </c:pt>
                <c:pt idx="5716">
                  <c:v>46087</c:v>
                </c:pt>
                <c:pt idx="5717">
                  <c:v>46090</c:v>
                </c:pt>
                <c:pt idx="5718">
                  <c:v>46098</c:v>
                </c:pt>
                <c:pt idx="5719">
                  <c:v>46114</c:v>
                </c:pt>
                <c:pt idx="5720">
                  <c:v>46117</c:v>
                </c:pt>
                <c:pt idx="5721">
                  <c:v>46118</c:v>
                </c:pt>
                <c:pt idx="5722">
                  <c:v>46123</c:v>
                </c:pt>
                <c:pt idx="5723">
                  <c:v>46129</c:v>
                </c:pt>
                <c:pt idx="5724">
                  <c:v>46131</c:v>
                </c:pt>
                <c:pt idx="5725">
                  <c:v>46132</c:v>
                </c:pt>
                <c:pt idx="5726">
                  <c:v>46133</c:v>
                </c:pt>
                <c:pt idx="5727">
                  <c:v>46135</c:v>
                </c:pt>
                <c:pt idx="5728">
                  <c:v>46157</c:v>
                </c:pt>
                <c:pt idx="5729">
                  <c:v>46165</c:v>
                </c:pt>
                <c:pt idx="5730">
                  <c:v>46167</c:v>
                </c:pt>
                <c:pt idx="5731">
                  <c:v>46170</c:v>
                </c:pt>
                <c:pt idx="5732">
                  <c:v>46179</c:v>
                </c:pt>
                <c:pt idx="5733">
                  <c:v>46186</c:v>
                </c:pt>
                <c:pt idx="5734">
                  <c:v>46188</c:v>
                </c:pt>
                <c:pt idx="5735">
                  <c:v>46193</c:v>
                </c:pt>
                <c:pt idx="5736">
                  <c:v>46199</c:v>
                </c:pt>
                <c:pt idx="5737">
                  <c:v>46201</c:v>
                </c:pt>
                <c:pt idx="5738">
                  <c:v>46207</c:v>
                </c:pt>
                <c:pt idx="5739">
                  <c:v>46236</c:v>
                </c:pt>
                <c:pt idx="5740">
                  <c:v>46253</c:v>
                </c:pt>
                <c:pt idx="5741">
                  <c:v>46264</c:v>
                </c:pt>
                <c:pt idx="5742">
                  <c:v>46283</c:v>
                </c:pt>
                <c:pt idx="5743">
                  <c:v>46297</c:v>
                </c:pt>
                <c:pt idx="5744">
                  <c:v>46298</c:v>
                </c:pt>
                <c:pt idx="5745">
                  <c:v>46312</c:v>
                </c:pt>
                <c:pt idx="5746">
                  <c:v>46314</c:v>
                </c:pt>
                <c:pt idx="5747">
                  <c:v>46321</c:v>
                </c:pt>
                <c:pt idx="5748">
                  <c:v>46328</c:v>
                </c:pt>
                <c:pt idx="5749">
                  <c:v>46329</c:v>
                </c:pt>
                <c:pt idx="5750">
                  <c:v>46331</c:v>
                </c:pt>
                <c:pt idx="5751">
                  <c:v>46336</c:v>
                </c:pt>
                <c:pt idx="5752">
                  <c:v>46354</c:v>
                </c:pt>
                <c:pt idx="5753">
                  <c:v>46355</c:v>
                </c:pt>
                <c:pt idx="5754">
                  <c:v>46366</c:v>
                </c:pt>
                <c:pt idx="5755">
                  <c:v>46367</c:v>
                </c:pt>
                <c:pt idx="5756">
                  <c:v>46373</c:v>
                </c:pt>
                <c:pt idx="5757">
                  <c:v>46375</c:v>
                </c:pt>
                <c:pt idx="5758">
                  <c:v>46384</c:v>
                </c:pt>
                <c:pt idx="5759">
                  <c:v>46385</c:v>
                </c:pt>
                <c:pt idx="5760">
                  <c:v>46399</c:v>
                </c:pt>
                <c:pt idx="5761">
                  <c:v>46405</c:v>
                </c:pt>
                <c:pt idx="5762">
                  <c:v>46409</c:v>
                </c:pt>
                <c:pt idx="5763">
                  <c:v>46419</c:v>
                </c:pt>
                <c:pt idx="5764">
                  <c:v>46421</c:v>
                </c:pt>
                <c:pt idx="5765">
                  <c:v>46422</c:v>
                </c:pt>
                <c:pt idx="5766">
                  <c:v>46445</c:v>
                </c:pt>
                <c:pt idx="5767">
                  <c:v>46449</c:v>
                </c:pt>
                <c:pt idx="5768">
                  <c:v>46452</c:v>
                </c:pt>
                <c:pt idx="5769">
                  <c:v>46471</c:v>
                </c:pt>
                <c:pt idx="5770">
                  <c:v>46474</c:v>
                </c:pt>
                <c:pt idx="5771">
                  <c:v>46496</c:v>
                </c:pt>
                <c:pt idx="5772">
                  <c:v>46497</c:v>
                </c:pt>
                <c:pt idx="5773">
                  <c:v>46510</c:v>
                </c:pt>
                <c:pt idx="5774">
                  <c:v>46513</c:v>
                </c:pt>
                <c:pt idx="5775">
                  <c:v>46534</c:v>
                </c:pt>
                <c:pt idx="5776">
                  <c:v>46538</c:v>
                </c:pt>
                <c:pt idx="5777">
                  <c:v>46539</c:v>
                </c:pt>
                <c:pt idx="5778">
                  <c:v>46555</c:v>
                </c:pt>
                <c:pt idx="5779">
                  <c:v>46566</c:v>
                </c:pt>
                <c:pt idx="5780">
                  <c:v>46568</c:v>
                </c:pt>
                <c:pt idx="5781">
                  <c:v>46587</c:v>
                </c:pt>
                <c:pt idx="5782">
                  <c:v>46599</c:v>
                </c:pt>
                <c:pt idx="5783">
                  <c:v>46602</c:v>
                </c:pt>
                <c:pt idx="5784">
                  <c:v>46604</c:v>
                </c:pt>
                <c:pt idx="5785">
                  <c:v>46613</c:v>
                </c:pt>
                <c:pt idx="5786">
                  <c:v>46616</c:v>
                </c:pt>
                <c:pt idx="5787">
                  <c:v>46624</c:v>
                </c:pt>
                <c:pt idx="5788">
                  <c:v>46656</c:v>
                </c:pt>
                <c:pt idx="5789">
                  <c:v>46661</c:v>
                </c:pt>
                <c:pt idx="5790">
                  <c:v>46672</c:v>
                </c:pt>
                <c:pt idx="5791">
                  <c:v>46675</c:v>
                </c:pt>
                <c:pt idx="5792">
                  <c:v>46688</c:v>
                </c:pt>
                <c:pt idx="5793">
                  <c:v>46689</c:v>
                </c:pt>
                <c:pt idx="5794">
                  <c:v>46694</c:v>
                </c:pt>
                <c:pt idx="5795">
                  <c:v>46701</c:v>
                </c:pt>
                <c:pt idx="5796">
                  <c:v>46706</c:v>
                </c:pt>
                <c:pt idx="5797">
                  <c:v>46707</c:v>
                </c:pt>
                <c:pt idx="5798">
                  <c:v>46733</c:v>
                </c:pt>
                <c:pt idx="5799">
                  <c:v>46735</c:v>
                </c:pt>
                <c:pt idx="5800">
                  <c:v>46736</c:v>
                </c:pt>
                <c:pt idx="5801">
                  <c:v>46737</c:v>
                </c:pt>
                <c:pt idx="5802">
                  <c:v>46740</c:v>
                </c:pt>
                <c:pt idx="5803">
                  <c:v>46749</c:v>
                </c:pt>
                <c:pt idx="5804">
                  <c:v>46756</c:v>
                </c:pt>
                <c:pt idx="5805">
                  <c:v>46765</c:v>
                </c:pt>
                <c:pt idx="5806">
                  <c:v>46773</c:v>
                </c:pt>
                <c:pt idx="5807">
                  <c:v>46783</c:v>
                </c:pt>
                <c:pt idx="5808">
                  <c:v>46793</c:v>
                </c:pt>
                <c:pt idx="5809">
                  <c:v>46797</c:v>
                </c:pt>
                <c:pt idx="5810">
                  <c:v>46805</c:v>
                </c:pt>
                <c:pt idx="5811">
                  <c:v>46814</c:v>
                </c:pt>
                <c:pt idx="5812">
                  <c:v>46816</c:v>
                </c:pt>
                <c:pt idx="5813">
                  <c:v>46817</c:v>
                </c:pt>
                <c:pt idx="5814">
                  <c:v>46839</c:v>
                </c:pt>
                <c:pt idx="5815">
                  <c:v>46859</c:v>
                </c:pt>
                <c:pt idx="5816">
                  <c:v>46863</c:v>
                </c:pt>
                <c:pt idx="5817">
                  <c:v>46867</c:v>
                </c:pt>
                <c:pt idx="5818">
                  <c:v>46868</c:v>
                </c:pt>
                <c:pt idx="5819">
                  <c:v>46870</c:v>
                </c:pt>
                <c:pt idx="5820">
                  <c:v>46872</c:v>
                </c:pt>
                <c:pt idx="5821">
                  <c:v>46879</c:v>
                </c:pt>
                <c:pt idx="5822">
                  <c:v>46889</c:v>
                </c:pt>
                <c:pt idx="5823">
                  <c:v>46895</c:v>
                </c:pt>
                <c:pt idx="5824">
                  <c:v>46896</c:v>
                </c:pt>
                <c:pt idx="5825">
                  <c:v>46905</c:v>
                </c:pt>
                <c:pt idx="5826">
                  <c:v>46907</c:v>
                </c:pt>
                <c:pt idx="5827">
                  <c:v>46911</c:v>
                </c:pt>
                <c:pt idx="5828">
                  <c:v>46927</c:v>
                </c:pt>
                <c:pt idx="5829">
                  <c:v>46939</c:v>
                </c:pt>
                <c:pt idx="5830">
                  <c:v>46944</c:v>
                </c:pt>
                <c:pt idx="5831">
                  <c:v>46946</c:v>
                </c:pt>
                <c:pt idx="5832">
                  <c:v>46953</c:v>
                </c:pt>
                <c:pt idx="5833">
                  <c:v>46970</c:v>
                </c:pt>
                <c:pt idx="5834">
                  <c:v>46972</c:v>
                </c:pt>
                <c:pt idx="5835">
                  <c:v>46983</c:v>
                </c:pt>
                <c:pt idx="5836">
                  <c:v>46984</c:v>
                </c:pt>
                <c:pt idx="5837">
                  <c:v>46997</c:v>
                </c:pt>
                <c:pt idx="5838">
                  <c:v>46998</c:v>
                </c:pt>
                <c:pt idx="5839">
                  <c:v>47008</c:v>
                </c:pt>
                <c:pt idx="5840">
                  <c:v>47017</c:v>
                </c:pt>
                <c:pt idx="5841">
                  <c:v>47038</c:v>
                </c:pt>
                <c:pt idx="5842">
                  <c:v>47040</c:v>
                </c:pt>
                <c:pt idx="5843">
                  <c:v>47042</c:v>
                </c:pt>
                <c:pt idx="5844">
                  <c:v>47048</c:v>
                </c:pt>
                <c:pt idx="5845">
                  <c:v>47070</c:v>
                </c:pt>
                <c:pt idx="5846">
                  <c:v>47072</c:v>
                </c:pt>
                <c:pt idx="5847">
                  <c:v>47079</c:v>
                </c:pt>
                <c:pt idx="5848">
                  <c:v>47109</c:v>
                </c:pt>
                <c:pt idx="5849">
                  <c:v>47113</c:v>
                </c:pt>
                <c:pt idx="5850">
                  <c:v>47116</c:v>
                </c:pt>
                <c:pt idx="5851">
                  <c:v>47120</c:v>
                </c:pt>
                <c:pt idx="5852">
                  <c:v>47127</c:v>
                </c:pt>
                <c:pt idx="5853">
                  <c:v>47143</c:v>
                </c:pt>
                <c:pt idx="5854">
                  <c:v>47145</c:v>
                </c:pt>
                <c:pt idx="5855">
                  <c:v>47162</c:v>
                </c:pt>
                <c:pt idx="5856">
                  <c:v>47165</c:v>
                </c:pt>
                <c:pt idx="5857">
                  <c:v>47169</c:v>
                </c:pt>
                <c:pt idx="5858">
                  <c:v>47172</c:v>
                </c:pt>
                <c:pt idx="5859">
                  <c:v>47177</c:v>
                </c:pt>
                <c:pt idx="5860">
                  <c:v>47186</c:v>
                </c:pt>
                <c:pt idx="5861">
                  <c:v>47189</c:v>
                </c:pt>
                <c:pt idx="5862">
                  <c:v>47191</c:v>
                </c:pt>
                <c:pt idx="5863">
                  <c:v>47202</c:v>
                </c:pt>
                <c:pt idx="5864">
                  <c:v>47203</c:v>
                </c:pt>
                <c:pt idx="5865">
                  <c:v>47218</c:v>
                </c:pt>
                <c:pt idx="5866">
                  <c:v>47220</c:v>
                </c:pt>
                <c:pt idx="5867">
                  <c:v>47227</c:v>
                </c:pt>
                <c:pt idx="5868">
                  <c:v>47248</c:v>
                </c:pt>
                <c:pt idx="5869">
                  <c:v>47269</c:v>
                </c:pt>
                <c:pt idx="5870">
                  <c:v>47272</c:v>
                </c:pt>
                <c:pt idx="5871">
                  <c:v>47273</c:v>
                </c:pt>
                <c:pt idx="5872">
                  <c:v>47274</c:v>
                </c:pt>
                <c:pt idx="5873">
                  <c:v>47277</c:v>
                </c:pt>
                <c:pt idx="5874">
                  <c:v>47282</c:v>
                </c:pt>
                <c:pt idx="5875">
                  <c:v>47285</c:v>
                </c:pt>
                <c:pt idx="5876">
                  <c:v>47286</c:v>
                </c:pt>
                <c:pt idx="5877">
                  <c:v>47289</c:v>
                </c:pt>
                <c:pt idx="5878">
                  <c:v>47297</c:v>
                </c:pt>
                <c:pt idx="5879">
                  <c:v>47301</c:v>
                </c:pt>
                <c:pt idx="5880">
                  <c:v>47322</c:v>
                </c:pt>
                <c:pt idx="5881">
                  <c:v>47323</c:v>
                </c:pt>
                <c:pt idx="5882">
                  <c:v>47326</c:v>
                </c:pt>
                <c:pt idx="5883">
                  <c:v>47330</c:v>
                </c:pt>
                <c:pt idx="5884">
                  <c:v>47334</c:v>
                </c:pt>
                <c:pt idx="5885">
                  <c:v>47339</c:v>
                </c:pt>
                <c:pt idx="5886">
                  <c:v>47340</c:v>
                </c:pt>
                <c:pt idx="5887">
                  <c:v>47363</c:v>
                </c:pt>
                <c:pt idx="5888">
                  <c:v>47370</c:v>
                </c:pt>
                <c:pt idx="5889">
                  <c:v>47384</c:v>
                </c:pt>
                <c:pt idx="5890">
                  <c:v>47385</c:v>
                </c:pt>
                <c:pt idx="5891">
                  <c:v>47404</c:v>
                </c:pt>
                <c:pt idx="5892">
                  <c:v>47409</c:v>
                </c:pt>
                <c:pt idx="5893">
                  <c:v>47413</c:v>
                </c:pt>
                <c:pt idx="5894">
                  <c:v>47415</c:v>
                </c:pt>
                <c:pt idx="5895">
                  <c:v>47420</c:v>
                </c:pt>
                <c:pt idx="5896">
                  <c:v>47423</c:v>
                </c:pt>
                <c:pt idx="5897">
                  <c:v>47427</c:v>
                </c:pt>
                <c:pt idx="5898">
                  <c:v>47428</c:v>
                </c:pt>
                <c:pt idx="5899">
                  <c:v>47434</c:v>
                </c:pt>
                <c:pt idx="5900">
                  <c:v>47435</c:v>
                </c:pt>
                <c:pt idx="5901">
                  <c:v>47445</c:v>
                </c:pt>
                <c:pt idx="5902">
                  <c:v>47457</c:v>
                </c:pt>
                <c:pt idx="5903">
                  <c:v>47461</c:v>
                </c:pt>
                <c:pt idx="5904">
                  <c:v>47468</c:v>
                </c:pt>
                <c:pt idx="5905">
                  <c:v>47470</c:v>
                </c:pt>
                <c:pt idx="5906">
                  <c:v>47475</c:v>
                </c:pt>
                <c:pt idx="5907">
                  <c:v>47492</c:v>
                </c:pt>
                <c:pt idx="5908">
                  <c:v>47511</c:v>
                </c:pt>
                <c:pt idx="5909">
                  <c:v>47514</c:v>
                </c:pt>
                <c:pt idx="5910">
                  <c:v>47516</c:v>
                </c:pt>
                <c:pt idx="5911">
                  <c:v>47527</c:v>
                </c:pt>
                <c:pt idx="5912">
                  <c:v>47529</c:v>
                </c:pt>
                <c:pt idx="5913">
                  <c:v>47544</c:v>
                </c:pt>
                <c:pt idx="5914">
                  <c:v>47548</c:v>
                </c:pt>
                <c:pt idx="5915">
                  <c:v>47554</c:v>
                </c:pt>
                <c:pt idx="5916">
                  <c:v>47555</c:v>
                </c:pt>
                <c:pt idx="5917">
                  <c:v>47579</c:v>
                </c:pt>
                <c:pt idx="5918">
                  <c:v>47581</c:v>
                </c:pt>
                <c:pt idx="5919">
                  <c:v>47588</c:v>
                </c:pt>
                <c:pt idx="5920">
                  <c:v>47592</c:v>
                </c:pt>
                <c:pt idx="5921">
                  <c:v>47593</c:v>
                </c:pt>
                <c:pt idx="5922">
                  <c:v>47597</c:v>
                </c:pt>
                <c:pt idx="5923">
                  <c:v>47605</c:v>
                </c:pt>
                <c:pt idx="5924">
                  <c:v>47622</c:v>
                </c:pt>
                <c:pt idx="5925">
                  <c:v>47626</c:v>
                </c:pt>
                <c:pt idx="5926">
                  <c:v>47639</c:v>
                </c:pt>
                <c:pt idx="5927">
                  <c:v>47643</c:v>
                </c:pt>
                <c:pt idx="5928">
                  <c:v>47644</c:v>
                </c:pt>
                <c:pt idx="5929">
                  <c:v>47652</c:v>
                </c:pt>
                <c:pt idx="5930">
                  <c:v>47656</c:v>
                </c:pt>
                <c:pt idx="5931">
                  <c:v>47674</c:v>
                </c:pt>
                <c:pt idx="5932">
                  <c:v>47678</c:v>
                </c:pt>
                <c:pt idx="5933">
                  <c:v>47679</c:v>
                </c:pt>
                <c:pt idx="5934">
                  <c:v>47686</c:v>
                </c:pt>
                <c:pt idx="5935">
                  <c:v>47696</c:v>
                </c:pt>
                <c:pt idx="5936">
                  <c:v>47717</c:v>
                </c:pt>
                <c:pt idx="5937">
                  <c:v>47722</c:v>
                </c:pt>
                <c:pt idx="5938">
                  <c:v>47725</c:v>
                </c:pt>
                <c:pt idx="5939">
                  <c:v>47744</c:v>
                </c:pt>
                <c:pt idx="5940">
                  <c:v>47753</c:v>
                </c:pt>
                <c:pt idx="5941">
                  <c:v>47757</c:v>
                </c:pt>
                <c:pt idx="5942">
                  <c:v>47763</c:v>
                </c:pt>
                <c:pt idx="5943">
                  <c:v>47784</c:v>
                </c:pt>
                <c:pt idx="5944">
                  <c:v>47791</c:v>
                </c:pt>
                <c:pt idx="5945">
                  <c:v>47792</c:v>
                </c:pt>
                <c:pt idx="5946">
                  <c:v>47821</c:v>
                </c:pt>
                <c:pt idx="5947">
                  <c:v>47824</c:v>
                </c:pt>
                <c:pt idx="5948">
                  <c:v>47831</c:v>
                </c:pt>
                <c:pt idx="5949">
                  <c:v>47851</c:v>
                </c:pt>
                <c:pt idx="5950">
                  <c:v>47853</c:v>
                </c:pt>
                <c:pt idx="5951">
                  <c:v>47866</c:v>
                </c:pt>
                <c:pt idx="5952">
                  <c:v>47869</c:v>
                </c:pt>
                <c:pt idx="5953">
                  <c:v>47881</c:v>
                </c:pt>
                <c:pt idx="5954">
                  <c:v>47891</c:v>
                </c:pt>
                <c:pt idx="5955">
                  <c:v>47895</c:v>
                </c:pt>
                <c:pt idx="5956">
                  <c:v>47906</c:v>
                </c:pt>
                <c:pt idx="5957">
                  <c:v>47953</c:v>
                </c:pt>
                <c:pt idx="5958">
                  <c:v>47964</c:v>
                </c:pt>
                <c:pt idx="5959">
                  <c:v>47988</c:v>
                </c:pt>
                <c:pt idx="5960">
                  <c:v>47992</c:v>
                </c:pt>
                <c:pt idx="5961">
                  <c:v>48025</c:v>
                </c:pt>
                <c:pt idx="5962">
                  <c:v>48026</c:v>
                </c:pt>
                <c:pt idx="5963">
                  <c:v>48027</c:v>
                </c:pt>
                <c:pt idx="5964">
                  <c:v>48037</c:v>
                </c:pt>
                <c:pt idx="5965">
                  <c:v>48043</c:v>
                </c:pt>
                <c:pt idx="5966">
                  <c:v>48056</c:v>
                </c:pt>
                <c:pt idx="5967">
                  <c:v>48060</c:v>
                </c:pt>
                <c:pt idx="5968">
                  <c:v>48061</c:v>
                </c:pt>
                <c:pt idx="5969">
                  <c:v>48065</c:v>
                </c:pt>
                <c:pt idx="5970">
                  <c:v>48068</c:v>
                </c:pt>
                <c:pt idx="5971">
                  <c:v>48073</c:v>
                </c:pt>
                <c:pt idx="5972">
                  <c:v>48080</c:v>
                </c:pt>
                <c:pt idx="5973">
                  <c:v>48083</c:v>
                </c:pt>
                <c:pt idx="5974">
                  <c:v>48084</c:v>
                </c:pt>
                <c:pt idx="5975">
                  <c:v>48087</c:v>
                </c:pt>
                <c:pt idx="5976">
                  <c:v>48097</c:v>
                </c:pt>
                <c:pt idx="5977">
                  <c:v>48102</c:v>
                </c:pt>
                <c:pt idx="5978">
                  <c:v>48107</c:v>
                </c:pt>
                <c:pt idx="5979">
                  <c:v>48121</c:v>
                </c:pt>
                <c:pt idx="5980">
                  <c:v>48123</c:v>
                </c:pt>
                <c:pt idx="5981">
                  <c:v>48127</c:v>
                </c:pt>
                <c:pt idx="5982">
                  <c:v>48144</c:v>
                </c:pt>
                <c:pt idx="5983">
                  <c:v>48158</c:v>
                </c:pt>
                <c:pt idx="5984">
                  <c:v>48166</c:v>
                </c:pt>
                <c:pt idx="5985">
                  <c:v>48193</c:v>
                </c:pt>
                <c:pt idx="5986">
                  <c:v>48197</c:v>
                </c:pt>
                <c:pt idx="5987">
                  <c:v>48199</c:v>
                </c:pt>
                <c:pt idx="5988">
                  <c:v>48212</c:v>
                </c:pt>
                <c:pt idx="5989">
                  <c:v>48213</c:v>
                </c:pt>
                <c:pt idx="5990">
                  <c:v>48218</c:v>
                </c:pt>
                <c:pt idx="5991">
                  <c:v>48219</c:v>
                </c:pt>
                <c:pt idx="5992">
                  <c:v>48221</c:v>
                </c:pt>
                <c:pt idx="5993">
                  <c:v>48227</c:v>
                </c:pt>
                <c:pt idx="5994">
                  <c:v>48236</c:v>
                </c:pt>
                <c:pt idx="5995">
                  <c:v>48244</c:v>
                </c:pt>
                <c:pt idx="5996">
                  <c:v>48250</c:v>
                </c:pt>
                <c:pt idx="5997">
                  <c:v>48251</c:v>
                </c:pt>
                <c:pt idx="5998">
                  <c:v>48255</c:v>
                </c:pt>
                <c:pt idx="5999">
                  <c:v>48269</c:v>
                </c:pt>
                <c:pt idx="6000">
                  <c:v>48270</c:v>
                </c:pt>
                <c:pt idx="6001">
                  <c:v>48290</c:v>
                </c:pt>
                <c:pt idx="6002">
                  <c:v>48291</c:v>
                </c:pt>
                <c:pt idx="6003">
                  <c:v>48307</c:v>
                </c:pt>
                <c:pt idx="6004">
                  <c:v>48322</c:v>
                </c:pt>
                <c:pt idx="6005">
                  <c:v>48325</c:v>
                </c:pt>
                <c:pt idx="6006">
                  <c:v>48327</c:v>
                </c:pt>
                <c:pt idx="6007">
                  <c:v>48328</c:v>
                </c:pt>
                <c:pt idx="6008">
                  <c:v>48331</c:v>
                </c:pt>
                <c:pt idx="6009">
                  <c:v>48334</c:v>
                </c:pt>
                <c:pt idx="6010">
                  <c:v>48335</c:v>
                </c:pt>
                <c:pt idx="6011">
                  <c:v>48338</c:v>
                </c:pt>
                <c:pt idx="6012">
                  <c:v>48345</c:v>
                </c:pt>
                <c:pt idx="6013">
                  <c:v>48346</c:v>
                </c:pt>
                <c:pt idx="6014">
                  <c:v>48347</c:v>
                </c:pt>
                <c:pt idx="6015">
                  <c:v>48350</c:v>
                </c:pt>
                <c:pt idx="6016">
                  <c:v>48352</c:v>
                </c:pt>
                <c:pt idx="6017">
                  <c:v>48370</c:v>
                </c:pt>
                <c:pt idx="6018">
                  <c:v>48379</c:v>
                </c:pt>
                <c:pt idx="6019">
                  <c:v>48386</c:v>
                </c:pt>
                <c:pt idx="6020">
                  <c:v>48396</c:v>
                </c:pt>
                <c:pt idx="6021">
                  <c:v>48410</c:v>
                </c:pt>
                <c:pt idx="6022">
                  <c:v>48415</c:v>
                </c:pt>
                <c:pt idx="6023">
                  <c:v>48431</c:v>
                </c:pt>
                <c:pt idx="6024">
                  <c:v>48433</c:v>
                </c:pt>
                <c:pt idx="6025">
                  <c:v>48448</c:v>
                </c:pt>
                <c:pt idx="6026">
                  <c:v>48453</c:v>
                </c:pt>
                <c:pt idx="6027">
                  <c:v>48462</c:v>
                </c:pt>
                <c:pt idx="6028">
                  <c:v>48477</c:v>
                </c:pt>
                <c:pt idx="6029">
                  <c:v>48488</c:v>
                </c:pt>
                <c:pt idx="6030">
                  <c:v>48489</c:v>
                </c:pt>
                <c:pt idx="6031">
                  <c:v>48491</c:v>
                </c:pt>
                <c:pt idx="6032">
                  <c:v>48497</c:v>
                </c:pt>
                <c:pt idx="6033">
                  <c:v>48504</c:v>
                </c:pt>
                <c:pt idx="6034">
                  <c:v>48508</c:v>
                </c:pt>
                <c:pt idx="6035">
                  <c:v>48513</c:v>
                </c:pt>
                <c:pt idx="6036">
                  <c:v>48521</c:v>
                </c:pt>
                <c:pt idx="6037">
                  <c:v>48525</c:v>
                </c:pt>
                <c:pt idx="6038">
                  <c:v>48544</c:v>
                </c:pt>
                <c:pt idx="6039">
                  <c:v>48551</c:v>
                </c:pt>
                <c:pt idx="6040">
                  <c:v>48557</c:v>
                </c:pt>
                <c:pt idx="6041">
                  <c:v>48558</c:v>
                </c:pt>
                <c:pt idx="6042">
                  <c:v>48560</c:v>
                </c:pt>
                <c:pt idx="6043">
                  <c:v>48563</c:v>
                </c:pt>
                <c:pt idx="6044">
                  <c:v>48569</c:v>
                </c:pt>
                <c:pt idx="6045">
                  <c:v>48574</c:v>
                </c:pt>
                <c:pt idx="6046">
                  <c:v>48576</c:v>
                </c:pt>
                <c:pt idx="6047">
                  <c:v>48588</c:v>
                </c:pt>
                <c:pt idx="6048">
                  <c:v>48627</c:v>
                </c:pt>
                <c:pt idx="6049">
                  <c:v>48631</c:v>
                </c:pt>
                <c:pt idx="6050">
                  <c:v>48632</c:v>
                </c:pt>
                <c:pt idx="6051">
                  <c:v>48643</c:v>
                </c:pt>
                <c:pt idx="6052">
                  <c:v>48647</c:v>
                </c:pt>
                <c:pt idx="6053">
                  <c:v>48655</c:v>
                </c:pt>
                <c:pt idx="6054">
                  <c:v>48659</c:v>
                </c:pt>
                <c:pt idx="6055">
                  <c:v>48660</c:v>
                </c:pt>
                <c:pt idx="6056">
                  <c:v>48662</c:v>
                </c:pt>
                <c:pt idx="6057">
                  <c:v>48666</c:v>
                </c:pt>
                <c:pt idx="6058">
                  <c:v>48677</c:v>
                </c:pt>
                <c:pt idx="6059">
                  <c:v>48695</c:v>
                </c:pt>
                <c:pt idx="6060">
                  <c:v>48709</c:v>
                </c:pt>
                <c:pt idx="6061">
                  <c:v>48733</c:v>
                </c:pt>
                <c:pt idx="6062">
                  <c:v>48746</c:v>
                </c:pt>
                <c:pt idx="6063">
                  <c:v>48767</c:v>
                </c:pt>
                <c:pt idx="6064">
                  <c:v>48768</c:v>
                </c:pt>
                <c:pt idx="6065">
                  <c:v>48774</c:v>
                </c:pt>
                <c:pt idx="6066">
                  <c:v>48778</c:v>
                </c:pt>
                <c:pt idx="6067">
                  <c:v>48783</c:v>
                </c:pt>
                <c:pt idx="6068">
                  <c:v>48791</c:v>
                </c:pt>
                <c:pt idx="6069">
                  <c:v>48798</c:v>
                </c:pt>
                <c:pt idx="6070">
                  <c:v>48800</c:v>
                </c:pt>
                <c:pt idx="6071">
                  <c:v>48807</c:v>
                </c:pt>
                <c:pt idx="6072">
                  <c:v>48820</c:v>
                </c:pt>
                <c:pt idx="6073">
                  <c:v>48832</c:v>
                </c:pt>
                <c:pt idx="6074">
                  <c:v>48833</c:v>
                </c:pt>
                <c:pt idx="6075">
                  <c:v>48834</c:v>
                </c:pt>
                <c:pt idx="6076">
                  <c:v>48837</c:v>
                </c:pt>
                <c:pt idx="6077">
                  <c:v>48840</c:v>
                </c:pt>
                <c:pt idx="6078">
                  <c:v>48842</c:v>
                </c:pt>
                <c:pt idx="6079">
                  <c:v>48857</c:v>
                </c:pt>
                <c:pt idx="6080">
                  <c:v>48861</c:v>
                </c:pt>
                <c:pt idx="6081">
                  <c:v>48869</c:v>
                </c:pt>
                <c:pt idx="6082">
                  <c:v>48875</c:v>
                </c:pt>
                <c:pt idx="6083">
                  <c:v>48883</c:v>
                </c:pt>
                <c:pt idx="6084">
                  <c:v>48884</c:v>
                </c:pt>
                <c:pt idx="6085">
                  <c:v>48886</c:v>
                </c:pt>
                <c:pt idx="6086">
                  <c:v>48889</c:v>
                </c:pt>
                <c:pt idx="6087">
                  <c:v>48891</c:v>
                </c:pt>
                <c:pt idx="6088">
                  <c:v>48896</c:v>
                </c:pt>
                <c:pt idx="6089">
                  <c:v>48901</c:v>
                </c:pt>
                <c:pt idx="6090">
                  <c:v>48906</c:v>
                </c:pt>
                <c:pt idx="6091">
                  <c:v>48907</c:v>
                </c:pt>
                <c:pt idx="6092">
                  <c:v>48910</c:v>
                </c:pt>
                <c:pt idx="6093">
                  <c:v>48912</c:v>
                </c:pt>
                <c:pt idx="6094">
                  <c:v>48913</c:v>
                </c:pt>
                <c:pt idx="6095">
                  <c:v>48927</c:v>
                </c:pt>
                <c:pt idx="6096">
                  <c:v>48930</c:v>
                </c:pt>
                <c:pt idx="6097">
                  <c:v>48948</c:v>
                </c:pt>
                <c:pt idx="6098">
                  <c:v>48951</c:v>
                </c:pt>
                <c:pt idx="6099">
                  <c:v>48955</c:v>
                </c:pt>
                <c:pt idx="6100">
                  <c:v>48960</c:v>
                </c:pt>
                <c:pt idx="6101">
                  <c:v>48965</c:v>
                </c:pt>
                <c:pt idx="6102">
                  <c:v>48972</c:v>
                </c:pt>
                <c:pt idx="6103">
                  <c:v>48978</c:v>
                </c:pt>
                <c:pt idx="6104">
                  <c:v>48987</c:v>
                </c:pt>
                <c:pt idx="6105">
                  <c:v>48988</c:v>
                </c:pt>
                <c:pt idx="6106">
                  <c:v>48991</c:v>
                </c:pt>
                <c:pt idx="6107">
                  <c:v>48998</c:v>
                </c:pt>
                <c:pt idx="6108">
                  <c:v>49006</c:v>
                </c:pt>
                <c:pt idx="6109">
                  <c:v>49036</c:v>
                </c:pt>
                <c:pt idx="6110">
                  <c:v>49048</c:v>
                </c:pt>
                <c:pt idx="6111">
                  <c:v>49061</c:v>
                </c:pt>
                <c:pt idx="6112">
                  <c:v>49070</c:v>
                </c:pt>
                <c:pt idx="6113">
                  <c:v>49071</c:v>
                </c:pt>
                <c:pt idx="6114">
                  <c:v>49075</c:v>
                </c:pt>
                <c:pt idx="6115">
                  <c:v>49087</c:v>
                </c:pt>
                <c:pt idx="6116">
                  <c:v>49124</c:v>
                </c:pt>
                <c:pt idx="6117">
                  <c:v>49125</c:v>
                </c:pt>
                <c:pt idx="6118">
                  <c:v>49128</c:v>
                </c:pt>
                <c:pt idx="6119">
                  <c:v>49134</c:v>
                </c:pt>
                <c:pt idx="6120">
                  <c:v>49146</c:v>
                </c:pt>
                <c:pt idx="6121">
                  <c:v>49153</c:v>
                </c:pt>
                <c:pt idx="6122">
                  <c:v>49169</c:v>
                </c:pt>
                <c:pt idx="6123">
                  <c:v>49178</c:v>
                </c:pt>
                <c:pt idx="6124">
                  <c:v>49180</c:v>
                </c:pt>
                <c:pt idx="6125">
                  <c:v>49185</c:v>
                </c:pt>
                <c:pt idx="6126">
                  <c:v>49211</c:v>
                </c:pt>
                <c:pt idx="6127">
                  <c:v>49232</c:v>
                </c:pt>
                <c:pt idx="6128">
                  <c:v>49239</c:v>
                </c:pt>
                <c:pt idx="6129">
                  <c:v>49251</c:v>
                </c:pt>
                <c:pt idx="6130">
                  <c:v>49262</c:v>
                </c:pt>
                <c:pt idx="6131">
                  <c:v>49307</c:v>
                </c:pt>
                <c:pt idx="6132">
                  <c:v>49312</c:v>
                </c:pt>
                <c:pt idx="6133">
                  <c:v>49313</c:v>
                </c:pt>
                <c:pt idx="6134">
                  <c:v>49328</c:v>
                </c:pt>
                <c:pt idx="6135">
                  <c:v>49334</c:v>
                </c:pt>
                <c:pt idx="6136">
                  <c:v>49340</c:v>
                </c:pt>
                <c:pt idx="6137">
                  <c:v>49342</c:v>
                </c:pt>
                <c:pt idx="6138">
                  <c:v>49363</c:v>
                </c:pt>
                <c:pt idx="6139">
                  <c:v>49377</c:v>
                </c:pt>
                <c:pt idx="6140">
                  <c:v>49381</c:v>
                </c:pt>
                <c:pt idx="6141">
                  <c:v>49390</c:v>
                </c:pt>
                <c:pt idx="6142">
                  <c:v>49396</c:v>
                </c:pt>
                <c:pt idx="6143">
                  <c:v>49403</c:v>
                </c:pt>
                <c:pt idx="6144">
                  <c:v>49407</c:v>
                </c:pt>
                <c:pt idx="6145">
                  <c:v>49415</c:v>
                </c:pt>
                <c:pt idx="6146">
                  <c:v>49421</c:v>
                </c:pt>
                <c:pt idx="6147">
                  <c:v>49425</c:v>
                </c:pt>
                <c:pt idx="6148">
                  <c:v>49436</c:v>
                </c:pt>
                <c:pt idx="6149">
                  <c:v>49439</c:v>
                </c:pt>
                <c:pt idx="6150">
                  <c:v>49447</c:v>
                </c:pt>
                <c:pt idx="6151">
                  <c:v>49467</c:v>
                </c:pt>
                <c:pt idx="6152">
                  <c:v>49478</c:v>
                </c:pt>
                <c:pt idx="6153">
                  <c:v>49485</c:v>
                </c:pt>
                <c:pt idx="6154">
                  <c:v>49488</c:v>
                </c:pt>
                <c:pt idx="6155">
                  <c:v>49492</c:v>
                </c:pt>
                <c:pt idx="6156">
                  <c:v>49500</c:v>
                </c:pt>
                <c:pt idx="6157">
                  <c:v>49501</c:v>
                </c:pt>
                <c:pt idx="6158">
                  <c:v>49524</c:v>
                </c:pt>
                <c:pt idx="6159">
                  <c:v>49536</c:v>
                </c:pt>
                <c:pt idx="6160">
                  <c:v>49542</c:v>
                </c:pt>
                <c:pt idx="6161">
                  <c:v>49553</c:v>
                </c:pt>
                <c:pt idx="6162">
                  <c:v>49571</c:v>
                </c:pt>
                <c:pt idx="6163">
                  <c:v>49575</c:v>
                </c:pt>
                <c:pt idx="6164">
                  <c:v>49598</c:v>
                </c:pt>
                <c:pt idx="6165">
                  <c:v>49603</c:v>
                </c:pt>
                <c:pt idx="6166">
                  <c:v>49618</c:v>
                </c:pt>
                <c:pt idx="6167">
                  <c:v>49632</c:v>
                </c:pt>
                <c:pt idx="6168">
                  <c:v>49634</c:v>
                </c:pt>
                <c:pt idx="6169">
                  <c:v>49663</c:v>
                </c:pt>
                <c:pt idx="6170">
                  <c:v>49672</c:v>
                </c:pt>
                <c:pt idx="6171">
                  <c:v>49696</c:v>
                </c:pt>
                <c:pt idx="6172">
                  <c:v>49698</c:v>
                </c:pt>
                <c:pt idx="6173">
                  <c:v>49705</c:v>
                </c:pt>
                <c:pt idx="6174">
                  <c:v>49710</c:v>
                </c:pt>
                <c:pt idx="6175">
                  <c:v>49712</c:v>
                </c:pt>
                <c:pt idx="6176">
                  <c:v>49716</c:v>
                </c:pt>
                <c:pt idx="6177">
                  <c:v>49718</c:v>
                </c:pt>
                <c:pt idx="6178">
                  <c:v>49719</c:v>
                </c:pt>
                <c:pt idx="6179">
                  <c:v>49721</c:v>
                </c:pt>
                <c:pt idx="6180">
                  <c:v>49723</c:v>
                </c:pt>
                <c:pt idx="6181">
                  <c:v>49728</c:v>
                </c:pt>
                <c:pt idx="6182">
                  <c:v>49729</c:v>
                </c:pt>
                <c:pt idx="6183">
                  <c:v>49730</c:v>
                </c:pt>
                <c:pt idx="6184">
                  <c:v>49736</c:v>
                </c:pt>
                <c:pt idx="6185">
                  <c:v>49752</c:v>
                </c:pt>
                <c:pt idx="6186">
                  <c:v>49753</c:v>
                </c:pt>
                <c:pt idx="6187">
                  <c:v>49774</c:v>
                </c:pt>
                <c:pt idx="6188">
                  <c:v>49790</c:v>
                </c:pt>
                <c:pt idx="6189">
                  <c:v>49809</c:v>
                </c:pt>
                <c:pt idx="6190">
                  <c:v>49816</c:v>
                </c:pt>
                <c:pt idx="6191">
                  <c:v>49820</c:v>
                </c:pt>
                <c:pt idx="6192">
                  <c:v>49828</c:v>
                </c:pt>
                <c:pt idx="6193">
                  <c:v>49832</c:v>
                </c:pt>
                <c:pt idx="6194">
                  <c:v>49841</c:v>
                </c:pt>
                <c:pt idx="6195">
                  <c:v>49842</c:v>
                </c:pt>
                <c:pt idx="6196">
                  <c:v>49844</c:v>
                </c:pt>
                <c:pt idx="6197">
                  <c:v>49847</c:v>
                </c:pt>
                <c:pt idx="6198">
                  <c:v>49850</c:v>
                </c:pt>
                <c:pt idx="6199">
                  <c:v>49856</c:v>
                </c:pt>
                <c:pt idx="6200">
                  <c:v>49863</c:v>
                </c:pt>
                <c:pt idx="6201">
                  <c:v>49875</c:v>
                </c:pt>
                <c:pt idx="6202">
                  <c:v>49881</c:v>
                </c:pt>
                <c:pt idx="6203">
                  <c:v>49884</c:v>
                </c:pt>
                <c:pt idx="6204">
                  <c:v>49890</c:v>
                </c:pt>
                <c:pt idx="6205">
                  <c:v>49895</c:v>
                </c:pt>
                <c:pt idx="6206">
                  <c:v>49913</c:v>
                </c:pt>
                <c:pt idx="6207">
                  <c:v>49930</c:v>
                </c:pt>
                <c:pt idx="6208">
                  <c:v>49932</c:v>
                </c:pt>
                <c:pt idx="6209">
                  <c:v>49941</c:v>
                </c:pt>
                <c:pt idx="6210">
                  <c:v>49942</c:v>
                </c:pt>
                <c:pt idx="6211">
                  <c:v>49947</c:v>
                </c:pt>
                <c:pt idx="6212">
                  <c:v>49969</c:v>
                </c:pt>
                <c:pt idx="6213">
                  <c:v>49987</c:v>
                </c:pt>
                <c:pt idx="6214">
                  <c:v>49996</c:v>
                </c:pt>
                <c:pt idx="6215">
                  <c:v>49997</c:v>
                </c:pt>
                <c:pt idx="6216">
                  <c:v>50003</c:v>
                </c:pt>
                <c:pt idx="6217">
                  <c:v>50007</c:v>
                </c:pt>
                <c:pt idx="6218">
                  <c:v>50009</c:v>
                </c:pt>
                <c:pt idx="6219">
                  <c:v>50021</c:v>
                </c:pt>
                <c:pt idx="6220">
                  <c:v>50027</c:v>
                </c:pt>
                <c:pt idx="6221">
                  <c:v>50033</c:v>
                </c:pt>
                <c:pt idx="6222">
                  <c:v>50041</c:v>
                </c:pt>
                <c:pt idx="6223">
                  <c:v>50049</c:v>
                </c:pt>
                <c:pt idx="6224">
                  <c:v>50051</c:v>
                </c:pt>
                <c:pt idx="6225">
                  <c:v>50063</c:v>
                </c:pt>
                <c:pt idx="6226">
                  <c:v>50065</c:v>
                </c:pt>
                <c:pt idx="6227">
                  <c:v>50067</c:v>
                </c:pt>
                <c:pt idx="6228">
                  <c:v>50073</c:v>
                </c:pt>
                <c:pt idx="6229">
                  <c:v>50075</c:v>
                </c:pt>
                <c:pt idx="6230">
                  <c:v>50080</c:v>
                </c:pt>
                <c:pt idx="6231">
                  <c:v>50081</c:v>
                </c:pt>
                <c:pt idx="6232">
                  <c:v>50086</c:v>
                </c:pt>
                <c:pt idx="6233">
                  <c:v>50098</c:v>
                </c:pt>
                <c:pt idx="6234">
                  <c:v>50101</c:v>
                </c:pt>
                <c:pt idx="6235">
                  <c:v>50102</c:v>
                </c:pt>
                <c:pt idx="6236">
                  <c:v>50125</c:v>
                </c:pt>
                <c:pt idx="6237">
                  <c:v>50132</c:v>
                </c:pt>
                <c:pt idx="6238">
                  <c:v>50140</c:v>
                </c:pt>
                <c:pt idx="6239">
                  <c:v>50172</c:v>
                </c:pt>
                <c:pt idx="6240">
                  <c:v>50189</c:v>
                </c:pt>
                <c:pt idx="6241">
                  <c:v>50190</c:v>
                </c:pt>
                <c:pt idx="6242">
                  <c:v>50202</c:v>
                </c:pt>
                <c:pt idx="6243">
                  <c:v>50207</c:v>
                </c:pt>
                <c:pt idx="6244">
                  <c:v>50211</c:v>
                </c:pt>
                <c:pt idx="6245">
                  <c:v>50214</c:v>
                </c:pt>
                <c:pt idx="6246">
                  <c:v>50224</c:v>
                </c:pt>
                <c:pt idx="6247">
                  <c:v>50225</c:v>
                </c:pt>
                <c:pt idx="6248">
                  <c:v>50229</c:v>
                </c:pt>
                <c:pt idx="6249">
                  <c:v>50235</c:v>
                </c:pt>
                <c:pt idx="6250">
                  <c:v>50247</c:v>
                </c:pt>
                <c:pt idx="6251">
                  <c:v>50249</c:v>
                </c:pt>
                <c:pt idx="6252">
                  <c:v>50264</c:v>
                </c:pt>
                <c:pt idx="6253">
                  <c:v>50271</c:v>
                </c:pt>
                <c:pt idx="6254">
                  <c:v>50274</c:v>
                </c:pt>
                <c:pt idx="6255">
                  <c:v>50275</c:v>
                </c:pt>
                <c:pt idx="6256">
                  <c:v>50277</c:v>
                </c:pt>
                <c:pt idx="6257">
                  <c:v>50279</c:v>
                </c:pt>
                <c:pt idx="6258">
                  <c:v>50295</c:v>
                </c:pt>
                <c:pt idx="6259">
                  <c:v>50296</c:v>
                </c:pt>
                <c:pt idx="6260">
                  <c:v>50302</c:v>
                </c:pt>
                <c:pt idx="6261">
                  <c:v>50323</c:v>
                </c:pt>
                <c:pt idx="6262">
                  <c:v>50341</c:v>
                </c:pt>
                <c:pt idx="6263">
                  <c:v>50369</c:v>
                </c:pt>
                <c:pt idx="6264">
                  <c:v>50370</c:v>
                </c:pt>
                <c:pt idx="6265">
                  <c:v>50374</c:v>
                </c:pt>
                <c:pt idx="6266">
                  <c:v>50375</c:v>
                </c:pt>
                <c:pt idx="6267">
                  <c:v>50382</c:v>
                </c:pt>
                <c:pt idx="6268">
                  <c:v>50387</c:v>
                </c:pt>
                <c:pt idx="6269">
                  <c:v>50395</c:v>
                </c:pt>
                <c:pt idx="6270">
                  <c:v>50396</c:v>
                </c:pt>
                <c:pt idx="6271">
                  <c:v>50398</c:v>
                </c:pt>
                <c:pt idx="6272">
                  <c:v>50402</c:v>
                </c:pt>
                <c:pt idx="6273">
                  <c:v>50411</c:v>
                </c:pt>
                <c:pt idx="6274">
                  <c:v>50422</c:v>
                </c:pt>
                <c:pt idx="6275">
                  <c:v>50426</c:v>
                </c:pt>
                <c:pt idx="6276">
                  <c:v>50427</c:v>
                </c:pt>
                <c:pt idx="6277">
                  <c:v>50429</c:v>
                </c:pt>
                <c:pt idx="6278">
                  <c:v>50433</c:v>
                </c:pt>
                <c:pt idx="6279">
                  <c:v>50438</c:v>
                </c:pt>
                <c:pt idx="6280">
                  <c:v>50445</c:v>
                </c:pt>
                <c:pt idx="6281">
                  <c:v>50475</c:v>
                </c:pt>
                <c:pt idx="6282">
                  <c:v>50482</c:v>
                </c:pt>
                <c:pt idx="6283">
                  <c:v>50491</c:v>
                </c:pt>
                <c:pt idx="6284">
                  <c:v>50497</c:v>
                </c:pt>
                <c:pt idx="6285">
                  <c:v>50512</c:v>
                </c:pt>
                <c:pt idx="6286">
                  <c:v>50527</c:v>
                </c:pt>
                <c:pt idx="6287">
                  <c:v>50530</c:v>
                </c:pt>
                <c:pt idx="6288">
                  <c:v>50532</c:v>
                </c:pt>
                <c:pt idx="6289">
                  <c:v>50534</c:v>
                </c:pt>
                <c:pt idx="6290">
                  <c:v>50536</c:v>
                </c:pt>
                <c:pt idx="6291">
                  <c:v>50538</c:v>
                </c:pt>
                <c:pt idx="6292">
                  <c:v>50543</c:v>
                </c:pt>
                <c:pt idx="6293">
                  <c:v>50565</c:v>
                </c:pt>
                <c:pt idx="6294">
                  <c:v>50572</c:v>
                </c:pt>
                <c:pt idx="6295">
                  <c:v>50577</c:v>
                </c:pt>
                <c:pt idx="6296">
                  <c:v>50578</c:v>
                </c:pt>
                <c:pt idx="6297">
                  <c:v>50587</c:v>
                </c:pt>
                <c:pt idx="6298">
                  <c:v>50592</c:v>
                </c:pt>
                <c:pt idx="6299">
                  <c:v>50627</c:v>
                </c:pt>
                <c:pt idx="6300">
                  <c:v>50631</c:v>
                </c:pt>
                <c:pt idx="6301">
                  <c:v>50633</c:v>
                </c:pt>
                <c:pt idx="6302">
                  <c:v>50635</c:v>
                </c:pt>
                <c:pt idx="6303">
                  <c:v>50636</c:v>
                </c:pt>
                <c:pt idx="6304">
                  <c:v>50642</c:v>
                </c:pt>
                <c:pt idx="6305">
                  <c:v>50660</c:v>
                </c:pt>
                <c:pt idx="6306">
                  <c:v>50661</c:v>
                </c:pt>
                <c:pt idx="6307">
                  <c:v>50662</c:v>
                </c:pt>
                <c:pt idx="6308">
                  <c:v>50666</c:v>
                </c:pt>
                <c:pt idx="6309">
                  <c:v>50675</c:v>
                </c:pt>
                <c:pt idx="6310">
                  <c:v>50679</c:v>
                </c:pt>
                <c:pt idx="6311">
                  <c:v>50702</c:v>
                </c:pt>
                <c:pt idx="6312">
                  <c:v>50705</c:v>
                </c:pt>
                <c:pt idx="6313">
                  <c:v>50706</c:v>
                </c:pt>
                <c:pt idx="6314">
                  <c:v>50707</c:v>
                </c:pt>
                <c:pt idx="6315">
                  <c:v>50711</c:v>
                </c:pt>
                <c:pt idx="6316">
                  <c:v>50713</c:v>
                </c:pt>
                <c:pt idx="6317">
                  <c:v>50717</c:v>
                </c:pt>
                <c:pt idx="6318">
                  <c:v>50723</c:v>
                </c:pt>
                <c:pt idx="6319">
                  <c:v>50724</c:v>
                </c:pt>
                <c:pt idx="6320">
                  <c:v>50725</c:v>
                </c:pt>
                <c:pt idx="6321">
                  <c:v>50730</c:v>
                </c:pt>
                <c:pt idx="6322">
                  <c:v>50734</c:v>
                </c:pt>
                <c:pt idx="6323">
                  <c:v>50739</c:v>
                </c:pt>
                <c:pt idx="6324">
                  <c:v>50754</c:v>
                </c:pt>
                <c:pt idx="6325">
                  <c:v>50756</c:v>
                </c:pt>
                <c:pt idx="6326">
                  <c:v>50757</c:v>
                </c:pt>
                <c:pt idx="6327">
                  <c:v>50759</c:v>
                </c:pt>
                <c:pt idx="6328">
                  <c:v>50770</c:v>
                </c:pt>
                <c:pt idx="6329">
                  <c:v>50786</c:v>
                </c:pt>
                <c:pt idx="6330">
                  <c:v>50800</c:v>
                </c:pt>
                <c:pt idx="6331">
                  <c:v>50801</c:v>
                </c:pt>
                <c:pt idx="6332">
                  <c:v>50805</c:v>
                </c:pt>
                <c:pt idx="6333">
                  <c:v>50811</c:v>
                </c:pt>
                <c:pt idx="6334">
                  <c:v>50812</c:v>
                </c:pt>
                <c:pt idx="6335">
                  <c:v>50815</c:v>
                </c:pt>
                <c:pt idx="6336">
                  <c:v>50816</c:v>
                </c:pt>
                <c:pt idx="6337">
                  <c:v>50817</c:v>
                </c:pt>
                <c:pt idx="6338">
                  <c:v>50818</c:v>
                </c:pt>
                <c:pt idx="6339">
                  <c:v>50826</c:v>
                </c:pt>
                <c:pt idx="6340">
                  <c:v>50829</c:v>
                </c:pt>
                <c:pt idx="6341">
                  <c:v>50832</c:v>
                </c:pt>
                <c:pt idx="6342">
                  <c:v>50833</c:v>
                </c:pt>
                <c:pt idx="6343">
                  <c:v>50836</c:v>
                </c:pt>
                <c:pt idx="6344">
                  <c:v>50843</c:v>
                </c:pt>
                <c:pt idx="6345">
                  <c:v>50847</c:v>
                </c:pt>
                <c:pt idx="6346">
                  <c:v>50858</c:v>
                </c:pt>
                <c:pt idx="6347">
                  <c:v>50868</c:v>
                </c:pt>
                <c:pt idx="6348">
                  <c:v>50869</c:v>
                </c:pt>
                <c:pt idx="6349">
                  <c:v>50877</c:v>
                </c:pt>
                <c:pt idx="6350">
                  <c:v>50890</c:v>
                </c:pt>
                <c:pt idx="6351">
                  <c:v>50893</c:v>
                </c:pt>
                <c:pt idx="6352">
                  <c:v>50894</c:v>
                </c:pt>
                <c:pt idx="6353">
                  <c:v>50897</c:v>
                </c:pt>
                <c:pt idx="6354">
                  <c:v>50909</c:v>
                </c:pt>
                <c:pt idx="6355">
                  <c:v>50912</c:v>
                </c:pt>
                <c:pt idx="6356">
                  <c:v>50923</c:v>
                </c:pt>
                <c:pt idx="6357">
                  <c:v>50927</c:v>
                </c:pt>
                <c:pt idx="6358">
                  <c:v>50931</c:v>
                </c:pt>
                <c:pt idx="6359">
                  <c:v>50932</c:v>
                </c:pt>
                <c:pt idx="6360">
                  <c:v>50934</c:v>
                </c:pt>
                <c:pt idx="6361">
                  <c:v>50941</c:v>
                </c:pt>
                <c:pt idx="6362">
                  <c:v>50960</c:v>
                </c:pt>
                <c:pt idx="6363">
                  <c:v>50965</c:v>
                </c:pt>
                <c:pt idx="6364">
                  <c:v>50966</c:v>
                </c:pt>
                <c:pt idx="6365">
                  <c:v>50985</c:v>
                </c:pt>
                <c:pt idx="6366">
                  <c:v>50986</c:v>
                </c:pt>
                <c:pt idx="6367">
                  <c:v>50989</c:v>
                </c:pt>
                <c:pt idx="6368">
                  <c:v>50992</c:v>
                </c:pt>
                <c:pt idx="6369">
                  <c:v>50997</c:v>
                </c:pt>
                <c:pt idx="6370">
                  <c:v>51000</c:v>
                </c:pt>
                <c:pt idx="6371">
                  <c:v>51007</c:v>
                </c:pt>
                <c:pt idx="6372">
                  <c:v>51011</c:v>
                </c:pt>
                <c:pt idx="6373">
                  <c:v>51012</c:v>
                </c:pt>
                <c:pt idx="6374">
                  <c:v>51014</c:v>
                </c:pt>
                <c:pt idx="6375">
                  <c:v>51015</c:v>
                </c:pt>
                <c:pt idx="6376">
                  <c:v>51017</c:v>
                </c:pt>
                <c:pt idx="6377">
                  <c:v>51018</c:v>
                </c:pt>
                <c:pt idx="6378">
                  <c:v>51021</c:v>
                </c:pt>
                <c:pt idx="6379">
                  <c:v>51024</c:v>
                </c:pt>
                <c:pt idx="6380">
                  <c:v>51027</c:v>
                </c:pt>
                <c:pt idx="6381">
                  <c:v>51036</c:v>
                </c:pt>
                <c:pt idx="6382">
                  <c:v>51043</c:v>
                </c:pt>
                <c:pt idx="6383">
                  <c:v>51045</c:v>
                </c:pt>
                <c:pt idx="6384">
                  <c:v>51049</c:v>
                </c:pt>
                <c:pt idx="6385">
                  <c:v>51050</c:v>
                </c:pt>
                <c:pt idx="6386">
                  <c:v>51063</c:v>
                </c:pt>
                <c:pt idx="6387">
                  <c:v>51064</c:v>
                </c:pt>
                <c:pt idx="6388">
                  <c:v>51074</c:v>
                </c:pt>
                <c:pt idx="6389">
                  <c:v>51083</c:v>
                </c:pt>
                <c:pt idx="6390">
                  <c:v>51094</c:v>
                </c:pt>
                <c:pt idx="6391">
                  <c:v>51096</c:v>
                </c:pt>
                <c:pt idx="6392">
                  <c:v>51097</c:v>
                </c:pt>
                <c:pt idx="6393">
                  <c:v>51106</c:v>
                </c:pt>
                <c:pt idx="6394">
                  <c:v>51132</c:v>
                </c:pt>
                <c:pt idx="6395">
                  <c:v>51142</c:v>
                </c:pt>
                <c:pt idx="6396">
                  <c:v>51152</c:v>
                </c:pt>
                <c:pt idx="6397">
                  <c:v>51157</c:v>
                </c:pt>
                <c:pt idx="6398">
                  <c:v>51159</c:v>
                </c:pt>
                <c:pt idx="6399">
                  <c:v>51160</c:v>
                </c:pt>
                <c:pt idx="6400">
                  <c:v>51168</c:v>
                </c:pt>
                <c:pt idx="6401">
                  <c:v>51179</c:v>
                </c:pt>
                <c:pt idx="6402">
                  <c:v>51188</c:v>
                </c:pt>
                <c:pt idx="6403">
                  <c:v>51213</c:v>
                </c:pt>
                <c:pt idx="6404">
                  <c:v>51219</c:v>
                </c:pt>
                <c:pt idx="6405">
                  <c:v>51228</c:v>
                </c:pt>
                <c:pt idx="6406">
                  <c:v>51238</c:v>
                </c:pt>
                <c:pt idx="6407">
                  <c:v>51246</c:v>
                </c:pt>
                <c:pt idx="6408">
                  <c:v>51272</c:v>
                </c:pt>
                <c:pt idx="6409">
                  <c:v>51274</c:v>
                </c:pt>
                <c:pt idx="6410">
                  <c:v>51283</c:v>
                </c:pt>
                <c:pt idx="6411">
                  <c:v>51290</c:v>
                </c:pt>
                <c:pt idx="6412">
                  <c:v>51297</c:v>
                </c:pt>
                <c:pt idx="6413">
                  <c:v>51299</c:v>
                </c:pt>
                <c:pt idx="6414">
                  <c:v>51314</c:v>
                </c:pt>
                <c:pt idx="6415">
                  <c:v>51327</c:v>
                </c:pt>
                <c:pt idx="6416">
                  <c:v>51333</c:v>
                </c:pt>
                <c:pt idx="6417">
                  <c:v>51343</c:v>
                </c:pt>
                <c:pt idx="6418">
                  <c:v>51347</c:v>
                </c:pt>
                <c:pt idx="6419">
                  <c:v>51352</c:v>
                </c:pt>
                <c:pt idx="6420">
                  <c:v>51355</c:v>
                </c:pt>
                <c:pt idx="6421">
                  <c:v>51359</c:v>
                </c:pt>
                <c:pt idx="6422">
                  <c:v>51390</c:v>
                </c:pt>
                <c:pt idx="6423">
                  <c:v>51419</c:v>
                </c:pt>
                <c:pt idx="6424">
                  <c:v>51426</c:v>
                </c:pt>
                <c:pt idx="6425">
                  <c:v>51435</c:v>
                </c:pt>
                <c:pt idx="6426">
                  <c:v>51447</c:v>
                </c:pt>
                <c:pt idx="6427">
                  <c:v>51465</c:v>
                </c:pt>
                <c:pt idx="6428">
                  <c:v>51469</c:v>
                </c:pt>
                <c:pt idx="6429">
                  <c:v>51480</c:v>
                </c:pt>
                <c:pt idx="6430">
                  <c:v>51484</c:v>
                </c:pt>
                <c:pt idx="6431">
                  <c:v>51490</c:v>
                </c:pt>
                <c:pt idx="6432">
                  <c:v>51497</c:v>
                </c:pt>
                <c:pt idx="6433">
                  <c:v>51517</c:v>
                </c:pt>
                <c:pt idx="6434">
                  <c:v>51522</c:v>
                </c:pt>
                <c:pt idx="6435">
                  <c:v>51525</c:v>
                </c:pt>
                <c:pt idx="6436">
                  <c:v>51554</c:v>
                </c:pt>
                <c:pt idx="6437">
                  <c:v>51564</c:v>
                </c:pt>
                <c:pt idx="6438">
                  <c:v>51571</c:v>
                </c:pt>
                <c:pt idx="6439">
                  <c:v>51572</c:v>
                </c:pt>
                <c:pt idx="6440">
                  <c:v>51578</c:v>
                </c:pt>
                <c:pt idx="6441">
                  <c:v>51582</c:v>
                </c:pt>
                <c:pt idx="6442">
                  <c:v>51584</c:v>
                </c:pt>
                <c:pt idx="6443">
                  <c:v>51599</c:v>
                </c:pt>
                <c:pt idx="6444">
                  <c:v>51600</c:v>
                </c:pt>
                <c:pt idx="6445">
                  <c:v>51602</c:v>
                </c:pt>
                <c:pt idx="6446">
                  <c:v>51610</c:v>
                </c:pt>
                <c:pt idx="6447">
                  <c:v>51613</c:v>
                </c:pt>
                <c:pt idx="6448">
                  <c:v>51620</c:v>
                </c:pt>
                <c:pt idx="6449">
                  <c:v>51622</c:v>
                </c:pt>
                <c:pt idx="6450">
                  <c:v>51628</c:v>
                </c:pt>
                <c:pt idx="6451">
                  <c:v>51638</c:v>
                </c:pt>
                <c:pt idx="6452">
                  <c:v>51652</c:v>
                </c:pt>
                <c:pt idx="6453">
                  <c:v>51653</c:v>
                </c:pt>
                <c:pt idx="6454">
                  <c:v>51658</c:v>
                </c:pt>
                <c:pt idx="6455">
                  <c:v>51662</c:v>
                </c:pt>
                <c:pt idx="6456">
                  <c:v>51670</c:v>
                </c:pt>
                <c:pt idx="6457">
                  <c:v>51676</c:v>
                </c:pt>
                <c:pt idx="6458">
                  <c:v>51679</c:v>
                </c:pt>
                <c:pt idx="6459">
                  <c:v>51681</c:v>
                </c:pt>
                <c:pt idx="6460">
                  <c:v>51698</c:v>
                </c:pt>
                <c:pt idx="6461">
                  <c:v>51699</c:v>
                </c:pt>
                <c:pt idx="6462">
                  <c:v>51703</c:v>
                </c:pt>
                <c:pt idx="6463">
                  <c:v>51707</c:v>
                </c:pt>
                <c:pt idx="6464">
                  <c:v>51709</c:v>
                </c:pt>
                <c:pt idx="6465">
                  <c:v>51723</c:v>
                </c:pt>
                <c:pt idx="6466">
                  <c:v>51725</c:v>
                </c:pt>
                <c:pt idx="6467">
                  <c:v>51728</c:v>
                </c:pt>
                <c:pt idx="6468">
                  <c:v>51739</c:v>
                </c:pt>
                <c:pt idx="6469">
                  <c:v>51751</c:v>
                </c:pt>
                <c:pt idx="6470">
                  <c:v>51764</c:v>
                </c:pt>
                <c:pt idx="6471">
                  <c:v>51777</c:v>
                </c:pt>
                <c:pt idx="6472">
                  <c:v>51789</c:v>
                </c:pt>
                <c:pt idx="6473">
                  <c:v>51794</c:v>
                </c:pt>
                <c:pt idx="6474">
                  <c:v>51795</c:v>
                </c:pt>
                <c:pt idx="6475">
                  <c:v>51796</c:v>
                </c:pt>
                <c:pt idx="6476">
                  <c:v>51797</c:v>
                </c:pt>
                <c:pt idx="6477">
                  <c:v>51803</c:v>
                </c:pt>
                <c:pt idx="6478">
                  <c:v>51814</c:v>
                </c:pt>
                <c:pt idx="6479">
                  <c:v>51817</c:v>
                </c:pt>
                <c:pt idx="6480">
                  <c:v>51819</c:v>
                </c:pt>
                <c:pt idx="6481">
                  <c:v>51821</c:v>
                </c:pt>
                <c:pt idx="6482">
                  <c:v>51822</c:v>
                </c:pt>
                <c:pt idx="6483">
                  <c:v>51826</c:v>
                </c:pt>
                <c:pt idx="6484">
                  <c:v>51831</c:v>
                </c:pt>
                <c:pt idx="6485">
                  <c:v>51834</c:v>
                </c:pt>
                <c:pt idx="6486">
                  <c:v>51835</c:v>
                </c:pt>
                <c:pt idx="6487">
                  <c:v>51836</c:v>
                </c:pt>
                <c:pt idx="6488">
                  <c:v>51842</c:v>
                </c:pt>
                <c:pt idx="6489">
                  <c:v>51847</c:v>
                </c:pt>
                <c:pt idx="6490">
                  <c:v>51848</c:v>
                </c:pt>
                <c:pt idx="6491">
                  <c:v>51854</c:v>
                </c:pt>
                <c:pt idx="6492">
                  <c:v>51861</c:v>
                </c:pt>
                <c:pt idx="6493">
                  <c:v>51863</c:v>
                </c:pt>
                <c:pt idx="6494">
                  <c:v>51872</c:v>
                </c:pt>
                <c:pt idx="6495">
                  <c:v>51878</c:v>
                </c:pt>
                <c:pt idx="6496">
                  <c:v>51889</c:v>
                </c:pt>
                <c:pt idx="6497">
                  <c:v>51894</c:v>
                </c:pt>
                <c:pt idx="6498">
                  <c:v>51903</c:v>
                </c:pt>
                <c:pt idx="6499">
                  <c:v>51909</c:v>
                </c:pt>
                <c:pt idx="6500">
                  <c:v>51911</c:v>
                </c:pt>
                <c:pt idx="6501">
                  <c:v>51923</c:v>
                </c:pt>
                <c:pt idx="6502">
                  <c:v>51925</c:v>
                </c:pt>
                <c:pt idx="6503">
                  <c:v>51929</c:v>
                </c:pt>
                <c:pt idx="6504">
                  <c:v>51932</c:v>
                </c:pt>
                <c:pt idx="6505">
                  <c:v>51944</c:v>
                </c:pt>
                <c:pt idx="6506">
                  <c:v>51960</c:v>
                </c:pt>
                <c:pt idx="6507">
                  <c:v>51964</c:v>
                </c:pt>
                <c:pt idx="6508">
                  <c:v>51966</c:v>
                </c:pt>
                <c:pt idx="6509">
                  <c:v>51968</c:v>
                </c:pt>
                <c:pt idx="6510">
                  <c:v>51969</c:v>
                </c:pt>
                <c:pt idx="6511">
                  <c:v>51981</c:v>
                </c:pt>
                <c:pt idx="6512">
                  <c:v>51982</c:v>
                </c:pt>
                <c:pt idx="6513">
                  <c:v>51988</c:v>
                </c:pt>
                <c:pt idx="6514">
                  <c:v>51995</c:v>
                </c:pt>
                <c:pt idx="6515">
                  <c:v>52009</c:v>
                </c:pt>
                <c:pt idx="6516">
                  <c:v>52016</c:v>
                </c:pt>
                <c:pt idx="6517">
                  <c:v>52022</c:v>
                </c:pt>
                <c:pt idx="6518">
                  <c:v>52024</c:v>
                </c:pt>
                <c:pt idx="6519">
                  <c:v>52026</c:v>
                </c:pt>
                <c:pt idx="6520">
                  <c:v>52033</c:v>
                </c:pt>
                <c:pt idx="6521">
                  <c:v>52035</c:v>
                </c:pt>
                <c:pt idx="6522">
                  <c:v>52042</c:v>
                </c:pt>
                <c:pt idx="6523">
                  <c:v>52052</c:v>
                </c:pt>
                <c:pt idx="6524">
                  <c:v>52053</c:v>
                </c:pt>
                <c:pt idx="6525">
                  <c:v>52064</c:v>
                </c:pt>
                <c:pt idx="6526">
                  <c:v>52101</c:v>
                </c:pt>
                <c:pt idx="6527">
                  <c:v>52107</c:v>
                </c:pt>
                <c:pt idx="6528">
                  <c:v>52129</c:v>
                </c:pt>
                <c:pt idx="6529">
                  <c:v>52131</c:v>
                </c:pt>
                <c:pt idx="6530">
                  <c:v>52140</c:v>
                </c:pt>
                <c:pt idx="6531">
                  <c:v>52142</c:v>
                </c:pt>
                <c:pt idx="6532">
                  <c:v>52160</c:v>
                </c:pt>
                <c:pt idx="6533">
                  <c:v>52165</c:v>
                </c:pt>
                <c:pt idx="6534">
                  <c:v>52166</c:v>
                </c:pt>
                <c:pt idx="6535">
                  <c:v>52176</c:v>
                </c:pt>
                <c:pt idx="6536">
                  <c:v>52190</c:v>
                </c:pt>
                <c:pt idx="6537">
                  <c:v>52200</c:v>
                </c:pt>
                <c:pt idx="6538">
                  <c:v>52204</c:v>
                </c:pt>
                <c:pt idx="6539">
                  <c:v>52207</c:v>
                </c:pt>
                <c:pt idx="6540">
                  <c:v>52224</c:v>
                </c:pt>
                <c:pt idx="6541">
                  <c:v>52232</c:v>
                </c:pt>
                <c:pt idx="6542">
                  <c:v>52233</c:v>
                </c:pt>
                <c:pt idx="6543">
                  <c:v>52237</c:v>
                </c:pt>
                <c:pt idx="6544">
                  <c:v>52238</c:v>
                </c:pt>
                <c:pt idx="6545">
                  <c:v>52245</c:v>
                </c:pt>
                <c:pt idx="6546">
                  <c:v>52255</c:v>
                </c:pt>
                <c:pt idx="6547">
                  <c:v>52258</c:v>
                </c:pt>
                <c:pt idx="6548">
                  <c:v>52260</c:v>
                </c:pt>
                <c:pt idx="6549">
                  <c:v>52270</c:v>
                </c:pt>
                <c:pt idx="6550">
                  <c:v>52271</c:v>
                </c:pt>
                <c:pt idx="6551">
                  <c:v>52279</c:v>
                </c:pt>
                <c:pt idx="6552">
                  <c:v>52283</c:v>
                </c:pt>
                <c:pt idx="6553">
                  <c:v>52290</c:v>
                </c:pt>
                <c:pt idx="6554">
                  <c:v>52303</c:v>
                </c:pt>
                <c:pt idx="6555">
                  <c:v>52309</c:v>
                </c:pt>
                <c:pt idx="6556">
                  <c:v>52310</c:v>
                </c:pt>
                <c:pt idx="6557">
                  <c:v>52318</c:v>
                </c:pt>
                <c:pt idx="6558">
                  <c:v>52329</c:v>
                </c:pt>
                <c:pt idx="6559">
                  <c:v>52332</c:v>
                </c:pt>
                <c:pt idx="6560">
                  <c:v>52346</c:v>
                </c:pt>
                <c:pt idx="6561">
                  <c:v>52355</c:v>
                </c:pt>
                <c:pt idx="6562">
                  <c:v>52369</c:v>
                </c:pt>
                <c:pt idx="6563">
                  <c:v>52380</c:v>
                </c:pt>
                <c:pt idx="6564">
                  <c:v>52394</c:v>
                </c:pt>
                <c:pt idx="6565">
                  <c:v>52414</c:v>
                </c:pt>
                <c:pt idx="6566">
                  <c:v>52424</c:v>
                </c:pt>
                <c:pt idx="6567">
                  <c:v>52434</c:v>
                </c:pt>
                <c:pt idx="6568">
                  <c:v>52438</c:v>
                </c:pt>
                <c:pt idx="6569">
                  <c:v>52439</c:v>
                </c:pt>
                <c:pt idx="6570">
                  <c:v>52448</c:v>
                </c:pt>
                <c:pt idx="6571">
                  <c:v>52454</c:v>
                </c:pt>
                <c:pt idx="6572">
                  <c:v>52466</c:v>
                </c:pt>
                <c:pt idx="6573">
                  <c:v>52474</c:v>
                </c:pt>
                <c:pt idx="6574">
                  <c:v>52502</c:v>
                </c:pt>
                <c:pt idx="6575">
                  <c:v>52516</c:v>
                </c:pt>
                <c:pt idx="6576">
                  <c:v>52526</c:v>
                </c:pt>
                <c:pt idx="6577">
                  <c:v>52570</c:v>
                </c:pt>
                <c:pt idx="6578">
                  <c:v>52571</c:v>
                </c:pt>
                <c:pt idx="6579">
                  <c:v>52572</c:v>
                </c:pt>
                <c:pt idx="6580">
                  <c:v>52576</c:v>
                </c:pt>
                <c:pt idx="6581">
                  <c:v>52585</c:v>
                </c:pt>
                <c:pt idx="6582">
                  <c:v>52616</c:v>
                </c:pt>
                <c:pt idx="6583">
                  <c:v>52618</c:v>
                </c:pt>
                <c:pt idx="6584">
                  <c:v>52621</c:v>
                </c:pt>
                <c:pt idx="6585">
                  <c:v>52631</c:v>
                </c:pt>
                <c:pt idx="6586">
                  <c:v>52632</c:v>
                </c:pt>
                <c:pt idx="6587">
                  <c:v>52647</c:v>
                </c:pt>
                <c:pt idx="6588">
                  <c:v>52670</c:v>
                </c:pt>
                <c:pt idx="6589">
                  <c:v>52679</c:v>
                </c:pt>
                <c:pt idx="6590">
                  <c:v>52689</c:v>
                </c:pt>
                <c:pt idx="6591">
                  <c:v>52706</c:v>
                </c:pt>
                <c:pt idx="6592">
                  <c:v>52708</c:v>
                </c:pt>
                <c:pt idx="6593">
                  <c:v>52711</c:v>
                </c:pt>
                <c:pt idx="6594">
                  <c:v>52720</c:v>
                </c:pt>
                <c:pt idx="6595">
                  <c:v>52722</c:v>
                </c:pt>
                <c:pt idx="6596">
                  <c:v>52725</c:v>
                </c:pt>
                <c:pt idx="6597">
                  <c:v>52727</c:v>
                </c:pt>
                <c:pt idx="6598">
                  <c:v>52738</c:v>
                </c:pt>
                <c:pt idx="6599">
                  <c:v>52741</c:v>
                </c:pt>
                <c:pt idx="6600">
                  <c:v>52742</c:v>
                </c:pt>
                <c:pt idx="6601">
                  <c:v>52745</c:v>
                </c:pt>
                <c:pt idx="6602">
                  <c:v>52759</c:v>
                </c:pt>
                <c:pt idx="6603">
                  <c:v>52761</c:v>
                </c:pt>
                <c:pt idx="6604">
                  <c:v>52769</c:v>
                </c:pt>
                <c:pt idx="6605">
                  <c:v>52786</c:v>
                </c:pt>
                <c:pt idx="6606">
                  <c:v>52825</c:v>
                </c:pt>
                <c:pt idx="6607">
                  <c:v>52831</c:v>
                </c:pt>
                <c:pt idx="6608">
                  <c:v>52837</c:v>
                </c:pt>
                <c:pt idx="6609">
                  <c:v>52845</c:v>
                </c:pt>
                <c:pt idx="6610">
                  <c:v>52860</c:v>
                </c:pt>
                <c:pt idx="6611">
                  <c:v>52866</c:v>
                </c:pt>
                <c:pt idx="6612">
                  <c:v>52867</c:v>
                </c:pt>
                <c:pt idx="6613">
                  <c:v>52881</c:v>
                </c:pt>
                <c:pt idx="6614">
                  <c:v>52894</c:v>
                </c:pt>
                <c:pt idx="6615">
                  <c:v>52899</c:v>
                </c:pt>
                <c:pt idx="6616">
                  <c:v>52900</c:v>
                </c:pt>
                <c:pt idx="6617">
                  <c:v>52912</c:v>
                </c:pt>
                <c:pt idx="6618">
                  <c:v>52914</c:v>
                </c:pt>
                <c:pt idx="6619">
                  <c:v>52919</c:v>
                </c:pt>
                <c:pt idx="6620">
                  <c:v>52935</c:v>
                </c:pt>
                <c:pt idx="6621">
                  <c:v>52936</c:v>
                </c:pt>
                <c:pt idx="6622">
                  <c:v>52937</c:v>
                </c:pt>
                <c:pt idx="6623">
                  <c:v>52941</c:v>
                </c:pt>
                <c:pt idx="6624">
                  <c:v>52951</c:v>
                </c:pt>
                <c:pt idx="6625">
                  <c:v>52954</c:v>
                </c:pt>
                <c:pt idx="6626">
                  <c:v>52957</c:v>
                </c:pt>
                <c:pt idx="6627">
                  <c:v>52961</c:v>
                </c:pt>
                <c:pt idx="6628">
                  <c:v>53000</c:v>
                </c:pt>
                <c:pt idx="6629">
                  <c:v>53004</c:v>
                </c:pt>
                <c:pt idx="6630">
                  <c:v>53027</c:v>
                </c:pt>
                <c:pt idx="6631">
                  <c:v>53036</c:v>
                </c:pt>
                <c:pt idx="6632">
                  <c:v>53053</c:v>
                </c:pt>
                <c:pt idx="6633">
                  <c:v>53054</c:v>
                </c:pt>
                <c:pt idx="6634">
                  <c:v>53060</c:v>
                </c:pt>
                <c:pt idx="6635">
                  <c:v>53067</c:v>
                </c:pt>
                <c:pt idx="6636">
                  <c:v>53072</c:v>
                </c:pt>
                <c:pt idx="6637">
                  <c:v>53078</c:v>
                </c:pt>
                <c:pt idx="6638">
                  <c:v>53082</c:v>
                </c:pt>
                <c:pt idx="6639">
                  <c:v>53086</c:v>
                </c:pt>
                <c:pt idx="6640">
                  <c:v>53089</c:v>
                </c:pt>
                <c:pt idx="6641">
                  <c:v>53105</c:v>
                </c:pt>
                <c:pt idx="6642">
                  <c:v>53121</c:v>
                </c:pt>
                <c:pt idx="6643">
                  <c:v>53131</c:v>
                </c:pt>
                <c:pt idx="6644">
                  <c:v>53140</c:v>
                </c:pt>
                <c:pt idx="6645">
                  <c:v>53153</c:v>
                </c:pt>
                <c:pt idx="6646">
                  <c:v>53166</c:v>
                </c:pt>
                <c:pt idx="6647">
                  <c:v>53182</c:v>
                </c:pt>
                <c:pt idx="6648">
                  <c:v>53188</c:v>
                </c:pt>
                <c:pt idx="6649">
                  <c:v>53192</c:v>
                </c:pt>
                <c:pt idx="6650">
                  <c:v>53200</c:v>
                </c:pt>
                <c:pt idx="6651">
                  <c:v>53201</c:v>
                </c:pt>
                <c:pt idx="6652">
                  <c:v>53221</c:v>
                </c:pt>
                <c:pt idx="6653">
                  <c:v>53237</c:v>
                </c:pt>
                <c:pt idx="6654">
                  <c:v>53245</c:v>
                </c:pt>
                <c:pt idx="6655">
                  <c:v>53255</c:v>
                </c:pt>
                <c:pt idx="6656">
                  <c:v>53271</c:v>
                </c:pt>
                <c:pt idx="6657">
                  <c:v>53276</c:v>
                </c:pt>
                <c:pt idx="6658">
                  <c:v>53280</c:v>
                </c:pt>
                <c:pt idx="6659">
                  <c:v>53281</c:v>
                </c:pt>
                <c:pt idx="6660">
                  <c:v>53285</c:v>
                </c:pt>
                <c:pt idx="6661">
                  <c:v>53286</c:v>
                </c:pt>
                <c:pt idx="6662">
                  <c:v>53313</c:v>
                </c:pt>
                <c:pt idx="6663">
                  <c:v>53315</c:v>
                </c:pt>
                <c:pt idx="6664">
                  <c:v>53316</c:v>
                </c:pt>
                <c:pt idx="6665">
                  <c:v>53318</c:v>
                </c:pt>
                <c:pt idx="6666">
                  <c:v>53319</c:v>
                </c:pt>
                <c:pt idx="6667">
                  <c:v>53348</c:v>
                </c:pt>
                <c:pt idx="6668">
                  <c:v>53372</c:v>
                </c:pt>
                <c:pt idx="6669">
                  <c:v>53379</c:v>
                </c:pt>
                <c:pt idx="6670">
                  <c:v>53384</c:v>
                </c:pt>
                <c:pt idx="6671">
                  <c:v>53395</c:v>
                </c:pt>
                <c:pt idx="6672">
                  <c:v>53400</c:v>
                </c:pt>
                <c:pt idx="6673">
                  <c:v>53405</c:v>
                </c:pt>
                <c:pt idx="6674">
                  <c:v>53407</c:v>
                </c:pt>
                <c:pt idx="6675">
                  <c:v>53412</c:v>
                </c:pt>
                <c:pt idx="6676">
                  <c:v>53416</c:v>
                </c:pt>
                <c:pt idx="6677">
                  <c:v>53421</c:v>
                </c:pt>
                <c:pt idx="6678">
                  <c:v>53422</c:v>
                </c:pt>
                <c:pt idx="6679">
                  <c:v>53431</c:v>
                </c:pt>
                <c:pt idx="6680">
                  <c:v>53433</c:v>
                </c:pt>
                <c:pt idx="6681">
                  <c:v>53437</c:v>
                </c:pt>
                <c:pt idx="6682">
                  <c:v>53441</c:v>
                </c:pt>
                <c:pt idx="6683">
                  <c:v>53454</c:v>
                </c:pt>
                <c:pt idx="6684">
                  <c:v>53462</c:v>
                </c:pt>
                <c:pt idx="6685">
                  <c:v>53469</c:v>
                </c:pt>
                <c:pt idx="6686">
                  <c:v>53479</c:v>
                </c:pt>
                <c:pt idx="6687">
                  <c:v>53480</c:v>
                </c:pt>
                <c:pt idx="6688">
                  <c:v>53482</c:v>
                </c:pt>
                <c:pt idx="6689">
                  <c:v>53487</c:v>
                </c:pt>
                <c:pt idx="6690">
                  <c:v>53492</c:v>
                </c:pt>
                <c:pt idx="6691">
                  <c:v>53500</c:v>
                </c:pt>
                <c:pt idx="6692">
                  <c:v>53538</c:v>
                </c:pt>
                <c:pt idx="6693">
                  <c:v>53552</c:v>
                </c:pt>
                <c:pt idx="6694">
                  <c:v>53562</c:v>
                </c:pt>
                <c:pt idx="6695">
                  <c:v>53563</c:v>
                </c:pt>
                <c:pt idx="6696">
                  <c:v>53577</c:v>
                </c:pt>
                <c:pt idx="6697">
                  <c:v>53582</c:v>
                </c:pt>
                <c:pt idx="6698">
                  <c:v>53588</c:v>
                </c:pt>
                <c:pt idx="6699">
                  <c:v>53601</c:v>
                </c:pt>
                <c:pt idx="6700">
                  <c:v>53607</c:v>
                </c:pt>
                <c:pt idx="6701">
                  <c:v>53615</c:v>
                </c:pt>
                <c:pt idx="6702">
                  <c:v>53620</c:v>
                </c:pt>
                <c:pt idx="6703">
                  <c:v>53626</c:v>
                </c:pt>
                <c:pt idx="6704">
                  <c:v>53634</c:v>
                </c:pt>
                <c:pt idx="6705">
                  <c:v>53649</c:v>
                </c:pt>
                <c:pt idx="6706">
                  <c:v>53650</c:v>
                </c:pt>
                <c:pt idx="6707">
                  <c:v>53672</c:v>
                </c:pt>
                <c:pt idx="6708">
                  <c:v>53688</c:v>
                </c:pt>
                <c:pt idx="6709">
                  <c:v>53700</c:v>
                </c:pt>
                <c:pt idx="6710">
                  <c:v>53704</c:v>
                </c:pt>
                <c:pt idx="6711">
                  <c:v>53713</c:v>
                </c:pt>
                <c:pt idx="6712">
                  <c:v>53717</c:v>
                </c:pt>
                <c:pt idx="6713">
                  <c:v>53726</c:v>
                </c:pt>
                <c:pt idx="6714">
                  <c:v>53736</c:v>
                </c:pt>
                <c:pt idx="6715">
                  <c:v>53739</c:v>
                </c:pt>
                <c:pt idx="6716">
                  <c:v>53740</c:v>
                </c:pt>
                <c:pt idx="6717">
                  <c:v>53747</c:v>
                </c:pt>
                <c:pt idx="6718">
                  <c:v>53748</c:v>
                </c:pt>
                <c:pt idx="6719">
                  <c:v>53749</c:v>
                </c:pt>
                <c:pt idx="6720">
                  <c:v>53752</c:v>
                </c:pt>
                <c:pt idx="6721">
                  <c:v>53783</c:v>
                </c:pt>
                <c:pt idx="6722">
                  <c:v>53791</c:v>
                </c:pt>
                <c:pt idx="6723">
                  <c:v>53803</c:v>
                </c:pt>
                <c:pt idx="6724">
                  <c:v>53804</c:v>
                </c:pt>
                <c:pt idx="6725">
                  <c:v>53809</c:v>
                </c:pt>
                <c:pt idx="6726">
                  <c:v>53812</c:v>
                </c:pt>
                <c:pt idx="6727">
                  <c:v>53817</c:v>
                </c:pt>
                <c:pt idx="6728">
                  <c:v>53834</c:v>
                </c:pt>
                <c:pt idx="6729">
                  <c:v>53838</c:v>
                </c:pt>
                <c:pt idx="6730">
                  <c:v>53847</c:v>
                </c:pt>
                <c:pt idx="6731">
                  <c:v>53856</c:v>
                </c:pt>
                <c:pt idx="6732">
                  <c:v>53882</c:v>
                </c:pt>
                <c:pt idx="6733">
                  <c:v>53890</c:v>
                </c:pt>
                <c:pt idx="6734">
                  <c:v>53894</c:v>
                </c:pt>
                <c:pt idx="6735">
                  <c:v>53907</c:v>
                </c:pt>
                <c:pt idx="6736">
                  <c:v>53909</c:v>
                </c:pt>
                <c:pt idx="6737">
                  <c:v>53942</c:v>
                </c:pt>
                <c:pt idx="6738">
                  <c:v>53947</c:v>
                </c:pt>
                <c:pt idx="6739">
                  <c:v>53957</c:v>
                </c:pt>
                <c:pt idx="6740">
                  <c:v>53966</c:v>
                </c:pt>
                <c:pt idx="6741">
                  <c:v>53970</c:v>
                </c:pt>
                <c:pt idx="6742">
                  <c:v>53971</c:v>
                </c:pt>
                <c:pt idx="6743">
                  <c:v>53983</c:v>
                </c:pt>
                <c:pt idx="6744">
                  <c:v>53984</c:v>
                </c:pt>
                <c:pt idx="6745">
                  <c:v>53992</c:v>
                </c:pt>
                <c:pt idx="6746">
                  <c:v>53993</c:v>
                </c:pt>
                <c:pt idx="6747">
                  <c:v>53994</c:v>
                </c:pt>
                <c:pt idx="6748">
                  <c:v>54000</c:v>
                </c:pt>
                <c:pt idx="6749">
                  <c:v>54005</c:v>
                </c:pt>
                <c:pt idx="6750">
                  <c:v>54023</c:v>
                </c:pt>
                <c:pt idx="6751">
                  <c:v>54034</c:v>
                </c:pt>
                <c:pt idx="6752">
                  <c:v>54038</c:v>
                </c:pt>
                <c:pt idx="6753">
                  <c:v>54055</c:v>
                </c:pt>
                <c:pt idx="6754">
                  <c:v>54059</c:v>
                </c:pt>
                <c:pt idx="6755">
                  <c:v>54097</c:v>
                </c:pt>
                <c:pt idx="6756">
                  <c:v>54106</c:v>
                </c:pt>
                <c:pt idx="6757">
                  <c:v>54126</c:v>
                </c:pt>
                <c:pt idx="6758">
                  <c:v>54128</c:v>
                </c:pt>
                <c:pt idx="6759">
                  <c:v>54162</c:v>
                </c:pt>
                <c:pt idx="6760">
                  <c:v>54177</c:v>
                </c:pt>
                <c:pt idx="6761">
                  <c:v>54178</c:v>
                </c:pt>
                <c:pt idx="6762">
                  <c:v>54179</c:v>
                </c:pt>
                <c:pt idx="6763">
                  <c:v>54180</c:v>
                </c:pt>
                <c:pt idx="6764">
                  <c:v>54196</c:v>
                </c:pt>
                <c:pt idx="6765">
                  <c:v>54198</c:v>
                </c:pt>
                <c:pt idx="6766">
                  <c:v>54221</c:v>
                </c:pt>
                <c:pt idx="6767">
                  <c:v>54225</c:v>
                </c:pt>
                <c:pt idx="6768">
                  <c:v>54226</c:v>
                </c:pt>
                <c:pt idx="6769">
                  <c:v>54231</c:v>
                </c:pt>
                <c:pt idx="6770">
                  <c:v>54234</c:v>
                </c:pt>
                <c:pt idx="6771">
                  <c:v>54235</c:v>
                </c:pt>
                <c:pt idx="6772">
                  <c:v>54239</c:v>
                </c:pt>
                <c:pt idx="6773">
                  <c:v>54242</c:v>
                </c:pt>
                <c:pt idx="6774">
                  <c:v>54244</c:v>
                </c:pt>
                <c:pt idx="6775">
                  <c:v>54256</c:v>
                </c:pt>
                <c:pt idx="6776">
                  <c:v>54269</c:v>
                </c:pt>
                <c:pt idx="6777">
                  <c:v>54272</c:v>
                </c:pt>
                <c:pt idx="6778">
                  <c:v>54273</c:v>
                </c:pt>
                <c:pt idx="6779">
                  <c:v>54274</c:v>
                </c:pt>
                <c:pt idx="6780">
                  <c:v>54276</c:v>
                </c:pt>
                <c:pt idx="6781">
                  <c:v>54278</c:v>
                </c:pt>
                <c:pt idx="6782">
                  <c:v>54279</c:v>
                </c:pt>
                <c:pt idx="6783">
                  <c:v>54280</c:v>
                </c:pt>
                <c:pt idx="6784">
                  <c:v>54281</c:v>
                </c:pt>
                <c:pt idx="6785">
                  <c:v>54286</c:v>
                </c:pt>
                <c:pt idx="6786">
                  <c:v>54294</c:v>
                </c:pt>
                <c:pt idx="6787">
                  <c:v>54298</c:v>
                </c:pt>
                <c:pt idx="6788">
                  <c:v>54300</c:v>
                </c:pt>
                <c:pt idx="6789">
                  <c:v>54302</c:v>
                </c:pt>
                <c:pt idx="6790">
                  <c:v>54341</c:v>
                </c:pt>
                <c:pt idx="6791">
                  <c:v>54343</c:v>
                </c:pt>
                <c:pt idx="6792">
                  <c:v>54346</c:v>
                </c:pt>
                <c:pt idx="6793">
                  <c:v>54358</c:v>
                </c:pt>
                <c:pt idx="6794">
                  <c:v>54359</c:v>
                </c:pt>
                <c:pt idx="6795">
                  <c:v>54368</c:v>
                </c:pt>
                <c:pt idx="6796">
                  <c:v>54369</c:v>
                </c:pt>
                <c:pt idx="6797">
                  <c:v>54375</c:v>
                </c:pt>
                <c:pt idx="6798">
                  <c:v>54397</c:v>
                </c:pt>
                <c:pt idx="6799">
                  <c:v>54401</c:v>
                </c:pt>
                <c:pt idx="6800">
                  <c:v>54414</c:v>
                </c:pt>
                <c:pt idx="6801">
                  <c:v>54415</c:v>
                </c:pt>
                <c:pt idx="6802">
                  <c:v>54424</c:v>
                </c:pt>
                <c:pt idx="6803">
                  <c:v>54430</c:v>
                </c:pt>
                <c:pt idx="6804">
                  <c:v>54444</c:v>
                </c:pt>
                <c:pt idx="6805">
                  <c:v>54445</c:v>
                </c:pt>
                <c:pt idx="6806">
                  <c:v>54448</c:v>
                </c:pt>
                <c:pt idx="6807">
                  <c:v>54451</c:v>
                </c:pt>
                <c:pt idx="6808">
                  <c:v>54460</c:v>
                </c:pt>
                <c:pt idx="6809">
                  <c:v>54496</c:v>
                </c:pt>
                <c:pt idx="6810">
                  <c:v>54498</c:v>
                </c:pt>
                <c:pt idx="6811">
                  <c:v>54504</c:v>
                </c:pt>
                <c:pt idx="6812">
                  <c:v>54505</c:v>
                </c:pt>
                <c:pt idx="6813">
                  <c:v>54511</c:v>
                </c:pt>
                <c:pt idx="6814">
                  <c:v>54517</c:v>
                </c:pt>
                <c:pt idx="6815">
                  <c:v>54525</c:v>
                </c:pt>
                <c:pt idx="6816">
                  <c:v>54526</c:v>
                </c:pt>
                <c:pt idx="6817">
                  <c:v>54538</c:v>
                </c:pt>
                <c:pt idx="6818">
                  <c:v>54540</c:v>
                </c:pt>
                <c:pt idx="6819">
                  <c:v>54547</c:v>
                </c:pt>
                <c:pt idx="6820">
                  <c:v>54556</c:v>
                </c:pt>
                <c:pt idx="6821">
                  <c:v>54557</c:v>
                </c:pt>
                <c:pt idx="6822">
                  <c:v>54559</c:v>
                </c:pt>
                <c:pt idx="6823">
                  <c:v>54572</c:v>
                </c:pt>
                <c:pt idx="6824">
                  <c:v>54604</c:v>
                </c:pt>
                <c:pt idx="6825">
                  <c:v>54611</c:v>
                </c:pt>
                <c:pt idx="6826">
                  <c:v>54618</c:v>
                </c:pt>
                <c:pt idx="6827">
                  <c:v>54621</c:v>
                </c:pt>
                <c:pt idx="6828">
                  <c:v>54648</c:v>
                </c:pt>
                <c:pt idx="6829">
                  <c:v>54649</c:v>
                </c:pt>
                <c:pt idx="6830">
                  <c:v>54656</c:v>
                </c:pt>
                <c:pt idx="6831">
                  <c:v>54663</c:v>
                </c:pt>
                <c:pt idx="6832">
                  <c:v>54683</c:v>
                </c:pt>
                <c:pt idx="6833">
                  <c:v>54700</c:v>
                </c:pt>
                <c:pt idx="6834">
                  <c:v>54701</c:v>
                </c:pt>
                <c:pt idx="6835">
                  <c:v>54717</c:v>
                </c:pt>
                <c:pt idx="6836">
                  <c:v>54727</c:v>
                </c:pt>
                <c:pt idx="6837">
                  <c:v>54735</c:v>
                </c:pt>
                <c:pt idx="6838">
                  <c:v>54744</c:v>
                </c:pt>
                <c:pt idx="6839">
                  <c:v>54760</c:v>
                </c:pt>
                <c:pt idx="6840">
                  <c:v>54763</c:v>
                </c:pt>
                <c:pt idx="6841">
                  <c:v>54778</c:v>
                </c:pt>
                <c:pt idx="6842">
                  <c:v>54785</c:v>
                </c:pt>
                <c:pt idx="6843">
                  <c:v>54796</c:v>
                </c:pt>
                <c:pt idx="6844">
                  <c:v>54798</c:v>
                </c:pt>
                <c:pt idx="6845">
                  <c:v>54806</c:v>
                </c:pt>
                <c:pt idx="6846">
                  <c:v>54814</c:v>
                </c:pt>
                <c:pt idx="6847">
                  <c:v>54816</c:v>
                </c:pt>
                <c:pt idx="6848">
                  <c:v>54825</c:v>
                </c:pt>
                <c:pt idx="6849">
                  <c:v>54830</c:v>
                </c:pt>
                <c:pt idx="6850">
                  <c:v>54833</c:v>
                </c:pt>
                <c:pt idx="6851">
                  <c:v>54846</c:v>
                </c:pt>
                <c:pt idx="6852">
                  <c:v>54847</c:v>
                </c:pt>
                <c:pt idx="6853">
                  <c:v>54861</c:v>
                </c:pt>
                <c:pt idx="6854">
                  <c:v>54870</c:v>
                </c:pt>
                <c:pt idx="6855">
                  <c:v>54874</c:v>
                </c:pt>
                <c:pt idx="6856">
                  <c:v>54877</c:v>
                </c:pt>
                <c:pt idx="6857">
                  <c:v>54885</c:v>
                </c:pt>
                <c:pt idx="6858">
                  <c:v>54891</c:v>
                </c:pt>
                <c:pt idx="6859">
                  <c:v>54893</c:v>
                </c:pt>
                <c:pt idx="6860">
                  <c:v>54898</c:v>
                </c:pt>
                <c:pt idx="6861">
                  <c:v>54904</c:v>
                </c:pt>
                <c:pt idx="6862">
                  <c:v>54919</c:v>
                </c:pt>
                <c:pt idx="6863">
                  <c:v>54925</c:v>
                </c:pt>
                <c:pt idx="6864">
                  <c:v>54930</c:v>
                </c:pt>
                <c:pt idx="6865">
                  <c:v>54947</c:v>
                </c:pt>
                <c:pt idx="6866">
                  <c:v>54954</c:v>
                </c:pt>
                <c:pt idx="6867">
                  <c:v>54956</c:v>
                </c:pt>
                <c:pt idx="6868">
                  <c:v>54960</c:v>
                </c:pt>
                <c:pt idx="6869">
                  <c:v>54972</c:v>
                </c:pt>
                <c:pt idx="6870">
                  <c:v>54982</c:v>
                </c:pt>
                <c:pt idx="6871">
                  <c:v>54983</c:v>
                </c:pt>
                <c:pt idx="6872">
                  <c:v>55011</c:v>
                </c:pt>
                <c:pt idx="6873">
                  <c:v>55023</c:v>
                </c:pt>
                <c:pt idx="6874">
                  <c:v>55025</c:v>
                </c:pt>
                <c:pt idx="6875">
                  <c:v>55027</c:v>
                </c:pt>
                <c:pt idx="6876">
                  <c:v>55032</c:v>
                </c:pt>
                <c:pt idx="6877">
                  <c:v>55033</c:v>
                </c:pt>
                <c:pt idx="6878">
                  <c:v>55042</c:v>
                </c:pt>
                <c:pt idx="6879">
                  <c:v>55046</c:v>
                </c:pt>
                <c:pt idx="6880">
                  <c:v>55050</c:v>
                </c:pt>
                <c:pt idx="6881">
                  <c:v>55052</c:v>
                </c:pt>
                <c:pt idx="6882">
                  <c:v>55057</c:v>
                </c:pt>
                <c:pt idx="6883">
                  <c:v>55064</c:v>
                </c:pt>
                <c:pt idx="6884">
                  <c:v>55066</c:v>
                </c:pt>
                <c:pt idx="6885">
                  <c:v>55070</c:v>
                </c:pt>
                <c:pt idx="6886">
                  <c:v>55074</c:v>
                </c:pt>
                <c:pt idx="6887">
                  <c:v>55077</c:v>
                </c:pt>
                <c:pt idx="6888">
                  <c:v>55090</c:v>
                </c:pt>
                <c:pt idx="6889">
                  <c:v>55103</c:v>
                </c:pt>
                <c:pt idx="6890">
                  <c:v>55104</c:v>
                </c:pt>
                <c:pt idx="6891">
                  <c:v>55112</c:v>
                </c:pt>
                <c:pt idx="6892">
                  <c:v>55123</c:v>
                </c:pt>
                <c:pt idx="6893">
                  <c:v>55125</c:v>
                </c:pt>
                <c:pt idx="6894">
                  <c:v>55128</c:v>
                </c:pt>
                <c:pt idx="6895">
                  <c:v>55146</c:v>
                </c:pt>
                <c:pt idx="6896">
                  <c:v>55152</c:v>
                </c:pt>
                <c:pt idx="6897">
                  <c:v>55156</c:v>
                </c:pt>
                <c:pt idx="6898">
                  <c:v>55159</c:v>
                </c:pt>
                <c:pt idx="6899">
                  <c:v>55165</c:v>
                </c:pt>
                <c:pt idx="6900">
                  <c:v>55169</c:v>
                </c:pt>
                <c:pt idx="6901">
                  <c:v>55176</c:v>
                </c:pt>
                <c:pt idx="6902">
                  <c:v>55183</c:v>
                </c:pt>
                <c:pt idx="6903">
                  <c:v>55193</c:v>
                </c:pt>
                <c:pt idx="6904">
                  <c:v>55197</c:v>
                </c:pt>
                <c:pt idx="6905">
                  <c:v>55202</c:v>
                </c:pt>
                <c:pt idx="6906">
                  <c:v>55205</c:v>
                </c:pt>
                <c:pt idx="6907">
                  <c:v>55209</c:v>
                </c:pt>
                <c:pt idx="6908">
                  <c:v>55213</c:v>
                </c:pt>
                <c:pt idx="6909">
                  <c:v>55229</c:v>
                </c:pt>
                <c:pt idx="6910">
                  <c:v>55243</c:v>
                </c:pt>
                <c:pt idx="6911">
                  <c:v>55250</c:v>
                </c:pt>
                <c:pt idx="6912">
                  <c:v>55252</c:v>
                </c:pt>
                <c:pt idx="6913">
                  <c:v>55255</c:v>
                </c:pt>
                <c:pt idx="6914">
                  <c:v>55265</c:v>
                </c:pt>
                <c:pt idx="6915">
                  <c:v>55270</c:v>
                </c:pt>
                <c:pt idx="6916">
                  <c:v>55278</c:v>
                </c:pt>
                <c:pt idx="6917">
                  <c:v>55280</c:v>
                </c:pt>
                <c:pt idx="6918">
                  <c:v>55285</c:v>
                </c:pt>
                <c:pt idx="6919">
                  <c:v>55289</c:v>
                </c:pt>
                <c:pt idx="6920">
                  <c:v>55291</c:v>
                </c:pt>
                <c:pt idx="6921">
                  <c:v>55293</c:v>
                </c:pt>
                <c:pt idx="6922">
                  <c:v>55295</c:v>
                </c:pt>
                <c:pt idx="6923">
                  <c:v>55302</c:v>
                </c:pt>
                <c:pt idx="6924">
                  <c:v>55320</c:v>
                </c:pt>
                <c:pt idx="6925">
                  <c:v>55334</c:v>
                </c:pt>
                <c:pt idx="6926">
                  <c:v>55351</c:v>
                </c:pt>
                <c:pt idx="6927">
                  <c:v>55352</c:v>
                </c:pt>
                <c:pt idx="6928">
                  <c:v>55358</c:v>
                </c:pt>
                <c:pt idx="6929">
                  <c:v>55360</c:v>
                </c:pt>
                <c:pt idx="6930">
                  <c:v>55363</c:v>
                </c:pt>
                <c:pt idx="6931">
                  <c:v>55370</c:v>
                </c:pt>
                <c:pt idx="6932">
                  <c:v>55381</c:v>
                </c:pt>
                <c:pt idx="6933">
                  <c:v>55383</c:v>
                </c:pt>
                <c:pt idx="6934">
                  <c:v>55390</c:v>
                </c:pt>
                <c:pt idx="6935">
                  <c:v>55405</c:v>
                </c:pt>
                <c:pt idx="6936">
                  <c:v>55412</c:v>
                </c:pt>
                <c:pt idx="6937">
                  <c:v>55414</c:v>
                </c:pt>
                <c:pt idx="6938">
                  <c:v>55415</c:v>
                </c:pt>
                <c:pt idx="6939">
                  <c:v>55434</c:v>
                </c:pt>
                <c:pt idx="6940">
                  <c:v>55435</c:v>
                </c:pt>
                <c:pt idx="6941">
                  <c:v>55445</c:v>
                </c:pt>
                <c:pt idx="6942">
                  <c:v>55450</c:v>
                </c:pt>
                <c:pt idx="6943">
                  <c:v>55466</c:v>
                </c:pt>
                <c:pt idx="6944">
                  <c:v>55467</c:v>
                </c:pt>
                <c:pt idx="6945">
                  <c:v>55475</c:v>
                </c:pt>
                <c:pt idx="6946">
                  <c:v>55477</c:v>
                </c:pt>
                <c:pt idx="6947">
                  <c:v>55483</c:v>
                </c:pt>
                <c:pt idx="6948">
                  <c:v>55485</c:v>
                </c:pt>
                <c:pt idx="6949">
                  <c:v>55494</c:v>
                </c:pt>
                <c:pt idx="6950">
                  <c:v>55496</c:v>
                </c:pt>
                <c:pt idx="6951">
                  <c:v>55500</c:v>
                </c:pt>
                <c:pt idx="6952">
                  <c:v>55502</c:v>
                </c:pt>
                <c:pt idx="6953">
                  <c:v>55505</c:v>
                </c:pt>
                <c:pt idx="6954">
                  <c:v>55506</c:v>
                </c:pt>
                <c:pt idx="6955">
                  <c:v>55512</c:v>
                </c:pt>
                <c:pt idx="6956">
                  <c:v>55514</c:v>
                </c:pt>
                <c:pt idx="6957">
                  <c:v>55525</c:v>
                </c:pt>
                <c:pt idx="6958">
                  <c:v>55532</c:v>
                </c:pt>
                <c:pt idx="6959">
                  <c:v>55536</c:v>
                </c:pt>
                <c:pt idx="6960">
                  <c:v>55538</c:v>
                </c:pt>
                <c:pt idx="6961">
                  <c:v>55539</c:v>
                </c:pt>
                <c:pt idx="6962">
                  <c:v>55551</c:v>
                </c:pt>
                <c:pt idx="6963">
                  <c:v>55564</c:v>
                </c:pt>
                <c:pt idx="6964">
                  <c:v>55570</c:v>
                </c:pt>
                <c:pt idx="6965">
                  <c:v>55572</c:v>
                </c:pt>
                <c:pt idx="6966">
                  <c:v>55573</c:v>
                </c:pt>
                <c:pt idx="6967">
                  <c:v>55578</c:v>
                </c:pt>
                <c:pt idx="6968">
                  <c:v>55584</c:v>
                </c:pt>
                <c:pt idx="6969">
                  <c:v>55590</c:v>
                </c:pt>
                <c:pt idx="6970">
                  <c:v>55596</c:v>
                </c:pt>
                <c:pt idx="6971">
                  <c:v>55607</c:v>
                </c:pt>
                <c:pt idx="6972">
                  <c:v>55615</c:v>
                </c:pt>
                <c:pt idx="6973">
                  <c:v>55627</c:v>
                </c:pt>
                <c:pt idx="6974">
                  <c:v>55629</c:v>
                </c:pt>
                <c:pt idx="6975">
                  <c:v>55631</c:v>
                </c:pt>
                <c:pt idx="6976">
                  <c:v>55632</c:v>
                </c:pt>
                <c:pt idx="6977">
                  <c:v>55636</c:v>
                </c:pt>
                <c:pt idx="6978">
                  <c:v>55637</c:v>
                </c:pt>
                <c:pt idx="6979">
                  <c:v>55640</c:v>
                </c:pt>
                <c:pt idx="6980">
                  <c:v>55641</c:v>
                </c:pt>
                <c:pt idx="6981">
                  <c:v>55651</c:v>
                </c:pt>
                <c:pt idx="6982">
                  <c:v>55665</c:v>
                </c:pt>
                <c:pt idx="6983">
                  <c:v>55671</c:v>
                </c:pt>
                <c:pt idx="6984">
                  <c:v>55677</c:v>
                </c:pt>
                <c:pt idx="6985">
                  <c:v>55698</c:v>
                </c:pt>
                <c:pt idx="6986">
                  <c:v>55716</c:v>
                </c:pt>
                <c:pt idx="6987">
                  <c:v>55721</c:v>
                </c:pt>
                <c:pt idx="6988">
                  <c:v>55733</c:v>
                </c:pt>
                <c:pt idx="6989">
                  <c:v>55742</c:v>
                </c:pt>
                <c:pt idx="6990">
                  <c:v>55748</c:v>
                </c:pt>
                <c:pt idx="6991">
                  <c:v>55751</c:v>
                </c:pt>
                <c:pt idx="6992">
                  <c:v>55752</c:v>
                </c:pt>
                <c:pt idx="6993">
                  <c:v>55766</c:v>
                </c:pt>
                <c:pt idx="6994">
                  <c:v>55771</c:v>
                </c:pt>
                <c:pt idx="6995">
                  <c:v>55773</c:v>
                </c:pt>
                <c:pt idx="6996">
                  <c:v>55795</c:v>
                </c:pt>
                <c:pt idx="6997">
                  <c:v>55837</c:v>
                </c:pt>
                <c:pt idx="6998">
                  <c:v>55846</c:v>
                </c:pt>
                <c:pt idx="6999">
                  <c:v>55858</c:v>
                </c:pt>
                <c:pt idx="7000">
                  <c:v>55868</c:v>
                </c:pt>
                <c:pt idx="7001">
                  <c:v>55873</c:v>
                </c:pt>
                <c:pt idx="7002">
                  <c:v>55876</c:v>
                </c:pt>
                <c:pt idx="7003">
                  <c:v>55880</c:v>
                </c:pt>
                <c:pt idx="7004">
                  <c:v>55882</c:v>
                </c:pt>
                <c:pt idx="7005">
                  <c:v>55887</c:v>
                </c:pt>
                <c:pt idx="7006">
                  <c:v>55888</c:v>
                </c:pt>
                <c:pt idx="7007">
                  <c:v>55905</c:v>
                </c:pt>
                <c:pt idx="7008">
                  <c:v>55907</c:v>
                </c:pt>
                <c:pt idx="7009">
                  <c:v>55918</c:v>
                </c:pt>
                <c:pt idx="7010">
                  <c:v>55927</c:v>
                </c:pt>
                <c:pt idx="7011">
                  <c:v>55934</c:v>
                </c:pt>
                <c:pt idx="7012">
                  <c:v>55936</c:v>
                </c:pt>
                <c:pt idx="7013">
                  <c:v>55946</c:v>
                </c:pt>
                <c:pt idx="7014">
                  <c:v>55953</c:v>
                </c:pt>
                <c:pt idx="7015">
                  <c:v>55957</c:v>
                </c:pt>
                <c:pt idx="7016">
                  <c:v>55962</c:v>
                </c:pt>
                <c:pt idx="7017">
                  <c:v>55963</c:v>
                </c:pt>
                <c:pt idx="7018">
                  <c:v>55972</c:v>
                </c:pt>
                <c:pt idx="7019">
                  <c:v>55983</c:v>
                </c:pt>
                <c:pt idx="7020">
                  <c:v>55991</c:v>
                </c:pt>
                <c:pt idx="7021">
                  <c:v>55995</c:v>
                </c:pt>
                <c:pt idx="7022">
                  <c:v>55998</c:v>
                </c:pt>
                <c:pt idx="7023">
                  <c:v>56003</c:v>
                </c:pt>
                <c:pt idx="7024">
                  <c:v>56007</c:v>
                </c:pt>
                <c:pt idx="7025">
                  <c:v>56009</c:v>
                </c:pt>
                <c:pt idx="7026">
                  <c:v>56016</c:v>
                </c:pt>
                <c:pt idx="7027">
                  <c:v>56019</c:v>
                </c:pt>
                <c:pt idx="7028">
                  <c:v>56025</c:v>
                </c:pt>
                <c:pt idx="7029">
                  <c:v>56032</c:v>
                </c:pt>
                <c:pt idx="7030">
                  <c:v>56055</c:v>
                </c:pt>
                <c:pt idx="7031">
                  <c:v>56062</c:v>
                </c:pt>
                <c:pt idx="7032">
                  <c:v>56085</c:v>
                </c:pt>
                <c:pt idx="7033">
                  <c:v>56113</c:v>
                </c:pt>
                <c:pt idx="7034">
                  <c:v>56124</c:v>
                </c:pt>
                <c:pt idx="7035">
                  <c:v>56149</c:v>
                </c:pt>
                <c:pt idx="7036">
                  <c:v>56173</c:v>
                </c:pt>
                <c:pt idx="7037">
                  <c:v>56186</c:v>
                </c:pt>
                <c:pt idx="7038">
                  <c:v>56195</c:v>
                </c:pt>
                <c:pt idx="7039">
                  <c:v>56241</c:v>
                </c:pt>
                <c:pt idx="7040">
                  <c:v>56243</c:v>
                </c:pt>
                <c:pt idx="7041">
                  <c:v>56255</c:v>
                </c:pt>
                <c:pt idx="7042">
                  <c:v>56258</c:v>
                </c:pt>
                <c:pt idx="7043">
                  <c:v>56272</c:v>
                </c:pt>
                <c:pt idx="7044">
                  <c:v>56276</c:v>
                </c:pt>
                <c:pt idx="7045">
                  <c:v>56293</c:v>
                </c:pt>
                <c:pt idx="7046">
                  <c:v>56294</c:v>
                </c:pt>
                <c:pt idx="7047">
                  <c:v>56307</c:v>
                </c:pt>
                <c:pt idx="7048">
                  <c:v>56313</c:v>
                </c:pt>
                <c:pt idx="7049">
                  <c:v>56315</c:v>
                </c:pt>
                <c:pt idx="7050">
                  <c:v>56324</c:v>
                </c:pt>
                <c:pt idx="7051">
                  <c:v>56328</c:v>
                </c:pt>
                <c:pt idx="7052">
                  <c:v>56331</c:v>
                </c:pt>
                <c:pt idx="7053">
                  <c:v>56333</c:v>
                </c:pt>
                <c:pt idx="7054">
                  <c:v>56334</c:v>
                </c:pt>
                <c:pt idx="7055">
                  <c:v>56335</c:v>
                </c:pt>
                <c:pt idx="7056">
                  <c:v>56340</c:v>
                </c:pt>
                <c:pt idx="7057">
                  <c:v>56341</c:v>
                </c:pt>
                <c:pt idx="7058">
                  <c:v>56353</c:v>
                </c:pt>
                <c:pt idx="7059">
                  <c:v>56362</c:v>
                </c:pt>
                <c:pt idx="7060">
                  <c:v>56375</c:v>
                </c:pt>
                <c:pt idx="7061">
                  <c:v>56378</c:v>
                </c:pt>
                <c:pt idx="7062">
                  <c:v>56382</c:v>
                </c:pt>
                <c:pt idx="7063">
                  <c:v>56384</c:v>
                </c:pt>
                <c:pt idx="7064">
                  <c:v>56398</c:v>
                </c:pt>
                <c:pt idx="7065">
                  <c:v>56401</c:v>
                </c:pt>
                <c:pt idx="7066">
                  <c:v>56402</c:v>
                </c:pt>
                <c:pt idx="7067">
                  <c:v>56428</c:v>
                </c:pt>
                <c:pt idx="7068">
                  <c:v>56446</c:v>
                </c:pt>
                <c:pt idx="7069">
                  <c:v>56453</c:v>
                </c:pt>
                <c:pt idx="7070">
                  <c:v>56454</c:v>
                </c:pt>
                <c:pt idx="7071">
                  <c:v>56461</c:v>
                </c:pt>
                <c:pt idx="7072">
                  <c:v>56469</c:v>
                </c:pt>
                <c:pt idx="7073">
                  <c:v>56473</c:v>
                </c:pt>
                <c:pt idx="7074">
                  <c:v>56502</c:v>
                </c:pt>
                <c:pt idx="7075">
                  <c:v>56503</c:v>
                </c:pt>
                <c:pt idx="7076">
                  <c:v>56525</c:v>
                </c:pt>
                <c:pt idx="7077">
                  <c:v>56531</c:v>
                </c:pt>
                <c:pt idx="7078">
                  <c:v>56536</c:v>
                </c:pt>
                <c:pt idx="7079">
                  <c:v>56538</c:v>
                </c:pt>
                <c:pt idx="7080">
                  <c:v>56548</c:v>
                </c:pt>
                <c:pt idx="7081">
                  <c:v>56551</c:v>
                </c:pt>
                <c:pt idx="7082">
                  <c:v>56553</c:v>
                </c:pt>
                <c:pt idx="7083">
                  <c:v>56561</c:v>
                </c:pt>
                <c:pt idx="7084">
                  <c:v>56563</c:v>
                </c:pt>
                <c:pt idx="7085">
                  <c:v>56572</c:v>
                </c:pt>
                <c:pt idx="7086">
                  <c:v>56577</c:v>
                </c:pt>
                <c:pt idx="7087">
                  <c:v>56588</c:v>
                </c:pt>
                <c:pt idx="7088">
                  <c:v>56590</c:v>
                </c:pt>
                <c:pt idx="7089">
                  <c:v>56594</c:v>
                </c:pt>
                <c:pt idx="7090">
                  <c:v>56595</c:v>
                </c:pt>
                <c:pt idx="7091">
                  <c:v>56604</c:v>
                </c:pt>
                <c:pt idx="7092">
                  <c:v>56613</c:v>
                </c:pt>
                <c:pt idx="7093">
                  <c:v>56615</c:v>
                </c:pt>
                <c:pt idx="7094">
                  <c:v>56638</c:v>
                </c:pt>
                <c:pt idx="7095">
                  <c:v>56641</c:v>
                </c:pt>
                <c:pt idx="7096">
                  <c:v>56643</c:v>
                </c:pt>
                <c:pt idx="7097">
                  <c:v>56657</c:v>
                </c:pt>
                <c:pt idx="7098">
                  <c:v>56665</c:v>
                </c:pt>
                <c:pt idx="7099">
                  <c:v>56669</c:v>
                </c:pt>
                <c:pt idx="7100">
                  <c:v>56688</c:v>
                </c:pt>
                <c:pt idx="7101">
                  <c:v>56698</c:v>
                </c:pt>
                <c:pt idx="7102">
                  <c:v>56702</c:v>
                </c:pt>
                <c:pt idx="7103">
                  <c:v>56722</c:v>
                </c:pt>
                <c:pt idx="7104">
                  <c:v>56739</c:v>
                </c:pt>
                <c:pt idx="7105">
                  <c:v>56749</c:v>
                </c:pt>
                <c:pt idx="7106">
                  <c:v>56765</c:v>
                </c:pt>
                <c:pt idx="7107">
                  <c:v>56771</c:v>
                </c:pt>
                <c:pt idx="7108">
                  <c:v>56776</c:v>
                </c:pt>
                <c:pt idx="7109">
                  <c:v>56791</c:v>
                </c:pt>
                <c:pt idx="7110">
                  <c:v>56794</c:v>
                </c:pt>
                <c:pt idx="7111">
                  <c:v>56795</c:v>
                </c:pt>
                <c:pt idx="7112">
                  <c:v>56798</c:v>
                </c:pt>
                <c:pt idx="7113">
                  <c:v>56803</c:v>
                </c:pt>
                <c:pt idx="7114">
                  <c:v>56804</c:v>
                </c:pt>
                <c:pt idx="7115">
                  <c:v>56808</c:v>
                </c:pt>
                <c:pt idx="7116">
                  <c:v>56810</c:v>
                </c:pt>
                <c:pt idx="7117">
                  <c:v>56818</c:v>
                </c:pt>
                <c:pt idx="7118">
                  <c:v>56819</c:v>
                </c:pt>
                <c:pt idx="7119">
                  <c:v>56821</c:v>
                </c:pt>
                <c:pt idx="7120">
                  <c:v>56827</c:v>
                </c:pt>
                <c:pt idx="7121">
                  <c:v>56848</c:v>
                </c:pt>
                <c:pt idx="7122">
                  <c:v>56868</c:v>
                </c:pt>
                <c:pt idx="7123">
                  <c:v>56874</c:v>
                </c:pt>
                <c:pt idx="7124">
                  <c:v>56875</c:v>
                </c:pt>
                <c:pt idx="7125">
                  <c:v>56897</c:v>
                </c:pt>
                <c:pt idx="7126">
                  <c:v>56898</c:v>
                </c:pt>
                <c:pt idx="7127">
                  <c:v>56899</c:v>
                </c:pt>
                <c:pt idx="7128">
                  <c:v>56904</c:v>
                </c:pt>
                <c:pt idx="7129">
                  <c:v>56912</c:v>
                </c:pt>
                <c:pt idx="7130">
                  <c:v>56915</c:v>
                </c:pt>
                <c:pt idx="7131">
                  <c:v>56927</c:v>
                </c:pt>
                <c:pt idx="7132">
                  <c:v>56941</c:v>
                </c:pt>
                <c:pt idx="7133">
                  <c:v>56948</c:v>
                </c:pt>
                <c:pt idx="7134">
                  <c:v>56956</c:v>
                </c:pt>
                <c:pt idx="7135">
                  <c:v>56957</c:v>
                </c:pt>
                <c:pt idx="7136">
                  <c:v>56965</c:v>
                </c:pt>
                <c:pt idx="7137">
                  <c:v>56971</c:v>
                </c:pt>
                <c:pt idx="7138">
                  <c:v>56982</c:v>
                </c:pt>
                <c:pt idx="7139">
                  <c:v>56987</c:v>
                </c:pt>
                <c:pt idx="7140">
                  <c:v>56989</c:v>
                </c:pt>
                <c:pt idx="7141">
                  <c:v>56993</c:v>
                </c:pt>
                <c:pt idx="7142">
                  <c:v>56996</c:v>
                </c:pt>
                <c:pt idx="7143">
                  <c:v>56998</c:v>
                </c:pt>
                <c:pt idx="7144">
                  <c:v>57002</c:v>
                </c:pt>
                <c:pt idx="7145">
                  <c:v>57003</c:v>
                </c:pt>
                <c:pt idx="7146">
                  <c:v>57005</c:v>
                </c:pt>
                <c:pt idx="7147">
                  <c:v>57011</c:v>
                </c:pt>
                <c:pt idx="7148">
                  <c:v>57018</c:v>
                </c:pt>
                <c:pt idx="7149">
                  <c:v>57021</c:v>
                </c:pt>
                <c:pt idx="7150">
                  <c:v>57026</c:v>
                </c:pt>
                <c:pt idx="7151">
                  <c:v>57032</c:v>
                </c:pt>
                <c:pt idx="7152">
                  <c:v>57047</c:v>
                </c:pt>
                <c:pt idx="7153">
                  <c:v>57058</c:v>
                </c:pt>
                <c:pt idx="7154">
                  <c:v>57060</c:v>
                </c:pt>
                <c:pt idx="7155">
                  <c:v>57061</c:v>
                </c:pt>
                <c:pt idx="7156">
                  <c:v>57066</c:v>
                </c:pt>
                <c:pt idx="7157">
                  <c:v>57067</c:v>
                </c:pt>
                <c:pt idx="7158">
                  <c:v>57077</c:v>
                </c:pt>
                <c:pt idx="7159">
                  <c:v>57085</c:v>
                </c:pt>
                <c:pt idx="7160">
                  <c:v>57103</c:v>
                </c:pt>
                <c:pt idx="7161">
                  <c:v>57115</c:v>
                </c:pt>
                <c:pt idx="7162">
                  <c:v>57125</c:v>
                </c:pt>
                <c:pt idx="7163">
                  <c:v>57128</c:v>
                </c:pt>
                <c:pt idx="7164">
                  <c:v>57131</c:v>
                </c:pt>
                <c:pt idx="7165">
                  <c:v>57146</c:v>
                </c:pt>
                <c:pt idx="7166">
                  <c:v>57149</c:v>
                </c:pt>
                <c:pt idx="7167">
                  <c:v>57150</c:v>
                </c:pt>
                <c:pt idx="7168">
                  <c:v>57162</c:v>
                </c:pt>
                <c:pt idx="7169">
                  <c:v>57165</c:v>
                </c:pt>
                <c:pt idx="7170">
                  <c:v>57166</c:v>
                </c:pt>
                <c:pt idx="7171">
                  <c:v>57172</c:v>
                </c:pt>
                <c:pt idx="7172">
                  <c:v>57175</c:v>
                </c:pt>
                <c:pt idx="7173">
                  <c:v>57181</c:v>
                </c:pt>
                <c:pt idx="7174">
                  <c:v>57183</c:v>
                </c:pt>
                <c:pt idx="7175">
                  <c:v>57185</c:v>
                </c:pt>
                <c:pt idx="7176">
                  <c:v>57194</c:v>
                </c:pt>
                <c:pt idx="7177">
                  <c:v>57202</c:v>
                </c:pt>
                <c:pt idx="7178">
                  <c:v>57221</c:v>
                </c:pt>
                <c:pt idx="7179">
                  <c:v>57223</c:v>
                </c:pt>
                <c:pt idx="7180">
                  <c:v>57224</c:v>
                </c:pt>
                <c:pt idx="7181">
                  <c:v>57232</c:v>
                </c:pt>
                <c:pt idx="7182">
                  <c:v>57234</c:v>
                </c:pt>
                <c:pt idx="7183">
                  <c:v>57246</c:v>
                </c:pt>
                <c:pt idx="7184">
                  <c:v>57248</c:v>
                </c:pt>
                <c:pt idx="7185">
                  <c:v>57250</c:v>
                </c:pt>
                <c:pt idx="7186">
                  <c:v>57252</c:v>
                </c:pt>
                <c:pt idx="7187">
                  <c:v>57269</c:v>
                </c:pt>
                <c:pt idx="7188">
                  <c:v>57273</c:v>
                </c:pt>
                <c:pt idx="7189">
                  <c:v>57288</c:v>
                </c:pt>
                <c:pt idx="7190">
                  <c:v>57289</c:v>
                </c:pt>
                <c:pt idx="7191">
                  <c:v>57292</c:v>
                </c:pt>
                <c:pt idx="7192">
                  <c:v>57299</c:v>
                </c:pt>
                <c:pt idx="7193">
                  <c:v>57305</c:v>
                </c:pt>
                <c:pt idx="7194">
                  <c:v>57326</c:v>
                </c:pt>
                <c:pt idx="7195">
                  <c:v>57327</c:v>
                </c:pt>
                <c:pt idx="7196">
                  <c:v>57330</c:v>
                </c:pt>
                <c:pt idx="7197">
                  <c:v>57334</c:v>
                </c:pt>
                <c:pt idx="7198">
                  <c:v>57340</c:v>
                </c:pt>
                <c:pt idx="7199">
                  <c:v>57343</c:v>
                </c:pt>
                <c:pt idx="7200">
                  <c:v>57350</c:v>
                </c:pt>
                <c:pt idx="7201">
                  <c:v>57386</c:v>
                </c:pt>
                <c:pt idx="7202">
                  <c:v>57394</c:v>
                </c:pt>
                <c:pt idx="7203">
                  <c:v>57403</c:v>
                </c:pt>
                <c:pt idx="7204">
                  <c:v>57405</c:v>
                </c:pt>
                <c:pt idx="7205">
                  <c:v>57419</c:v>
                </c:pt>
                <c:pt idx="7206">
                  <c:v>57422</c:v>
                </c:pt>
                <c:pt idx="7207">
                  <c:v>57428</c:v>
                </c:pt>
                <c:pt idx="7208">
                  <c:v>57429</c:v>
                </c:pt>
                <c:pt idx="7209">
                  <c:v>57433</c:v>
                </c:pt>
                <c:pt idx="7210">
                  <c:v>57440</c:v>
                </c:pt>
                <c:pt idx="7211">
                  <c:v>57462</c:v>
                </c:pt>
                <c:pt idx="7212">
                  <c:v>57473</c:v>
                </c:pt>
                <c:pt idx="7213">
                  <c:v>57475</c:v>
                </c:pt>
                <c:pt idx="7214">
                  <c:v>57479</c:v>
                </c:pt>
                <c:pt idx="7215">
                  <c:v>57483</c:v>
                </c:pt>
                <c:pt idx="7216">
                  <c:v>57490</c:v>
                </c:pt>
                <c:pt idx="7217">
                  <c:v>57491</c:v>
                </c:pt>
                <c:pt idx="7218">
                  <c:v>57492</c:v>
                </c:pt>
                <c:pt idx="7219">
                  <c:v>57502</c:v>
                </c:pt>
                <c:pt idx="7220">
                  <c:v>57505</c:v>
                </c:pt>
                <c:pt idx="7221">
                  <c:v>57513</c:v>
                </c:pt>
                <c:pt idx="7222">
                  <c:v>57519</c:v>
                </c:pt>
                <c:pt idx="7223">
                  <c:v>57527</c:v>
                </c:pt>
                <c:pt idx="7224">
                  <c:v>57530</c:v>
                </c:pt>
                <c:pt idx="7225">
                  <c:v>57537</c:v>
                </c:pt>
                <c:pt idx="7226">
                  <c:v>57548</c:v>
                </c:pt>
                <c:pt idx="7227">
                  <c:v>57557</c:v>
                </c:pt>
                <c:pt idx="7228">
                  <c:v>57559</c:v>
                </c:pt>
                <c:pt idx="7229">
                  <c:v>57573</c:v>
                </c:pt>
                <c:pt idx="7230">
                  <c:v>57576</c:v>
                </c:pt>
                <c:pt idx="7231">
                  <c:v>57581</c:v>
                </c:pt>
                <c:pt idx="7232">
                  <c:v>57606</c:v>
                </c:pt>
                <c:pt idx="7233">
                  <c:v>57612</c:v>
                </c:pt>
                <c:pt idx="7234">
                  <c:v>57613</c:v>
                </c:pt>
                <c:pt idx="7235">
                  <c:v>57648</c:v>
                </c:pt>
                <c:pt idx="7236">
                  <c:v>57650</c:v>
                </c:pt>
                <c:pt idx="7237">
                  <c:v>57674</c:v>
                </c:pt>
                <c:pt idx="7238">
                  <c:v>57685</c:v>
                </c:pt>
                <c:pt idx="7239">
                  <c:v>57696</c:v>
                </c:pt>
                <c:pt idx="7240">
                  <c:v>57706</c:v>
                </c:pt>
                <c:pt idx="7241">
                  <c:v>57708</c:v>
                </c:pt>
                <c:pt idx="7242">
                  <c:v>57710</c:v>
                </c:pt>
                <c:pt idx="7243">
                  <c:v>57719</c:v>
                </c:pt>
                <c:pt idx="7244">
                  <c:v>57731</c:v>
                </c:pt>
                <c:pt idx="7245">
                  <c:v>57733</c:v>
                </c:pt>
                <c:pt idx="7246">
                  <c:v>57739</c:v>
                </c:pt>
                <c:pt idx="7247">
                  <c:v>57753</c:v>
                </c:pt>
                <c:pt idx="7248">
                  <c:v>57754</c:v>
                </c:pt>
                <c:pt idx="7249">
                  <c:v>57755</c:v>
                </c:pt>
                <c:pt idx="7250">
                  <c:v>57756</c:v>
                </c:pt>
                <c:pt idx="7251">
                  <c:v>57769</c:v>
                </c:pt>
                <c:pt idx="7252">
                  <c:v>57784</c:v>
                </c:pt>
                <c:pt idx="7253">
                  <c:v>57788</c:v>
                </c:pt>
                <c:pt idx="7254">
                  <c:v>57793</c:v>
                </c:pt>
                <c:pt idx="7255">
                  <c:v>57802</c:v>
                </c:pt>
                <c:pt idx="7256">
                  <c:v>57806</c:v>
                </c:pt>
                <c:pt idx="7257">
                  <c:v>57820</c:v>
                </c:pt>
                <c:pt idx="7258">
                  <c:v>57822</c:v>
                </c:pt>
                <c:pt idx="7259">
                  <c:v>57824</c:v>
                </c:pt>
                <c:pt idx="7260">
                  <c:v>57825</c:v>
                </c:pt>
                <c:pt idx="7261">
                  <c:v>57838</c:v>
                </c:pt>
                <c:pt idx="7262">
                  <c:v>57841</c:v>
                </c:pt>
                <c:pt idx="7263">
                  <c:v>57843</c:v>
                </c:pt>
                <c:pt idx="7264">
                  <c:v>57846</c:v>
                </c:pt>
                <c:pt idx="7265">
                  <c:v>57868</c:v>
                </c:pt>
                <c:pt idx="7266">
                  <c:v>57877</c:v>
                </c:pt>
                <c:pt idx="7267">
                  <c:v>57878</c:v>
                </c:pt>
                <c:pt idx="7268">
                  <c:v>57886</c:v>
                </c:pt>
                <c:pt idx="7269">
                  <c:v>57900</c:v>
                </c:pt>
                <c:pt idx="7270">
                  <c:v>57910</c:v>
                </c:pt>
                <c:pt idx="7271">
                  <c:v>57924</c:v>
                </c:pt>
                <c:pt idx="7272">
                  <c:v>57925</c:v>
                </c:pt>
                <c:pt idx="7273">
                  <c:v>57927</c:v>
                </c:pt>
                <c:pt idx="7274">
                  <c:v>57932</c:v>
                </c:pt>
                <c:pt idx="7275">
                  <c:v>57946</c:v>
                </c:pt>
                <c:pt idx="7276">
                  <c:v>57956</c:v>
                </c:pt>
                <c:pt idx="7277">
                  <c:v>57978</c:v>
                </c:pt>
                <c:pt idx="7278">
                  <c:v>57979</c:v>
                </c:pt>
                <c:pt idx="7279">
                  <c:v>58002</c:v>
                </c:pt>
                <c:pt idx="7280">
                  <c:v>58021</c:v>
                </c:pt>
                <c:pt idx="7281">
                  <c:v>58025</c:v>
                </c:pt>
                <c:pt idx="7282">
                  <c:v>58027</c:v>
                </c:pt>
                <c:pt idx="7283">
                  <c:v>58035</c:v>
                </c:pt>
                <c:pt idx="7284">
                  <c:v>58037</c:v>
                </c:pt>
                <c:pt idx="7285">
                  <c:v>58042</c:v>
                </c:pt>
                <c:pt idx="7286">
                  <c:v>58053</c:v>
                </c:pt>
                <c:pt idx="7287">
                  <c:v>58056</c:v>
                </c:pt>
                <c:pt idx="7288">
                  <c:v>58060</c:v>
                </c:pt>
                <c:pt idx="7289">
                  <c:v>58072</c:v>
                </c:pt>
                <c:pt idx="7290">
                  <c:v>58102</c:v>
                </c:pt>
                <c:pt idx="7291">
                  <c:v>58107</c:v>
                </c:pt>
                <c:pt idx="7292">
                  <c:v>58118</c:v>
                </c:pt>
                <c:pt idx="7293">
                  <c:v>58133</c:v>
                </c:pt>
                <c:pt idx="7294">
                  <c:v>58155</c:v>
                </c:pt>
                <c:pt idx="7295">
                  <c:v>58180</c:v>
                </c:pt>
                <c:pt idx="7296">
                  <c:v>58199</c:v>
                </c:pt>
                <c:pt idx="7297">
                  <c:v>58210</c:v>
                </c:pt>
                <c:pt idx="7298">
                  <c:v>58233</c:v>
                </c:pt>
                <c:pt idx="7299">
                  <c:v>58242</c:v>
                </c:pt>
                <c:pt idx="7300">
                  <c:v>58247</c:v>
                </c:pt>
                <c:pt idx="7301">
                  <c:v>58248</c:v>
                </c:pt>
                <c:pt idx="7302">
                  <c:v>58274</c:v>
                </c:pt>
                <c:pt idx="7303">
                  <c:v>58284</c:v>
                </c:pt>
                <c:pt idx="7304">
                  <c:v>58293</c:v>
                </c:pt>
                <c:pt idx="7305">
                  <c:v>58294</c:v>
                </c:pt>
                <c:pt idx="7306">
                  <c:v>58300</c:v>
                </c:pt>
                <c:pt idx="7307">
                  <c:v>58320</c:v>
                </c:pt>
                <c:pt idx="7308">
                  <c:v>58342</c:v>
                </c:pt>
                <c:pt idx="7309">
                  <c:v>58351</c:v>
                </c:pt>
                <c:pt idx="7310">
                  <c:v>58434</c:v>
                </c:pt>
                <c:pt idx="7311">
                  <c:v>58448</c:v>
                </c:pt>
                <c:pt idx="7312">
                  <c:v>58453</c:v>
                </c:pt>
                <c:pt idx="7313">
                  <c:v>58454</c:v>
                </c:pt>
                <c:pt idx="7314">
                  <c:v>58460</c:v>
                </c:pt>
                <c:pt idx="7315">
                  <c:v>58472</c:v>
                </c:pt>
                <c:pt idx="7316">
                  <c:v>58478</c:v>
                </c:pt>
                <c:pt idx="7317">
                  <c:v>58486</c:v>
                </c:pt>
                <c:pt idx="7318">
                  <c:v>58495</c:v>
                </c:pt>
                <c:pt idx="7319">
                  <c:v>58496</c:v>
                </c:pt>
                <c:pt idx="7320">
                  <c:v>58499</c:v>
                </c:pt>
                <c:pt idx="7321">
                  <c:v>58500</c:v>
                </c:pt>
                <c:pt idx="7322">
                  <c:v>58510</c:v>
                </c:pt>
                <c:pt idx="7323">
                  <c:v>58529</c:v>
                </c:pt>
                <c:pt idx="7324">
                  <c:v>58535</c:v>
                </c:pt>
                <c:pt idx="7325">
                  <c:v>58544</c:v>
                </c:pt>
                <c:pt idx="7326">
                  <c:v>58545</c:v>
                </c:pt>
                <c:pt idx="7327">
                  <c:v>58563</c:v>
                </c:pt>
                <c:pt idx="7328">
                  <c:v>58567</c:v>
                </c:pt>
                <c:pt idx="7329">
                  <c:v>58571</c:v>
                </c:pt>
                <c:pt idx="7330">
                  <c:v>58577</c:v>
                </c:pt>
                <c:pt idx="7331">
                  <c:v>58581</c:v>
                </c:pt>
                <c:pt idx="7332">
                  <c:v>58582</c:v>
                </c:pt>
                <c:pt idx="7333">
                  <c:v>58583</c:v>
                </c:pt>
                <c:pt idx="7334">
                  <c:v>58588</c:v>
                </c:pt>
                <c:pt idx="7335">
                  <c:v>58592</c:v>
                </c:pt>
                <c:pt idx="7336">
                  <c:v>58593</c:v>
                </c:pt>
                <c:pt idx="7337">
                  <c:v>58601</c:v>
                </c:pt>
                <c:pt idx="7338">
                  <c:v>58618</c:v>
                </c:pt>
                <c:pt idx="7339">
                  <c:v>58629</c:v>
                </c:pt>
                <c:pt idx="7340">
                  <c:v>58647</c:v>
                </c:pt>
                <c:pt idx="7341">
                  <c:v>58648</c:v>
                </c:pt>
                <c:pt idx="7342">
                  <c:v>58655</c:v>
                </c:pt>
                <c:pt idx="7343">
                  <c:v>58665</c:v>
                </c:pt>
                <c:pt idx="7344">
                  <c:v>58666</c:v>
                </c:pt>
                <c:pt idx="7345">
                  <c:v>58674</c:v>
                </c:pt>
                <c:pt idx="7346">
                  <c:v>58688</c:v>
                </c:pt>
                <c:pt idx="7347">
                  <c:v>58691</c:v>
                </c:pt>
                <c:pt idx="7348">
                  <c:v>58707</c:v>
                </c:pt>
                <c:pt idx="7349">
                  <c:v>58709</c:v>
                </c:pt>
                <c:pt idx="7350">
                  <c:v>58724</c:v>
                </c:pt>
                <c:pt idx="7351">
                  <c:v>58729</c:v>
                </c:pt>
                <c:pt idx="7352">
                  <c:v>58743</c:v>
                </c:pt>
                <c:pt idx="7353">
                  <c:v>58764</c:v>
                </c:pt>
                <c:pt idx="7354">
                  <c:v>58767</c:v>
                </c:pt>
                <c:pt idx="7355">
                  <c:v>58775</c:v>
                </c:pt>
                <c:pt idx="7356">
                  <c:v>58782</c:v>
                </c:pt>
                <c:pt idx="7357">
                  <c:v>58790</c:v>
                </c:pt>
                <c:pt idx="7358">
                  <c:v>58799</c:v>
                </c:pt>
                <c:pt idx="7359">
                  <c:v>58802</c:v>
                </c:pt>
                <c:pt idx="7360">
                  <c:v>58813</c:v>
                </c:pt>
                <c:pt idx="7361">
                  <c:v>58815</c:v>
                </c:pt>
                <c:pt idx="7362">
                  <c:v>58817</c:v>
                </c:pt>
                <c:pt idx="7363">
                  <c:v>58818</c:v>
                </c:pt>
                <c:pt idx="7364">
                  <c:v>58824</c:v>
                </c:pt>
                <c:pt idx="7365">
                  <c:v>58832</c:v>
                </c:pt>
                <c:pt idx="7366">
                  <c:v>58843</c:v>
                </c:pt>
                <c:pt idx="7367">
                  <c:v>58845</c:v>
                </c:pt>
                <c:pt idx="7368">
                  <c:v>58862</c:v>
                </c:pt>
                <c:pt idx="7369">
                  <c:v>58870</c:v>
                </c:pt>
                <c:pt idx="7370">
                  <c:v>58880</c:v>
                </c:pt>
                <c:pt idx="7371">
                  <c:v>58897</c:v>
                </c:pt>
                <c:pt idx="7372">
                  <c:v>58907</c:v>
                </c:pt>
                <c:pt idx="7373">
                  <c:v>58912</c:v>
                </c:pt>
                <c:pt idx="7374">
                  <c:v>58917</c:v>
                </c:pt>
                <c:pt idx="7375">
                  <c:v>58933</c:v>
                </c:pt>
                <c:pt idx="7376">
                  <c:v>58934</c:v>
                </c:pt>
                <c:pt idx="7377">
                  <c:v>58935</c:v>
                </c:pt>
                <c:pt idx="7378">
                  <c:v>58947</c:v>
                </c:pt>
                <c:pt idx="7379">
                  <c:v>58992</c:v>
                </c:pt>
                <c:pt idx="7380">
                  <c:v>59009</c:v>
                </c:pt>
                <c:pt idx="7381">
                  <c:v>59016</c:v>
                </c:pt>
                <c:pt idx="7382">
                  <c:v>59018</c:v>
                </c:pt>
                <c:pt idx="7383">
                  <c:v>59019</c:v>
                </c:pt>
                <c:pt idx="7384">
                  <c:v>59022</c:v>
                </c:pt>
                <c:pt idx="7385">
                  <c:v>59023</c:v>
                </c:pt>
                <c:pt idx="7386">
                  <c:v>59024</c:v>
                </c:pt>
                <c:pt idx="7387">
                  <c:v>59027</c:v>
                </c:pt>
                <c:pt idx="7388">
                  <c:v>59032</c:v>
                </c:pt>
                <c:pt idx="7389">
                  <c:v>59043</c:v>
                </c:pt>
                <c:pt idx="7390">
                  <c:v>59045</c:v>
                </c:pt>
                <c:pt idx="7391">
                  <c:v>59065</c:v>
                </c:pt>
                <c:pt idx="7392">
                  <c:v>59093</c:v>
                </c:pt>
                <c:pt idx="7393">
                  <c:v>59115</c:v>
                </c:pt>
                <c:pt idx="7394">
                  <c:v>59184</c:v>
                </c:pt>
                <c:pt idx="7395">
                  <c:v>59212</c:v>
                </c:pt>
                <c:pt idx="7396">
                  <c:v>59218</c:v>
                </c:pt>
                <c:pt idx="7397">
                  <c:v>59238</c:v>
                </c:pt>
                <c:pt idx="7398">
                  <c:v>59243</c:v>
                </c:pt>
                <c:pt idx="7399">
                  <c:v>59253</c:v>
                </c:pt>
                <c:pt idx="7400">
                  <c:v>59254</c:v>
                </c:pt>
                <c:pt idx="7401">
                  <c:v>59257</c:v>
                </c:pt>
                <c:pt idx="7402">
                  <c:v>59265</c:v>
                </c:pt>
                <c:pt idx="7403">
                  <c:v>59279</c:v>
                </c:pt>
                <c:pt idx="7404">
                  <c:v>59283</c:v>
                </c:pt>
                <c:pt idx="7405">
                  <c:v>59286</c:v>
                </c:pt>
                <c:pt idx="7406">
                  <c:v>59288</c:v>
                </c:pt>
                <c:pt idx="7407">
                  <c:v>59311</c:v>
                </c:pt>
                <c:pt idx="7408">
                  <c:v>59318</c:v>
                </c:pt>
                <c:pt idx="7409">
                  <c:v>59323</c:v>
                </c:pt>
                <c:pt idx="7410">
                  <c:v>59335</c:v>
                </c:pt>
                <c:pt idx="7411">
                  <c:v>59343</c:v>
                </c:pt>
                <c:pt idx="7412">
                  <c:v>59344</c:v>
                </c:pt>
                <c:pt idx="7413">
                  <c:v>59346</c:v>
                </c:pt>
                <c:pt idx="7414">
                  <c:v>59353</c:v>
                </c:pt>
                <c:pt idx="7415">
                  <c:v>59360</c:v>
                </c:pt>
                <c:pt idx="7416">
                  <c:v>59375</c:v>
                </c:pt>
                <c:pt idx="7417">
                  <c:v>59389</c:v>
                </c:pt>
                <c:pt idx="7418">
                  <c:v>59394</c:v>
                </c:pt>
                <c:pt idx="7419">
                  <c:v>59401</c:v>
                </c:pt>
                <c:pt idx="7420">
                  <c:v>59405</c:v>
                </c:pt>
                <c:pt idx="7421">
                  <c:v>59424</c:v>
                </c:pt>
                <c:pt idx="7422">
                  <c:v>59428</c:v>
                </c:pt>
                <c:pt idx="7423">
                  <c:v>59441</c:v>
                </c:pt>
                <c:pt idx="7424">
                  <c:v>59444</c:v>
                </c:pt>
                <c:pt idx="7425">
                  <c:v>59445</c:v>
                </c:pt>
                <c:pt idx="7426">
                  <c:v>59449</c:v>
                </c:pt>
                <c:pt idx="7427">
                  <c:v>59458</c:v>
                </c:pt>
                <c:pt idx="7428">
                  <c:v>59472</c:v>
                </c:pt>
                <c:pt idx="7429">
                  <c:v>59479</c:v>
                </c:pt>
                <c:pt idx="7430">
                  <c:v>59482</c:v>
                </c:pt>
                <c:pt idx="7431">
                  <c:v>59500</c:v>
                </c:pt>
                <c:pt idx="7432">
                  <c:v>59515</c:v>
                </c:pt>
                <c:pt idx="7433">
                  <c:v>59529</c:v>
                </c:pt>
                <c:pt idx="7434">
                  <c:v>59534</c:v>
                </c:pt>
                <c:pt idx="7435">
                  <c:v>59535</c:v>
                </c:pt>
                <c:pt idx="7436">
                  <c:v>59537</c:v>
                </c:pt>
                <c:pt idx="7437">
                  <c:v>59539</c:v>
                </c:pt>
                <c:pt idx="7438">
                  <c:v>59549</c:v>
                </c:pt>
                <c:pt idx="7439">
                  <c:v>59553</c:v>
                </c:pt>
                <c:pt idx="7440">
                  <c:v>59555</c:v>
                </c:pt>
                <c:pt idx="7441">
                  <c:v>59558</c:v>
                </c:pt>
                <c:pt idx="7442">
                  <c:v>59560</c:v>
                </c:pt>
                <c:pt idx="7443">
                  <c:v>59561</c:v>
                </c:pt>
                <c:pt idx="7444">
                  <c:v>59567</c:v>
                </c:pt>
                <c:pt idx="7445">
                  <c:v>59571</c:v>
                </c:pt>
                <c:pt idx="7446">
                  <c:v>59575</c:v>
                </c:pt>
                <c:pt idx="7447">
                  <c:v>59578</c:v>
                </c:pt>
                <c:pt idx="7448">
                  <c:v>59582</c:v>
                </c:pt>
                <c:pt idx="7449">
                  <c:v>59589</c:v>
                </c:pt>
                <c:pt idx="7450">
                  <c:v>59596</c:v>
                </c:pt>
                <c:pt idx="7451">
                  <c:v>59602</c:v>
                </c:pt>
                <c:pt idx="7452">
                  <c:v>59603</c:v>
                </c:pt>
                <c:pt idx="7453">
                  <c:v>59606</c:v>
                </c:pt>
                <c:pt idx="7454">
                  <c:v>59613</c:v>
                </c:pt>
                <c:pt idx="7455">
                  <c:v>59616</c:v>
                </c:pt>
                <c:pt idx="7456">
                  <c:v>59624</c:v>
                </c:pt>
                <c:pt idx="7457">
                  <c:v>59625</c:v>
                </c:pt>
                <c:pt idx="7458">
                  <c:v>59651</c:v>
                </c:pt>
                <c:pt idx="7459">
                  <c:v>59656</c:v>
                </c:pt>
                <c:pt idx="7460">
                  <c:v>59661</c:v>
                </c:pt>
                <c:pt idx="7461">
                  <c:v>59676</c:v>
                </c:pt>
                <c:pt idx="7462">
                  <c:v>59697</c:v>
                </c:pt>
                <c:pt idx="7463">
                  <c:v>59703</c:v>
                </c:pt>
                <c:pt idx="7464">
                  <c:v>59712</c:v>
                </c:pt>
                <c:pt idx="7465">
                  <c:v>59730</c:v>
                </c:pt>
                <c:pt idx="7466">
                  <c:v>59731</c:v>
                </c:pt>
                <c:pt idx="7467">
                  <c:v>59734</c:v>
                </c:pt>
                <c:pt idx="7468">
                  <c:v>59736</c:v>
                </c:pt>
                <c:pt idx="7469">
                  <c:v>59741</c:v>
                </c:pt>
                <c:pt idx="7470">
                  <c:v>59747</c:v>
                </c:pt>
                <c:pt idx="7471">
                  <c:v>59751</c:v>
                </c:pt>
                <c:pt idx="7472">
                  <c:v>59756</c:v>
                </c:pt>
                <c:pt idx="7473">
                  <c:v>59774</c:v>
                </c:pt>
                <c:pt idx="7474">
                  <c:v>59779</c:v>
                </c:pt>
                <c:pt idx="7475">
                  <c:v>59782</c:v>
                </c:pt>
                <c:pt idx="7476">
                  <c:v>59792</c:v>
                </c:pt>
                <c:pt idx="7477">
                  <c:v>59816</c:v>
                </c:pt>
                <c:pt idx="7478">
                  <c:v>59817</c:v>
                </c:pt>
                <c:pt idx="7479">
                  <c:v>59847</c:v>
                </c:pt>
                <c:pt idx="7480">
                  <c:v>59855</c:v>
                </c:pt>
                <c:pt idx="7481">
                  <c:v>59857</c:v>
                </c:pt>
                <c:pt idx="7482">
                  <c:v>59859</c:v>
                </c:pt>
                <c:pt idx="7483">
                  <c:v>59872</c:v>
                </c:pt>
                <c:pt idx="7484">
                  <c:v>59876</c:v>
                </c:pt>
                <c:pt idx="7485">
                  <c:v>59882</c:v>
                </c:pt>
                <c:pt idx="7486">
                  <c:v>59883</c:v>
                </c:pt>
                <c:pt idx="7487">
                  <c:v>59901</c:v>
                </c:pt>
                <c:pt idx="7488">
                  <c:v>59902</c:v>
                </c:pt>
                <c:pt idx="7489">
                  <c:v>59906</c:v>
                </c:pt>
                <c:pt idx="7490">
                  <c:v>59923</c:v>
                </c:pt>
                <c:pt idx="7491">
                  <c:v>59944</c:v>
                </c:pt>
                <c:pt idx="7492">
                  <c:v>59953</c:v>
                </c:pt>
                <c:pt idx="7493">
                  <c:v>59960</c:v>
                </c:pt>
                <c:pt idx="7494">
                  <c:v>59962</c:v>
                </c:pt>
                <c:pt idx="7495">
                  <c:v>59971</c:v>
                </c:pt>
                <c:pt idx="7496">
                  <c:v>59972</c:v>
                </c:pt>
                <c:pt idx="7497">
                  <c:v>59973</c:v>
                </c:pt>
                <c:pt idx="7498">
                  <c:v>59992</c:v>
                </c:pt>
                <c:pt idx="7499">
                  <c:v>60012</c:v>
                </c:pt>
                <c:pt idx="7500">
                  <c:v>60013</c:v>
                </c:pt>
                <c:pt idx="7501">
                  <c:v>60020</c:v>
                </c:pt>
                <c:pt idx="7502">
                  <c:v>60022</c:v>
                </c:pt>
                <c:pt idx="7503">
                  <c:v>60035</c:v>
                </c:pt>
                <c:pt idx="7504">
                  <c:v>60044</c:v>
                </c:pt>
                <c:pt idx="7505">
                  <c:v>60049</c:v>
                </c:pt>
                <c:pt idx="7506">
                  <c:v>60064</c:v>
                </c:pt>
                <c:pt idx="7507">
                  <c:v>60070</c:v>
                </c:pt>
                <c:pt idx="7508">
                  <c:v>60082</c:v>
                </c:pt>
                <c:pt idx="7509">
                  <c:v>60086</c:v>
                </c:pt>
                <c:pt idx="7510">
                  <c:v>60089</c:v>
                </c:pt>
                <c:pt idx="7511">
                  <c:v>60091</c:v>
                </c:pt>
                <c:pt idx="7512">
                  <c:v>60092</c:v>
                </c:pt>
                <c:pt idx="7513">
                  <c:v>60115</c:v>
                </c:pt>
                <c:pt idx="7514">
                  <c:v>60116</c:v>
                </c:pt>
                <c:pt idx="7515">
                  <c:v>60117</c:v>
                </c:pt>
                <c:pt idx="7516">
                  <c:v>60123</c:v>
                </c:pt>
                <c:pt idx="7517">
                  <c:v>60125</c:v>
                </c:pt>
                <c:pt idx="7518">
                  <c:v>60126</c:v>
                </c:pt>
                <c:pt idx="7519">
                  <c:v>60129</c:v>
                </c:pt>
                <c:pt idx="7520">
                  <c:v>60132</c:v>
                </c:pt>
                <c:pt idx="7521">
                  <c:v>60139</c:v>
                </c:pt>
                <c:pt idx="7522">
                  <c:v>60169</c:v>
                </c:pt>
                <c:pt idx="7523">
                  <c:v>60181</c:v>
                </c:pt>
                <c:pt idx="7524">
                  <c:v>60200</c:v>
                </c:pt>
                <c:pt idx="7525">
                  <c:v>60202</c:v>
                </c:pt>
                <c:pt idx="7526">
                  <c:v>60203</c:v>
                </c:pt>
                <c:pt idx="7527">
                  <c:v>60243</c:v>
                </c:pt>
                <c:pt idx="7528">
                  <c:v>60247</c:v>
                </c:pt>
                <c:pt idx="7529">
                  <c:v>60255</c:v>
                </c:pt>
                <c:pt idx="7530">
                  <c:v>60279</c:v>
                </c:pt>
                <c:pt idx="7531">
                  <c:v>60292</c:v>
                </c:pt>
                <c:pt idx="7532">
                  <c:v>60293</c:v>
                </c:pt>
                <c:pt idx="7533">
                  <c:v>60295</c:v>
                </c:pt>
                <c:pt idx="7534">
                  <c:v>60301</c:v>
                </c:pt>
                <c:pt idx="7535">
                  <c:v>60308</c:v>
                </c:pt>
                <c:pt idx="7536">
                  <c:v>60312</c:v>
                </c:pt>
                <c:pt idx="7537">
                  <c:v>60323</c:v>
                </c:pt>
                <c:pt idx="7538">
                  <c:v>60325</c:v>
                </c:pt>
                <c:pt idx="7539">
                  <c:v>60328</c:v>
                </c:pt>
                <c:pt idx="7540">
                  <c:v>60329</c:v>
                </c:pt>
                <c:pt idx="7541">
                  <c:v>60357</c:v>
                </c:pt>
                <c:pt idx="7542">
                  <c:v>60359</c:v>
                </c:pt>
                <c:pt idx="7543">
                  <c:v>60389</c:v>
                </c:pt>
                <c:pt idx="7544">
                  <c:v>60393</c:v>
                </c:pt>
                <c:pt idx="7545">
                  <c:v>60405</c:v>
                </c:pt>
                <c:pt idx="7546">
                  <c:v>60408</c:v>
                </c:pt>
                <c:pt idx="7547">
                  <c:v>60412</c:v>
                </c:pt>
                <c:pt idx="7548">
                  <c:v>60414</c:v>
                </c:pt>
                <c:pt idx="7549">
                  <c:v>60415</c:v>
                </c:pt>
                <c:pt idx="7550">
                  <c:v>60435</c:v>
                </c:pt>
                <c:pt idx="7551">
                  <c:v>60439</c:v>
                </c:pt>
                <c:pt idx="7552">
                  <c:v>60444</c:v>
                </c:pt>
                <c:pt idx="7553">
                  <c:v>60446</c:v>
                </c:pt>
                <c:pt idx="7554">
                  <c:v>60451</c:v>
                </c:pt>
                <c:pt idx="7555">
                  <c:v>60454</c:v>
                </c:pt>
                <c:pt idx="7556">
                  <c:v>60456</c:v>
                </c:pt>
                <c:pt idx="7557">
                  <c:v>60457</c:v>
                </c:pt>
                <c:pt idx="7558">
                  <c:v>60468</c:v>
                </c:pt>
                <c:pt idx="7559">
                  <c:v>60475</c:v>
                </c:pt>
                <c:pt idx="7560">
                  <c:v>60481</c:v>
                </c:pt>
                <c:pt idx="7561">
                  <c:v>60488</c:v>
                </c:pt>
                <c:pt idx="7562">
                  <c:v>60492</c:v>
                </c:pt>
                <c:pt idx="7563">
                  <c:v>60499</c:v>
                </c:pt>
                <c:pt idx="7564">
                  <c:v>60514</c:v>
                </c:pt>
                <c:pt idx="7565">
                  <c:v>60520</c:v>
                </c:pt>
                <c:pt idx="7566">
                  <c:v>60563</c:v>
                </c:pt>
                <c:pt idx="7567">
                  <c:v>60566</c:v>
                </c:pt>
                <c:pt idx="7568">
                  <c:v>60567</c:v>
                </c:pt>
                <c:pt idx="7569">
                  <c:v>60579</c:v>
                </c:pt>
                <c:pt idx="7570">
                  <c:v>60580</c:v>
                </c:pt>
                <c:pt idx="7571">
                  <c:v>60581</c:v>
                </c:pt>
                <c:pt idx="7572">
                  <c:v>60593</c:v>
                </c:pt>
                <c:pt idx="7573">
                  <c:v>60595</c:v>
                </c:pt>
                <c:pt idx="7574">
                  <c:v>60605</c:v>
                </c:pt>
                <c:pt idx="7575">
                  <c:v>60612</c:v>
                </c:pt>
                <c:pt idx="7576">
                  <c:v>60615</c:v>
                </c:pt>
                <c:pt idx="7577">
                  <c:v>60619</c:v>
                </c:pt>
                <c:pt idx="7578">
                  <c:v>60632</c:v>
                </c:pt>
                <c:pt idx="7579">
                  <c:v>60644</c:v>
                </c:pt>
                <c:pt idx="7580">
                  <c:v>60662</c:v>
                </c:pt>
                <c:pt idx="7581">
                  <c:v>60670</c:v>
                </c:pt>
                <c:pt idx="7582">
                  <c:v>60683</c:v>
                </c:pt>
                <c:pt idx="7583">
                  <c:v>60690</c:v>
                </c:pt>
                <c:pt idx="7584">
                  <c:v>60699</c:v>
                </c:pt>
                <c:pt idx="7585">
                  <c:v>60706</c:v>
                </c:pt>
                <c:pt idx="7586">
                  <c:v>60709</c:v>
                </c:pt>
                <c:pt idx="7587">
                  <c:v>60721</c:v>
                </c:pt>
                <c:pt idx="7588">
                  <c:v>60723</c:v>
                </c:pt>
                <c:pt idx="7589">
                  <c:v>60726</c:v>
                </c:pt>
                <c:pt idx="7590">
                  <c:v>60732</c:v>
                </c:pt>
                <c:pt idx="7591">
                  <c:v>60734</c:v>
                </c:pt>
                <c:pt idx="7592">
                  <c:v>60738</c:v>
                </c:pt>
                <c:pt idx="7593">
                  <c:v>60748</c:v>
                </c:pt>
                <c:pt idx="7594">
                  <c:v>60750</c:v>
                </c:pt>
                <c:pt idx="7595">
                  <c:v>60752</c:v>
                </c:pt>
                <c:pt idx="7596">
                  <c:v>60765</c:v>
                </c:pt>
                <c:pt idx="7597">
                  <c:v>60770</c:v>
                </c:pt>
                <c:pt idx="7598">
                  <c:v>60774</c:v>
                </c:pt>
                <c:pt idx="7599">
                  <c:v>60778</c:v>
                </c:pt>
                <c:pt idx="7600">
                  <c:v>60782</c:v>
                </c:pt>
                <c:pt idx="7601">
                  <c:v>60783</c:v>
                </c:pt>
                <c:pt idx="7602">
                  <c:v>60785</c:v>
                </c:pt>
                <c:pt idx="7603">
                  <c:v>60793</c:v>
                </c:pt>
                <c:pt idx="7604">
                  <c:v>60806</c:v>
                </c:pt>
                <c:pt idx="7605">
                  <c:v>60812</c:v>
                </c:pt>
                <c:pt idx="7606">
                  <c:v>60831</c:v>
                </c:pt>
                <c:pt idx="7607">
                  <c:v>60836</c:v>
                </c:pt>
                <c:pt idx="7608">
                  <c:v>60838</c:v>
                </c:pt>
                <c:pt idx="7609">
                  <c:v>60841</c:v>
                </c:pt>
                <c:pt idx="7610">
                  <c:v>60843</c:v>
                </c:pt>
                <c:pt idx="7611">
                  <c:v>60848</c:v>
                </c:pt>
                <c:pt idx="7612">
                  <c:v>60860</c:v>
                </c:pt>
                <c:pt idx="7613">
                  <c:v>60867</c:v>
                </c:pt>
                <c:pt idx="7614">
                  <c:v>60872</c:v>
                </c:pt>
                <c:pt idx="7615">
                  <c:v>60874</c:v>
                </c:pt>
                <c:pt idx="7616">
                  <c:v>60898</c:v>
                </c:pt>
                <c:pt idx="7617">
                  <c:v>60904</c:v>
                </c:pt>
                <c:pt idx="7618">
                  <c:v>60906</c:v>
                </c:pt>
                <c:pt idx="7619">
                  <c:v>60907</c:v>
                </c:pt>
                <c:pt idx="7620">
                  <c:v>60927</c:v>
                </c:pt>
                <c:pt idx="7621">
                  <c:v>60987</c:v>
                </c:pt>
                <c:pt idx="7622">
                  <c:v>61000</c:v>
                </c:pt>
                <c:pt idx="7623">
                  <c:v>61031</c:v>
                </c:pt>
                <c:pt idx="7624">
                  <c:v>61033</c:v>
                </c:pt>
                <c:pt idx="7625">
                  <c:v>61048</c:v>
                </c:pt>
                <c:pt idx="7626">
                  <c:v>61049</c:v>
                </c:pt>
                <c:pt idx="7627">
                  <c:v>61064</c:v>
                </c:pt>
                <c:pt idx="7628">
                  <c:v>61068</c:v>
                </c:pt>
                <c:pt idx="7629">
                  <c:v>61069</c:v>
                </c:pt>
                <c:pt idx="7630">
                  <c:v>61070</c:v>
                </c:pt>
                <c:pt idx="7631">
                  <c:v>61087</c:v>
                </c:pt>
                <c:pt idx="7632">
                  <c:v>61092</c:v>
                </c:pt>
                <c:pt idx="7633">
                  <c:v>61097</c:v>
                </c:pt>
                <c:pt idx="7634">
                  <c:v>61117</c:v>
                </c:pt>
                <c:pt idx="7635">
                  <c:v>61127</c:v>
                </c:pt>
                <c:pt idx="7636">
                  <c:v>61134</c:v>
                </c:pt>
                <c:pt idx="7637">
                  <c:v>61142</c:v>
                </c:pt>
                <c:pt idx="7638">
                  <c:v>61156</c:v>
                </c:pt>
                <c:pt idx="7639">
                  <c:v>61157</c:v>
                </c:pt>
                <c:pt idx="7640">
                  <c:v>61166</c:v>
                </c:pt>
                <c:pt idx="7641">
                  <c:v>61192</c:v>
                </c:pt>
                <c:pt idx="7642">
                  <c:v>61198</c:v>
                </c:pt>
                <c:pt idx="7643">
                  <c:v>61214</c:v>
                </c:pt>
                <c:pt idx="7644">
                  <c:v>61221</c:v>
                </c:pt>
                <c:pt idx="7645">
                  <c:v>61231</c:v>
                </c:pt>
                <c:pt idx="7646">
                  <c:v>61251</c:v>
                </c:pt>
                <c:pt idx="7647">
                  <c:v>61252</c:v>
                </c:pt>
                <c:pt idx="7648">
                  <c:v>61254</c:v>
                </c:pt>
                <c:pt idx="7649">
                  <c:v>61258</c:v>
                </c:pt>
                <c:pt idx="7650">
                  <c:v>61271</c:v>
                </c:pt>
                <c:pt idx="7651">
                  <c:v>61275</c:v>
                </c:pt>
                <c:pt idx="7652">
                  <c:v>61281</c:v>
                </c:pt>
                <c:pt idx="7653">
                  <c:v>61286</c:v>
                </c:pt>
                <c:pt idx="7654">
                  <c:v>61291</c:v>
                </c:pt>
                <c:pt idx="7655">
                  <c:v>61294</c:v>
                </c:pt>
                <c:pt idx="7656">
                  <c:v>61308</c:v>
                </c:pt>
                <c:pt idx="7657">
                  <c:v>61328</c:v>
                </c:pt>
                <c:pt idx="7658">
                  <c:v>61332</c:v>
                </c:pt>
                <c:pt idx="7659">
                  <c:v>61337</c:v>
                </c:pt>
                <c:pt idx="7660">
                  <c:v>61362</c:v>
                </c:pt>
                <c:pt idx="7661">
                  <c:v>61363</c:v>
                </c:pt>
                <c:pt idx="7662">
                  <c:v>61364</c:v>
                </c:pt>
                <c:pt idx="7663">
                  <c:v>61368</c:v>
                </c:pt>
                <c:pt idx="7664">
                  <c:v>61371</c:v>
                </c:pt>
                <c:pt idx="7665">
                  <c:v>61374</c:v>
                </c:pt>
                <c:pt idx="7666">
                  <c:v>61378</c:v>
                </c:pt>
                <c:pt idx="7667">
                  <c:v>61381</c:v>
                </c:pt>
                <c:pt idx="7668">
                  <c:v>61384</c:v>
                </c:pt>
                <c:pt idx="7669">
                  <c:v>61405</c:v>
                </c:pt>
                <c:pt idx="7670">
                  <c:v>61409</c:v>
                </c:pt>
                <c:pt idx="7671">
                  <c:v>61410</c:v>
                </c:pt>
                <c:pt idx="7672">
                  <c:v>61412</c:v>
                </c:pt>
                <c:pt idx="7673">
                  <c:v>61413</c:v>
                </c:pt>
                <c:pt idx="7674">
                  <c:v>61426</c:v>
                </c:pt>
                <c:pt idx="7675">
                  <c:v>61448</c:v>
                </c:pt>
                <c:pt idx="7676">
                  <c:v>61453</c:v>
                </c:pt>
                <c:pt idx="7677">
                  <c:v>61456</c:v>
                </c:pt>
                <c:pt idx="7678">
                  <c:v>61466</c:v>
                </c:pt>
                <c:pt idx="7679">
                  <c:v>61470</c:v>
                </c:pt>
                <c:pt idx="7680">
                  <c:v>61485</c:v>
                </c:pt>
                <c:pt idx="7681">
                  <c:v>61487</c:v>
                </c:pt>
                <c:pt idx="7682">
                  <c:v>61494</c:v>
                </c:pt>
                <c:pt idx="7683">
                  <c:v>61505</c:v>
                </c:pt>
                <c:pt idx="7684">
                  <c:v>61508</c:v>
                </c:pt>
                <c:pt idx="7685">
                  <c:v>61509</c:v>
                </c:pt>
                <c:pt idx="7686">
                  <c:v>61517</c:v>
                </c:pt>
                <c:pt idx="7687">
                  <c:v>61518</c:v>
                </c:pt>
                <c:pt idx="7688">
                  <c:v>61521</c:v>
                </c:pt>
                <c:pt idx="7689">
                  <c:v>61527</c:v>
                </c:pt>
                <c:pt idx="7690">
                  <c:v>61528</c:v>
                </c:pt>
                <c:pt idx="7691">
                  <c:v>61531</c:v>
                </c:pt>
                <c:pt idx="7692">
                  <c:v>61537</c:v>
                </c:pt>
                <c:pt idx="7693">
                  <c:v>61545</c:v>
                </c:pt>
                <c:pt idx="7694">
                  <c:v>61550</c:v>
                </c:pt>
                <c:pt idx="7695">
                  <c:v>61556</c:v>
                </c:pt>
                <c:pt idx="7696">
                  <c:v>61572</c:v>
                </c:pt>
                <c:pt idx="7697">
                  <c:v>61576</c:v>
                </c:pt>
                <c:pt idx="7698">
                  <c:v>61588</c:v>
                </c:pt>
                <c:pt idx="7699">
                  <c:v>61589</c:v>
                </c:pt>
                <c:pt idx="7700">
                  <c:v>61604</c:v>
                </c:pt>
                <c:pt idx="7701">
                  <c:v>61611</c:v>
                </c:pt>
                <c:pt idx="7702">
                  <c:v>61615</c:v>
                </c:pt>
                <c:pt idx="7703">
                  <c:v>61639</c:v>
                </c:pt>
                <c:pt idx="7704">
                  <c:v>61643</c:v>
                </c:pt>
                <c:pt idx="7705">
                  <c:v>61654</c:v>
                </c:pt>
                <c:pt idx="7706">
                  <c:v>61681</c:v>
                </c:pt>
                <c:pt idx="7707">
                  <c:v>61696</c:v>
                </c:pt>
                <c:pt idx="7708">
                  <c:v>61704</c:v>
                </c:pt>
                <c:pt idx="7709">
                  <c:v>61709</c:v>
                </c:pt>
                <c:pt idx="7710">
                  <c:v>61711</c:v>
                </c:pt>
                <c:pt idx="7711">
                  <c:v>61715</c:v>
                </c:pt>
                <c:pt idx="7712">
                  <c:v>61717</c:v>
                </c:pt>
                <c:pt idx="7713">
                  <c:v>61734</c:v>
                </c:pt>
                <c:pt idx="7714">
                  <c:v>61738</c:v>
                </c:pt>
                <c:pt idx="7715">
                  <c:v>61744</c:v>
                </c:pt>
                <c:pt idx="7716">
                  <c:v>61747</c:v>
                </c:pt>
                <c:pt idx="7717">
                  <c:v>61752</c:v>
                </c:pt>
                <c:pt idx="7718">
                  <c:v>61779</c:v>
                </c:pt>
                <c:pt idx="7719">
                  <c:v>61792</c:v>
                </c:pt>
                <c:pt idx="7720">
                  <c:v>61814</c:v>
                </c:pt>
                <c:pt idx="7721">
                  <c:v>61826</c:v>
                </c:pt>
                <c:pt idx="7722">
                  <c:v>61829</c:v>
                </c:pt>
                <c:pt idx="7723">
                  <c:v>61831</c:v>
                </c:pt>
                <c:pt idx="7724">
                  <c:v>61833</c:v>
                </c:pt>
                <c:pt idx="7725">
                  <c:v>61836</c:v>
                </c:pt>
                <c:pt idx="7726">
                  <c:v>61846</c:v>
                </c:pt>
                <c:pt idx="7727">
                  <c:v>61848</c:v>
                </c:pt>
                <c:pt idx="7728">
                  <c:v>61855</c:v>
                </c:pt>
                <c:pt idx="7729">
                  <c:v>61866</c:v>
                </c:pt>
                <c:pt idx="7730">
                  <c:v>61881</c:v>
                </c:pt>
                <c:pt idx="7731">
                  <c:v>61894</c:v>
                </c:pt>
                <c:pt idx="7732">
                  <c:v>61914</c:v>
                </c:pt>
                <c:pt idx="7733">
                  <c:v>61921</c:v>
                </c:pt>
                <c:pt idx="7734">
                  <c:v>61928</c:v>
                </c:pt>
                <c:pt idx="7735">
                  <c:v>61929</c:v>
                </c:pt>
                <c:pt idx="7736">
                  <c:v>61930</c:v>
                </c:pt>
                <c:pt idx="7737">
                  <c:v>61939</c:v>
                </c:pt>
                <c:pt idx="7738">
                  <c:v>61942</c:v>
                </c:pt>
                <c:pt idx="7739">
                  <c:v>61958</c:v>
                </c:pt>
                <c:pt idx="7740">
                  <c:v>61960</c:v>
                </c:pt>
                <c:pt idx="7741">
                  <c:v>61965</c:v>
                </c:pt>
                <c:pt idx="7742">
                  <c:v>61966</c:v>
                </c:pt>
                <c:pt idx="7743">
                  <c:v>61970</c:v>
                </c:pt>
                <c:pt idx="7744">
                  <c:v>61979</c:v>
                </c:pt>
                <c:pt idx="7745">
                  <c:v>61991</c:v>
                </c:pt>
                <c:pt idx="7746">
                  <c:v>61998</c:v>
                </c:pt>
                <c:pt idx="7747">
                  <c:v>62001</c:v>
                </c:pt>
                <c:pt idx="7748">
                  <c:v>62005</c:v>
                </c:pt>
                <c:pt idx="7749">
                  <c:v>62008</c:v>
                </c:pt>
                <c:pt idx="7750">
                  <c:v>62011</c:v>
                </c:pt>
                <c:pt idx="7751">
                  <c:v>62012</c:v>
                </c:pt>
                <c:pt idx="7752">
                  <c:v>62023</c:v>
                </c:pt>
                <c:pt idx="7753">
                  <c:v>62025</c:v>
                </c:pt>
                <c:pt idx="7754">
                  <c:v>62026</c:v>
                </c:pt>
                <c:pt idx="7755">
                  <c:v>62038</c:v>
                </c:pt>
                <c:pt idx="7756">
                  <c:v>62043</c:v>
                </c:pt>
                <c:pt idx="7757">
                  <c:v>62048</c:v>
                </c:pt>
                <c:pt idx="7758">
                  <c:v>62051</c:v>
                </c:pt>
                <c:pt idx="7759">
                  <c:v>62052</c:v>
                </c:pt>
                <c:pt idx="7760">
                  <c:v>62065</c:v>
                </c:pt>
                <c:pt idx="7761">
                  <c:v>62075</c:v>
                </c:pt>
                <c:pt idx="7762">
                  <c:v>62084</c:v>
                </c:pt>
                <c:pt idx="7763">
                  <c:v>62092</c:v>
                </c:pt>
                <c:pt idx="7764">
                  <c:v>62093</c:v>
                </c:pt>
                <c:pt idx="7765">
                  <c:v>62095</c:v>
                </c:pt>
                <c:pt idx="7766">
                  <c:v>62109</c:v>
                </c:pt>
                <c:pt idx="7767">
                  <c:v>62121</c:v>
                </c:pt>
                <c:pt idx="7768">
                  <c:v>62123</c:v>
                </c:pt>
                <c:pt idx="7769">
                  <c:v>62127</c:v>
                </c:pt>
                <c:pt idx="7770">
                  <c:v>62129</c:v>
                </c:pt>
                <c:pt idx="7771">
                  <c:v>62130</c:v>
                </c:pt>
                <c:pt idx="7772">
                  <c:v>62136</c:v>
                </c:pt>
                <c:pt idx="7773">
                  <c:v>62145</c:v>
                </c:pt>
                <c:pt idx="7774">
                  <c:v>62150</c:v>
                </c:pt>
                <c:pt idx="7775">
                  <c:v>62154</c:v>
                </c:pt>
                <c:pt idx="7776">
                  <c:v>62159</c:v>
                </c:pt>
                <c:pt idx="7777">
                  <c:v>62161</c:v>
                </c:pt>
                <c:pt idx="7778">
                  <c:v>62165</c:v>
                </c:pt>
                <c:pt idx="7779">
                  <c:v>62171</c:v>
                </c:pt>
                <c:pt idx="7780">
                  <c:v>62179</c:v>
                </c:pt>
                <c:pt idx="7781">
                  <c:v>62185</c:v>
                </c:pt>
                <c:pt idx="7782">
                  <c:v>62186</c:v>
                </c:pt>
                <c:pt idx="7783">
                  <c:v>62187</c:v>
                </c:pt>
                <c:pt idx="7784">
                  <c:v>62188</c:v>
                </c:pt>
                <c:pt idx="7785">
                  <c:v>62197</c:v>
                </c:pt>
                <c:pt idx="7786">
                  <c:v>62199</c:v>
                </c:pt>
                <c:pt idx="7787">
                  <c:v>62209</c:v>
                </c:pt>
                <c:pt idx="7788">
                  <c:v>62213</c:v>
                </c:pt>
                <c:pt idx="7789">
                  <c:v>62216</c:v>
                </c:pt>
                <c:pt idx="7790">
                  <c:v>62219</c:v>
                </c:pt>
                <c:pt idx="7791">
                  <c:v>62230</c:v>
                </c:pt>
                <c:pt idx="7792">
                  <c:v>62231</c:v>
                </c:pt>
                <c:pt idx="7793">
                  <c:v>62235</c:v>
                </c:pt>
                <c:pt idx="7794">
                  <c:v>62239</c:v>
                </c:pt>
                <c:pt idx="7795">
                  <c:v>62243</c:v>
                </c:pt>
                <c:pt idx="7796">
                  <c:v>62247</c:v>
                </c:pt>
                <c:pt idx="7797">
                  <c:v>62248</c:v>
                </c:pt>
                <c:pt idx="7798">
                  <c:v>62263</c:v>
                </c:pt>
                <c:pt idx="7799">
                  <c:v>62269</c:v>
                </c:pt>
                <c:pt idx="7800">
                  <c:v>62279</c:v>
                </c:pt>
                <c:pt idx="7801">
                  <c:v>62286</c:v>
                </c:pt>
                <c:pt idx="7802">
                  <c:v>62305</c:v>
                </c:pt>
                <c:pt idx="7803">
                  <c:v>62308</c:v>
                </c:pt>
                <c:pt idx="7804">
                  <c:v>62320</c:v>
                </c:pt>
                <c:pt idx="7805">
                  <c:v>62328</c:v>
                </c:pt>
                <c:pt idx="7806">
                  <c:v>62334</c:v>
                </c:pt>
                <c:pt idx="7807">
                  <c:v>62341</c:v>
                </c:pt>
                <c:pt idx="7808">
                  <c:v>62361</c:v>
                </c:pt>
                <c:pt idx="7809">
                  <c:v>62364</c:v>
                </c:pt>
                <c:pt idx="7810">
                  <c:v>62369</c:v>
                </c:pt>
                <c:pt idx="7811">
                  <c:v>62371</c:v>
                </c:pt>
                <c:pt idx="7812">
                  <c:v>62386</c:v>
                </c:pt>
                <c:pt idx="7813">
                  <c:v>62387</c:v>
                </c:pt>
                <c:pt idx="7814">
                  <c:v>62390</c:v>
                </c:pt>
                <c:pt idx="7815">
                  <c:v>62397</c:v>
                </c:pt>
                <c:pt idx="7816">
                  <c:v>62404</c:v>
                </c:pt>
                <c:pt idx="7817">
                  <c:v>62409</c:v>
                </c:pt>
                <c:pt idx="7818">
                  <c:v>62416</c:v>
                </c:pt>
                <c:pt idx="7819">
                  <c:v>62420</c:v>
                </c:pt>
                <c:pt idx="7820">
                  <c:v>62426</c:v>
                </c:pt>
                <c:pt idx="7821">
                  <c:v>62427</c:v>
                </c:pt>
                <c:pt idx="7822">
                  <c:v>62438</c:v>
                </c:pt>
                <c:pt idx="7823">
                  <c:v>62443</c:v>
                </c:pt>
                <c:pt idx="7824">
                  <c:v>62457</c:v>
                </c:pt>
                <c:pt idx="7825">
                  <c:v>62460</c:v>
                </c:pt>
                <c:pt idx="7826">
                  <c:v>62482</c:v>
                </c:pt>
                <c:pt idx="7827">
                  <c:v>62494</c:v>
                </c:pt>
                <c:pt idx="7828">
                  <c:v>62497</c:v>
                </c:pt>
                <c:pt idx="7829">
                  <c:v>62516</c:v>
                </c:pt>
                <c:pt idx="7830">
                  <c:v>62519</c:v>
                </c:pt>
                <c:pt idx="7831">
                  <c:v>62534</c:v>
                </c:pt>
                <c:pt idx="7832">
                  <c:v>62545</c:v>
                </c:pt>
                <c:pt idx="7833">
                  <c:v>62556</c:v>
                </c:pt>
                <c:pt idx="7834">
                  <c:v>62566</c:v>
                </c:pt>
                <c:pt idx="7835">
                  <c:v>62581</c:v>
                </c:pt>
                <c:pt idx="7836">
                  <c:v>62602</c:v>
                </c:pt>
                <c:pt idx="7837">
                  <c:v>62621</c:v>
                </c:pt>
                <c:pt idx="7838">
                  <c:v>62623</c:v>
                </c:pt>
                <c:pt idx="7839">
                  <c:v>62624</c:v>
                </c:pt>
                <c:pt idx="7840">
                  <c:v>62629</c:v>
                </c:pt>
                <c:pt idx="7841">
                  <c:v>62658</c:v>
                </c:pt>
                <c:pt idx="7842">
                  <c:v>62673</c:v>
                </c:pt>
                <c:pt idx="7843">
                  <c:v>62680</c:v>
                </c:pt>
                <c:pt idx="7844">
                  <c:v>62693</c:v>
                </c:pt>
                <c:pt idx="7845">
                  <c:v>62697</c:v>
                </c:pt>
                <c:pt idx="7846">
                  <c:v>62713</c:v>
                </c:pt>
                <c:pt idx="7847">
                  <c:v>62725</c:v>
                </c:pt>
                <c:pt idx="7848">
                  <c:v>62729</c:v>
                </c:pt>
                <c:pt idx="7849">
                  <c:v>62744</c:v>
                </c:pt>
                <c:pt idx="7850">
                  <c:v>62747</c:v>
                </c:pt>
                <c:pt idx="7851">
                  <c:v>62748</c:v>
                </c:pt>
                <c:pt idx="7852">
                  <c:v>62757</c:v>
                </c:pt>
                <c:pt idx="7853">
                  <c:v>62782</c:v>
                </c:pt>
                <c:pt idx="7854">
                  <c:v>62796</c:v>
                </c:pt>
                <c:pt idx="7855">
                  <c:v>62803</c:v>
                </c:pt>
                <c:pt idx="7856">
                  <c:v>62811</c:v>
                </c:pt>
                <c:pt idx="7857">
                  <c:v>62848</c:v>
                </c:pt>
                <c:pt idx="7858">
                  <c:v>62849</c:v>
                </c:pt>
                <c:pt idx="7859">
                  <c:v>62857</c:v>
                </c:pt>
                <c:pt idx="7860">
                  <c:v>62858</c:v>
                </c:pt>
                <c:pt idx="7861">
                  <c:v>62860</c:v>
                </c:pt>
                <c:pt idx="7862">
                  <c:v>62881</c:v>
                </c:pt>
                <c:pt idx="7863">
                  <c:v>62894</c:v>
                </c:pt>
                <c:pt idx="7864">
                  <c:v>62896</c:v>
                </c:pt>
                <c:pt idx="7865">
                  <c:v>62900</c:v>
                </c:pt>
                <c:pt idx="7866">
                  <c:v>62915</c:v>
                </c:pt>
                <c:pt idx="7867">
                  <c:v>62919</c:v>
                </c:pt>
                <c:pt idx="7868">
                  <c:v>62937</c:v>
                </c:pt>
                <c:pt idx="7869">
                  <c:v>62941</c:v>
                </c:pt>
                <c:pt idx="7870">
                  <c:v>62948</c:v>
                </c:pt>
                <c:pt idx="7871">
                  <c:v>62972</c:v>
                </c:pt>
                <c:pt idx="7872">
                  <c:v>62980</c:v>
                </c:pt>
                <c:pt idx="7873">
                  <c:v>62986</c:v>
                </c:pt>
                <c:pt idx="7874">
                  <c:v>62994</c:v>
                </c:pt>
                <c:pt idx="7875">
                  <c:v>63015</c:v>
                </c:pt>
                <c:pt idx="7876">
                  <c:v>63024</c:v>
                </c:pt>
                <c:pt idx="7877">
                  <c:v>63038</c:v>
                </c:pt>
                <c:pt idx="7878">
                  <c:v>63044</c:v>
                </c:pt>
                <c:pt idx="7879">
                  <c:v>63051</c:v>
                </c:pt>
                <c:pt idx="7880">
                  <c:v>63072</c:v>
                </c:pt>
                <c:pt idx="7881">
                  <c:v>63108</c:v>
                </c:pt>
                <c:pt idx="7882">
                  <c:v>63109</c:v>
                </c:pt>
                <c:pt idx="7883">
                  <c:v>63110</c:v>
                </c:pt>
                <c:pt idx="7884">
                  <c:v>63119</c:v>
                </c:pt>
                <c:pt idx="7885">
                  <c:v>63127</c:v>
                </c:pt>
                <c:pt idx="7886">
                  <c:v>63145</c:v>
                </c:pt>
                <c:pt idx="7887">
                  <c:v>63158</c:v>
                </c:pt>
                <c:pt idx="7888">
                  <c:v>63161</c:v>
                </c:pt>
                <c:pt idx="7889">
                  <c:v>63179</c:v>
                </c:pt>
                <c:pt idx="7890">
                  <c:v>63182</c:v>
                </c:pt>
                <c:pt idx="7891">
                  <c:v>63187</c:v>
                </c:pt>
                <c:pt idx="7892">
                  <c:v>63241</c:v>
                </c:pt>
                <c:pt idx="7893">
                  <c:v>63253</c:v>
                </c:pt>
                <c:pt idx="7894">
                  <c:v>63263</c:v>
                </c:pt>
                <c:pt idx="7895">
                  <c:v>63274</c:v>
                </c:pt>
                <c:pt idx="7896">
                  <c:v>63275</c:v>
                </c:pt>
                <c:pt idx="7897">
                  <c:v>63276</c:v>
                </c:pt>
                <c:pt idx="7898">
                  <c:v>63297</c:v>
                </c:pt>
                <c:pt idx="7899">
                  <c:v>63305</c:v>
                </c:pt>
                <c:pt idx="7900">
                  <c:v>63315</c:v>
                </c:pt>
                <c:pt idx="7901">
                  <c:v>63343</c:v>
                </c:pt>
                <c:pt idx="7902">
                  <c:v>63372</c:v>
                </c:pt>
                <c:pt idx="7903">
                  <c:v>63374</c:v>
                </c:pt>
                <c:pt idx="7904">
                  <c:v>63376</c:v>
                </c:pt>
                <c:pt idx="7905">
                  <c:v>63400</c:v>
                </c:pt>
                <c:pt idx="7906">
                  <c:v>63405</c:v>
                </c:pt>
                <c:pt idx="7907">
                  <c:v>63410</c:v>
                </c:pt>
                <c:pt idx="7908">
                  <c:v>63411</c:v>
                </c:pt>
                <c:pt idx="7909">
                  <c:v>63415</c:v>
                </c:pt>
                <c:pt idx="7910">
                  <c:v>63416</c:v>
                </c:pt>
                <c:pt idx="7911">
                  <c:v>63421</c:v>
                </c:pt>
                <c:pt idx="7912">
                  <c:v>63448</c:v>
                </c:pt>
                <c:pt idx="7913">
                  <c:v>63457</c:v>
                </c:pt>
                <c:pt idx="7914">
                  <c:v>63458</c:v>
                </c:pt>
                <c:pt idx="7915">
                  <c:v>63460</c:v>
                </c:pt>
                <c:pt idx="7916">
                  <c:v>63468</c:v>
                </c:pt>
                <c:pt idx="7917">
                  <c:v>63479</c:v>
                </c:pt>
                <c:pt idx="7918">
                  <c:v>63488</c:v>
                </c:pt>
                <c:pt idx="7919">
                  <c:v>63489</c:v>
                </c:pt>
                <c:pt idx="7920">
                  <c:v>63491</c:v>
                </c:pt>
                <c:pt idx="7921">
                  <c:v>63495</c:v>
                </c:pt>
                <c:pt idx="7922">
                  <c:v>63497</c:v>
                </c:pt>
                <c:pt idx="7923">
                  <c:v>63502</c:v>
                </c:pt>
                <c:pt idx="7924">
                  <c:v>63505</c:v>
                </c:pt>
                <c:pt idx="7925">
                  <c:v>63510</c:v>
                </c:pt>
                <c:pt idx="7926">
                  <c:v>63523</c:v>
                </c:pt>
                <c:pt idx="7927">
                  <c:v>63527</c:v>
                </c:pt>
                <c:pt idx="7928">
                  <c:v>63535</c:v>
                </c:pt>
                <c:pt idx="7929">
                  <c:v>63537</c:v>
                </c:pt>
                <c:pt idx="7930">
                  <c:v>63543</c:v>
                </c:pt>
                <c:pt idx="7931">
                  <c:v>63547</c:v>
                </c:pt>
                <c:pt idx="7932">
                  <c:v>63551</c:v>
                </c:pt>
                <c:pt idx="7933">
                  <c:v>63565</c:v>
                </c:pt>
                <c:pt idx="7934">
                  <c:v>63586</c:v>
                </c:pt>
                <c:pt idx="7935">
                  <c:v>63588</c:v>
                </c:pt>
                <c:pt idx="7936">
                  <c:v>63590</c:v>
                </c:pt>
                <c:pt idx="7937">
                  <c:v>63596</c:v>
                </c:pt>
                <c:pt idx="7938">
                  <c:v>63603</c:v>
                </c:pt>
                <c:pt idx="7939">
                  <c:v>63608</c:v>
                </c:pt>
                <c:pt idx="7940">
                  <c:v>63621</c:v>
                </c:pt>
                <c:pt idx="7941">
                  <c:v>63629</c:v>
                </c:pt>
                <c:pt idx="7942">
                  <c:v>63643</c:v>
                </c:pt>
                <c:pt idx="7943">
                  <c:v>63656</c:v>
                </c:pt>
                <c:pt idx="7944">
                  <c:v>63663</c:v>
                </c:pt>
                <c:pt idx="7945">
                  <c:v>63664</c:v>
                </c:pt>
                <c:pt idx="7946">
                  <c:v>63665</c:v>
                </c:pt>
                <c:pt idx="7947">
                  <c:v>63666</c:v>
                </c:pt>
                <c:pt idx="7948">
                  <c:v>63703</c:v>
                </c:pt>
                <c:pt idx="7949">
                  <c:v>63718</c:v>
                </c:pt>
                <c:pt idx="7950">
                  <c:v>63720</c:v>
                </c:pt>
                <c:pt idx="7951">
                  <c:v>63726</c:v>
                </c:pt>
                <c:pt idx="7952">
                  <c:v>63727</c:v>
                </c:pt>
                <c:pt idx="7953">
                  <c:v>63729</c:v>
                </c:pt>
                <c:pt idx="7954">
                  <c:v>63734</c:v>
                </c:pt>
                <c:pt idx="7955">
                  <c:v>63739</c:v>
                </c:pt>
                <c:pt idx="7956">
                  <c:v>63742</c:v>
                </c:pt>
                <c:pt idx="7957">
                  <c:v>63756</c:v>
                </c:pt>
                <c:pt idx="7958">
                  <c:v>63757</c:v>
                </c:pt>
                <c:pt idx="7959">
                  <c:v>63782</c:v>
                </c:pt>
                <c:pt idx="7960">
                  <c:v>63784</c:v>
                </c:pt>
                <c:pt idx="7961">
                  <c:v>63786</c:v>
                </c:pt>
                <c:pt idx="7962">
                  <c:v>63795</c:v>
                </c:pt>
                <c:pt idx="7963">
                  <c:v>63801</c:v>
                </c:pt>
                <c:pt idx="7964">
                  <c:v>63806</c:v>
                </c:pt>
                <c:pt idx="7965">
                  <c:v>63814</c:v>
                </c:pt>
                <c:pt idx="7966">
                  <c:v>63815</c:v>
                </c:pt>
                <c:pt idx="7967">
                  <c:v>63819</c:v>
                </c:pt>
                <c:pt idx="7968">
                  <c:v>63828</c:v>
                </c:pt>
                <c:pt idx="7969">
                  <c:v>63830</c:v>
                </c:pt>
                <c:pt idx="7970">
                  <c:v>63834</c:v>
                </c:pt>
                <c:pt idx="7971">
                  <c:v>63838</c:v>
                </c:pt>
                <c:pt idx="7972">
                  <c:v>63843</c:v>
                </c:pt>
                <c:pt idx="7973">
                  <c:v>63853</c:v>
                </c:pt>
                <c:pt idx="7974">
                  <c:v>63863</c:v>
                </c:pt>
                <c:pt idx="7975">
                  <c:v>63867</c:v>
                </c:pt>
                <c:pt idx="7976">
                  <c:v>63868</c:v>
                </c:pt>
                <c:pt idx="7977">
                  <c:v>63921</c:v>
                </c:pt>
                <c:pt idx="7978">
                  <c:v>63928</c:v>
                </c:pt>
                <c:pt idx="7979">
                  <c:v>63952</c:v>
                </c:pt>
                <c:pt idx="7980">
                  <c:v>63958</c:v>
                </c:pt>
                <c:pt idx="7981">
                  <c:v>63975</c:v>
                </c:pt>
                <c:pt idx="7982">
                  <c:v>63990</c:v>
                </c:pt>
                <c:pt idx="7983">
                  <c:v>64000</c:v>
                </c:pt>
                <c:pt idx="7984">
                  <c:v>64027</c:v>
                </c:pt>
                <c:pt idx="7985">
                  <c:v>64031</c:v>
                </c:pt>
                <c:pt idx="7986">
                  <c:v>64033</c:v>
                </c:pt>
                <c:pt idx="7987">
                  <c:v>64041</c:v>
                </c:pt>
                <c:pt idx="7988">
                  <c:v>64069</c:v>
                </c:pt>
                <c:pt idx="7989">
                  <c:v>64070</c:v>
                </c:pt>
                <c:pt idx="7990">
                  <c:v>64073</c:v>
                </c:pt>
                <c:pt idx="7991">
                  <c:v>64077</c:v>
                </c:pt>
                <c:pt idx="7992">
                  <c:v>64079</c:v>
                </c:pt>
                <c:pt idx="7993">
                  <c:v>64082</c:v>
                </c:pt>
                <c:pt idx="7994">
                  <c:v>64088</c:v>
                </c:pt>
                <c:pt idx="7995">
                  <c:v>64092</c:v>
                </c:pt>
                <c:pt idx="7996">
                  <c:v>64153</c:v>
                </c:pt>
                <c:pt idx="7997">
                  <c:v>64156</c:v>
                </c:pt>
                <c:pt idx="7998">
                  <c:v>64160</c:v>
                </c:pt>
                <c:pt idx="7999">
                  <c:v>64167</c:v>
                </c:pt>
                <c:pt idx="8000">
                  <c:v>64169</c:v>
                </c:pt>
                <c:pt idx="8001">
                  <c:v>64179</c:v>
                </c:pt>
                <c:pt idx="8002">
                  <c:v>64194</c:v>
                </c:pt>
                <c:pt idx="8003">
                  <c:v>64215</c:v>
                </c:pt>
                <c:pt idx="8004">
                  <c:v>64225</c:v>
                </c:pt>
                <c:pt idx="8005">
                  <c:v>64245</c:v>
                </c:pt>
                <c:pt idx="8006">
                  <c:v>64257</c:v>
                </c:pt>
                <c:pt idx="8007">
                  <c:v>64267</c:v>
                </c:pt>
                <c:pt idx="8008">
                  <c:v>64273</c:v>
                </c:pt>
                <c:pt idx="8009">
                  <c:v>64281</c:v>
                </c:pt>
                <c:pt idx="8010">
                  <c:v>64327</c:v>
                </c:pt>
                <c:pt idx="8011">
                  <c:v>64346</c:v>
                </c:pt>
                <c:pt idx="8012">
                  <c:v>64359</c:v>
                </c:pt>
                <c:pt idx="8013">
                  <c:v>64361</c:v>
                </c:pt>
                <c:pt idx="8014">
                  <c:v>64363</c:v>
                </c:pt>
                <c:pt idx="8015">
                  <c:v>64372</c:v>
                </c:pt>
                <c:pt idx="8016">
                  <c:v>64376</c:v>
                </c:pt>
                <c:pt idx="8017">
                  <c:v>64381</c:v>
                </c:pt>
                <c:pt idx="8018">
                  <c:v>64407</c:v>
                </c:pt>
                <c:pt idx="8019">
                  <c:v>64424</c:v>
                </c:pt>
                <c:pt idx="8020">
                  <c:v>64441</c:v>
                </c:pt>
                <c:pt idx="8021">
                  <c:v>64452</c:v>
                </c:pt>
                <c:pt idx="8022">
                  <c:v>64453</c:v>
                </c:pt>
                <c:pt idx="8023">
                  <c:v>64456</c:v>
                </c:pt>
                <c:pt idx="8024">
                  <c:v>64457</c:v>
                </c:pt>
                <c:pt idx="8025">
                  <c:v>64479</c:v>
                </c:pt>
                <c:pt idx="8026">
                  <c:v>64494</c:v>
                </c:pt>
                <c:pt idx="8027">
                  <c:v>64498</c:v>
                </c:pt>
                <c:pt idx="8028">
                  <c:v>64507</c:v>
                </c:pt>
                <c:pt idx="8029">
                  <c:v>64509</c:v>
                </c:pt>
                <c:pt idx="8030">
                  <c:v>64519</c:v>
                </c:pt>
                <c:pt idx="8031">
                  <c:v>64526</c:v>
                </c:pt>
                <c:pt idx="8032">
                  <c:v>64537</c:v>
                </c:pt>
                <c:pt idx="8033">
                  <c:v>64540</c:v>
                </c:pt>
                <c:pt idx="8034">
                  <c:v>64544</c:v>
                </c:pt>
                <c:pt idx="8035">
                  <c:v>64554</c:v>
                </c:pt>
                <c:pt idx="8036">
                  <c:v>64572</c:v>
                </c:pt>
                <c:pt idx="8037">
                  <c:v>64578</c:v>
                </c:pt>
                <c:pt idx="8038">
                  <c:v>64581</c:v>
                </c:pt>
                <c:pt idx="8039">
                  <c:v>64583</c:v>
                </c:pt>
                <c:pt idx="8040">
                  <c:v>64593</c:v>
                </c:pt>
                <c:pt idx="8041">
                  <c:v>64595</c:v>
                </c:pt>
                <c:pt idx="8042">
                  <c:v>64604</c:v>
                </c:pt>
                <c:pt idx="8043">
                  <c:v>64605</c:v>
                </c:pt>
                <c:pt idx="8044">
                  <c:v>64615</c:v>
                </c:pt>
                <c:pt idx="8045">
                  <c:v>64619</c:v>
                </c:pt>
                <c:pt idx="8046">
                  <c:v>64624</c:v>
                </c:pt>
                <c:pt idx="8047">
                  <c:v>64625</c:v>
                </c:pt>
                <c:pt idx="8048">
                  <c:v>64637</c:v>
                </c:pt>
                <c:pt idx="8049">
                  <c:v>64645</c:v>
                </c:pt>
                <c:pt idx="8050">
                  <c:v>64680</c:v>
                </c:pt>
                <c:pt idx="8051">
                  <c:v>64685</c:v>
                </c:pt>
                <c:pt idx="8052">
                  <c:v>64686</c:v>
                </c:pt>
                <c:pt idx="8053">
                  <c:v>64690</c:v>
                </c:pt>
                <c:pt idx="8054">
                  <c:v>64710</c:v>
                </c:pt>
                <c:pt idx="8055">
                  <c:v>64713</c:v>
                </c:pt>
                <c:pt idx="8056">
                  <c:v>64718</c:v>
                </c:pt>
                <c:pt idx="8057">
                  <c:v>64719</c:v>
                </c:pt>
                <c:pt idx="8058">
                  <c:v>64733</c:v>
                </c:pt>
                <c:pt idx="8059">
                  <c:v>64734</c:v>
                </c:pt>
                <c:pt idx="8060">
                  <c:v>64741</c:v>
                </c:pt>
                <c:pt idx="8061">
                  <c:v>64763</c:v>
                </c:pt>
                <c:pt idx="8062">
                  <c:v>64766</c:v>
                </c:pt>
                <c:pt idx="8063">
                  <c:v>64771</c:v>
                </c:pt>
                <c:pt idx="8064">
                  <c:v>64773</c:v>
                </c:pt>
                <c:pt idx="8065">
                  <c:v>64787</c:v>
                </c:pt>
                <c:pt idx="8066">
                  <c:v>64790</c:v>
                </c:pt>
                <c:pt idx="8067">
                  <c:v>64794</c:v>
                </c:pt>
                <c:pt idx="8068">
                  <c:v>64798</c:v>
                </c:pt>
                <c:pt idx="8069">
                  <c:v>64800</c:v>
                </c:pt>
                <c:pt idx="8070">
                  <c:v>64802</c:v>
                </c:pt>
                <c:pt idx="8071">
                  <c:v>64803</c:v>
                </c:pt>
                <c:pt idx="8072">
                  <c:v>64851</c:v>
                </c:pt>
                <c:pt idx="8073">
                  <c:v>64856</c:v>
                </c:pt>
                <c:pt idx="8074">
                  <c:v>64857</c:v>
                </c:pt>
                <c:pt idx="8075">
                  <c:v>64861</c:v>
                </c:pt>
                <c:pt idx="8076">
                  <c:v>64872</c:v>
                </c:pt>
                <c:pt idx="8077">
                  <c:v>64874</c:v>
                </c:pt>
                <c:pt idx="8078">
                  <c:v>64878</c:v>
                </c:pt>
                <c:pt idx="8079">
                  <c:v>64882</c:v>
                </c:pt>
                <c:pt idx="8080">
                  <c:v>64886</c:v>
                </c:pt>
                <c:pt idx="8081">
                  <c:v>64887</c:v>
                </c:pt>
                <c:pt idx="8082">
                  <c:v>64888</c:v>
                </c:pt>
                <c:pt idx="8083">
                  <c:v>64889</c:v>
                </c:pt>
                <c:pt idx="8084">
                  <c:v>64891</c:v>
                </c:pt>
                <c:pt idx="8085">
                  <c:v>64908</c:v>
                </c:pt>
                <c:pt idx="8086">
                  <c:v>64909</c:v>
                </c:pt>
                <c:pt idx="8087">
                  <c:v>64934</c:v>
                </c:pt>
                <c:pt idx="8088">
                  <c:v>64946</c:v>
                </c:pt>
                <c:pt idx="8089">
                  <c:v>64970</c:v>
                </c:pt>
                <c:pt idx="8090">
                  <c:v>64978</c:v>
                </c:pt>
                <c:pt idx="8091">
                  <c:v>64979</c:v>
                </c:pt>
                <c:pt idx="8092">
                  <c:v>64980</c:v>
                </c:pt>
                <c:pt idx="8093">
                  <c:v>64984</c:v>
                </c:pt>
                <c:pt idx="8094">
                  <c:v>64994</c:v>
                </c:pt>
                <c:pt idx="8095">
                  <c:v>64995</c:v>
                </c:pt>
                <c:pt idx="8096">
                  <c:v>64996</c:v>
                </c:pt>
                <c:pt idx="8097">
                  <c:v>65000</c:v>
                </c:pt>
                <c:pt idx="8098">
                  <c:v>65008</c:v>
                </c:pt>
                <c:pt idx="8099">
                  <c:v>65014</c:v>
                </c:pt>
                <c:pt idx="8100">
                  <c:v>65015</c:v>
                </c:pt>
                <c:pt idx="8101">
                  <c:v>65016</c:v>
                </c:pt>
                <c:pt idx="8102">
                  <c:v>65020</c:v>
                </c:pt>
                <c:pt idx="8103">
                  <c:v>65039</c:v>
                </c:pt>
                <c:pt idx="8104">
                  <c:v>65046</c:v>
                </c:pt>
                <c:pt idx="8105">
                  <c:v>65050</c:v>
                </c:pt>
                <c:pt idx="8106">
                  <c:v>65053</c:v>
                </c:pt>
                <c:pt idx="8107">
                  <c:v>65055</c:v>
                </c:pt>
                <c:pt idx="8108">
                  <c:v>65058</c:v>
                </c:pt>
                <c:pt idx="8109">
                  <c:v>65077</c:v>
                </c:pt>
                <c:pt idx="8110">
                  <c:v>65079</c:v>
                </c:pt>
                <c:pt idx="8111">
                  <c:v>65095</c:v>
                </c:pt>
                <c:pt idx="8112">
                  <c:v>65115</c:v>
                </c:pt>
                <c:pt idx="8113">
                  <c:v>65121</c:v>
                </c:pt>
                <c:pt idx="8114">
                  <c:v>65122</c:v>
                </c:pt>
                <c:pt idx="8115">
                  <c:v>65126</c:v>
                </c:pt>
                <c:pt idx="8116">
                  <c:v>65130</c:v>
                </c:pt>
                <c:pt idx="8117">
                  <c:v>65136</c:v>
                </c:pt>
                <c:pt idx="8118">
                  <c:v>65137</c:v>
                </c:pt>
                <c:pt idx="8119">
                  <c:v>65141</c:v>
                </c:pt>
                <c:pt idx="8120">
                  <c:v>65157</c:v>
                </c:pt>
                <c:pt idx="8121">
                  <c:v>65160</c:v>
                </c:pt>
                <c:pt idx="8122">
                  <c:v>65188</c:v>
                </c:pt>
                <c:pt idx="8123">
                  <c:v>65198</c:v>
                </c:pt>
                <c:pt idx="8124">
                  <c:v>65204</c:v>
                </c:pt>
                <c:pt idx="8125">
                  <c:v>65212</c:v>
                </c:pt>
                <c:pt idx="8126">
                  <c:v>65247</c:v>
                </c:pt>
                <c:pt idx="8127">
                  <c:v>65269</c:v>
                </c:pt>
                <c:pt idx="8128">
                  <c:v>65271</c:v>
                </c:pt>
                <c:pt idx="8129">
                  <c:v>65279</c:v>
                </c:pt>
                <c:pt idx="8130">
                  <c:v>65285</c:v>
                </c:pt>
                <c:pt idx="8131">
                  <c:v>65286</c:v>
                </c:pt>
                <c:pt idx="8132">
                  <c:v>65290</c:v>
                </c:pt>
                <c:pt idx="8133">
                  <c:v>65302</c:v>
                </c:pt>
                <c:pt idx="8134">
                  <c:v>65310</c:v>
                </c:pt>
                <c:pt idx="8135">
                  <c:v>65319</c:v>
                </c:pt>
                <c:pt idx="8136">
                  <c:v>65325</c:v>
                </c:pt>
                <c:pt idx="8137">
                  <c:v>65326</c:v>
                </c:pt>
                <c:pt idx="8138">
                  <c:v>65332</c:v>
                </c:pt>
                <c:pt idx="8139">
                  <c:v>65397</c:v>
                </c:pt>
                <c:pt idx="8140">
                  <c:v>65416</c:v>
                </c:pt>
                <c:pt idx="8141">
                  <c:v>65417</c:v>
                </c:pt>
                <c:pt idx="8142">
                  <c:v>65425</c:v>
                </c:pt>
                <c:pt idx="8143">
                  <c:v>65427</c:v>
                </c:pt>
                <c:pt idx="8144">
                  <c:v>65432</c:v>
                </c:pt>
                <c:pt idx="8145">
                  <c:v>65438</c:v>
                </c:pt>
                <c:pt idx="8146">
                  <c:v>65439</c:v>
                </c:pt>
                <c:pt idx="8147">
                  <c:v>65458</c:v>
                </c:pt>
                <c:pt idx="8148">
                  <c:v>65464</c:v>
                </c:pt>
                <c:pt idx="8149">
                  <c:v>65492</c:v>
                </c:pt>
                <c:pt idx="8150">
                  <c:v>65498</c:v>
                </c:pt>
                <c:pt idx="8151">
                  <c:v>65501</c:v>
                </c:pt>
                <c:pt idx="8152">
                  <c:v>65502</c:v>
                </c:pt>
                <c:pt idx="8153">
                  <c:v>65503</c:v>
                </c:pt>
                <c:pt idx="8154">
                  <c:v>65513</c:v>
                </c:pt>
                <c:pt idx="8155">
                  <c:v>65520</c:v>
                </c:pt>
                <c:pt idx="8156">
                  <c:v>65522</c:v>
                </c:pt>
                <c:pt idx="8157">
                  <c:v>65524</c:v>
                </c:pt>
                <c:pt idx="8158">
                  <c:v>65525</c:v>
                </c:pt>
                <c:pt idx="8159">
                  <c:v>65531</c:v>
                </c:pt>
                <c:pt idx="8160">
                  <c:v>65537</c:v>
                </c:pt>
                <c:pt idx="8161">
                  <c:v>65539</c:v>
                </c:pt>
                <c:pt idx="8162">
                  <c:v>65542</c:v>
                </c:pt>
                <c:pt idx="8163">
                  <c:v>65545</c:v>
                </c:pt>
                <c:pt idx="8164">
                  <c:v>65546</c:v>
                </c:pt>
                <c:pt idx="8165">
                  <c:v>65554</c:v>
                </c:pt>
                <c:pt idx="8166">
                  <c:v>65561</c:v>
                </c:pt>
                <c:pt idx="8167">
                  <c:v>65590</c:v>
                </c:pt>
                <c:pt idx="8168">
                  <c:v>65591</c:v>
                </c:pt>
                <c:pt idx="8169">
                  <c:v>65593</c:v>
                </c:pt>
                <c:pt idx="8170">
                  <c:v>65595</c:v>
                </c:pt>
                <c:pt idx="8171">
                  <c:v>65614</c:v>
                </c:pt>
                <c:pt idx="8172">
                  <c:v>65629</c:v>
                </c:pt>
                <c:pt idx="8173">
                  <c:v>65654</c:v>
                </c:pt>
                <c:pt idx="8174">
                  <c:v>65667</c:v>
                </c:pt>
                <c:pt idx="8175">
                  <c:v>65670</c:v>
                </c:pt>
                <c:pt idx="8176">
                  <c:v>65671</c:v>
                </c:pt>
                <c:pt idx="8177">
                  <c:v>65672</c:v>
                </c:pt>
                <c:pt idx="8178">
                  <c:v>65673</c:v>
                </c:pt>
                <c:pt idx="8179">
                  <c:v>65674</c:v>
                </c:pt>
                <c:pt idx="8180">
                  <c:v>65702</c:v>
                </c:pt>
                <c:pt idx="8181">
                  <c:v>65703</c:v>
                </c:pt>
                <c:pt idx="8182">
                  <c:v>65710</c:v>
                </c:pt>
                <c:pt idx="8183">
                  <c:v>65726</c:v>
                </c:pt>
                <c:pt idx="8184">
                  <c:v>65730</c:v>
                </c:pt>
                <c:pt idx="8185">
                  <c:v>65736</c:v>
                </c:pt>
                <c:pt idx="8186">
                  <c:v>65739</c:v>
                </c:pt>
                <c:pt idx="8187">
                  <c:v>65742</c:v>
                </c:pt>
                <c:pt idx="8188">
                  <c:v>65744</c:v>
                </c:pt>
                <c:pt idx="8189">
                  <c:v>65746</c:v>
                </c:pt>
                <c:pt idx="8190">
                  <c:v>65753</c:v>
                </c:pt>
                <c:pt idx="8191">
                  <c:v>65770</c:v>
                </c:pt>
                <c:pt idx="8192">
                  <c:v>65771</c:v>
                </c:pt>
                <c:pt idx="8193">
                  <c:v>65773</c:v>
                </c:pt>
                <c:pt idx="8194">
                  <c:v>65777</c:v>
                </c:pt>
                <c:pt idx="8195">
                  <c:v>65796</c:v>
                </c:pt>
                <c:pt idx="8196">
                  <c:v>65802</c:v>
                </c:pt>
                <c:pt idx="8197">
                  <c:v>65809</c:v>
                </c:pt>
                <c:pt idx="8198">
                  <c:v>65818</c:v>
                </c:pt>
                <c:pt idx="8199">
                  <c:v>65822</c:v>
                </c:pt>
                <c:pt idx="8200">
                  <c:v>65829</c:v>
                </c:pt>
                <c:pt idx="8201">
                  <c:v>65839</c:v>
                </c:pt>
                <c:pt idx="8202">
                  <c:v>65845</c:v>
                </c:pt>
                <c:pt idx="8203">
                  <c:v>65848</c:v>
                </c:pt>
                <c:pt idx="8204">
                  <c:v>65853</c:v>
                </c:pt>
                <c:pt idx="8205">
                  <c:v>65855</c:v>
                </c:pt>
                <c:pt idx="8206">
                  <c:v>65859</c:v>
                </c:pt>
                <c:pt idx="8207">
                  <c:v>65860</c:v>
                </c:pt>
                <c:pt idx="8208">
                  <c:v>65861</c:v>
                </c:pt>
                <c:pt idx="8209">
                  <c:v>65874</c:v>
                </c:pt>
                <c:pt idx="8210">
                  <c:v>65888</c:v>
                </c:pt>
                <c:pt idx="8211">
                  <c:v>65896</c:v>
                </c:pt>
                <c:pt idx="8212">
                  <c:v>65928</c:v>
                </c:pt>
                <c:pt idx="8213">
                  <c:v>65929</c:v>
                </c:pt>
                <c:pt idx="8214">
                  <c:v>65950</c:v>
                </c:pt>
                <c:pt idx="8215">
                  <c:v>65963</c:v>
                </c:pt>
                <c:pt idx="8216">
                  <c:v>65964</c:v>
                </c:pt>
                <c:pt idx="8217">
                  <c:v>65984</c:v>
                </c:pt>
                <c:pt idx="8218">
                  <c:v>65986</c:v>
                </c:pt>
                <c:pt idx="8219">
                  <c:v>65997</c:v>
                </c:pt>
                <c:pt idx="8220">
                  <c:v>66003</c:v>
                </c:pt>
                <c:pt idx="8221">
                  <c:v>66007</c:v>
                </c:pt>
                <c:pt idx="8222">
                  <c:v>66009</c:v>
                </c:pt>
                <c:pt idx="8223">
                  <c:v>66014</c:v>
                </c:pt>
                <c:pt idx="8224">
                  <c:v>66016</c:v>
                </c:pt>
                <c:pt idx="8225">
                  <c:v>66022</c:v>
                </c:pt>
                <c:pt idx="8226">
                  <c:v>66025</c:v>
                </c:pt>
                <c:pt idx="8227">
                  <c:v>66030</c:v>
                </c:pt>
                <c:pt idx="8228">
                  <c:v>66031</c:v>
                </c:pt>
                <c:pt idx="8229">
                  <c:v>66033</c:v>
                </c:pt>
                <c:pt idx="8230">
                  <c:v>66041</c:v>
                </c:pt>
                <c:pt idx="8231">
                  <c:v>66049</c:v>
                </c:pt>
                <c:pt idx="8232">
                  <c:v>66067</c:v>
                </c:pt>
                <c:pt idx="8233">
                  <c:v>66074</c:v>
                </c:pt>
                <c:pt idx="8234">
                  <c:v>66079</c:v>
                </c:pt>
                <c:pt idx="8235">
                  <c:v>66084</c:v>
                </c:pt>
                <c:pt idx="8236">
                  <c:v>66085</c:v>
                </c:pt>
                <c:pt idx="8237">
                  <c:v>66096</c:v>
                </c:pt>
                <c:pt idx="8238">
                  <c:v>66106</c:v>
                </c:pt>
                <c:pt idx="8239">
                  <c:v>66119</c:v>
                </c:pt>
                <c:pt idx="8240">
                  <c:v>66120</c:v>
                </c:pt>
                <c:pt idx="8241">
                  <c:v>66122</c:v>
                </c:pt>
                <c:pt idx="8242">
                  <c:v>66123</c:v>
                </c:pt>
                <c:pt idx="8243">
                  <c:v>66128</c:v>
                </c:pt>
                <c:pt idx="8244">
                  <c:v>66129</c:v>
                </c:pt>
                <c:pt idx="8245">
                  <c:v>66135</c:v>
                </c:pt>
                <c:pt idx="8246">
                  <c:v>66139</c:v>
                </c:pt>
                <c:pt idx="8247">
                  <c:v>66143</c:v>
                </c:pt>
                <c:pt idx="8248">
                  <c:v>66149</c:v>
                </c:pt>
                <c:pt idx="8249">
                  <c:v>66151</c:v>
                </c:pt>
                <c:pt idx="8250">
                  <c:v>66158</c:v>
                </c:pt>
                <c:pt idx="8251">
                  <c:v>66165</c:v>
                </c:pt>
                <c:pt idx="8252">
                  <c:v>66172</c:v>
                </c:pt>
                <c:pt idx="8253">
                  <c:v>66185</c:v>
                </c:pt>
                <c:pt idx="8254">
                  <c:v>66205</c:v>
                </c:pt>
                <c:pt idx="8255">
                  <c:v>66206</c:v>
                </c:pt>
                <c:pt idx="8256">
                  <c:v>66208</c:v>
                </c:pt>
                <c:pt idx="8257">
                  <c:v>66209</c:v>
                </c:pt>
                <c:pt idx="8258">
                  <c:v>66210</c:v>
                </c:pt>
                <c:pt idx="8259">
                  <c:v>66218</c:v>
                </c:pt>
                <c:pt idx="8260">
                  <c:v>66223</c:v>
                </c:pt>
                <c:pt idx="8261">
                  <c:v>66224</c:v>
                </c:pt>
                <c:pt idx="8262">
                  <c:v>66239</c:v>
                </c:pt>
                <c:pt idx="8263">
                  <c:v>66241</c:v>
                </c:pt>
                <c:pt idx="8264">
                  <c:v>66242</c:v>
                </c:pt>
                <c:pt idx="8265">
                  <c:v>66246</c:v>
                </c:pt>
                <c:pt idx="8266">
                  <c:v>66263</c:v>
                </c:pt>
                <c:pt idx="8267">
                  <c:v>66277</c:v>
                </c:pt>
                <c:pt idx="8268">
                  <c:v>66278</c:v>
                </c:pt>
                <c:pt idx="8269">
                  <c:v>66285</c:v>
                </c:pt>
                <c:pt idx="8270">
                  <c:v>66287</c:v>
                </c:pt>
                <c:pt idx="8271">
                  <c:v>66294</c:v>
                </c:pt>
                <c:pt idx="8272">
                  <c:v>66295</c:v>
                </c:pt>
                <c:pt idx="8273">
                  <c:v>66301</c:v>
                </c:pt>
                <c:pt idx="8274">
                  <c:v>66334</c:v>
                </c:pt>
                <c:pt idx="8275">
                  <c:v>66352</c:v>
                </c:pt>
                <c:pt idx="8276">
                  <c:v>66355</c:v>
                </c:pt>
                <c:pt idx="8277">
                  <c:v>66369</c:v>
                </c:pt>
                <c:pt idx="8278">
                  <c:v>66372</c:v>
                </c:pt>
                <c:pt idx="8279">
                  <c:v>66384</c:v>
                </c:pt>
                <c:pt idx="8280">
                  <c:v>66396</c:v>
                </c:pt>
                <c:pt idx="8281">
                  <c:v>66414</c:v>
                </c:pt>
                <c:pt idx="8282">
                  <c:v>66419</c:v>
                </c:pt>
                <c:pt idx="8283">
                  <c:v>66420</c:v>
                </c:pt>
                <c:pt idx="8284">
                  <c:v>66423</c:v>
                </c:pt>
                <c:pt idx="8285">
                  <c:v>66424</c:v>
                </c:pt>
                <c:pt idx="8286">
                  <c:v>66436</c:v>
                </c:pt>
                <c:pt idx="8287">
                  <c:v>66447</c:v>
                </c:pt>
                <c:pt idx="8288">
                  <c:v>66456</c:v>
                </c:pt>
                <c:pt idx="8289">
                  <c:v>66457</c:v>
                </c:pt>
                <c:pt idx="8290">
                  <c:v>66458</c:v>
                </c:pt>
                <c:pt idx="8291">
                  <c:v>66472</c:v>
                </c:pt>
                <c:pt idx="8292">
                  <c:v>66476</c:v>
                </c:pt>
                <c:pt idx="8293">
                  <c:v>66478</c:v>
                </c:pt>
                <c:pt idx="8294">
                  <c:v>66484</c:v>
                </c:pt>
                <c:pt idx="8295">
                  <c:v>66485</c:v>
                </c:pt>
                <c:pt idx="8296">
                  <c:v>66504</c:v>
                </c:pt>
                <c:pt idx="8297">
                  <c:v>66510</c:v>
                </c:pt>
                <c:pt idx="8298">
                  <c:v>66514</c:v>
                </c:pt>
                <c:pt idx="8299">
                  <c:v>66516</c:v>
                </c:pt>
                <c:pt idx="8300">
                  <c:v>66522</c:v>
                </c:pt>
                <c:pt idx="8301">
                  <c:v>66532</c:v>
                </c:pt>
                <c:pt idx="8302">
                  <c:v>66549</c:v>
                </c:pt>
                <c:pt idx="8303">
                  <c:v>66551</c:v>
                </c:pt>
                <c:pt idx="8304">
                  <c:v>66565</c:v>
                </c:pt>
                <c:pt idx="8305">
                  <c:v>66588</c:v>
                </c:pt>
                <c:pt idx="8306">
                  <c:v>66602</c:v>
                </c:pt>
                <c:pt idx="8307">
                  <c:v>66613</c:v>
                </c:pt>
                <c:pt idx="8308">
                  <c:v>66618</c:v>
                </c:pt>
                <c:pt idx="8309">
                  <c:v>66621</c:v>
                </c:pt>
                <c:pt idx="8310">
                  <c:v>66624</c:v>
                </c:pt>
                <c:pt idx="8311">
                  <c:v>66629</c:v>
                </c:pt>
                <c:pt idx="8312">
                  <c:v>66638</c:v>
                </c:pt>
                <c:pt idx="8313">
                  <c:v>66639</c:v>
                </c:pt>
                <c:pt idx="8314">
                  <c:v>66641</c:v>
                </c:pt>
                <c:pt idx="8315">
                  <c:v>66646</c:v>
                </c:pt>
                <c:pt idx="8316">
                  <c:v>66652</c:v>
                </c:pt>
                <c:pt idx="8317">
                  <c:v>66653</c:v>
                </c:pt>
                <c:pt idx="8318">
                  <c:v>66654</c:v>
                </c:pt>
                <c:pt idx="8319">
                  <c:v>66656</c:v>
                </c:pt>
                <c:pt idx="8320">
                  <c:v>66662</c:v>
                </c:pt>
                <c:pt idx="8321">
                  <c:v>66668</c:v>
                </c:pt>
                <c:pt idx="8322">
                  <c:v>66675</c:v>
                </c:pt>
                <c:pt idx="8323">
                  <c:v>66703</c:v>
                </c:pt>
                <c:pt idx="8324">
                  <c:v>66704</c:v>
                </c:pt>
                <c:pt idx="8325">
                  <c:v>66705</c:v>
                </c:pt>
                <c:pt idx="8326">
                  <c:v>66706</c:v>
                </c:pt>
                <c:pt idx="8327">
                  <c:v>66713</c:v>
                </c:pt>
                <c:pt idx="8328">
                  <c:v>66717</c:v>
                </c:pt>
                <c:pt idx="8329">
                  <c:v>66725</c:v>
                </c:pt>
                <c:pt idx="8330">
                  <c:v>66728</c:v>
                </c:pt>
                <c:pt idx="8331">
                  <c:v>66731</c:v>
                </c:pt>
                <c:pt idx="8332">
                  <c:v>66735</c:v>
                </c:pt>
                <c:pt idx="8333">
                  <c:v>66760</c:v>
                </c:pt>
                <c:pt idx="8334">
                  <c:v>66768</c:v>
                </c:pt>
                <c:pt idx="8335">
                  <c:v>66780</c:v>
                </c:pt>
                <c:pt idx="8336">
                  <c:v>66798</c:v>
                </c:pt>
                <c:pt idx="8337">
                  <c:v>66805</c:v>
                </c:pt>
                <c:pt idx="8338">
                  <c:v>66807</c:v>
                </c:pt>
                <c:pt idx="8339">
                  <c:v>66812</c:v>
                </c:pt>
                <c:pt idx="8340">
                  <c:v>66832</c:v>
                </c:pt>
                <c:pt idx="8341">
                  <c:v>66840</c:v>
                </c:pt>
                <c:pt idx="8342">
                  <c:v>66856</c:v>
                </c:pt>
                <c:pt idx="8343">
                  <c:v>66857</c:v>
                </c:pt>
                <c:pt idx="8344">
                  <c:v>66864</c:v>
                </c:pt>
                <c:pt idx="8345">
                  <c:v>66868</c:v>
                </c:pt>
                <c:pt idx="8346">
                  <c:v>66873</c:v>
                </c:pt>
                <c:pt idx="8347">
                  <c:v>66880</c:v>
                </c:pt>
                <c:pt idx="8348">
                  <c:v>66884</c:v>
                </c:pt>
                <c:pt idx="8349">
                  <c:v>66893</c:v>
                </c:pt>
                <c:pt idx="8350">
                  <c:v>66894</c:v>
                </c:pt>
                <c:pt idx="8351">
                  <c:v>66911</c:v>
                </c:pt>
                <c:pt idx="8352">
                  <c:v>66932</c:v>
                </c:pt>
                <c:pt idx="8353">
                  <c:v>66939</c:v>
                </c:pt>
                <c:pt idx="8354">
                  <c:v>66970</c:v>
                </c:pt>
                <c:pt idx="8355">
                  <c:v>66971</c:v>
                </c:pt>
                <c:pt idx="8356">
                  <c:v>66978</c:v>
                </c:pt>
                <c:pt idx="8357">
                  <c:v>66987</c:v>
                </c:pt>
                <c:pt idx="8358">
                  <c:v>67020</c:v>
                </c:pt>
                <c:pt idx="8359">
                  <c:v>67026</c:v>
                </c:pt>
                <c:pt idx="8360">
                  <c:v>67027</c:v>
                </c:pt>
                <c:pt idx="8361">
                  <c:v>67028</c:v>
                </c:pt>
                <c:pt idx="8362">
                  <c:v>67030</c:v>
                </c:pt>
                <c:pt idx="8363">
                  <c:v>67034</c:v>
                </c:pt>
                <c:pt idx="8364">
                  <c:v>67039</c:v>
                </c:pt>
                <c:pt idx="8365">
                  <c:v>67041</c:v>
                </c:pt>
                <c:pt idx="8366">
                  <c:v>67044</c:v>
                </c:pt>
                <c:pt idx="8367">
                  <c:v>67054</c:v>
                </c:pt>
                <c:pt idx="8368">
                  <c:v>67060</c:v>
                </c:pt>
                <c:pt idx="8369">
                  <c:v>67065</c:v>
                </c:pt>
                <c:pt idx="8370">
                  <c:v>67070</c:v>
                </c:pt>
                <c:pt idx="8371">
                  <c:v>67074</c:v>
                </c:pt>
                <c:pt idx="8372">
                  <c:v>67077</c:v>
                </c:pt>
                <c:pt idx="8373">
                  <c:v>67081</c:v>
                </c:pt>
                <c:pt idx="8374">
                  <c:v>67085</c:v>
                </c:pt>
                <c:pt idx="8375">
                  <c:v>67086</c:v>
                </c:pt>
                <c:pt idx="8376">
                  <c:v>67087</c:v>
                </c:pt>
                <c:pt idx="8377">
                  <c:v>67103</c:v>
                </c:pt>
                <c:pt idx="8378">
                  <c:v>67104</c:v>
                </c:pt>
                <c:pt idx="8379">
                  <c:v>67111</c:v>
                </c:pt>
                <c:pt idx="8380">
                  <c:v>67120</c:v>
                </c:pt>
                <c:pt idx="8381">
                  <c:v>67122</c:v>
                </c:pt>
                <c:pt idx="8382">
                  <c:v>67127</c:v>
                </c:pt>
                <c:pt idx="8383">
                  <c:v>67137</c:v>
                </c:pt>
                <c:pt idx="8384">
                  <c:v>67138</c:v>
                </c:pt>
                <c:pt idx="8385">
                  <c:v>67139</c:v>
                </c:pt>
                <c:pt idx="8386">
                  <c:v>67141</c:v>
                </c:pt>
                <c:pt idx="8387">
                  <c:v>67168</c:v>
                </c:pt>
                <c:pt idx="8388">
                  <c:v>67186</c:v>
                </c:pt>
                <c:pt idx="8389">
                  <c:v>67191</c:v>
                </c:pt>
                <c:pt idx="8390">
                  <c:v>67194</c:v>
                </c:pt>
                <c:pt idx="8391">
                  <c:v>67199</c:v>
                </c:pt>
                <c:pt idx="8392">
                  <c:v>67217</c:v>
                </c:pt>
                <c:pt idx="8393">
                  <c:v>67220</c:v>
                </c:pt>
                <c:pt idx="8394">
                  <c:v>67221</c:v>
                </c:pt>
                <c:pt idx="8395">
                  <c:v>67229</c:v>
                </c:pt>
                <c:pt idx="8396">
                  <c:v>67238</c:v>
                </c:pt>
                <c:pt idx="8397">
                  <c:v>67254</c:v>
                </c:pt>
                <c:pt idx="8398">
                  <c:v>67273</c:v>
                </c:pt>
                <c:pt idx="8399">
                  <c:v>67283</c:v>
                </c:pt>
                <c:pt idx="8400">
                  <c:v>67289</c:v>
                </c:pt>
                <c:pt idx="8401">
                  <c:v>67294</c:v>
                </c:pt>
                <c:pt idx="8402">
                  <c:v>67298</c:v>
                </c:pt>
                <c:pt idx="8403">
                  <c:v>67304</c:v>
                </c:pt>
                <c:pt idx="8404">
                  <c:v>67329</c:v>
                </c:pt>
                <c:pt idx="8405">
                  <c:v>67336</c:v>
                </c:pt>
                <c:pt idx="8406">
                  <c:v>67341</c:v>
                </c:pt>
                <c:pt idx="8407">
                  <c:v>67347</c:v>
                </c:pt>
                <c:pt idx="8408">
                  <c:v>67359</c:v>
                </c:pt>
                <c:pt idx="8409">
                  <c:v>67367</c:v>
                </c:pt>
                <c:pt idx="8410">
                  <c:v>67372</c:v>
                </c:pt>
                <c:pt idx="8411">
                  <c:v>67377</c:v>
                </c:pt>
                <c:pt idx="8412">
                  <c:v>67386</c:v>
                </c:pt>
                <c:pt idx="8413">
                  <c:v>67388</c:v>
                </c:pt>
                <c:pt idx="8414">
                  <c:v>67406</c:v>
                </c:pt>
                <c:pt idx="8415">
                  <c:v>67410</c:v>
                </c:pt>
                <c:pt idx="8416">
                  <c:v>67411</c:v>
                </c:pt>
                <c:pt idx="8417">
                  <c:v>67417</c:v>
                </c:pt>
                <c:pt idx="8418">
                  <c:v>67419</c:v>
                </c:pt>
                <c:pt idx="8419">
                  <c:v>67424</c:v>
                </c:pt>
                <c:pt idx="8420">
                  <c:v>67432</c:v>
                </c:pt>
                <c:pt idx="8421">
                  <c:v>67448</c:v>
                </c:pt>
                <c:pt idx="8422">
                  <c:v>67452</c:v>
                </c:pt>
                <c:pt idx="8423">
                  <c:v>67454</c:v>
                </c:pt>
                <c:pt idx="8424">
                  <c:v>67463</c:v>
                </c:pt>
                <c:pt idx="8425">
                  <c:v>67467</c:v>
                </c:pt>
                <c:pt idx="8426">
                  <c:v>67470</c:v>
                </c:pt>
                <c:pt idx="8427">
                  <c:v>67474</c:v>
                </c:pt>
                <c:pt idx="8428">
                  <c:v>67475</c:v>
                </c:pt>
                <c:pt idx="8429">
                  <c:v>67486</c:v>
                </c:pt>
                <c:pt idx="8430">
                  <c:v>67501</c:v>
                </c:pt>
                <c:pt idx="8431">
                  <c:v>67512</c:v>
                </c:pt>
                <c:pt idx="8432">
                  <c:v>67514</c:v>
                </c:pt>
                <c:pt idx="8433">
                  <c:v>67515</c:v>
                </c:pt>
                <c:pt idx="8434">
                  <c:v>67519</c:v>
                </c:pt>
                <c:pt idx="8435">
                  <c:v>67524</c:v>
                </c:pt>
                <c:pt idx="8436">
                  <c:v>67559</c:v>
                </c:pt>
                <c:pt idx="8437">
                  <c:v>67565</c:v>
                </c:pt>
                <c:pt idx="8438">
                  <c:v>67578</c:v>
                </c:pt>
                <c:pt idx="8439">
                  <c:v>67582</c:v>
                </c:pt>
                <c:pt idx="8440">
                  <c:v>67583</c:v>
                </c:pt>
                <c:pt idx="8441">
                  <c:v>67585</c:v>
                </c:pt>
                <c:pt idx="8442">
                  <c:v>67587</c:v>
                </c:pt>
                <c:pt idx="8443">
                  <c:v>67589</c:v>
                </c:pt>
                <c:pt idx="8444">
                  <c:v>67594</c:v>
                </c:pt>
                <c:pt idx="8445">
                  <c:v>67596</c:v>
                </c:pt>
                <c:pt idx="8446">
                  <c:v>67607</c:v>
                </c:pt>
                <c:pt idx="8447">
                  <c:v>67613</c:v>
                </c:pt>
                <c:pt idx="8448">
                  <c:v>67617</c:v>
                </c:pt>
                <c:pt idx="8449">
                  <c:v>67632</c:v>
                </c:pt>
                <c:pt idx="8450">
                  <c:v>67638</c:v>
                </c:pt>
                <c:pt idx="8451">
                  <c:v>67640</c:v>
                </c:pt>
                <c:pt idx="8452">
                  <c:v>67642</c:v>
                </c:pt>
                <c:pt idx="8453">
                  <c:v>67643</c:v>
                </c:pt>
                <c:pt idx="8454">
                  <c:v>67657</c:v>
                </c:pt>
                <c:pt idx="8455">
                  <c:v>67664</c:v>
                </c:pt>
                <c:pt idx="8456">
                  <c:v>67675</c:v>
                </c:pt>
                <c:pt idx="8457">
                  <c:v>67676</c:v>
                </c:pt>
                <c:pt idx="8458">
                  <c:v>67679</c:v>
                </c:pt>
                <c:pt idx="8459">
                  <c:v>67690</c:v>
                </c:pt>
                <c:pt idx="8460">
                  <c:v>67691</c:v>
                </c:pt>
                <c:pt idx="8461">
                  <c:v>67692</c:v>
                </c:pt>
                <c:pt idx="8462">
                  <c:v>67706</c:v>
                </c:pt>
                <c:pt idx="8463">
                  <c:v>67708</c:v>
                </c:pt>
                <c:pt idx="8464">
                  <c:v>67712</c:v>
                </c:pt>
                <c:pt idx="8465">
                  <c:v>67714</c:v>
                </c:pt>
                <c:pt idx="8466">
                  <c:v>67717</c:v>
                </c:pt>
                <c:pt idx="8467">
                  <c:v>67741</c:v>
                </c:pt>
                <c:pt idx="8468">
                  <c:v>67766</c:v>
                </c:pt>
                <c:pt idx="8469">
                  <c:v>67823</c:v>
                </c:pt>
                <c:pt idx="8470">
                  <c:v>67840</c:v>
                </c:pt>
                <c:pt idx="8471">
                  <c:v>67847</c:v>
                </c:pt>
                <c:pt idx="8472">
                  <c:v>67848</c:v>
                </c:pt>
                <c:pt idx="8473">
                  <c:v>67851</c:v>
                </c:pt>
                <c:pt idx="8474">
                  <c:v>67858</c:v>
                </c:pt>
                <c:pt idx="8475">
                  <c:v>67863</c:v>
                </c:pt>
                <c:pt idx="8476">
                  <c:v>67868</c:v>
                </c:pt>
                <c:pt idx="8477">
                  <c:v>67883</c:v>
                </c:pt>
                <c:pt idx="8478">
                  <c:v>67891</c:v>
                </c:pt>
                <c:pt idx="8479">
                  <c:v>67894</c:v>
                </c:pt>
                <c:pt idx="8480">
                  <c:v>67898</c:v>
                </c:pt>
                <c:pt idx="8481">
                  <c:v>67904</c:v>
                </c:pt>
                <c:pt idx="8482">
                  <c:v>67926</c:v>
                </c:pt>
                <c:pt idx="8483">
                  <c:v>67929</c:v>
                </c:pt>
                <c:pt idx="8484">
                  <c:v>67937</c:v>
                </c:pt>
                <c:pt idx="8485">
                  <c:v>67946</c:v>
                </c:pt>
                <c:pt idx="8486">
                  <c:v>67950</c:v>
                </c:pt>
                <c:pt idx="8487">
                  <c:v>67951</c:v>
                </c:pt>
                <c:pt idx="8488">
                  <c:v>67952</c:v>
                </c:pt>
                <c:pt idx="8489">
                  <c:v>67953</c:v>
                </c:pt>
                <c:pt idx="8490">
                  <c:v>67955</c:v>
                </c:pt>
                <c:pt idx="8491">
                  <c:v>67982</c:v>
                </c:pt>
                <c:pt idx="8492">
                  <c:v>67992</c:v>
                </c:pt>
                <c:pt idx="8493">
                  <c:v>67993</c:v>
                </c:pt>
                <c:pt idx="8494">
                  <c:v>67994</c:v>
                </c:pt>
                <c:pt idx="8495">
                  <c:v>67995</c:v>
                </c:pt>
                <c:pt idx="8496">
                  <c:v>68001</c:v>
                </c:pt>
                <c:pt idx="8497">
                  <c:v>68005</c:v>
                </c:pt>
                <c:pt idx="8498">
                  <c:v>68010</c:v>
                </c:pt>
                <c:pt idx="8499">
                  <c:v>68020</c:v>
                </c:pt>
                <c:pt idx="8500">
                  <c:v>68025</c:v>
                </c:pt>
                <c:pt idx="8501">
                  <c:v>68030</c:v>
                </c:pt>
                <c:pt idx="8502">
                  <c:v>68032</c:v>
                </c:pt>
                <c:pt idx="8503">
                  <c:v>68043</c:v>
                </c:pt>
                <c:pt idx="8504">
                  <c:v>68050</c:v>
                </c:pt>
                <c:pt idx="8505">
                  <c:v>68059</c:v>
                </c:pt>
                <c:pt idx="8506">
                  <c:v>68082</c:v>
                </c:pt>
                <c:pt idx="8507">
                  <c:v>68109</c:v>
                </c:pt>
                <c:pt idx="8508">
                  <c:v>68125</c:v>
                </c:pt>
                <c:pt idx="8509">
                  <c:v>68141</c:v>
                </c:pt>
                <c:pt idx="8510">
                  <c:v>68158</c:v>
                </c:pt>
                <c:pt idx="8511">
                  <c:v>68173</c:v>
                </c:pt>
                <c:pt idx="8512">
                  <c:v>68191</c:v>
                </c:pt>
                <c:pt idx="8513">
                  <c:v>68201</c:v>
                </c:pt>
                <c:pt idx="8514">
                  <c:v>68215</c:v>
                </c:pt>
                <c:pt idx="8515">
                  <c:v>68217</c:v>
                </c:pt>
                <c:pt idx="8516">
                  <c:v>68240</c:v>
                </c:pt>
                <c:pt idx="8517">
                  <c:v>68247</c:v>
                </c:pt>
                <c:pt idx="8518">
                  <c:v>68257</c:v>
                </c:pt>
                <c:pt idx="8519">
                  <c:v>68259</c:v>
                </c:pt>
                <c:pt idx="8520">
                  <c:v>68261</c:v>
                </c:pt>
                <c:pt idx="8521">
                  <c:v>68273</c:v>
                </c:pt>
                <c:pt idx="8522">
                  <c:v>68282</c:v>
                </c:pt>
                <c:pt idx="8523">
                  <c:v>68283</c:v>
                </c:pt>
                <c:pt idx="8524">
                  <c:v>68293</c:v>
                </c:pt>
                <c:pt idx="8525">
                  <c:v>68296</c:v>
                </c:pt>
                <c:pt idx="8526">
                  <c:v>68300</c:v>
                </c:pt>
                <c:pt idx="8527">
                  <c:v>68308</c:v>
                </c:pt>
                <c:pt idx="8528">
                  <c:v>68321</c:v>
                </c:pt>
                <c:pt idx="8529">
                  <c:v>68322</c:v>
                </c:pt>
                <c:pt idx="8530">
                  <c:v>68326</c:v>
                </c:pt>
                <c:pt idx="8531">
                  <c:v>68335</c:v>
                </c:pt>
                <c:pt idx="8532">
                  <c:v>68340</c:v>
                </c:pt>
                <c:pt idx="8533">
                  <c:v>68341</c:v>
                </c:pt>
                <c:pt idx="8534">
                  <c:v>68358</c:v>
                </c:pt>
                <c:pt idx="8535">
                  <c:v>68365</c:v>
                </c:pt>
                <c:pt idx="8536">
                  <c:v>68373</c:v>
                </c:pt>
                <c:pt idx="8537">
                  <c:v>68384</c:v>
                </c:pt>
                <c:pt idx="8538">
                  <c:v>68390</c:v>
                </c:pt>
                <c:pt idx="8539">
                  <c:v>68395</c:v>
                </c:pt>
                <c:pt idx="8540">
                  <c:v>68405</c:v>
                </c:pt>
                <c:pt idx="8541">
                  <c:v>68410</c:v>
                </c:pt>
                <c:pt idx="8542">
                  <c:v>68419</c:v>
                </c:pt>
                <c:pt idx="8543">
                  <c:v>68425</c:v>
                </c:pt>
                <c:pt idx="8544">
                  <c:v>68431</c:v>
                </c:pt>
                <c:pt idx="8545">
                  <c:v>68437</c:v>
                </c:pt>
                <c:pt idx="8546">
                  <c:v>68439</c:v>
                </c:pt>
                <c:pt idx="8547">
                  <c:v>68441</c:v>
                </c:pt>
                <c:pt idx="8548">
                  <c:v>68444</c:v>
                </c:pt>
                <c:pt idx="8549">
                  <c:v>68445</c:v>
                </c:pt>
                <c:pt idx="8550">
                  <c:v>68452</c:v>
                </c:pt>
                <c:pt idx="8551">
                  <c:v>68459</c:v>
                </c:pt>
                <c:pt idx="8552">
                  <c:v>68467</c:v>
                </c:pt>
                <c:pt idx="8553">
                  <c:v>68477</c:v>
                </c:pt>
                <c:pt idx="8554">
                  <c:v>68479</c:v>
                </c:pt>
                <c:pt idx="8555">
                  <c:v>68496</c:v>
                </c:pt>
                <c:pt idx="8556">
                  <c:v>68508</c:v>
                </c:pt>
                <c:pt idx="8557">
                  <c:v>68515</c:v>
                </c:pt>
                <c:pt idx="8558">
                  <c:v>68519</c:v>
                </c:pt>
                <c:pt idx="8559">
                  <c:v>68529</c:v>
                </c:pt>
                <c:pt idx="8560">
                  <c:v>68541</c:v>
                </c:pt>
                <c:pt idx="8561">
                  <c:v>68562</c:v>
                </c:pt>
                <c:pt idx="8562">
                  <c:v>68567</c:v>
                </c:pt>
                <c:pt idx="8563">
                  <c:v>68571</c:v>
                </c:pt>
                <c:pt idx="8564">
                  <c:v>68573</c:v>
                </c:pt>
                <c:pt idx="8565">
                  <c:v>68581</c:v>
                </c:pt>
                <c:pt idx="8566">
                  <c:v>68582</c:v>
                </c:pt>
                <c:pt idx="8567">
                  <c:v>68587</c:v>
                </c:pt>
                <c:pt idx="8568">
                  <c:v>68610</c:v>
                </c:pt>
                <c:pt idx="8569">
                  <c:v>68615</c:v>
                </c:pt>
                <c:pt idx="8570">
                  <c:v>68616</c:v>
                </c:pt>
                <c:pt idx="8571">
                  <c:v>68645</c:v>
                </c:pt>
                <c:pt idx="8572">
                  <c:v>68670</c:v>
                </c:pt>
                <c:pt idx="8573">
                  <c:v>68682</c:v>
                </c:pt>
                <c:pt idx="8574">
                  <c:v>68689</c:v>
                </c:pt>
                <c:pt idx="8575">
                  <c:v>68692</c:v>
                </c:pt>
                <c:pt idx="8576">
                  <c:v>68710</c:v>
                </c:pt>
                <c:pt idx="8577">
                  <c:v>68711</c:v>
                </c:pt>
                <c:pt idx="8578">
                  <c:v>68781</c:v>
                </c:pt>
                <c:pt idx="8579">
                  <c:v>68791</c:v>
                </c:pt>
                <c:pt idx="8580">
                  <c:v>68792</c:v>
                </c:pt>
                <c:pt idx="8581">
                  <c:v>68795</c:v>
                </c:pt>
                <c:pt idx="8582">
                  <c:v>68801</c:v>
                </c:pt>
                <c:pt idx="8583">
                  <c:v>68803</c:v>
                </c:pt>
                <c:pt idx="8584">
                  <c:v>68806</c:v>
                </c:pt>
                <c:pt idx="8585">
                  <c:v>68821</c:v>
                </c:pt>
                <c:pt idx="8586">
                  <c:v>68822</c:v>
                </c:pt>
                <c:pt idx="8587">
                  <c:v>68836</c:v>
                </c:pt>
                <c:pt idx="8588">
                  <c:v>68848</c:v>
                </c:pt>
                <c:pt idx="8589">
                  <c:v>68853</c:v>
                </c:pt>
                <c:pt idx="8590">
                  <c:v>68857</c:v>
                </c:pt>
                <c:pt idx="8591">
                  <c:v>68863</c:v>
                </c:pt>
                <c:pt idx="8592">
                  <c:v>68895</c:v>
                </c:pt>
                <c:pt idx="8593">
                  <c:v>68908</c:v>
                </c:pt>
                <c:pt idx="8594">
                  <c:v>68917</c:v>
                </c:pt>
                <c:pt idx="8595">
                  <c:v>68927</c:v>
                </c:pt>
                <c:pt idx="8596">
                  <c:v>68928</c:v>
                </c:pt>
                <c:pt idx="8597">
                  <c:v>68932</c:v>
                </c:pt>
                <c:pt idx="8598">
                  <c:v>68954</c:v>
                </c:pt>
                <c:pt idx="8599">
                  <c:v>68974</c:v>
                </c:pt>
                <c:pt idx="8600">
                  <c:v>68983</c:v>
                </c:pt>
                <c:pt idx="8601">
                  <c:v>68991</c:v>
                </c:pt>
                <c:pt idx="8602">
                  <c:v>68996</c:v>
                </c:pt>
                <c:pt idx="8603">
                  <c:v>69003</c:v>
                </c:pt>
                <c:pt idx="8604">
                  <c:v>69006</c:v>
                </c:pt>
                <c:pt idx="8605">
                  <c:v>69007</c:v>
                </c:pt>
                <c:pt idx="8606">
                  <c:v>69026</c:v>
                </c:pt>
                <c:pt idx="8607">
                  <c:v>69028</c:v>
                </c:pt>
                <c:pt idx="8608">
                  <c:v>69032</c:v>
                </c:pt>
                <c:pt idx="8609">
                  <c:v>69038</c:v>
                </c:pt>
                <c:pt idx="8610">
                  <c:v>69043</c:v>
                </c:pt>
                <c:pt idx="8611">
                  <c:v>69048</c:v>
                </c:pt>
                <c:pt idx="8612">
                  <c:v>69054</c:v>
                </c:pt>
                <c:pt idx="8613">
                  <c:v>69067</c:v>
                </c:pt>
                <c:pt idx="8614">
                  <c:v>69090</c:v>
                </c:pt>
                <c:pt idx="8615">
                  <c:v>69092</c:v>
                </c:pt>
                <c:pt idx="8616">
                  <c:v>69118</c:v>
                </c:pt>
                <c:pt idx="8617">
                  <c:v>69125</c:v>
                </c:pt>
                <c:pt idx="8618">
                  <c:v>69154</c:v>
                </c:pt>
                <c:pt idx="8619">
                  <c:v>69165</c:v>
                </c:pt>
                <c:pt idx="8620">
                  <c:v>69168</c:v>
                </c:pt>
                <c:pt idx="8621">
                  <c:v>69173</c:v>
                </c:pt>
                <c:pt idx="8622">
                  <c:v>69180</c:v>
                </c:pt>
                <c:pt idx="8623">
                  <c:v>69182</c:v>
                </c:pt>
                <c:pt idx="8624">
                  <c:v>69199</c:v>
                </c:pt>
                <c:pt idx="8625">
                  <c:v>69212</c:v>
                </c:pt>
                <c:pt idx="8626">
                  <c:v>69214</c:v>
                </c:pt>
                <c:pt idx="8627">
                  <c:v>69216</c:v>
                </c:pt>
                <c:pt idx="8628">
                  <c:v>69218</c:v>
                </c:pt>
                <c:pt idx="8629">
                  <c:v>69220</c:v>
                </c:pt>
                <c:pt idx="8630">
                  <c:v>69222</c:v>
                </c:pt>
                <c:pt idx="8631">
                  <c:v>69272</c:v>
                </c:pt>
                <c:pt idx="8632">
                  <c:v>69274</c:v>
                </c:pt>
                <c:pt idx="8633">
                  <c:v>69290</c:v>
                </c:pt>
                <c:pt idx="8634">
                  <c:v>69302</c:v>
                </c:pt>
                <c:pt idx="8635">
                  <c:v>69306</c:v>
                </c:pt>
                <c:pt idx="8636">
                  <c:v>69310</c:v>
                </c:pt>
                <c:pt idx="8637">
                  <c:v>69325</c:v>
                </c:pt>
                <c:pt idx="8638">
                  <c:v>69333</c:v>
                </c:pt>
                <c:pt idx="8639">
                  <c:v>69335</c:v>
                </c:pt>
                <c:pt idx="8640">
                  <c:v>69343</c:v>
                </c:pt>
                <c:pt idx="8641">
                  <c:v>69347</c:v>
                </c:pt>
                <c:pt idx="8642">
                  <c:v>69360</c:v>
                </c:pt>
                <c:pt idx="8643">
                  <c:v>69363</c:v>
                </c:pt>
                <c:pt idx="8644">
                  <c:v>69368</c:v>
                </c:pt>
                <c:pt idx="8645">
                  <c:v>69372</c:v>
                </c:pt>
                <c:pt idx="8646">
                  <c:v>69382</c:v>
                </c:pt>
                <c:pt idx="8647">
                  <c:v>69384</c:v>
                </c:pt>
                <c:pt idx="8648">
                  <c:v>69401</c:v>
                </c:pt>
                <c:pt idx="8649">
                  <c:v>69412</c:v>
                </c:pt>
                <c:pt idx="8650">
                  <c:v>69413</c:v>
                </c:pt>
                <c:pt idx="8651">
                  <c:v>69415</c:v>
                </c:pt>
                <c:pt idx="8652">
                  <c:v>69419</c:v>
                </c:pt>
                <c:pt idx="8653">
                  <c:v>69420</c:v>
                </c:pt>
                <c:pt idx="8654">
                  <c:v>69421</c:v>
                </c:pt>
                <c:pt idx="8655">
                  <c:v>69426</c:v>
                </c:pt>
                <c:pt idx="8656">
                  <c:v>69429</c:v>
                </c:pt>
                <c:pt idx="8657">
                  <c:v>69447</c:v>
                </c:pt>
                <c:pt idx="8658">
                  <c:v>69449</c:v>
                </c:pt>
                <c:pt idx="8659">
                  <c:v>69460</c:v>
                </c:pt>
                <c:pt idx="8660">
                  <c:v>69467</c:v>
                </c:pt>
                <c:pt idx="8661">
                  <c:v>69471</c:v>
                </c:pt>
                <c:pt idx="8662">
                  <c:v>69481</c:v>
                </c:pt>
                <c:pt idx="8663">
                  <c:v>69482</c:v>
                </c:pt>
                <c:pt idx="8664">
                  <c:v>69485</c:v>
                </c:pt>
                <c:pt idx="8665">
                  <c:v>69487</c:v>
                </c:pt>
                <c:pt idx="8666">
                  <c:v>69488</c:v>
                </c:pt>
                <c:pt idx="8667">
                  <c:v>69492</c:v>
                </c:pt>
                <c:pt idx="8668">
                  <c:v>69504</c:v>
                </c:pt>
                <c:pt idx="8669">
                  <c:v>69506</c:v>
                </c:pt>
                <c:pt idx="8670">
                  <c:v>69508</c:v>
                </c:pt>
                <c:pt idx="8671">
                  <c:v>69510</c:v>
                </c:pt>
                <c:pt idx="8672">
                  <c:v>69521</c:v>
                </c:pt>
                <c:pt idx="8673">
                  <c:v>69529</c:v>
                </c:pt>
                <c:pt idx="8674">
                  <c:v>69530</c:v>
                </c:pt>
                <c:pt idx="8675">
                  <c:v>69533</c:v>
                </c:pt>
                <c:pt idx="8676">
                  <c:v>69540</c:v>
                </c:pt>
                <c:pt idx="8677">
                  <c:v>69545</c:v>
                </c:pt>
                <c:pt idx="8678">
                  <c:v>69560</c:v>
                </c:pt>
                <c:pt idx="8679">
                  <c:v>69579</c:v>
                </c:pt>
                <c:pt idx="8680">
                  <c:v>69580</c:v>
                </c:pt>
                <c:pt idx="8681">
                  <c:v>69593</c:v>
                </c:pt>
                <c:pt idx="8682">
                  <c:v>69595</c:v>
                </c:pt>
                <c:pt idx="8683">
                  <c:v>69603</c:v>
                </c:pt>
                <c:pt idx="8684">
                  <c:v>69612</c:v>
                </c:pt>
                <c:pt idx="8685">
                  <c:v>69614</c:v>
                </c:pt>
                <c:pt idx="8686">
                  <c:v>69642</c:v>
                </c:pt>
                <c:pt idx="8687">
                  <c:v>69662</c:v>
                </c:pt>
                <c:pt idx="8688">
                  <c:v>69664</c:v>
                </c:pt>
                <c:pt idx="8689">
                  <c:v>69665</c:v>
                </c:pt>
                <c:pt idx="8690">
                  <c:v>69666</c:v>
                </c:pt>
                <c:pt idx="8691">
                  <c:v>69671</c:v>
                </c:pt>
                <c:pt idx="8692">
                  <c:v>69695</c:v>
                </c:pt>
                <c:pt idx="8693">
                  <c:v>69707</c:v>
                </c:pt>
                <c:pt idx="8694">
                  <c:v>69726</c:v>
                </c:pt>
                <c:pt idx="8695">
                  <c:v>69737</c:v>
                </c:pt>
                <c:pt idx="8696">
                  <c:v>69742</c:v>
                </c:pt>
                <c:pt idx="8697">
                  <c:v>69768</c:v>
                </c:pt>
                <c:pt idx="8698">
                  <c:v>69775</c:v>
                </c:pt>
                <c:pt idx="8699">
                  <c:v>69815</c:v>
                </c:pt>
                <c:pt idx="8700">
                  <c:v>69829</c:v>
                </c:pt>
                <c:pt idx="8701">
                  <c:v>69830</c:v>
                </c:pt>
                <c:pt idx="8702">
                  <c:v>69843</c:v>
                </c:pt>
                <c:pt idx="8703">
                  <c:v>69851</c:v>
                </c:pt>
                <c:pt idx="8704">
                  <c:v>69857</c:v>
                </c:pt>
                <c:pt idx="8705">
                  <c:v>69868</c:v>
                </c:pt>
                <c:pt idx="8706">
                  <c:v>69871</c:v>
                </c:pt>
                <c:pt idx="8707">
                  <c:v>69873</c:v>
                </c:pt>
                <c:pt idx="8708">
                  <c:v>69875</c:v>
                </c:pt>
                <c:pt idx="8709">
                  <c:v>69878</c:v>
                </c:pt>
                <c:pt idx="8710">
                  <c:v>69891</c:v>
                </c:pt>
                <c:pt idx="8711">
                  <c:v>69897</c:v>
                </c:pt>
                <c:pt idx="8712">
                  <c:v>69901</c:v>
                </c:pt>
                <c:pt idx="8713">
                  <c:v>69902</c:v>
                </c:pt>
                <c:pt idx="8714">
                  <c:v>69903</c:v>
                </c:pt>
                <c:pt idx="8715">
                  <c:v>69910</c:v>
                </c:pt>
                <c:pt idx="8716">
                  <c:v>69918</c:v>
                </c:pt>
                <c:pt idx="8717">
                  <c:v>69920</c:v>
                </c:pt>
                <c:pt idx="8718">
                  <c:v>69938</c:v>
                </c:pt>
                <c:pt idx="8719">
                  <c:v>69948</c:v>
                </c:pt>
                <c:pt idx="8720">
                  <c:v>69951</c:v>
                </c:pt>
                <c:pt idx="8721">
                  <c:v>69962</c:v>
                </c:pt>
                <c:pt idx="8722">
                  <c:v>69963</c:v>
                </c:pt>
                <c:pt idx="8723">
                  <c:v>69966</c:v>
                </c:pt>
                <c:pt idx="8724">
                  <c:v>69969</c:v>
                </c:pt>
                <c:pt idx="8725">
                  <c:v>69981</c:v>
                </c:pt>
                <c:pt idx="8726">
                  <c:v>69982</c:v>
                </c:pt>
                <c:pt idx="8727">
                  <c:v>69987</c:v>
                </c:pt>
                <c:pt idx="8728">
                  <c:v>69989</c:v>
                </c:pt>
                <c:pt idx="8729">
                  <c:v>70020</c:v>
                </c:pt>
                <c:pt idx="8730">
                  <c:v>70026</c:v>
                </c:pt>
                <c:pt idx="8731">
                  <c:v>70028</c:v>
                </c:pt>
                <c:pt idx="8732">
                  <c:v>70029</c:v>
                </c:pt>
                <c:pt idx="8733">
                  <c:v>70031</c:v>
                </c:pt>
                <c:pt idx="8734">
                  <c:v>70032</c:v>
                </c:pt>
                <c:pt idx="8735">
                  <c:v>70035</c:v>
                </c:pt>
                <c:pt idx="8736">
                  <c:v>70041</c:v>
                </c:pt>
                <c:pt idx="8737">
                  <c:v>70047</c:v>
                </c:pt>
                <c:pt idx="8738">
                  <c:v>70054</c:v>
                </c:pt>
                <c:pt idx="8739">
                  <c:v>70068</c:v>
                </c:pt>
                <c:pt idx="8740">
                  <c:v>70073</c:v>
                </c:pt>
                <c:pt idx="8741">
                  <c:v>70079</c:v>
                </c:pt>
                <c:pt idx="8742">
                  <c:v>70080</c:v>
                </c:pt>
                <c:pt idx="8743">
                  <c:v>70082</c:v>
                </c:pt>
                <c:pt idx="8744">
                  <c:v>70086</c:v>
                </c:pt>
                <c:pt idx="8745">
                  <c:v>70109</c:v>
                </c:pt>
                <c:pt idx="8746">
                  <c:v>70114</c:v>
                </c:pt>
                <c:pt idx="8747">
                  <c:v>70116</c:v>
                </c:pt>
                <c:pt idx="8748">
                  <c:v>70133</c:v>
                </c:pt>
                <c:pt idx="8749">
                  <c:v>70152</c:v>
                </c:pt>
                <c:pt idx="8750">
                  <c:v>70153</c:v>
                </c:pt>
                <c:pt idx="8751">
                  <c:v>70157</c:v>
                </c:pt>
                <c:pt idx="8752">
                  <c:v>70158</c:v>
                </c:pt>
                <c:pt idx="8753">
                  <c:v>70159</c:v>
                </c:pt>
                <c:pt idx="8754">
                  <c:v>70167</c:v>
                </c:pt>
                <c:pt idx="8755">
                  <c:v>70169</c:v>
                </c:pt>
                <c:pt idx="8756">
                  <c:v>70184</c:v>
                </c:pt>
                <c:pt idx="8757">
                  <c:v>70186</c:v>
                </c:pt>
                <c:pt idx="8758">
                  <c:v>70189</c:v>
                </c:pt>
                <c:pt idx="8759">
                  <c:v>70192</c:v>
                </c:pt>
                <c:pt idx="8760">
                  <c:v>70196</c:v>
                </c:pt>
                <c:pt idx="8761">
                  <c:v>70197</c:v>
                </c:pt>
                <c:pt idx="8762">
                  <c:v>70206</c:v>
                </c:pt>
                <c:pt idx="8763">
                  <c:v>70208</c:v>
                </c:pt>
                <c:pt idx="8764">
                  <c:v>70215</c:v>
                </c:pt>
                <c:pt idx="8765">
                  <c:v>70220</c:v>
                </c:pt>
                <c:pt idx="8766">
                  <c:v>70232</c:v>
                </c:pt>
                <c:pt idx="8767">
                  <c:v>70234</c:v>
                </c:pt>
                <c:pt idx="8768">
                  <c:v>70238</c:v>
                </c:pt>
                <c:pt idx="8769">
                  <c:v>70249</c:v>
                </c:pt>
                <c:pt idx="8770">
                  <c:v>70250</c:v>
                </c:pt>
                <c:pt idx="8771">
                  <c:v>70257</c:v>
                </c:pt>
                <c:pt idx="8772">
                  <c:v>70275</c:v>
                </c:pt>
                <c:pt idx="8773">
                  <c:v>70286</c:v>
                </c:pt>
                <c:pt idx="8774">
                  <c:v>70288</c:v>
                </c:pt>
                <c:pt idx="8775">
                  <c:v>70289</c:v>
                </c:pt>
                <c:pt idx="8776">
                  <c:v>70298</c:v>
                </c:pt>
                <c:pt idx="8777">
                  <c:v>70316</c:v>
                </c:pt>
                <c:pt idx="8778">
                  <c:v>70317</c:v>
                </c:pt>
                <c:pt idx="8779">
                  <c:v>70325</c:v>
                </c:pt>
                <c:pt idx="8780">
                  <c:v>70328</c:v>
                </c:pt>
                <c:pt idx="8781">
                  <c:v>70330</c:v>
                </c:pt>
                <c:pt idx="8782">
                  <c:v>70332</c:v>
                </c:pt>
                <c:pt idx="8783">
                  <c:v>70333</c:v>
                </c:pt>
                <c:pt idx="8784">
                  <c:v>70343</c:v>
                </c:pt>
                <c:pt idx="8785">
                  <c:v>70347</c:v>
                </c:pt>
                <c:pt idx="8786">
                  <c:v>70353</c:v>
                </c:pt>
                <c:pt idx="8787">
                  <c:v>70357</c:v>
                </c:pt>
                <c:pt idx="8788">
                  <c:v>70387</c:v>
                </c:pt>
                <c:pt idx="8789">
                  <c:v>70390</c:v>
                </c:pt>
                <c:pt idx="8790">
                  <c:v>70392</c:v>
                </c:pt>
                <c:pt idx="8791">
                  <c:v>70398</c:v>
                </c:pt>
                <c:pt idx="8792">
                  <c:v>70409</c:v>
                </c:pt>
                <c:pt idx="8793">
                  <c:v>70417</c:v>
                </c:pt>
                <c:pt idx="8794">
                  <c:v>70421</c:v>
                </c:pt>
                <c:pt idx="8795">
                  <c:v>70425</c:v>
                </c:pt>
                <c:pt idx="8796">
                  <c:v>70430</c:v>
                </c:pt>
                <c:pt idx="8797">
                  <c:v>70431</c:v>
                </c:pt>
                <c:pt idx="8798">
                  <c:v>70440</c:v>
                </c:pt>
                <c:pt idx="8799">
                  <c:v>70466</c:v>
                </c:pt>
                <c:pt idx="8800">
                  <c:v>70472</c:v>
                </c:pt>
                <c:pt idx="8801">
                  <c:v>70477</c:v>
                </c:pt>
                <c:pt idx="8802">
                  <c:v>70479</c:v>
                </c:pt>
                <c:pt idx="8803">
                  <c:v>70482</c:v>
                </c:pt>
                <c:pt idx="8804">
                  <c:v>70499</c:v>
                </c:pt>
                <c:pt idx="8805">
                  <c:v>70502</c:v>
                </c:pt>
                <c:pt idx="8806">
                  <c:v>70508</c:v>
                </c:pt>
                <c:pt idx="8807">
                  <c:v>70532</c:v>
                </c:pt>
                <c:pt idx="8808">
                  <c:v>70534</c:v>
                </c:pt>
                <c:pt idx="8809">
                  <c:v>70577</c:v>
                </c:pt>
                <c:pt idx="8810">
                  <c:v>70591</c:v>
                </c:pt>
                <c:pt idx="8811">
                  <c:v>70592</c:v>
                </c:pt>
                <c:pt idx="8812">
                  <c:v>70606</c:v>
                </c:pt>
                <c:pt idx="8813">
                  <c:v>70608</c:v>
                </c:pt>
                <c:pt idx="8814">
                  <c:v>70613</c:v>
                </c:pt>
                <c:pt idx="8815">
                  <c:v>70627</c:v>
                </c:pt>
                <c:pt idx="8816">
                  <c:v>70637</c:v>
                </c:pt>
                <c:pt idx="8817">
                  <c:v>70638</c:v>
                </c:pt>
                <c:pt idx="8818">
                  <c:v>70639</c:v>
                </c:pt>
                <c:pt idx="8819">
                  <c:v>70640</c:v>
                </c:pt>
                <c:pt idx="8820">
                  <c:v>70642</c:v>
                </c:pt>
                <c:pt idx="8821">
                  <c:v>70653</c:v>
                </c:pt>
                <c:pt idx="8822">
                  <c:v>70671</c:v>
                </c:pt>
                <c:pt idx="8823">
                  <c:v>70680</c:v>
                </c:pt>
                <c:pt idx="8824">
                  <c:v>70688</c:v>
                </c:pt>
                <c:pt idx="8825">
                  <c:v>70689</c:v>
                </c:pt>
                <c:pt idx="8826">
                  <c:v>70714</c:v>
                </c:pt>
                <c:pt idx="8827">
                  <c:v>70718</c:v>
                </c:pt>
                <c:pt idx="8828">
                  <c:v>70722</c:v>
                </c:pt>
                <c:pt idx="8829">
                  <c:v>70723</c:v>
                </c:pt>
                <c:pt idx="8830">
                  <c:v>70730</c:v>
                </c:pt>
                <c:pt idx="8831">
                  <c:v>70731</c:v>
                </c:pt>
                <c:pt idx="8832">
                  <c:v>70732</c:v>
                </c:pt>
                <c:pt idx="8833">
                  <c:v>70745</c:v>
                </c:pt>
                <c:pt idx="8834">
                  <c:v>70749</c:v>
                </c:pt>
                <c:pt idx="8835">
                  <c:v>70756</c:v>
                </c:pt>
                <c:pt idx="8836">
                  <c:v>70770</c:v>
                </c:pt>
                <c:pt idx="8837">
                  <c:v>70772</c:v>
                </c:pt>
                <c:pt idx="8838">
                  <c:v>70775</c:v>
                </c:pt>
                <c:pt idx="8839">
                  <c:v>70782</c:v>
                </c:pt>
                <c:pt idx="8840">
                  <c:v>70817</c:v>
                </c:pt>
                <c:pt idx="8841">
                  <c:v>70819</c:v>
                </c:pt>
                <c:pt idx="8842">
                  <c:v>70821</c:v>
                </c:pt>
                <c:pt idx="8843">
                  <c:v>70848</c:v>
                </c:pt>
                <c:pt idx="8844">
                  <c:v>70887</c:v>
                </c:pt>
                <c:pt idx="8845">
                  <c:v>70900</c:v>
                </c:pt>
                <c:pt idx="8846">
                  <c:v>70913</c:v>
                </c:pt>
                <c:pt idx="8847">
                  <c:v>70915</c:v>
                </c:pt>
                <c:pt idx="8848">
                  <c:v>70920</c:v>
                </c:pt>
                <c:pt idx="8849">
                  <c:v>70923</c:v>
                </c:pt>
                <c:pt idx="8850">
                  <c:v>70931</c:v>
                </c:pt>
                <c:pt idx="8851">
                  <c:v>70936</c:v>
                </c:pt>
                <c:pt idx="8852">
                  <c:v>70946</c:v>
                </c:pt>
                <c:pt idx="8853">
                  <c:v>70959</c:v>
                </c:pt>
                <c:pt idx="8854">
                  <c:v>70961</c:v>
                </c:pt>
                <c:pt idx="8855">
                  <c:v>70962</c:v>
                </c:pt>
                <c:pt idx="8856">
                  <c:v>70969</c:v>
                </c:pt>
                <c:pt idx="8857">
                  <c:v>70971</c:v>
                </c:pt>
                <c:pt idx="8858">
                  <c:v>70972</c:v>
                </c:pt>
                <c:pt idx="8859">
                  <c:v>70987</c:v>
                </c:pt>
                <c:pt idx="8860">
                  <c:v>70992</c:v>
                </c:pt>
                <c:pt idx="8861">
                  <c:v>71006</c:v>
                </c:pt>
                <c:pt idx="8862">
                  <c:v>71016</c:v>
                </c:pt>
                <c:pt idx="8863">
                  <c:v>71018</c:v>
                </c:pt>
                <c:pt idx="8864">
                  <c:v>71027</c:v>
                </c:pt>
                <c:pt idx="8865">
                  <c:v>71034</c:v>
                </c:pt>
                <c:pt idx="8866">
                  <c:v>71038</c:v>
                </c:pt>
                <c:pt idx="8867">
                  <c:v>71043</c:v>
                </c:pt>
                <c:pt idx="8868">
                  <c:v>71048</c:v>
                </c:pt>
                <c:pt idx="8869">
                  <c:v>71051</c:v>
                </c:pt>
                <c:pt idx="8870">
                  <c:v>71061</c:v>
                </c:pt>
                <c:pt idx="8871">
                  <c:v>71064</c:v>
                </c:pt>
                <c:pt idx="8872">
                  <c:v>71075</c:v>
                </c:pt>
                <c:pt idx="8873">
                  <c:v>71091</c:v>
                </c:pt>
                <c:pt idx="8874">
                  <c:v>71107</c:v>
                </c:pt>
                <c:pt idx="8875">
                  <c:v>71117</c:v>
                </c:pt>
                <c:pt idx="8876">
                  <c:v>71119</c:v>
                </c:pt>
                <c:pt idx="8877">
                  <c:v>71130</c:v>
                </c:pt>
                <c:pt idx="8878">
                  <c:v>71135</c:v>
                </c:pt>
                <c:pt idx="8879">
                  <c:v>71140</c:v>
                </c:pt>
                <c:pt idx="8880">
                  <c:v>71150</c:v>
                </c:pt>
                <c:pt idx="8881">
                  <c:v>71170</c:v>
                </c:pt>
                <c:pt idx="8882">
                  <c:v>71177</c:v>
                </c:pt>
                <c:pt idx="8883">
                  <c:v>71178</c:v>
                </c:pt>
                <c:pt idx="8884">
                  <c:v>71192</c:v>
                </c:pt>
                <c:pt idx="8885">
                  <c:v>71199</c:v>
                </c:pt>
                <c:pt idx="8886">
                  <c:v>71211</c:v>
                </c:pt>
                <c:pt idx="8887">
                  <c:v>71226</c:v>
                </c:pt>
                <c:pt idx="8888">
                  <c:v>71233</c:v>
                </c:pt>
                <c:pt idx="8889">
                  <c:v>71296</c:v>
                </c:pt>
                <c:pt idx="8890">
                  <c:v>71302</c:v>
                </c:pt>
                <c:pt idx="8891">
                  <c:v>71304</c:v>
                </c:pt>
                <c:pt idx="8892">
                  <c:v>71305</c:v>
                </c:pt>
                <c:pt idx="8893">
                  <c:v>71329</c:v>
                </c:pt>
                <c:pt idx="8894">
                  <c:v>71332</c:v>
                </c:pt>
                <c:pt idx="8895">
                  <c:v>71340</c:v>
                </c:pt>
                <c:pt idx="8896">
                  <c:v>71343</c:v>
                </c:pt>
                <c:pt idx="8897">
                  <c:v>71353</c:v>
                </c:pt>
                <c:pt idx="8898">
                  <c:v>71354</c:v>
                </c:pt>
                <c:pt idx="8899">
                  <c:v>71363</c:v>
                </c:pt>
                <c:pt idx="8900">
                  <c:v>71366</c:v>
                </c:pt>
                <c:pt idx="8901">
                  <c:v>71368</c:v>
                </c:pt>
                <c:pt idx="8902">
                  <c:v>71372</c:v>
                </c:pt>
                <c:pt idx="8903">
                  <c:v>71377</c:v>
                </c:pt>
                <c:pt idx="8904">
                  <c:v>71378</c:v>
                </c:pt>
                <c:pt idx="8905">
                  <c:v>71391</c:v>
                </c:pt>
                <c:pt idx="8906">
                  <c:v>71392</c:v>
                </c:pt>
                <c:pt idx="8907">
                  <c:v>71403</c:v>
                </c:pt>
                <c:pt idx="8908">
                  <c:v>71423</c:v>
                </c:pt>
                <c:pt idx="8909">
                  <c:v>71427</c:v>
                </c:pt>
                <c:pt idx="8910">
                  <c:v>71434</c:v>
                </c:pt>
                <c:pt idx="8911">
                  <c:v>71448</c:v>
                </c:pt>
                <c:pt idx="8912">
                  <c:v>71449</c:v>
                </c:pt>
                <c:pt idx="8913">
                  <c:v>71458</c:v>
                </c:pt>
                <c:pt idx="8914">
                  <c:v>71473</c:v>
                </c:pt>
                <c:pt idx="8915">
                  <c:v>71478</c:v>
                </c:pt>
                <c:pt idx="8916">
                  <c:v>71483</c:v>
                </c:pt>
                <c:pt idx="8917">
                  <c:v>71492</c:v>
                </c:pt>
                <c:pt idx="8918">
                  <c:v>71509</c:v>
                </c:pt>
                <c:pt idx="8919">
                  <c:v>71524</c:v>
                </c:pt>
                <c:pt idx="8920">
                  <c:v>71545</c:v>
                </c:pt>
                <c:pt idx="8921">
                  <c:v>71549</c:v>
                </c:pt>
                <c:pt idx="8922">
                  <c:v>71551</c:v>
                </c:pt>
                <c:pt idx="8923">
                  <c:v>71587</c:v>
                </c:pt>
                <c:pt idx="8924">
                  <c:v>71591</c:v>
                </c:pt>
                <c:pt idx="8925">
                  <c:v>71602</c:v>
                </c:pt>
                <c:pt idx="8926">
                  <c:v>71605</c:v>
                </c:pt>
                <c:pt idx="8927">
                  <c:v>71611</c:v>
                </c:pt>
                <c:pt idx="8928">
                  <c:v>71616</c:v>
                </c:pt>
                <c:pt idx="8929">
                  <c:v>71619</c:v>
                </c:pt>
                <c:pt idx="8930">
                  <c:v>71621</c:v>
                </c:pt>
                <c:pt idx="8931">
                  <c:v>71626</c:v>
                </c:pt>
                <c:pt idx="8932">
                  <c:v>71653</c:v>
                </c:pt>
                <c:pt idx="8933">
                  <c:v>71654</c:v>
                </c:pt>
                <c:pt idx="8934">
                  <c:v>71667</c:v>
                </c:pt>
                <c:pt idx="8935">
                  <c:v>71699</c:v>
                </c:pt>
                <c:pt idx="8936">
                  <c:v>71704</c:v>
                </c:pt>
                <c:pt idx="8937">
                  <c:v>71717</c:v>
                </c:pt>
                <c:pt idx="8938">
                  <c:v>71718</c:v>
                </c:pt>
                <c:pt idx="8939">
                  <c:v>71723</c:v>
                </c:pt>
                <c:pt idx="8940">
                  <c:v>71725</c:v>
                </c:pt>
                <c:pt idx="8941">
                  <c:v>71730</c:v>
                </c:pt>
                <c:pt idx="8942">
                  <c:v>71733</c:v>
                </c:pt>
                <c:pt idx="8943">
                  <c:v>71771</c:v>
                </c:pt>
                <c:pt idx="8944">
                  <c:v>71772</c:v>
                </c:pt>
                <c:pt idx="8945">
                  <c:v>71781</c:v>
                </c:pt>
                <c:pt idx="8946">
                  <c:v>71796</c:v>
                </c:pt>
                <c:pt idx="8947">
                  <c:v>71801</c:v>
                </c:pt>
                <c:pt idx="8948">
                  <c:v>71806</c:v>
                </c:pt>
                <c:pt idx="8949">
                  <c:v>71836</c:v>
                </c:pt>
                <c:pt idx="8950">
                  <c:v>71845</c:v>
                </c:pt>
                <c:pt idx="8951">
                  <c:v>71851</c:v>
                </c:pt>
                <c:pt idx="8952">
                  <c:v>71855</c:v>
                </c:pt>
                <c:pt idx="8953">
                  <c:v>71870</c:v>
                </c:pt>
                <c:pt idx="8954">
                  <c:v>71880</c:v>
                </c:pt>
                <c:pt idx="8955">
                  <c:v>71883</c:v>
                </c:pt>
                <c:pt idx="8956">
                  <c:v>71884</c:v>
                </c:pt>
                <c:pt idx="8957">
                  <c:v>71890</c:v>
                </c:pt>
                <c:pt idx="8958">
                  <c:v>71904</c:v>
                </c:pt>
                <c:pt idx="8959">
                  <c:v>71906</c:v>
                </c:pt>
                <c:pt idx="8960">
                  <c:v>71920</c:v>
                </c:pt>
                <c:pt idx="8961">
                  <c:v>71928</c:v>
                </c:pt>
                <c:pt idx="8962">
                  <c:v>71935</c:v>
                </c:pt>
                <c:pt idx="8963">
                  <c:v>71947</c:v>
                </c:pt>
                <c:pt idx="8964">
                  <c:v>71950</c:v>
                </c:pt>
                <c:pt idx="8965">
                  <c:v>71952</c:v>
                </c:pt>
                <c:pt idx="8966">
                  <c:v>71954</c:v>
                </c:pt>
                <c:pt idx="8967">
                  <c:v>71958</c:v>
                </c:pt>
                <c:pt idx="8968">
                  <c:v>71967</c:v>
                </c:pt>
                <c:pt idx="8969">
                  <c:v>71970</c:v>
                </c:pt>
                <c:pt idx="8970">
                  <c:v>71981</c:v>
                </c:pt>
                <c:pt idx="8971">
                  <c:v>71985</c:v>
                </c:pt>
                <c:pt idx="8972">
                  <c:v>71993</c:v>
                </c:pt>
                <c:pt idx="8973">
                  <c:v>71994</c:v>
                </c:pt>
                <c:pt idx="8974">
                  <c:v>72014</c:v>
                </c:pt>
                <c:pt idx="8975">
                  <c:v>72022</c:v>
                </c:pt>
                <c:pt idx="8976">
                  <c:v>72038</c:v>
                </c:pt>
                <c:pt idx="8977">
                  <c:v>72040</c:v>
                </c:pt>
                <c:pt idx="8978">
                  <c:v>72041</c:v>
                </c:pt>
                <c:pt idx="8979">
                  <c:v>72043</c:v>
                </c:pt>
                <c:pt idx="8980">
                  <c:v>72057</c:v>
                </c:pt>
                <c:pt idx="8981">
                  <c:v>72058</c:v>
                </c:pt>
                <c:pt idx="8982">
                  <c:v>72075</c:v>
                </c:pt>
                <c:pt idx="8983">
                  <c:v>72082</c:v>
                </c:pt>
                <c:pt idx="8984">
                  <c:v>72090</c:v>
                </c:pt>
                <c:pt idx="8985">
                  <c:v>72099</c:v>
                </c:pt>
                <c:pt idx="8986">
                  <c:v>72100</c:v>
                </c:pt>
                <c:pt idx="8987">
                  <c:v>72107</c:v>
                </c:pt>
                <c:pt idx="8988">
                  <c:v>72113</c:v>
                </c:pt>
                <c:pt idx="8989">
                  <c:v>72115</c:v>
                </c:pt>
                <c:pt idx="8990">
                  <c:v>72123</c:v>
                </c:pt>
                <c:pt idx="8991">
                  <c:v>72125</c:v>
                </c:pt>
                <c:pt idx="8992">
                  <c:v>72126</c:v>
                </c:pt>
                <c:pt idx="8993">
                  <c:v>72135</c:v>
                </c:pt>
                <c:pt idx="8994">
                  <c:v>72141</c:v>
                </c:pt>
                <c:pt idx="8995">
                  <c:v>72148</c:v>
                </c:pt>
                <c:pt idx="8996">
                  <c:v>72150</c:v>
                </c:pt>
                <c:pt idx="8997">
                  <c:v>72153</c:v>
                </c:pt>
                <c:pt idx="8998">
                  <c:v>72157</c:v>
                </c:pt>
                <c:pt idx="8999">
                  <c:v>72179</c:v>
                </c:pt>
                <c:pt idx="9000">
                  <c:v>72181</c:v>
                </c:pt>
                <c:pt idx="9001">
                  <c:v>72185</c:v>
                </c:pt>
                <c:pt idx="9002">
                  <c:v>72187</c:v>
                </c:pt>
                <c:pt idx="9003">
                  <c:v>72189</c:v>
                </c:pt>
                <c:pt idx="9004">
                  <c:v>72196</c:v>
                </c:pt>
                <c:pt idx="9005">
                  <c:v>72202</c:v>
                </c:pt>
                <c:pt idx="9006">
                  <c:v>72203</c:v>
                </c:pt>
                <c:pt idx="9007">
                  <c:v>72223</c:v>
                </c:pt>
                <c:pt idx="9008">
                  <c:v>72232</c:v>
                </c:pt>
                <c:pt idx="9009">
                  <c:v>72233</c:v>
                </c:pt>
                <c:pt idx="9010">
                  <c:v>72240</c:v>
                </c:pt>
                <c:pt idx="9011">
                  <c:v>72256</c:v>
                </c:pt>
                <c:pt idx="9012">
                  <c:v>72277</c:v>
                </c:pt>
                <c:pt idx="9013">
                  <c:v>72285</c:v>
                </c:pt>
                <c:pt idx="9014">
                  <c:v>72290</c:v>
                </c:pt>
                <c:pt idx="9015">
                  <c:v>72303</c:v>
                </c:pt>
                <c:pt idx="9016">
                  <c:v>72304</c:v>
                </c:pt>
                <c:pt idx="9017">
                  <c:v>72307</c:v>
                </c:pt>
                <c:pt idx="9018">
                  <c:v>72312</c:v>
                </c:pt>
                <c:pt idx="9019">
                  <c:v>72315</c:v>
                </c:pt>
                <c:pt idx="9020">
                  <c:v>72319</c:v>
                </c:pt>
                <c:pt idx="9021">
                  <c:v>72324</c:v>
                </c:pt>
                <c:pt idx="9022">
                  <c:v>72344</c:v>
                </c:pt>
                <c:pt idx="9023">
                  <c:v>72351</c:v>
                </c:pt>
                <c:pt idx="9024">
                  <c:v>72353</c:v>
                </c:pt>
                <c:pt idx="9025">
                  <c:v>72367</c:v>
                </c:pt>
                <c:pt idx="9026">
                  <c:v>72370</c:v>
                </c:pt>
                <c:pt idx="9027">
                  <c:v>72386</c:v>
                </c:pt>
                <c:pt idx="9028">
                  <c:v>72399</c:v>
                </c:pt>
                <c:pt idx="9029">
                  <c:v>72413</c:v>
                </c:pt>
                <c:pt idx="9030">
                  <c:v>72424</c:v>
                </c:pt>
                <c:pt idx="9031">
                  <c:v>72428</c:v>
                </c:pt>
                <c:pt idx="9032">
                  <c:v>72436</c:v>
                </c:pt>
                <c:pt idx="9033">
                  <c:v>72438</c:v>
                </c:pt>
                <c:pt idx="9034">
                  <c:v>72444</c:v>
                </c:pt>
                <c:pt idx="9035">
                  <c:v>72449</c:v>
                </c:pt>
                <c:pt idx="9036">
                  <c:v>72458</c:v>
                </c:pt>
                <c:pt idx="9037">
                  <c:v>72465</c:v>
                </c:pt>
                <c:pt idx="9038">
                  <c:v>72474</c:v>
                </c:pt>
                <c:pt idx="9039">
                  <c:v>72478</c:v>
                </c:pt>
                <c:pt idx="9040">
                  <c:v>72485</c:v>
                </c:pt>
                <c:pt idx="9041">
                  <c:v>72490</c:v>
                </c:pt>
                <c:pt idx="9042">
                  <c:v>72506</c:v>
                </c:pt>
                <c:pt idx="9043">
                  <c:v>72508</c:v>
                </c:pt>
                <c:pt idx="9044">
                  <c:v>72522</c:v>
                </c:pt>
                <c:pt idx="9045">
                  <c:v>72528</c:v>
                </c:pt>
                <c:pt idx="9046">
                  <c:v>72541</c:v>
                </c:pt>
                <c:pt idx="9047">
                  <c:v>72543</c:v>
                </c:pt>
                <c:pt idx="9048">
                  <c:v>72550</c:v>
                </c:pt>
                <c:pt idx="9049">
                  <c:v>72556</c:v>
                </c:pt>
                <c:pt idx="9050">
                  <c:v>72557</c:v>
                </c:pt>
                <c:pt idx="9051">
                  <c:v>72565</c:v>
                </c:pt>
                <c:pt idx="9052">
                  <c:v>72570</c:v>
                </c:pt>
                <c:pt idx="9053">
                  <c:v>72581</c:v>
                </c:pt>
                <c:pt idx="9054">
                  <c:v>72582</c:v>
                </c:pt>
                <c:pt idx="9055">
                  <c:v>72584</c:v>
                </c:pt>
                <c:pt idx="9056">
                  <c:v>72585</c:v>
                </c:pt>
                <c:pt idx="9057">
                  <c:v>72586</c:v>
                </c:pt>
                <c:pt idx="9058">
                  <c:v>72588</c:v>
                </c:pt>
                <c:pt idx="9059">
                  <c:v>72598</c:v>
                </c:pt>
                <c:pt idx="9060">
                  <c:v>72605</c:v>
                </c:pt>
                <c:pt idx="9061">
                  <c:v>72611</c:v>
                </c:pt>
                <c:pt idx="9062">
                  <c:v>72620</c:v>
                </c:pt>
                <c:pt idx="9063">
                  <c:v>72630</c:v>
                </c:pt>
                <c:pt idx="9064">
                  <c:v>72631</c:v>
                </c:pt>
                <c:pt idx="9065">
                  <c:v>72633</c:v>
                </c:pt>
                <c:pt idx="9066">
                  <c:v>72634</c:v>
                </c:pt>
                <c:pt idx="9067">
                  <c:v>72650</c:v>
                </c:pt>
                <c:pt idx="9068">
                  <c:v>72695</c:v>
                </c:pt>
                <c:pt idx="9069">
                  <c:v>72712</c:v>
                </c:pt>
                <c:pt idx="9070">
                  <c:v>72717</c:v>
                </c:pt>
                <c:pt idx="9071">
                  <c:v>72718</c:v>
                </c:pt>
                <c:pt idx="9072">
                  <c:v>72719</c:v>
                </c:pt>
                <c:pt idx="9073">
                  <c:v>72726</c:v>
                </c:pt>
                <c:pt idx="9074">
                  <c:v>72728</c:v>
                </c:pt>
                <c:pt idx="9075">
                  <c:v>72735</c:v>
                </c:pt>
                <c:pt idx="9076">
                  <c:v>72738</c:v>
                </c:pt>
                <c:pt idx="9077">
                  <c:v>72756</c:v>
                </c:pt>
                <c:pt idx="9078">
                  <c:v>72765</c:v>
                </c:pt>
                <c:pt idx="9079">
                  <c:v>72773</c:v>
                </c:pt>
                <c:pt idx="9080">
                  <c:v>72795</c:v>
                </c:pt>
                <c:pt idx="9081">
                  <c:v>72800</c:v>
                </c:pt>
                <c:pt idx="9082">
                  <c:v>72805</c:v>
                </c:pt>
                <c:pt idx="9083">
                  <c:v>72964</c:v>
                </c:pt>
                <c:pt idx="9084">
                  <c:v>72974</c:v>
                </c:pt>
                <c:pt idx="9085">
                  <c:v>72979</c:v>
                </c:pt>
                <c:pt idx="9086">
                  <c:v>72981</c:v>
                </c:pt>
                <c:pt idx="9087">
                  <c:v>72986</c:v>
                </c:pt>
                <c:pt idx="9088">
                  <c:v>72987</c:v>
                </c:pt>
                <c:pt idx="9089">
                  <c:v>72991</c:v>
                </c:pt>
                <c:pt idx="9090">
                  <c:v>72994</c:v>
                </c:pt>
                <c:pt idx="9091">
                  <c:v>73012</c:v>
                </c:pt>
                <c:pt idx="9092">
                  <c:v>73017</c:v>
                </c:pt>
                <c:pt idx="9093">
                  <c:v>73021</c:v>
                </c:pt>
                <c:pt idx="9094">
                  <c:v>73031</c:v>
                </c:pt>
                <c:pt idx="9095">
                  <c:v>73052</c:v>
                </c:pt>
                <c:pt idx="9096">
                  <c:v>73053</c:v>
                </c:pt>
                <c:pt idx="9097">
                  <c:v>73080</c:v>
                </c:pt>
                <c:pt idx="9098">
                  <c:v>73083</c:v>
                </c:pt>
                <c:pt idx="9099">
                  <c:v>73087</c:v>
                </c:pt>
                <c:pt idx="9100">
                  <c:v>73111</c:v>
                </c:pt>
                <c:pt idx="9101">
                  <c:v>73120</c:v>
                </c:pt>
                <c:pt idx="9102">
                  <c:v>73131</c:v>
                </c:pt>
                <c:pt idx="9103">
                  <c:v>73134</c:v>
                </c:pt>
                <c:pt idx="9104">
                  <c:v>73136</c:v>
                </c:pt>
                <c:pt idx="9105">
                  <c:v>73141</c:v>
                </c:pt>
                <c:pt idx="9106">
                  <c:v>73142</c:v>
                </c:pt>
                <c:pt idx="9107">
                  <c:v>73144</c:v>
                </c:pt>
                <c:pt idx="9108">
                  <c:v>73159</c:v>
                </c:pt>
                <c:pt idx="9109">
                  <c:v>73167</c:v>
                </c:pt>
                <c:pt idx="9110">
                  <c:v>73172</c:v>
                </c:pt>
                <c:pt idx="9111">
                  <c:v>73184</c:v>
                </c:pt>
                <c:pt idx="9112">
                  <c:v>73186</c:v>
                </c:pt>
                <c:pt idx="9113">
                  <c:v>73188</c:v>
                </c:pt>
                <c:pt idx="9114">
                  <c:v>73190</c:v>
                </c:pt>
                <c:pt idx="9115">
                  <c:v>73203</c:v>
                </c:pt>
                <c:pt idx="9116">
                  <c:v>73204</c:v>
                </c:pt>
                <c:pt idx="9117">
                  <c:v>73206</c:v>
                </c:pt>
                <c:pt idx="9118">
                  <c:v>73208</c:v>
                </c:pt>
                <c:pt idx="9119">
                  <c:v>73209</c:v>
                </c:pt>
                <c:pt idx="9120">
                  <c:v>73218</c:v>
                </c:pt>
                <c:pt idx="9121">
                  <c:v>73219</c:v>
                </c:pt>
                <c:pt idx="9122">
                  <c:v>73222</c:v>
                </c:pt>
                <c:pt idx="9123">
                  <c:v>73229</c:v>
                </c:pt>
                <c:pt idx="9124">
                  <c:v>73235</c:v>
                </c:pt>
                <c:pt idx="9125">
                  <c:v>73239</c:v>
                </c:pt>
                <c:pt idx="9126">
                  <c:v>73241</c:v>
                </c:pt>
                <c:pt idx="9127">
                  <c:v>73245</c:v>
                </c:pt>
                <c:pt idx="9128">
                  <c:v>73252</c:v>
                </c:pt>
                <c:pt idx="9129">
                  <c:v>73259</c:v>
                </c:pt>
                <c:pt idx="9130">
                  <c:v>73275</c:v>
                </c:pt>
                <c:pt idx="9131">
                  <c:v>73289</c:v>
                </c:pt>
                <c:pt idx="9132">
                  <c:v>73291</c:v>
                </c:pt>
                <c:pt idx="9133">
                  <c:v>73302</c:v>
                </c:pt>
                <c:pt idx="9134">
                  <c:v>73304</c:v>
                </c:pt>
                <c:pt idx="9135">
                  <c:v>73305</c:v>
                </c:pt>
                <c:pt idx="9136">
                  <c:v>73306</c:v>
                </c:pt>
                <c:pt idx="9137">
                  <c:v>73307</c:v>
                </c:pt>
                <c:pt idx="9138">
                  <c:v>73315</c:v>
                </c:pt>
                <c:pt idx="9139">
                  <c:v>73316</c:v>
                </c:pt>
                <c:pt idx="9140">
                  <c:v>73329</c:v>
                </c:pt>
                <c:pt idx="9141">
                  <c:v>73336</c:v>
                </c:pt>
                <c:pt idx="9142">
                  <c:v>73344</c:v>
                </c:pt>
                <c:pt idx="9143">
                  <c:v>73357</c:v>
                </c:pt>
                <c:pt idx="9144">
                  <c:v>73403</c:v>
                </c:pt>
                <c:pt idx="9145">
                  <c:v>73417</c:v>
                </c:pt>
                <c:pt idx="9146">
                  <c:v>73418</c:v>
                </c:pt>
                <c:pt idx="9147">
                  <c:v>73422</c:v>
                </c:pt>
                <c:pt idx="9148">
                  <c:v>73423</c:v>
                </c:pt>
                <c:pt idx="9149">
                  <c:v>73427</c:v>
                </c:pt>
                <c:pt idx="9150">
                  <c:v>73428</c:v>
                </c:pt>
                <c:pt idx="9151">
                  <c:v>73434</c:v>
                </c:pt>
                <c:pt idx="9152">
                  <c:v>73461</c:v>
                </c:pt>
                <c:pt idx="9153">
                  <c:v>73483</c:v>
                </c:pt>
                <c:pt idx="9154">
                  <c:v>73523</c:v>
                </c:pt>
                <c:pt idx="9155">
                  <c:v>73531</c:v>
                </c:pt>
                <c:pt idx="9156">
                  <c:v>73541</c:v>
                </c:pt>
                <c:pt idx="9157">
                  <c:v>73547</c:v>
                </c:pt>
                <c:pt idx="9158">
                  <c:v>73549</c:v>
                </c:pt>
                <c:pt idx="9159">
                  <c:v>73551</c:v>
                </c:pt>
                <c:pt idx="9160">
                  <c:v>73554</c:v>
                </c:pt>
                <c:pt idx="9161">
                  <c:v>73555</c:v>
                </c:pt>
                <c:pt idx="9162">
                  <c:v>73566</c:v>
                </c:pt>
                <c:pt idx="9163">
                  <c:v>73574</c:v>
                </c:pt>
                <c:pt idx="9164">
                  <c:v>73577</c:v>
                </c:pt>
                <c:pt idx="9165">
                  <c:v>73581</c:v>
                </c:pt>
                <c:pt idx="9166">
                  <c:v>73588</c:v>
                </c:pt>
                <c:pt idx="9167">
                  <c:v>73589</c:v>
                </c:pt>
                <c:pt idx="9168">
                  <c:v>73591</c:v>
                </c:pt>
                <c:pt idx="9169">
                  <c:v>73602</c:v>
                </c:pt>
                <c:pt idx="9170">
                  <c:v>73610</c:v>
                </c:pt>
                <c:pt idx="9171">
                  <c:v>73613</c:v>
                </c:pt>
                <c:pt idx="9172">
                  <c:v>73620</c:v>
                </c:pt>
                <c:pt idx="9173">
                  <c:v>73625</c:v>
                </c:pt>
                <c:pt idx="9174">
                  <c:v>73627</c:v>
                </c:pt>
                <c:pt idx="9175">
                  <c:v>73628</c:v>
                </c:pt>
                <c:pt idx="9176">
                  <c:v>73632</c:v>
                </c:pt>
                <c:pt idx="9177">
                  <c:v>73633</c:v>
                </c:pt>
                <c:pt idx="9178">
                  <c:v>73642</c:v>
                </c:pt>
                <c:pt idx="9179">
                  <c:v>73651</c:v>
                </c:pt>
                <c:pt idx="9180">
                  <c:v>73652</c:v>
                </c:pt>
                <c:pt idx="9181">
                  <c:v>73654</c:v>
                </c:pt>
                <c:pt idx="9182">
                  <c:v>73656</c:v>
                </c:pt>
                <c:pt idx="9183">
                  <c:v>73659</c:v>
                </c:pt>
                <c:pt idx="9184">
                  <c:v>73673</c:v>
                </c:pt>
                <c:pt idx="9185">
                  <c:v>73677</c:v>
                </c:pt>
                <c:pt idx="9186">
                  <c:v>73690</c:v>
                </c:pt>
                <c:pt idx="9187">
                  <c:v>73698</c:v>
                </c:pt>
                <c:pt idx="9188">
                  <c:v>73699</c:v>
                </c:pt>
                <c:pt idx="9189">
                  <c:v>73711</c:v>
                </c:pt>
                <c:pt idx="9190">
                  <c:v>73720</c:v>
                </c:pt>
                <c:pt idx="9191">
                  <c:v>73723</c:v>
                </c:pt>
                <c:pt idx="9192">
                  <c:v>73729</c:v>
                </c:pt>
                <c:pt idx="9193">
                  <c:v>73733</c:v>
                </c:pt>
                <c:pt idx="9194">
                  <c:v>73735</c:v>
                </c:pt>
                <c:pt idx="9195">
                  <c:v>73739</c:v>
                </c:pt>
                <c:pt idx="9196">
                  <c:v>73742</c:v>
                </c:pt>
                <c:pt idx="9197">
                  <c:v>73745</c:v>
                </c:pt>
                <c:pt idx="9198">
                  <c:v>73763</c:v>
                </c:pt>
                <c:pt idx="9199">
                  <c:v>73774</c:v>
                </c:pt>
                <c:pt idx="9200">
                  <c:v>73776</c:v>
                </c:pt>
                <c:pt idx="9201">
                  <c:v>73790</c:v>
                </c:pt>
                <c:pt idx="9202">
                  <c:v>73795</c:v>
                </c:pt>
                <c:pt idx="9203">
                  <c:v>73800</c:v>
                </c:pt>
                <c:pt idx="9204">
                  <c:v>73801</c:v>
                </c:pt>
                <c:pt idx="9205">
                  <c:v>73809</c:v>
                </c:pt>
                <c:pt idx="9206">
                  <c:v>73822</c:v>
                </c:pt>
                <c:pt idx="9207">
                  <c:v>73832</c:v>
                </c:pt>
                <c:pt idx="9208">
                  <c:v>73842</c:v>
                </c:pt>
                <c:pt idx="9209">
                  <c:v>73847</c:v>
                </c:pt>
                <c:pt idx="9210">
                  <c:v>73881</c:v>
                </c:pt>
                <c:pt idx="9211">
                  <c:v>73899</c:v>
                </c:pt>
                <c:pt idx="9212">
                  <c:v>73929</c:v>
                </c:pt>
                <c:pt idx="9213">
                  <c:v>73930</c:v>
                </c:pt>
                <c:pt idx="9214">
                  <c:v>73956</c:v>
                </c:pt>
                <c:pt idx="9215">
                  <c:v>73957</c:v>
                </c:pt>
                <c:pt idx="9216">
                  <c:v>73960</c:v>
                </c:pt>
                <c:pt idx="9217">
                  <c:v>73970</c:v>
                </c:pt>
                <c:pt idx="9218">
                  <c:v>73972</c:v>
                </c:pt>
                <c:pt idx="9219">
                  <c:v>73975</c:v>
                </c:pt>
                <c:pt idx="9220">
                  <c:v>73985</c:v>
                </c:pt>
                <c:pt idx="9221">
                  <c:v>73988</c:v>
                </c:pt>
                <c:pt idx="9222">
                  <c:v>74001</c:v>
                </c:pt>
                <c:pt idx="9223">
                  <c:v>74002</c:v>
                </c:pt>
                <c:pt idx="9224">
                  <c:v>74005</c:v>
                </c:pt>
                <c:pt idx="9225">
                  <c:v>74018</c:v>
                </c:pt>
                <c:pt idx="9226">
                  <c:v>74025</c:v>
                </c:pt>
                <c:pt idx="9227">
                  <c:v>74030</c:v>
                </c:pt>
                <c:pt idx="9228">
                  <c:v>74032</c:v>
                </c:pt>
                <c:pt idx="9229">
                  <c:v>74039</c:v>
                </c:pt>
                <c:pt idx="9230">
                  <c:v>74047</c:v>
                </c:pt>
                <c:pt idx="9231">
                  <c:v>74049</c:v>
                </c:pt>
                <c:pt idx="9232">
                  <c:v>74052</c:v>
                </c:pt>
                <c:pt idx="9233">
                  <c:v>74066</c:v>
                </c:pt>
                <c:pt idx="9234">
                  <c:v>74068</c:v>
                </c:pt>
                <c:pt idx="9235">
                  <c:v>74069</c:v>
                </c:pt>
                <c:pt idx="9236">
                  <c:v>74081</c:v>
                </c:pt>
                <c:pt idx="9237">
                  <c:v>74082</c:v>
                </c:pt>
                <c:pt idx="9238">
                  <c:v>74095</c:v>
                </c:pt>
                <c:pt idx="9239">
                  <c:v>74113</c:v>
                </c:pt>
                <c:pt idx="9240">
                  <c:v>74117</c:v>
                </c:pt>
                <c:pt idx="9241">
                  <c:v>74138</c:v>
                </c:pt>
                <c:pt idx="9242">
                  <c:v>74149</c:v>
                </c:pt>
                <c:pt idx="9243">
                  <c:v>74167</c:v>
                </c:pt>
                <c:pt idx="9244">
                  <c:v>74172</c:v>
                </c:pt>
                <c:pt idx="9245">
                  <c:v>74183</c:v>
                </c:pt>
                <c:pt idx="9246">
                  <c:v>74194</c:v>
                </c:pt>
                <c:pt idx="9247">
                  <c:v>74205</c:v>
                </c:pt>
                <c:pt idx="9248">
                  <c:v>74212</c:v>
                </c:pt>
                <c:pt idx="9249">
                  <c:v>74217</c:v>
                </c:pt>
                <c:pt idx="9250">
                  <c:v>74232</c:v>
                </c:pt>
                <c:pt idx="9251">
                  <c:v>74246</c:v>
                </c:pt>
                <c:pt idx="9252">
                  <c:v>74251</c:v>
                </c:pt>
                <c:pt idx="9253">
                  <c:v>74255</c:v>
                </c:pt>
                <c:pt idx="9254">
                  <c:v>74256</c:v>
                </c:pt>
                <c:pt idx="9255">
                  <c:v>74275</c:v>
                </c:pt>
                <c:pt idx="9256">
                  <c:v>74277</c:v>
                </c:pt>
                <c:pt idx="9257">
                  <c:v>74299</c:v>
                </c:pt>
                <c:pt idx="9258">
                  <c:v>74303</c:v>
                </c:pt>
                <c:pt idx="9259">
                  <c:v>74305</c:v>
                </c:pt>
                <c:pt idx="9260">
                  <c:v>74311</c:v>
                </c:pt>
                <c:pt idx="9261">
                  <c:v>74314</c:v>
                </c:pt>
                <c:pt idx="9262">
                  <c:v>74325</c:v>
                </c:pt>
                <c:pt idx="9263">
                  <c:v>74326</c:v>
                </c:pt>
                <c:pt idx="9264">
                  <c:v>74334</c:v>
                </c:pt>
                <c:pt idx="9265">
                  <c:v>74336</c:v>
                </c:pt>
                <c:pt idx="9266">
                  <c:v>74337</c:v>
                </c:pt>
                <c:pt idx="9267">
                  <c:v>74340</c:v>
                </c:pt>
                <c:pt idx="9268">
                  <c:v>74352</c:v>
                </c:pt>
                <c:pt idx="9269">
                  <c:v>74358</c:v>
                </c:pt>
                <c:pt idx="9270">
                  <c:v>74367</c:v>
                </c:pt>
                <c:pt idx="9271">
                  <c:v>74375</c:v>
                </c:pt>
                <c:pt idx="9272">
                  <c:v>74382</c:v>
                </c:pt>
                <c:pt idx="9273">
                  <c:v>74391</c:v>
                </c:pt>
                <c:pt idx="9274">
                  <c:v>74397</c:v>
                </c:pt>
                <c:pt idx="9275">
                  <c:v>74401</c:v>
                </c:pt>
                <c:pt idx="9276">
                  <c:v>74409</c:v>
                </c:pt>
                <c:pt idx="9277">
                  <c:v>74424</c:v>
                </c:pt>
                <c:pt idx="9278">
                  <c:v>74425</c:v>
                </c:pt>
                <c:pt idx="9279">
                  <c:v>74426</c:v>
                </c:pt>
                <c:pt idx="9280">
                  <c:v>74429</c:v>
                </c:pt>
                <c:pt idx="9281">
                  <c:v>74432</c:v>
                </c:pt>
                <c:pt idx="9282">
                  <c:v>74444</c:v>
                </c:pt>
                <c:pt idx="9283">
                  <c:v>74477</c:v>
                </c:pt>
                <c:pt idx="9284">
                  <c:v>74485</c:v>
                </c:pt>
                <c:pt idx="9285">
                  <c:v>74511</c:v>
                </c:pt>
                <c:pt idx="9286">
                  <c:v>74516</c:v>
                </c:pt>
                <c:pt idx="9287">
                  <c:v>74517</c:v>
                </c:pt>
                <c:pt idx="9288">
                  <c:v>74545</c:v>
                </c:pt>
                <c:pt idx="9289">
                  <c:v>74550</c:v>
                </c:pt>
                <c:pt idx="9290">
                  <c:v>74556</c:v>
                </c:pt>
                <c:pt idx="9291">
                  <c:v>74562</c:v>
                </c:pt>
                <c:pt idx="9292">
                  <c:v>74580</c:v>
                </c:pt>
                <c:pt idx="9293">
                  <c:v>74582</c:v>
                </c:pt>
                <c:pt idx="9294">
                  <c:v>74587</c:v>
                </c:pt>
                <c:pt idx="9295">
                  <c:v>74592</c:v>
                </c:pt>
                <c:pt idx="9296">
                  <c:v>74596</c:v>
                </c:pt>
                <c:pt idx="9297">
                  <c:v>74597</c:v>
                </c:pt>
                <c:pt idx="9298">
                  <c:v>74604</c:v>
                </c:pt>
                <c:pt idx="9299">
                  <c:v>74605</c:v>
                </c:pt>
                <c:pt idx="9300">
                  <c:v>74606</c:v>
                </c:pt>
                <c:pt idx="9301">
                  <c:v>74617</c:v>
                </c:pt>
                <c:pt idx="9302">
                  <c:v>74619</c:v>
                </c:pt>
                <c:pt idx="9303">
                  <c:v>74620</c:v>
                </c:pt>
                <c:pt idx="9304">
                  <c:v>74628</c:v>
                </c:pt>
                <c:pt idx="9305">
                  <c:v>74635</c:v>
                </c:pt>
                <c:pt idx="9306">
                  <c:v>74636</c:v>
                </c:pt>
                <c:pt idx="9307">
                  <c:v>74649</c:v>
                </c:pt>
                <c:pt idx="9308">
                  <c:v>74653</c:v>
                </c:pt>
                <c:pt idx="9309">
                  <c:v>74655</c:v>
                </c:pt>
                <c:pt idx="9310">
                  <c:v>74672</c:v>
                </c:pt>
                <c:pt idx="9311">
                  <c:v>74673</c:v>
                </c:pt>
                <c:pt idx="9312">
                  <c:v>74685</c:v>
                </c:pt>
                <c:pt idx="9313">
                  <c:v>74713</c:v>
                </c:pt>
                <c:pt idx="9314">
                  <c:v>74721</c:v>
                </c:pt>
                <c:pt idx="9315">
                  <c:v>74724</c:v>
                </c:pt>
                <c:pt idx="9316">
                  <c:v>74726</c:v>
                </c:pt>
                <c:pt idx="9317">
                  <c:v>74730</c:v>
                </c:pt>
                <c:pt idx="9318">
                  <c:v>74744</c:v>
                </c:pt>
                <c:pt idx="9319">
                  <c:v>74762</c:v>
                </c:pt>
                <c:pt idx="9320">
                  <c:v>74774</c:v>
                </c:pt>
                <c:pt idx="9321">
                  <c:v>74781</c:v>
                </c:pt>
                <c:pt idx="9322">
                  <c:v>74789</c:v>
                </c:pt>
                <c:pt idx="9323">
                  <c:v>74790</c:v>
                </c:pt>
                <c:pt idx="9324">
                  <c:v>74791</c:v>
                </c:pt>
                <c:pt idx="9325">
                  <c:v>74812</c:v>
                </c:pt>
                <c:pt idx="9326">
                  <c:v>74813</c:v>
                </c:pt>
                <c:pt idx="9327">
                  <c:v>74816</c:v>
                </c:pt>
                <c:pt idx="9328">
                  <c:v>74817</c:v>
                </c:pt>
                <c:pt idx="9329">
                  <c:v>74823</c:v>
                </c:pt>
                <c:pt idx="9330">
                  <c:v>74833</c:v>
                </c:pt>
                <c:pt idx="9331">
                  <c:v>74840</c:v>
                </c:pt>
                <c:pt idx="9332">
                  <c:v>74845</c:v>
                </c:pt>
                <c:pt idx="9333">
                  <c:v>74848</c:v>
                </c:pt>
                <c:pt idx="9334">
                  <c:v>74852</c:v>
                </c:pt>
                <c:pt idx="9335">
                  <c:v>74858</c:v>
                </c:pt>
                <c:pt idx="9336">
                  <c:v>74861</c:v>
                </c:pt>
                <c:pt idx="9337">
                  <c:v>74868</c:v>
                </c:pt>
                <c:pt idx="9338">
                  <c:v>74872</c:v>
                </c:pt>
                <c:pt idx="9339">
                  <c:v>74884</c:v>
                </c:pt>
                <c:pt idx="9340">
                  <c:v>74906</c:v>
                </c:pt>
                <c:pt idx="9341">
                  <c:v>74920</c:v>
                </c:pt>
                <c:pt idx="9342">
                  <c:v>74923</c:v>
                </c:pt>
                <c:pt idx="9343">
                  <c:v>74931</c:v>
                </c:pt>
                <c:pt idx="9344">
                  <c:v>74943</c:v>
                </c:pt>
                <c:pt idx="9345">
                  <c:v>74946</c:v>
                </c:pt>
                <c:pt idx="9346">
                  <c:v>74947</c:v>
                </c:pt>
                <c:pt idx="9347">
                  <c:v>74969</c:v>
                </c:pt>
                <c:pt idx="9348">
                  <c:v>74971</c:v>
                </c:pt>
                <c:pt idx="9349">
                  <c:v>74985</c:v>
                </c:pt>
                <c:pt idx="9350">
                  <c:v>74991</c:v>
                </c:pt>
                <c:pt idx="9351">
                  <c:v>74998</c:v>
                </c:pt>
                <c:pt idx="9352">
                  <c:v>75000</c:v>
                </c:pt>
                <c:pt idx="9353">
                  <c:v>75028</c:v>
                </c:pt>
                <c:pt idx="9354">
                  <c:v>75032</c:v>
                </c:pt>
                <c:pt idx="9355">
                  <c:v>75039</c:v>
                </c:pt>
                <c:pt idx="9356">
                  <c:v>75041</c:v>
                </c:pt>
                <c:pt idx="9357">
                  <c:v>75042</c:v>
                </c:pt>
                <c:pt idx="9358">
                  <c:v>75048</c:v>
                </c:pt>
                <c:pt idx="9359">
                  <c:v>75069</c:v>
                </c:pt>
                <c:pt idx="9360">
                  <c:v>75071</c:v>
                </c:pt>
                <c:pt idx="9361">
                  <c:v>75073</c:v>
                </c:pt>
                <c:pt idx="9362">
                  <c:v>75075</c:v>
                </c:pt>
                <c:pt idx="9363">
                  <c:v>75077</c:v>
                </c:pt>
                <c:pt idx="9364">
                  <c:v>75087</c:v>
                </c:pt>
                <c:pt idx="9365">
                  <c:v>75118</c:v>
                </c:pt>
                <c:pt idx="9366">
                  <c:v>75131</c:v>
                </c:pt>
                <c:pt idx="9367">
                  <c:v>75138</c:v>
                </c:pt>
                <c:pt idx="9368">
                  <c:v>75141</c:v>
                </c:pt>
                <c:pt idx="9369">
                  <c:v>75158</c:v>
                </c:pt>
                <c:pt idx="9370">
                  <c:v>75160</c:v>
                </c:pt>
                <c:pt idx="9371">
                  <c:v>75168</c:v>
                </c:pt>
                <c:pt idx="9372">
                  <c:v>75169</c:v>
                </c:pt>
                <c:pt idx="9373">
                  <c:v>75172</c:v>
                </c:pt>
                <c:pt idx="9374">
                  <c:v>75173</c:v>
                </c:pt>
                <c:pt idx="9375">
                  <c:v>75196</c:v>
                </c:pt>
                <c:pt idx="9376">
                  <c:v>75202</c:v>
                </c:pt>
                <c:pt idx="9377">
                  <c:v>75204</c:v>
                </c:pt>
                <c:pt idx="9378">
                  <c:v>75208</c:v>
                </c:pt>
                <c:pt idx="9379">
                  <c:v>75209</c:v>
                </c:pt>
                <c:pt idx="9380">
                  <c:v>75216</c:v>
                </c:pt>
                <c:pt idx="9381">
                  <c:v>75219</c:v>
                </c:pt>
                <c:pt idx="9382">
                  <c:v>75224</c:v>
                </c:pt>
                <c:pt idx="9383">
                  <c:v>75235</c:v>
                </c:pt>
                <c:pt idx="9384">
                  <c:v>75236</c:v>
                </c:pt>
                <c:pt idx="9385">
                  <c:v>75252</c:v>
                </c:pt>
                <c:pt idx="9386">
                  <c:v>75267</c:v>
                </c:pt>
                <c:pt idx="9387">
                  <c:v>75279</c:v>
                </c:pt>
                <c:pt idx="9388">
                  <c:v>75286</c:v>
                </c:pt>
                <c:pt idx="9389">
                  <c:v>75290</c:v>
                </c:pt>
                <c:pt idx="9390">
                  <c:v>75291</c:v>
                </c:pt>
                <c:pt idx="9391">
                  <c:v>75298</c:v>
                </c:pt>
                <c:pt idx="9392">
                  <c:v>75315</c:v>
                </c:pt>
                <c:pt idx="9393">
                  <c:v>75326</c:v>
                </c:pt>
                <c:pt idx="9394">
                  <c:v>75329</c:v>
                </c:pt>
                <c:pt idx="9395">
                  <c:v>75343</c:v>
                </c:pt>
                <c:pt idx="9396">
                  <c:v>75344</c:v>
                </c:pt>
                <c:pt idx="9397">
                  <c:v>75345</c:v>
                </c:pt>
                <c:pt idx="9398">
                  <c:v>75359</c:v>
                </c:pt>
                <c:pt idx="9399">
                  <c:v>75371</c:v>
                </c:pt>
                <c:pt idx="9400">
                  <c:v>75381</c:v>
                </c:pt>
                <c:pt idx="9401">
                  <c:v>75385</c:v>
                </c:pt>
                <c:pt idx="9402">
                  <c:v>75398</c:v>
                </c:pt>
                <c:pt idx="9403">
                  <c:v>75407</c:v>
                </c:pt>
                <c:pt idx="9404">
                  <c:v>75413</c:v>
                </c:pt>
                <c:pt idx="9405">
                  <c:v>75417</c:v>
                </c:pt>
                <c:pt idx="9406">
                  <c:v>75436</c:v>
                </c:pt>
                <c:pt idx="9407">
                  <c:v>75445</c:v>
                </c:pt>
                <c:pt idx="9408">
                  <c:v>75466</c:v>
                </c:pt>
                <c:pt idx="9409">
                  <c:v>75468</c:v>
                </c:pt>
                <c:pt idx="9410">
                  <c:v>75470</c:v>
                </c:pt>
                <c:pt idx="9411">
                  <c:v>75482</c:v>
                </c:pt>
                <c:pt idx="9412">
                  <c:v>75498</c:v>
                </c:pt>
                <c:pt idx="9413">
                  <c:v>75501</c:v>
                </c:pt>
                <c:pt idx="9414">
                  <c:v>75503</c:v>
                </c:pt>
                <c:pt idx="9415">
                  <c:v>75504</c:v>
                </c:pt>
                <c:pt idx="9416">
                  <c:v>75508</c:v>
                </c:pt>
                <c:pt idx="9417">
                  <c:v>75514</c:v>
                </c:pt>
                <c:pt idx="9418">
                  <c:v>75518</c:v>
                </c:pt>
                <c:pt idx="9419">
                  <c:v>75520</c:v>
                </c:pt>
                <c:pt idx="9420">
                  <c:v>75521</c:v>
                </c:pt>
                <c:pt idx="9421">
                  <c:v>75523</c:v>
                </c:pt>
                <c:pt idx="9422">
                  <c:v>75527</c:v>
                </c:pt>
                <c:pt idx="9423">
                  <c:v>75529</c:v>
                </c:pt>
                <c:pt idx="9424">
                  <c:v>75538</c:v>
                </c:pt>
                <c:pt idx="9425">
                  <c:v>75562</c:v>
                </c:pt>
                <c:pt idx="9426">
                  <c:v>75570</c:v>
                </c:pt>
                <c:pt idx="9427">
                  <c:v>75574</c:v>
                </c:pt>
                <c:pt idx="9428">
                  <c:v>75580</c:v>
                </c:pt>
                <c:pt idx="9429">
                  <c:v>75601</c:v>
                </c:pt>
                <c:pt idx="9430">
                  <c:v>75612</c:v>
                </c:pt>
                <c:pt idx="9431">
                  <c:v>75619</c:v>
                </c:pt>
                <c:pt idx="9432">
                  <c:v>75626</c:v>
                </c:pt>
                <c:pt idx="9433">
                  <c:v>75627</c:v>
                </c:pt>
                <c:pt idx="9434">
                  <c:v>75639</c:v>
                </c:pt>
                <c:pt idx="9435">
                  <c:v>75640</c:v>
                </c:pt>
                <c:pt idx="9436">
                  <c:v>75657</c:v>
                </c:pt>
                <c:pt idx="9437">
                  <c:v>75673</c:v>
                </c:pt>
                <c:pt idx="9438">
                  <c:v>75679</c:v>
                </c:pt>
                <c:pt idx="9439">
                  <c:v>75688</c:v>
                </c:pt>
                <c:pt idx="9440">
                  <c:v>75690</c:v>
                </c:pt>
                <c:pt idx="9441">
                  <c:v>75691</c:v>
                </c:pt>
                <c:pt idx="9442">
                  <c:v>75697</c:v>
                </c:pt>
                <c:pt idx="9443">
                  <c:v>75701</c:v>
                </c:pt>
                <c:pt idx="9444">
                  <c:v>75705</c:v>
                </c:pt>
                <c:pt idx="9445">
                  <c:v>75714</c:v>
                </c:pt>
                <c:pt idx="9446">
                  <c:v>75716</c:v>
                </c:pt>
                <c:pt idx="9447">
                  <c:v>75725</c:v>
                </c:pt>
                <c:pt idx="9448">
                  <c:v>75735</c:v>
                </c:pt>
                <c:pt idx="9449">
                  <c:v>75737</c:v>
                </c:pt>
                <c:pt idx="9450">
                  <c:v>75739</c:v>
                </c:pt>
                <c:pt idx="9451">
                  <c:v>75767</c:v>
                </c:pt>
                <c:pt idx="9452">
                  <c:v>75779</c:v>
                </c:pt>
                <c:pt idx="9453">
                  <c:v>75780</c:v>
                </c:pt>
                <c:pt idx="9454">
                  <c:v>75788</c:v>
                </c:pt>
                <c:pt idx="9455">
                  <c:v>75789</c:v>
                </c:pt>
                <c:pt idx="9456">
                  <c:v>75794</c:v>
                </c:pt>
                <c:pt idx="9457">
                  <c:v>75795</c:v>
                </c:pt>
                <c:pt idx="9458">
                  <c:v>75798</c:v>
                </c:pt>
                <c:pt idx="9459">
                  <c:v>75807</c:v>
                </c:pt>
                <c:pt idx="9460">
                  <c:v>75810</c:v>
                </c:pt>
                <c:pt idx="9461">
                  <c:v>75814</c:v>
                </c:pt>
                <c:pt idx="9462">
                  <c:v>75831</c:v>
                </c:pt>
                <c:pt idx="9463">
                  <c:v>75846</c:v>
                </c:pt>
                <c:pt idx="9464">
                  <c:v>75847</c:v>
                </c:pt>
                <c:pt idx="9465">
                  <c:v>75861</c:v>
                </c:pt>
                <c:pt idx="9466">
                  <c:v>75871</c:v>
                </c:pt>
                <c:pt idx="9467">
                  <c:v>75873</c:v>
                </c:pt>
                <c:pt idx="9468">
                  <c:v>75889</c:v>
                </c:pt>
                <c:pt idx="9469">
                  <c:v>75893</c:v>
                </c:pt>
                <c:pt idx="9470">
                  <c:v>75894</c:v>
                </c:pt>
                <c:pt idx="9471">
                  <c:v>75906</c:v>
                </c:pt>
                <c:pt idx="9472">
                  <c:v>75919</c:v>
                </c:pt>
                <c:pt idx="9473">
                  <c:v>75943</c:v>
                </c:pt>
                <c:pt idx="9474">
                  <c:v>75948</c:v>
                </c:pt>
                <c:pt idx="9475">
                  <c:v>75950</c:v>
                </c:pt>
                <c:pt idx="9476">
                  <c:v>75959</c:v>
                </c:pt>
                <c:pt idx="9477">
                  <c:v>75962</c:v>
                </c:pt>
                <c:pt idx="9478">
                  <c:v>75968</c:v>
                </c:pt>
                <c:pt idx="9479">
                  <c:v>75973</c:v>
                </c:pt>
                <c:pt idx="9480">
                  <c:v>75978</c:v>
                </c:pt>
                <c:pt idx="9481">
                  <c:v>75986</c:v>
                </c:pt>
                <c:pt idx="9482">
                  <c:v>76066</c:v>
                </c:pt>
                <c:pt idx="9483">
                  <c:v>76081</c:v>
                </c:pt>
                <c:pt idx="9484">
                  <c:v>76110</c:v>
                </c:pt>
                <c:pt idx="9485">
                  <c:v>76120</c:v>
                </c:pt>
                <c:pt idx="9486">
                  <c:v>76122</c:v>
                </c:pt>
                <c:pt idx="9487">
                  <c:v>76125</c:v>
                </c:pt>
                <c:pt idx="9488">
                  <c:v>76127</c:v>
                </c:pt>
                <c:pt idx="9489">
                  <c:v>76146</c:v>
                </c:pt>
                <c:pt idx="9490">
                  <c:v>76147</c:v>
                </c:pt>
                <c:pt idx="9491">
                  <c:v>76151</c:v>
                </c:pt>
                <c:pt idx="9492">
                  <c:v>76152</c:v>
                </c:pt>
                <c:pt idx="9493">
                  <c:v>76165</c:v>
                </c:pt>
                <c:pt idx="9494">
                  <c:v>76168</c:v>
                </c:pt>
                <c:pt idx="9495">
                  <c:v>76186</c:v>
                </c:pt>
                <c:pt idx="9496">
                  <c:v>76201</c:v>
                </c:pt>
                <c:pt idx="9497">
                  <c:v>76204</c:v>
                </c:pt>
                <c:pt idx="9498">
                  <c:v>76212</c:v>
                </c:pt>
                <c:pt idx="9499">
                  <c:v>76241</c:v>
                </c:pt>
                <c:pt idx="9500">
                  <c:v>76246</c:v>
                </c:pt>
                <c:pt idx="9501">
                  <c:v>76247</c:v>
                </c:pt>
                <c:pt idx="9502">
                  <c:v>76249</c:v>
                </c:pt>
                <c:pt idx="9503">
                  <c:v>76250</c:v>
                </c:pt>
                <c:pt idx="9504">
                  <c:v>76251</c:v>
                </c:pt>
                <c:pt idx="9505">
                  <c:v>76255</c:v>
                </c:pt>
                <c:pt idx="9506">
                  <c:v>76256</c:v>
                </c:pt>
                <c:pt idx="9507">
                  <c:v>76261</c:v>
                </c:pt>
                <c:pt idx="9508">
                  <c:v>76265</c:v>
                </c:pt>
                <c:pt idx="9509">
                  <c:v>76268</c:v>
                </c:pt>
                <c:pt idx="9510">
                  <c:v>76283</c:v>
                </c:pt>
                <c:pt idx="9511">
                  <c:v>76293</c:v>
                </c:pt>
                <c:pt idx="9512">
                  <c:v>76294</c:v>
                </c:pt>
                <c:pt idx="9513">
                  <c:v>76303</c:v>
                </c:pt>
                <c:pt idx="9514">
                  <c:v>76304</c:v>
                </c:pt>
                <c:pt idx="9515">
                  <c:v>76347</c:v>
                </c:pt>
                <c:pt idx="9516">
                  <c:v>76350</c:v>
                </c:pt>
                <c:pt idx="9517">
                  <c:v>76368</c:v>
                </c:pt>
                <c:pt idx="9518">
                  <c:v>76374</c:v>
                </c:pt>
                <c:pt idx="9519">
                  <c:v>76377</c:v>
                </c:pt>
                <c:pt idx="9520">
                  <c:v>76392</c:v>
                </c:pt>
                <c:pt idx="9521">
                  <c:v>76394</c:v>
                </c:pt>
                <c:pt idx="9522">
                  <c:v>76397</c:v>
                </c:pt>
                <c:pt idx="9523">
                  <c:v>76400</c:v>
                </c:pt>
                <c:pt idx="9524">
                  <c:v>76402</c:v>
                </c:pt>
                <c:pt idx="9525">
                  <c:v>76403</c:v>
                </c:pt>
                <c:pt idx="9526">
                  <c:v>76404</c:v>
                </c:pt>
                <c:pt idx="9527">
                  <c:v>76405</c:v>
                </c:pt>
                <c:pt idx="9528">
                  <c:v>76409</c:v>
                </c:pt>
                <c:pt idx="9529">
                  <c:v>76413</c:v>
                </c:pt>
                <c:pt idx="9530">
                  <c:v>76423</c:v>
                </c:pt>
                <c:pt idx="9531">
                  <c:v>76427</c:v>
                </c:pt>
                <c:pt idx="9532">
                  <c:v>76428</c:v>
                </c:pt>
                <c:pt idx="9533">
                  <c:v>76434</c:v>
                </c:pt>
                <c:pt idx="9534">
                  <c:v>76447</c:v>
                </c:pt>
                <c:pt idx="9535">
                  <c:v>76455</c:v>
                </c:pt>
                <c:pt idx="9536">
                  <c:v>76459</c:v>
                </c:pt>
                <c:pt idx="9537">
                  <c:v>76461</c:v>
                </c:pt>
                <c:pt idx="9538">
                  <c:v>76463</c:v>
                </c:pt>
                <c:pt idx="9539">
                  <c:v>76471</c:v>
                </c:pt>
                <c:pt idx="9540">
                  <c:v>76480</c:v>
                </c:pt>
                <c:pt idx="9541">
                  <c:v>76505</c:v>
                </c:pt>
                <c:pt idx="9542">
                  <c:v>76509</c:v>
                </c:pt>
                <c:pt idx="9543">
                  <c:v>76516</c:v>
                </c:pt>
                <c:pt idx="9544">
                  <c:v>76518</c:v>
                </c:pt>
                <c:pt idx="9545">
                  <c:v>76545</c:v>
                </c:pt>
                <c:pt idx="9546">
                  <c:v>76553</c:v>
                </c:pt>
                <c:pt idx="9547">
                  <c:v>76555</c:v>
                </c:pt>
                <c:pt idx="9548">
                  <c:v>76563</c:v>
                </c:pt>
                <c:pt idx="9549">
                  <c:v>76570</c:v>
                </c:pt>
                <c:pt idx="9550">
                  <c:v>76623</c:v>
                </c:pt>
                <c:pt idx="9551">
                  <c:v>76629</c:v>
                </c:pt>
                <c:pt idx="9552">
                  <c:v>76649</c:v>
                </c:pt>
                <c:pt idx="9553">
                  <c:v>76663</c:v>
                </c:pt>
                <c:pt idx="9554">
                  <c:v>76714</c:v>
                </c:pt>
                <c:pt idx="9555">
                  <c:v>76718</c:v>
                </c:pt>
                <c:pt idx="9556">
                  <c:v>76727</c:v>
                </c:pt>
                <c:pt idx="9557">
                  <c:v>76764</c:v>
                </c:pt>
                <c:pt idx="9558">
                  <c:v>76769</c:v>
                </c:pt>
                <c:pt idx="9559">
                  <c:v>76771</c:v>
                </c:pt>
                <c:pt idx="9560">
                  <c:v>76774</c:v>
                </c:pt>
                <c:pt idx="9561">
                  <c:v>76775</c:v>
                </c:pt>
                <c:pt idx="9562">
                  <c:v>76779</c:v>
                </c:pt>
                <c:pt idx="9563">
                  <c:v>76785</c:v>
                </c:pt>
                <c:pt idx="9564">
                  <c:v>76790</c:v>
                </c:pt>
                <c:pt idx="9565">
                  <c:v>76798</c:v>
                </c:pt>
                <c:pt idx="9566">
                  <c:v>76803</c:v>
                </c:pt>
                <c:pt idx="9567">
                  <c:v>76804</c:v>
                </c:pt>
                <c:pt idx="9568">
                  <c:v>76822</c:v>
                </c:pt>
                <c:pt idx="9569">
                  <c:v>76825</c:v>
                </c:pt>
                <c:pt idx="9570">
                  <c:v>76829</c:v>
                </c:pt>
                <c:pt idx="9571">
                  <c:v>76835</c:v>
                </c:pt>
                <c:pt idx="9572">
                  <c:v>76845</c:v>
                </c:pt>
                <c:pt idx="9573">
                  <c:v>76852</c:v>
                </c:pt>
                <c:pt idx="9574">
                  <c:v>76855</c:v>
                </c:pt>
                <c:pt idx="9575">
                  <c:v>76890</c:v>
                </c:pt>
                <c:pt idx="9576">
                  <c:v>76891</c:v>
                </c:pt>
                <c:pt idx="9577">
                  <c:v>76905</c:v>
                </c:pt>
                <c:pt idx="9578">
                  <c:v>76927</c:v>
                </c:pt>
                <c:pt idx="9579">
                  <c:v>76939</c:v>
                </c:pt>
                <c:pt idx="9580">
                  <c:v>76947</c:v>
                </c:pt>
                <c:pt idx="9581">
                  <c:v>76963</c:v>
                </c:pt>
                <c:pt idx="9582">
                  <c:v>76971</c:v>
                </c:pt>
                <c:pt idx="9583">
                  <c:v>76979</c:v>
                </c:pt>
                <c:pt idx="9584">
                  <c:v>76981</c:v>
                </c:pt>
                <c:pt idx="9585">
                  <c:v>77002</c:v>
                </c:pt>
                <c:pt idx="9586">
                  <c:v>77013</c:v>
                </c:pt>
                <c:pt idx="9587">
                  <c:v>77014</c:v>
                </c:pt>
                <c:pt idx="9588">
                  <c:v>77026</c:v>
                </c:pt>
                <c:pt idx="9589">
                  <c:v>77037</c:v>
                </c:pt>
                <c:pt idx="9590">
                  <c:v>77056</c:v>
                </c:pt>
                <c:pt idx="9591">
                  <c:v>77078</c:v>
                </c:pt>
                <c:pt idx="9592">
                  <c:v>77090</c:v>
                </c:pt>
                <c:pt idx="9593">
                  <c:v>77105</c:v>
                </c:pt>
                <c:pt idx="9594">
                  <c:v>77106</c:v>
                </c:pt>
                <c:pt idx="9595">
                  <c:v>77117</c:v>
                </c:pt>
                <c:pt idx="9596">
                  <c:v>77118</c:v>
                </c:pt>
                <c:pt idx="9597">
                  <c:v>77130</c:v>
                </c:pt>
                <c:pt idx="9598">
                  <c:v>77136</c:v>
                </c:pt>
                <c:pt idx="9599">
                  <c:v>77137</c:v>
                </c:pt>
                <c:pt idx="9600">
                  <c:v>77144</c:v>
                </c:pt>
                <c:pt idx="9601">
                  <c:v>77148</c:v>
                </c:pt>
                <c:pt idx="9602">
                  <c:v>77152</c:v>
                </c:pt>
                <c:pt idx="9603">
                  <c:v>77156</c:v>
                </c:pt>
                <c:pt idx="9604">
                  <c:v>77162</c:v>
                </c:pt>
                <c:pt idx="9605">
                  <c:v>77169</c:v>
                </c:pt>
                <c:pt idx="9606">
                  <c:v>77185</c:v>
                </c:pt>
                <c:pt idx="9607">
                  <c:v>77187</c:v>
                </c:pt>
                <c:pt idx="9608">
                  <c:v>77194</c:v>
                </c:pt>
                <c:pt idx="9609">
                  <c:v>77196</c:v>
                </c:pt>
                <c:pt idx="9610">
                  <c:v>77197</c:v>
                </c:pt>
                <c:pt idx="9611">
                  <c:v>77198</c:v>
                </c:pt>
                <c:pt idx="9612">
                  <c:v>77217</c:v>
                </c:pt>
                <c:pt idx="9613">
                  <c:v>77228</c:v>
                </c:pt>
                <c:pt idx="9614">
                  <c:v>77250</c:v>
                </c:pt>
                <c:pt idx="9615">
                  <c:v>77252</c:v>
                </c:pt>
                <c:pt idx="9616">
                  <c:v>77273</c:v>
                </c:pt>
                <c:pt idx="9617">
                  <c:v>77277</c:v>
                </c:pt>
                <c:pt idx="9618">
                  <c:v>77286</c:v>
                </c:pt>
                <c:pt idx="9619">
                  <c:v>77292</c:v>
                </c:pt>
                <c:pt idx="9620">
                  <c:v>77298</c:v>
                </c:pt>
                <c:pt idx="9621">
                  <c:v>77300</c:v>
                </c:pt>
                <c:pt idx="9622">
                  <c:v>77306</c:v>
                </c:pt>
                <c:pt idx="9623">
                  <c:v>77308</c:v>
                </c:pt>
                <c:pt idx="9624">
                  <c:v>77309</c:v>
                </c:pt>
                <c:pt idx="9625">
                  <c:v>77312</c:v>
                </c:pt>
                <c:pt idx="9626">
                  <c:v>77322</c:v>
                </c:pt>
                <c:pt idx="9627">
                  <c:v>77352</c:v>
                </c:pt>
                <c:pt idx="9628">
                  <c:v>77366</c:v>
                </c:pt>
                <c:pt idx="9629">
                  <c:v>77388</c:v>
                </c:pt>
                <c:pt idx="9630">
                  <c:v>77403</c:v>
                </c:pt>
                <c:pt idx="9631">
                  <c:v>77405</c:v>
                </c:pt>
                <c:pt idx="9632">
                  <c:v>77421</c:v>
                </c:pt>
                <c:pt idx="9633">
                  <c:v>77427</c:v>
                </c:pt>
                <c:pt idx="9634">
                  <c:v>77431</c:v>
                </c:pt>
                <c:pt idx="9635">
                  <c:v>77445</c:v>
                </c:pt>
                <c:pt idx="9636">
                  <c:v>77451</c:v>
                </c:pt>
                <c:pt idx="9637">
                  <c:v>77452</c:v>
                </c:pt>
                <c:pt idx="9638">
                  <c:v>77462</c:v>
                </c:pt>
                <c:pt idx="9639">
                  <c:v>77470</c:v>
                </c:pt>
                <c:pt idx="9640">
                  <c:v>77471</c:v>
                </c:pt>
                <c:pt idx="9641">
                  <c:v>77474</c:v>
                </c:pt>
                <c:pt idx="9642">
                  <c:v>77498</c:v>
                </c:pt>
                <c:pt idx="9643">
                  <c:v>77504</c:v>
                </c:pt>
                <c:pt idx="9644">
                  <c:v>77509</c:v>
                </c:pt>
                <c:pt idx="9645">
                  <c:v>77521</c:v>
                </c:pt>
                <c:pt idx="9646">
                  <c:v>77532</c:v>
                </c:pt>
                <c:pt idx="9647">
                  <c:v>77543</c:v>
                </c:pt>
                <c:pt idx="9648">
                  <c:v>77546</c:v>
                </c:pt>
                <c:pt idx="9649">
                  <c:v>77587</c:v>
                </c:pt>
                <c:pt idx="9650">
                  <c:v>77597</c:v>
                </c:pt>
                <c:pt idx="9651">
                  <c:v>77614</c:v>
                </c:pt>
                <c:pt idx="9652">
                  <c:v>77618</c:v>
                </c:pt>
                <c:pt idx="9653">
                  <c:v>77622</c:v>
                </c:pt>
                <c:pt idx="9654">
                  <c:v>77629</c:v>
                </c:pt>
                <c:pt idx="9655">
                  <c:v>77634</c:v>
                </c:pt>
                <c:pt idx="9656">
                  <c:v>77644</c:v>
                </c:pt>
                <c:pt idx="9657">
                  <c:v>77646</c:v>
                </c:pt>
                <c:pt idx="9658">
                  <c:v>77647</c:v>
                </c:pt>
                <c:pt idx="9659">
                  <c:v>77661</c:v>
                </c:pt>
                <c:pt idx="9660">
                  <c:v>77662</c:v>
                </c:pt>
                <c:pt idx="9661">
                  <c:v>77665</c:v>
                </c:pt>
                <c:pt idx="9662">
                  <c:v>77669</c:v>
                </c:pt>
                <c:pt idx="9663">
                  <c:v>77677</c:v>
                </c:pt>
                <c:pt idx="9664">
                  <c:v>77688</c:v>
                </c:pt>
                <c:pt idx="9665">
                  <c:v>77705</c:v>
                </c:pt>
                <c:pt idx="9666">
                  <c:v>77711</c:v>
                </c:pt>
                <c:pt idx="9667">
                  <c:v>77716</c:v>
                </c:pt>
                <c:pt idx="9668">
                  <c:v>77722</c:v>
                </c:pt>
                <c:pt idx="9669">
                  <c:v>77729</c:v>
                </c:pt>
                <c:pt idx="9670">
                  <c:v>77731</c:v>
                </c:pt>
                <c:pt idx="9671">
                  <c:v>77741</c:v>
                </c:pt>
                <c:pt idx="9672">
                  <c:v>77779</c:v>
                </c:pt>
                <c:pt idx="9673">
                  <c:v>77798</c:v>
                </c:pt>
                <c:pt idx="9674">
                  <c:v>77801</c:v>
                </c:pt>
                <c:pt idx="9675">
                  <c:v>77806</c:v>
                </c:pt>
                <c:pt idx="9676">
                  <c:v>77813</c:v>
                </c:pt>
                <c:pt idx="9677">
                  <c:v>77828</c:v>
                </c:pt>
                <c:pt idx="9678">
                  <c:v>77842</c:v>
                </c:pt>
                <c:pt idx="9679">
                  <c:v>77854</c:v>
                </c:pt>
                <c:pt idx="9680">
                  <c:v>77861</c:v>
                </c:pt>
                <c:pt idx="9681">
                  <c:v>77872</c:v>
                </c:pt>
                <c:pt idx="9682">
                  <c:v>77873</c:v>
                </c:pt>
                <c:pt idx="9683">
                  <c:v>77883</c:v>
                </c:pt>
                <c:pt idx="9684">
                  <c:v>77884</c:v>
                </c:pt>
                <c:pt idx="9685">
                  <c:v>77897</c:v>
                </c:pt>
                <c:pt idx="9686">
                  <c:v>77908</c:v>
                </c:pt>
                <c:pt idx="9687">
                  <c:v>77911</c:v>
                </c:pt>
                <c:pt idx="9688">
                  <c:v>77924</c:v>
                </c:pt>
                <c:pt idx="9689">
                  <c:v>77929</c:v>
                </c:pt>
                <c:pt idx="9690">
                  <c:v>77931</c:v>
                </c:pt>
                <c:pt idx="9691">
                  <c:v>77949</c:v>
                </c:pt>
                <c:pt idx="9692">
                  <c:v>77952</c:v>
                </c:pt>
                <c:pt idx="9693">
                  <c:v>77967</c:v>
                </c:pt>
                <c:pt idx="9694">
                  <c:v>77992</c:v>
                </c:pt>
                <c:pt idx="9695">
                  <c:v>77995</c:v>
                </c:pt>
                <c:pt idx="9696">
                  <c:v>77998</c:v>
                </c:pt>
                <c:pt idx="9697">
                  <c:v>78002</c:v>
                </c:pt>
                <c:pt idx="9698">
                  <c:v>78027</c:v>
                </c:pt>
                <c:pt idx="9699">
                  <c:v>78029</c:v>
                </c:pt>
                <c:pt idx="9700">
                  <c:v>78030</c:v>
                </c:pt>
                <c:pt idx="9701">
                  <c:v>78031</c:v>
                </c:pt>
                <c:pt idx="9702">
                  <c:v>78039</c:v>
                </c:pt>
                <c:pt idx="9703">
                  <c:v>78041</c:v>
                </c:pt>
                <c:pt idx="9704">
                  <c:v>78047</c:v>
                </c:pt>
                <c:pt idx="9705">
                  <c:v>78052</c:v>
                </c:pt>
                <c:pt idx="9706">
                  <c:v>78055</c:v>
                </c:pt>
                <c:pt idx="9707">
                  <c:v>78066</c:v>
                </c:pt>
                <c:pt idx="9708">
                  <c:v>78073</c:v>
                </c:pt>
                <c:pt idx="9709">
                  <c:v>78108</c:v>
                </c:pt>
                <c:pt idx="9710">
                  <c:v>78113</c:v>
                </c:pt>
                <c:pt idx="9711">
                  <c:v>78118</c:v>
                </c:pt>
                <c:pt idx="9712">
                  <c:v>78130</c:v>
                </c:pt>
                <c:pt idx="9713">
                  <c:v>78132</c:v>
                </c:pt>
                <c:pt idx="9714">
                  <c:v>78143</c:v>
                </c:pt>
                <c:pt idx="9715">
                  <c:v>78145</c:v>
                </c:pt>
                <c:pt idx="9716">
                  <c:v>78169</c:v>
                </c:pt>
                <c:pt idx="9717">
                  <c:v>78182</c:v>
                </c:pt>
                <c:pt idx="9718">
                  <c:v>78184</c:v>
                </c:pt>
                <c:pt idx="9719">
                  <c:v>78192</c:v>
                </c:pt>
                <c:pt idx="9720">
                  <c:v>78197</c:v>
                </c:pt>
                <c:pt idx="9721">
                  <c:v>78202</c:v>
                </c:pt>
                <c:pt idx="9722">
                  <c:v>78210</c:v>
                </c:pt>
                <c:pt idx="9723">
                  <c:v>78211</c:v>
                </c:pt>
                <c:pt idx="9724">
                  <c:v>78212</c:v>
                </c:pt>
                <c:pt idx="9725">
                  <c:v>78218</c:v>
                </c:pt>
                <c:pt idx="9726">
                  <c:v>78241</c:v>
                </c:pt>
                <c:pt idx="9727">
                  <c:v>78242</c:v>
                </c:pt>
                <c:pt idx="9728">
                  <c:v>78245</c:v>
                </c:pt>
                <c:pt idx="9729">
                  <c:v>78247</c:v>
                </c:pt>
                <c:pt idx="9730">
                  <c:v>78248</c:v>
                </c:pt>
                <c:pt idx="9731">
                  <c:v>78249</c:v>
                </c:pt>
                <c:pt idx="9732">
                  <c:v>78265</c:v>
                </c:pt>
                <c:pt idx="9733">
                  <c:v>78271</c:v>
                </c:pt>
                <c:pt idx="9734">
                  <c:v>78274</c:v>
                </c:pt>
                <c:pt idx="9735">
                  <c:v>78275</c:v>
                </c:pt>
                <c:pt idx="9736">
                  <c:v>78280</c:v>
                </c:pt>
                <c:pt idx="9737">
                  <c:v>78284</c:v>
                </c:pt>
                <c:pt idx="9738">
                  <c:v>78293</c:v>
                </c:pt>
                <c:pt idx="9739">
                  <c:v>78312</c:v>
                </c:pt>
                <c:pt idx="9740">
                  <c:v>78354</c:v>
                </c:pt>
                <c:pt idx="9741">
                  <c:v>78361</c:v>
                </c:pt>
                <c:pt idx="9742">
                  <c:v>78381</c:v>
                </c:pt>
                <c:pt idx="9743">
                  <c:v>78396</c:v>
                </c:pt>
                <c:pt idx="9744">
                  <c:v>78423</c:v>
                </c:pt>
                <c:pt idx="9745">
                  <c:v>78429</c:v>
                </c:pt>
                <c:pt idx="9746">
                  <c:v>78432</c:v>
                </c:pt>
                <c:pt idx="9747">
                  <c:v>78443</c:v>
                </c:pt>
                <c:pt idx="9748">
                  <c:v>78450</c:v>
                </c:pt>
                <c:pt idx="9749">
                  <c:v>78454</c:v>
                </c:pt>
                <c:pt idx="9750">
                  <c:v>78462</c:v>
                </c:pt>
                <c:pt idx="9751">
                  <c:v>78468</c:v>
                </c:pt>
                <c:pt idx="9752">
                  <c:v>78471</c:v>
                </c:pt>
                <c:pt idx="9753">
                  <c:v>78478</c:v>
                </c:pt>
                <c:pt idx="9754">
                  <c:v>78493</c:v>
                </c:pt>
                <c:pt idx="9755">
                  <c:v>78498</c:v>
                </c:pt>
                <c:pt idx="9756">
                  <c:v>78501</c:v>
                </c:pt>
                <c:pt idx="9757">
                  <c:v>78503</c:v>
                </c:pt>
                <c:pt idx="9758">
                  <c:v>78516</c:v>
                </c:pt>
                <c:pt idx="9759">
                  <c:v>78525</c:v>
                </c:pt>
                <c:pt idx="9760">
                  <c:v>78536</c:v>
                </c:pt>
                <c:pt idx="9761">
                  <c:v>78537</c:v>
                </c:pt>
                <c:pt idx="9762">
                  <c:v>78553</c:v>
                </c:pt>
                <c:pt idx="9763">
                  <c:v>78565</c:v>
                </c:pt>
                <c:pt idx="9764">
                  <c:v>78571</c:v>
                </c:pt>
                <c:pt idx="9765">
                  <c:v>78573</c:v>
                </c:pt>
                <c:pt idx="9766">
                  <c:v>78574</c:v>
                </c:pt>
                <c:pt idx="9767">
                  <c:v>78578</c:v>
                </c:pt>
                <c:pt idx="9768">
                  <c:v>78585</c:v>
                </c:pt>
                <c:pt idx="9769">
                  <c:v>78587</c:v>
                </c:pt>
                <c:pt idx="9770">
                  <c:v>78592</c:v>
                </c:pt>
                <c:pt idx="9771">
                  <c:v>78602</c:v>
                </c:pt>
                <c:pt idx="9772">
                  <c:v>78610</c:v>
                </c:pt>
                <c:pt idx="9773">
                  <c:v>78611</c:v>
                </c:pt>
                <c:pt idx="9774">
                  <c:v>78617</c:v>
                </c:pt>
                <c:pt idx="9775">
                  <c:v>78625</c:v>
                </c:pt>
                <c:pt idx="9776">
                  <c:v>78639</c:v>
                </c:pt>
                <c:pt idx="9777">
                  <c:v>78652</c:v>
                </c:pt>
                <c:pt idx="9778">
                  <c:v>78673</c:v>
                </c:pt>
                <c:pt idx="9779">
                  <c:v>78680</c:v>
                </c:pt>
                <c:pt idx="9780">
                  <c:v>78695</c:v>
                </c:pt>
                <c:pt idx="9781">
                  <c:v>78703</c:v>
                </c:pt>
                <c:pt idx="9782">
                  <c:v>78735</c:v>
                </c:pt>
                <c:pt idx="9783">
                  <c:v>78745</c:v>
                </c:pt>
                <c:pt idx="9784">
                  <c:v>78746</c:v>
                </c:pt>
                <c:pt idx="9785">
                  <c:v>78751</c:v>
                </c:pt>
                <c:pt idx="9786">
                  <c:v>78754</c:v>
                </c:pt>
                <c:pt idx="9787">
                  <c:v>78768</c:v>
                </c:pt>
                <c:pt idx="9788">
                  <c:v>78786</c:v>
                </c:pt>
                <c:pt idx="9789">
                  <c:v>78788</c:v>
                </c:pt>
                <c:pt idx="9790">
                  <c:v>78796</c:v>
                </c:pt>
                <c:pt idx="9791">
                  <c:v>78801</c:v>
                </c:pt>
                <c:pt idx="9792">
                  <c:v>78806</c:v>
                </c:pt>
                <c:pt idx="9793">
                  <c:v>78830</c:v>
                </c:pt>
                <c:pt idx="9794">
                  <c:v>78838</c:v>
                </c:pt>
                <c:pt idx="9795">
                  <c:v>78868</c:v>
                </c:pt>
                <c:pt idx="9796">
                  <c:v>78877</c:v>
                </c:pt>
                <c:pt idx="9797">
                  <c:v>78879</c:v>
                </c:pt>
                <c:pt idx="9798">
                  <c:v>78887</c:v>
                </c:pt>
                <c:pt idx="9799">
                  <c:v>78897</c:v>
                </c:pt>
                <c:pt idx="9800">
                  <c:v>78950</c:v>
                </c:pt>
                <c:pt idx="9801">
                  <c:v>78954</c:v>
                </c:pt>
                <c:pt idx="9802">
                  <c:v>78955</c:v>
                </c:pt>
                <c:pt idx="9803">
                  <c:v>78958</c:v>
                </c:pt>
                <c:pt idx="9804">
                  <c:v>78960</c:v>
                </c:pt>
                <c:pt idx="9805">
                  <c:v>78967</c:v>
                </c:pt>
                <c:pt idx="9806">
                  <c:v>79012</c:v>
                </c:pt>
                <c:pt idx="9807">
                  <c:v>79025</c:v>
                </c:pt>
                <c:pt idx="9808">
                  <c:v>79042</c:v>
                </c:pt>
                <c:pt idx="9809">
                  <c:v>79049</c:v>
                </c:pt>
                <c:pt idx="9810">
                  <c:v>79076</c:v>
                </c:pt>
                <c:pt idx="9811">
                  <c:v>79087</c:v>
                </c:pt>
                <c:pt idx="9812">
                  <c:v>79091</c:v>
                </c:pt>
                <c:pt idx="9813">
                  <c:v>79104</c:v>
                </c:pt>
                <c:pt idx="9814">
                  <c:v>79109</c:v>
                </c:pt>
                <c:pt idx="9815">
                  <c:v>79170</c:v>
                </c:pt>
                <c:pt idx="9816">
                  <c:v>79175</c:v>
                </c:pt>
                <c:pt idx="9817">
                  <c:v>79181</c:v>
                </c:pt>
                <c:pt idx="9818">
                  <c:v>79184</c:v>
                </c:pt>
                <c:pt idx="9819">
                  <c:v>79188</c:v>
                </c:pt>
                <c:pt idx="9820">
                  <c:v>79194</c:v>
                </c:pt>
                <c:pt idx="9821">
                  <c:v>79200</c:v>
                </c:pt>
                <c:pt idx="9822">
                  <c:v>79202</c:v>
                </c:pt>
                <c:pt idx="9823">
                  <c:v>79209</c:v>
                </c:pt>
                <c:pt idx="9824">
                  <c:v>79232</c:v>
                </c:pt>
                <c:pt idx="9825">
                  <c:v>79252</c:v>
                </c:pt>
                <c:pt idx="9826">
                  <c:v>79258</c:v>
                </c:pt>
                <c:pt idx="9827">
                  <c:v>79261</c:v>
                </c:pt>
                <c:pt idx="9828">
                  <c:v>79265</c:v>
                </c:pt>
                <c:pt idx="9829">
                  <c:v>79268</c:v>
                </c:pt>
                <c:pt idx="9830">
                  <c:v>79276</c:v>
                </c:pt>
                <c:pt idx="9831">
                  <c:v>79281</c:v>
                </c:pt>
                <c:pt idx="9832">
                  <c:v>79285</c:v>
                </c:pt>
                <c:pt idx="9833">
                  <c:v>79287</c:v>
                </c:pt>
                <c:pt idx="9834">
                  <c:v>79301</c:v>
                </c:pt>
                <c:pt idx="9835">
                  <c:v>79307</c:v>
                </c:pt>
                <c:pt idx="9836">
                  <c:v>79325</c:v>
                </c:pt>
                <c:pt idx="9837">
                  <c:v>79335</c:v>
                </c:pt>
                <c:pt idx="9838">
                  <c:v>79369</c:v>
                </c:pt>
                <c:pt idx="9839">
                  <c:v>79371</c:v>
                </c:pt>
                <c:pt idx="9840">
                  <c:v>79396</c:v>
                </c:pt>
                <c:pt idx="9841">
                  <c:v>79403</c:v>
                </c:pt>
                <c:pt idx="9842">
                  <c:v>79424</c:v>
                </c:pt>
                <c:pt idx="9843">
                  <c:v>79430</c:v>
                </c:pt>
                <c:pt idx="9844">
                  <c:v>79436</c:v>
                </c:pt>
                <c:pt idx="9845">
                  <c:v>79438</c:v>
                </c:pt>
                <c:pt idx="9846">
                  <c:v>79439</c:v>
                </c:pt>
                <c:pt idx="9847">
                  <c:v>79449</c:v>
                </c:pt>
                <c:pt idx="9848">
                  <c:v>79464</c:v>
                </c:pt>
                <c:pt idx="9849">
                  <c:v>79467</c:v>
                </c:pt>
                <c:pt idx="9850">
                  <c:v>79473</c:v>
                </c:pt>
                <c:pt idx="9851">
                  <c:v>79476</c:v>
                </c:pt>
                <c:pt idx="9852">
                  <c:v>79484</c:v>
                </c:pt>
                <c:pt idx="9853">
                  <c:v>79488</c:v>
                </c:pt>
                <c:pt idx="9854">
                  <c:v>79493</c:v>
                </c:pt>
                <c:pt idx="9855">
                  <c:v>79495</c:v>
                </c:pt>
                <c:pt idx="9856">
                  <c:v>79518</c:v>
                </c:pt>
                <c:pt idx="9857">
                  <c:v>79519</c:v>
                </c:pt>
                <c:pt idx="9858">
                  <c:v>79520</c:v>
                </c:pt>
                <c:pt idx="9859">
                  <c:v>79535</c:v>
                </c:pt>
                <c:pt idx="9860">
                  <c:v>79553</c:v>
                </c:pt>
                <c:pt idx="9861">
                  <c:v>79565</c:v>
                </c:pt>
                <c:pt idx="9862">
                  <c:v>79574</c:v>
                </c:pt>
                <c:pt idx="9863">
                  <c:v>79578</c:v>
                </c:pt>
                <c:pt idx="9864">
                  <c:v>79585</c:v>
                </c:pt>
                <c:pt idx="9865">
                  <c:v>79586</c:v>
                </c:pt>
                <c:pt idx="9866">
                  <c:v>79588</c:v>
                </c:pt>
                <c:pt idx="9867">
                  <c:v>79592</c:v>
                </c:pt>
                <c:pt idx="9868">
                  <c:v>79599</c:v>
                </c:pt>
                <c:pt idx="9869">
                  <c:v>79614</c:v>
                </c:pt>
                <c:pt idx="9870">
                  <c:v>79618</c:v>
                </c:pt>
                <c:pt idx="9871">
                  <c:v>79623</c:v>
                </c:pt>
                <c:pt idx="9872">
                  <c:v>79624</c:v>
                </c:pt>
                <c:pt idx="9873">
                  <c:v>79638</c:v>
                </c:pt>
                <c:pt idx="9874">
                  <c:v>79641</c:v>
                </c:pt>
                <c:pt idx="9875">
                  <c:v>79644</c:v>
                </c:pt>
                <c:pt idx="9876">
                  <c:v>79651</c:v>
                </c:pt>
                <c:pt idx="9877">
                  <c:v>79666</c:v>
                </c:pt>
                <c:pt idx="9878">
                  <c:v>79682</c:v>
                </c:pt>
                <c:pt idx="9879">
                  <c:v>79688</c:v>
                </c:pt>
                <c:pt idx="9880">
                  <c:v>79692</c:v>
                </c:pt>
                <c:pt idx="9881">
                  <c:v>79699</c:v>
                </c:pt>
                <c:pt idx="9882">
                  <c:v>79702</c:v>
                </c:pt>
                <c:pt idx="9883">
                  <c:v>79703</c:v>
                </c:pt>
                <c:pt idx="9884">
                  <c:v>79706</c:v>
                </c:pt>
                <c:pt idx="9885">
                  <c:v>79711</c:v>
                </c:pt>
                <c:pt idx="9886">
                  <c:v>79720</c:v>
                </c:pt>
                <c:pt idx="9887">
                  <c:v>79735</c:v>
                </c:pt>
                <c:pt idx="9888">
                  <c:v>79747</c:v>
                </c:pt>
                <c:pt idx="9889">
                  <c:v>79752</c:v>
                </c:pt>
                <c:pt idx="9890">
                  <c:v>79762</c:v>
                </c:pt>
                <c:pt idx="9891">
                  <c:v>79763</c:v>
                </c:pt>
                <c:pt idx="9892">
                  <c:v>79765</c:v>
                </c:pt>
                <c:pt idx="9893">
                  <c:v>79770</c:v>
                </c:pt>
                <c:pt idx="9894">
                  <c:v>79773</c:v>
                </c:pt>
                <c:pt idx="9895">
                  <c:v>79789</c:v>
                </c:pt>
                <c:pt idx="9896">
                  <c:v>79790</c:v>
                </c:pt>
                <c:pt idx="9897">
                  <c:v>79794</c:v>
                </c:pt>
                <c:pt idx="9898">
                  <c:v>79795</c:v>
                </c:pt>
                <c:pt idx="9899">
                  <c:v>79801</c:v>
                </c:pt>
                <c:pt idx="9900">
                  <c:v>79812</c:v>
                </c:pt>
                <c:pt idx="9901">
                  <c:v>79830</c:v>
                </c:pt>
                <c:pt idx="9902">
                  <c:v>79836</c:v>
                </c:pt>
                <c:pt idx="9903">
                  <c:v>79840</c:v>
                </c:pt>
                <c:pt idx="9904">
                  <c:v>79841</c:v>
                </c:pt>
                <c:pt idx="9905">
                  <c:v>79844</c:v>
                </c:pt>
                <c:pt idx="9906">
                  <c:v>79852</c:v>
                </c:pt>
                <c:pt idx="9907">
                  <c:v>79853</c:v>
                </c:pt>
                <c:pt idx="9908">
                  <c:v>79855</c:v>
                </c:pt>
                <c:pt idx="9909">
                  <c:v>79867</c:v>
                </c:pt>
                <c:pt idx="9910">
                  <c:v>79871</c:v>
                </c:pt>
                <c:pt idx="9911">
                  <c:v>79876</c:v>
                </c:pt>
                <c:pt idx="9912">
                  <c:v>79883</c:v>
                </c:pt>
                <c:pt idx="9913">
                  <c:v>79887</c:v>
                </c:pt>
                <c:pt idx="9914">
                  <c:v>79889</c:v>
                </c:pt>
                <c:pt idx="9915">
                  <c:v>79896</c:v>
                </c:pt>
                <c:pt idx="9916">
                  <c:v>79898</c:v>
                </c:pt>
                <c:pt idx="9917">
                  <c:v>79904</c:v>
                </c:pt>
                <c:pt idx="9918">
                  <c:v>79905</c:v>
                </c:pt>
                <c:pt idx="9919">
                  <c:v>79914</c:v>
                </c:pt>
                <c:pt idx="9920">
                  <c:v>79915</c:v>
                </c:pt>
                <c:pt idx="9921">
                  <c:v>79922</c:v>
                </c:pt>
                <c:pt idx="9922">
                  <c:v>79931</c:v>
                </c:pt>
                <c:pt idx="9923">
                  <c:v>79952</c:v>
                </c:pt>
                <c:pt idx="9924">
                  <c:v>79955</c:v>
                </c:pt>
                <c:pt idx="9925">
                  <c:v>79959</c:v>
                </c:pt>
                <c:pt idx="9926">
                  <c:v>79960</c:v>
                </c:pt>
                <c:pt idx="9927">
                  <c:v>79963</c:v>
                </c:pt>
                <c:pt idx="9928">
                  <c:v>79968</c:v>
                </c:pt>
                <c:pt idx="9929">
                  <c:v>79975</c:v>
                </c:pt>
                <c:pt idx="9930">
                  <c:v>79976</c:v>
                </c:pt>
                <c:pt idx="9931">
                  <c:v>80007</c:v>
                </c:pt>
                <c:pt idx="9932">
                  <c:v>80009</c:v>
                </c:pt>
                <c:pt idx="9933">
                  <c:v>80013</c:v>
                </c:pt>
                <c:pt idx="9934">
                  <c:v>80014</c:v>
                </c:pt>
                <c:pt idx="9935">
                  <c:v>80016</c:v>
                </c:pt>
                <c:pt idx="9936">
                  <c:v>80024</c:v>
                </c:pt>
                <c:pt idx="9937">
                  <c:v>80026</c:v>
                </c:pt>
                <c:pt idx="9938">
                  <c:v>80030</c:v>
                </c:pt>
                <c:pt idx="9939">
                  <c:v>80031</c:v>
                </c:pt>
                <c:pt idx="9940">
                  <c:v>80059</c:v>
                </c:pt>
                <c:pt idx="9941">
                  <c:v>80064</c:v>
                </c:pt>
                <c:pt idx="9942">
                  <c:v>80067</c:v>
                </c:pt>
                <c:pt idx="9943">
                  <c:v>80079</c:v>
                </c:pt>
                <c:pt idx="9944">
                  <c:v>80082</c:v>
                </c:pt>
                <c:pt idx="9945">
                  <c:v>80086</c:v>
                </c:pt>
                <c:pt idx="9946">
                  <c:v>80089</c:v>
                </c:pt>
                <c:pt idx="9947">
                  <c:v>80091</c:v>
                </c:pt>
                <c:pt idx="9948">
                  <c:v>80092</c:v>
                </c:pt>
                <c:pt idx="9949">
                  <c:v>80103</c:v>
                </c:pt>
                <c:pt idx="9950">
                  <c:v>80112</c:v>
                </c:pt>
                <c:pt idx="9951">
                  <c:v>80121</c:v>
                </c:pt>
                <c:pt idx="9952">
                  <c:v>80122</c:v>
                </c:pt>
                <c:pt idx="9953">
                  <c:v>80136</c:v>
                </c:pt>
                <c:pt idx="9954">
                  <c:v>80146</c:v>
                </c:pt>
                <c:pt idx="9955">
                  <c:v>80149</c:v>
                </c:pt>
                <c:pt idx="9956">
                  <c:v>80150</c:v>
                </c:pt>
                <c:pt idx="9957">
                  <c:v>80172</c:v>
                </c:pt>
                <c:pt idx="9958">
                  <c:v>80180</c:v>
                </c:pt>
                <c:pt idx="9959">
                  <c:v>80189</c:v>
                </c:pt>
                <c:pt idx="9960">
                  <c:v>80198</c:v>
                </c:pt>
                <c:pt idx="9961">
                  <c:v>80202</c:v>
                </c:pt>
                <c:pt idx="9962">
                  <c:v>80204</c:v>
                </c:pt>
                <c:pt idx="9963">
                  <c:v>80210</c:v>
                </c:pt>
                <c:pt idx="9964">
                  <c:v>80219</c:v>
                </c:pt>
                <c:pt idx="9965">
                  <c:v>80222</c:v>
                </c:pt>
                <c:pt idx="9966">
                  <c:v>80228</c:v>
                </c:pt>
                <c:pt idx="9967">
                  <c:v>80230</c:v>
                </c:pt>
                <c:pt idx="9968">
                  <c:v>80249</c:v>
                </c:pt>
                <c:pt idx="9969">
                  <c:v>80250</c:v>
                </c:pt>
                <c:pt idx="9970">
                  <c:v>80251</c:v>
                </c:pt>
                <c:pt idx="9971">
                  <c:v>80255</c:v>
                </c:pt>
                <c:pt idx="9972">
                  <c:v>80271</c:v>
                </c:pt>
                <c:pt idx="9973">
                  <c:v>80291</c:v>
                </c:pt>
                <c:pt idx="9974">
                  <c:v>80296</c:v>
                </c:pt>
                <c:pt idx="9975">
                  <c:v>80303</c:v>
                </c:pt>
                <c:pt idx="9976">
                  <c:v>80308</c:v>
                </c:pt>
                <c:pt idx="9977">
                  <c:v>80321</c:v>
                </c:pt>
                <c:pt idx="9978">
                  <c:v>80326</c:v>
                </c:pt>
                <c:pt idx="9979">
                  <c:v>80330</c:v>
                </c:pt>
                <c:pt idx="9980">
                  <c:v>80331</c:v>
                </c:pt>
                <c:pt idx="9981">
                  <c:v>80336</c:v>
                </c:pt>
                <c:pt idx="9982">
                  <c:v>80337</c:v>
                </c:pt>
                <c:pt idx="9983">
                  <c:v>80340</c:v>
                </c:pt>
                <c:pt idx="9984">
                  <c:v>80341</c:v>
                </c:pt>
                <c:pt idx="9985">
                  <c:v>80347</c:v>
                </c:pt>
                <c:pt idx="9986">
                  <c:v>80356</c:v>
                </c:pt>
                <c:pt idx="9987">
                  <c:v>80377</c:v>
                </c:pt>
                <c:pt idx="9988">
                  <c:v>80382</c:v>
                </c:pt>
                <c:pt idx="9989">
                  <c:v>80383</c:v>
                </c:pt>
                <c:pt idx="9990">
                  <c:v>80396</c:v>
                </c:pt>
                <c:pt idx="9991">
                  <c:v>80411</c:v>
                </c:pt>
                <c:pt idx="9992">
                  <c:v>80416</c:v>
                </c:pt>
                <c:pt idx="9993">
                  <c:v>80419</c:v>
                </c:pt>
                <c:pt idx="9994">
                  <c:v>80423</c:v>
                </c:pt>
                <c:pt idx="9995">
                  <c:v>80425</c:v>
                </c:pt>
                <c:pt idx="9996">
                  <c:v>80440</c:v>
                </c:pt>
                <c:pt idx="9997">
                  <c:v>80443</c:v>
                </c:pt>
                <c:pt idx="9998">
                  <c:v>80444</c:v>
                </c:pt>
                <c:pt idx="9999">
                  <c:v>80446</c:v>
                </c:pt>
                <c:pt idx="10000">
                  <c:v>80447</c:v>
                </c:pt>
                <c:pt idx="10001">
                  <c:v>80459</c:v>
                </c:pt>
                <c:pt idx="10002">
                  <c:v>80488</c:v>
                </c:pt>
                <c:pt idx="10003">
                  <c:v>80505</c:v>
                </c:pt>
                <c:pt idx="10004">
                  <c:v>80517</c:v>
                </c:pt>
                <c:pt idx="10005">
                  <c:v>80521</c:v>
                </c:pt>
                <c:pt idx="10006">
                  <c:v>80527</c:v>
                </c:pt>
                <c:pt idx="10007">
                  <c:v>80538</c:v>
                </c:pt>
                <c:pt idx="10008">
                  <c:v>80541</c:v>
                </c:pt>
                <c:pt idx="10009">
                  <c:v>80543</c:v>
                </c:pt>
                <c:pt idx="10010">
                  <c:v>80544</c:v>
                </c:pt>
                <c:pt idx="10011">
                  <c:v>80546</c:v>
                </c:pt>
                <c:pt idx="10012">
                  <c:v>80548</c:v>
                </c:pt>
                <c:pt idx="10013">
                  <c:v>80549</c:v>
                </c:pt>
                <c:pt idx="10014">
                  <c:v>80558</c:v>
                </c:pt>
                <c:pt idx="10015">
                  <c:v>80561</c:v>
                </c:pt>
                <c:pt idx="10016">
                  <c:v>80562</c:v>
                </c:pt>
                <c:pt idx="10017">
                  <c:v>80564</c:v>
                </c:pt>
                <c:pt idx="10018">
                  <c:v>80572</c:v>
                </c:pt>
                <c:pt idx="10019">
                  <c:v>80574</c:v>
                </c:pt>
                <c:pt idx="10020">
                  <c:v>80581</c:v>
                </c:pt>
                <c:pt idx="10021">
                  <c:v>80590</c:v>
                </c:pt>
                <c:pt idx="10022">
                  <c:v>80604</c:v>
                </c:pt>
                <c:pt idx="10023">
                  <c:v>80613</c:v>
                </c:pt>
                <c:pt idx="10024">
                  <c:v>80620</c:v>
                </c:pt>
                <c:pt idx="10025">
                  <c:v>80638</c:v>
                </c:pt>
                <c:pt idx="10026">
                  <c:v>80642</c:v>
                </c:pt>
                <c:pt idx="10027">
                  <c:v>80643</c:v>
                </c:pt>
                <c:pt idx="10028">
                  <c:v>80646</c:v>
                </c:pt>
                <c:pt idx="10029">
                  <c:v>80647</c:v>
                </c:pt>
                <c:pt idx="10030">
                  <c:v>80661</c:v>
                </c:pt>
                <c:pt idx="10031">
                  <c:v>80666</c:v>
                </c:pt>
                <c:pt idx="10032">
                  <c:v>80673</c:v>
                </c:pt>
                <c:pt idx="10033">
                  <c:v>80684</c:v>
                </c:pt>
                <c:pt idx="10034">
                  <c:v>80685</c:v>
                </c:pt>
                <c:pt idx="10035">
                  <c:v>80687</c:v>
                </c:pt>
                <c:pt idx="10036">
                  <c:v>80688</c:v>
                </c:pt>
                <c:pt idx="10037">
                  <c:v>80694</c:v>
                </c:pt>
                <c:pt idx="10038">
                  <c:v>80703</c:v>
                </c:pt>
                <c:pt idx="10039">
                  <c:v>80718</c:v>
                </c:pt>
                <c:pt idx="10040">
                  <c:v>80720</c:v>
                </c:pt>
                <c:pt idx="10041">
                  <c:v>80722</c:v>
                </c:pt>
                <c:pt idx="10042">
                  <c:v>80732</c:v>
                </c:pt>
                <c:pt idx="10043">
                  <c:v>80733</c:v>
                </c:pt>
                <c:pt idx="10044">
                  <c:v>80744</c:v>
                </c:pt>
                <c:pt idx="10045">
                  <c:v>80750</c:v>
                </c:pt>
                <c:pt idx="10046">
                  <c:v>80752</c:v>
                </c:pt>
                <c:pt idx="10047">
                  <c:v>80764</c:v>
                </c:pt>
                <c:pt idx="10048">
                  <c:v>80765</c:v>
                </c:pt>
                <c:pt idx="10049">
                  <c:v>80770</c:v>
                </c:pt>
                <c:pt idx="10050">
                  <c:v>80786</c:v>
                </c:pt>
                <c:pt idx="10051">
                  <c:v>80789</c:v>
                </c:pt>
                <c:pt idx="10052">
                  <c:v>80802</c:v>
                </c:pt>
                <c:pt idx="10053">
                  <c:v>80803</c:v>
                </c:pt>
                <c:pt idx="10054">
                  <c:v>80811</c:v>
                </c:pt>
                <c:pt idx="10055">
                  <c:v>80818</c:v>
                </c:pt>
                <c:pt idx="10056">
                  <c:v>80819</c:v>
                </c:pt>
                <c:pt idx="10057">
                  <c:v>80820</c:v>
                </c:pt>
                <c:pt idx="10058">
                  <c:v>80830</c:v>
                </c:pt>
                <c:pt idx="10059">
                  <c:v>80831</c:v>
                </c:pt>
                <c:pt idx="10060">
                  <c:v>80841</c:v>
                </c:pt>
                <c:pt idx="10061">
                  <c:v>80845</c:v>
                </c:pt>
                <c:pt idx="10062">
                  <c:v>80846</c:v>
                </c:pt>
                <c:pt idx="10063">
                  <c:v>80849</c:v>
                </c:pt>
                <c:pt idx="10064">
                  <c:v>80851</c:v>
                </c:pt>
                <c:pt idx="10065">
                  <c:v>80856</c:v>
                </c:pt>
                <c:pt idx="10066">
                  <c:v>80857</c:v>
                </c:pt>
                <c:pt idx="10067">
                  <c:v>80871</c:v>
                </c:pt>
                <c:pt idx="10068">
                  <c:v>80872</c:v>
                </c:pt>
                <c:pt idx="10069">
                  <c:v>80874</c:v>
                </c:pt>
                <c:pt idx="10070">
                  <c:v>80886</c:v>
                </c:pt>
                <c:pt idx="10071">
                  <c:v>80890</c:v>
                </c:pt>
                <c:pt idx="10072">
                  <c:v>80894</c:v>
                </c:pt>
                <c:pt idx="10073">
                  <c:v>80896</c:v>
                </c:pt>
                <c:pt idx="10074">
                  <c:v>80899</c:v>
                </c:pt>
                <c:pt idx="10075">
                  <c:v>80900</c:v>
                </c:pt>
                <c:pt idx="10076">
                  <c:v>80903</c:v>
                </c:pt>
                <c:pt idx="10077">
                  <c:v>80910</c:v>
                </c:pt>
                <c:pt idx="10078">
                  <c:v>80916</c:v>
                </c:pt>
                <c:pt idx="10079">
                  <c:v>80931</c:v>
                </c:pt>
                <c:pt idx="10080">
                  <c:v>80935</c:v>
                </c:pt>
                <c:pt idx="10081">
                  <c:v>80943</c:v>
                </c:pt>
                <c:pt idx="10082">
                  <c:v>80944</c:v>
                </c:pt>
                <c:pt idx="10083">
                  <c:v>80955</c:v>
                </c:pt>
                <c:pt idx="10084">
                  <c:v>80959</c:v>
                </c:pt>
                <c:pt idx="10085">
                  <c:v>80966</c:v>
                </c:pt>
                <c:pt idx="10086">
                  <c:v>81004</c:v>
                </c:pt>
                <c:pt idx="10087">
                  <c:v>81011</c:v>
                </c:pt>
                <c:pt idx="10088">
                  <c:v>81017</c:v>
                </c:pt>
                <c:pt idx="10089">
                  <c:v>81029</c:v>
                </c:pt>
                <c:pt idx="10090">
                  <c:v>81031</c:v>
                </c:pt>
                <c:pt idx="10091">
                  <c:v>81033</c:v>
                </c:pt>
                <c:pt idx="10092">
                  <c:v>81041</c:v>
                </c:pt>
                <c:pt idx="10093">
                  <c:v>81042</c:v>
                </c:pt>
                <c:pt idx="10094">
                  <c:v>81063</c:v>
                </c:pt>
                <c:pt idx="10095">
                  <c:v>81064</c:v>
                </c:pt>
                <c:pt idx="10096">
                  <c:v>81068</c:v>
                </c:pt>
                <c:pt idx="10097">
                  <c:v>81077</c:v>
                </c:pt>
                <c:pt idx="10098">
                  <c:v>81088</c:v>
                </c:pt>
                <c:pt idx="10099">
                  <c:v>81099</c:v>
                </c:pt>
                <c:pt idx="10100">
                  <c:v>81105</c:v>
                </c:pt>
                <c:pt idx="10101">
                  <c:v>81106</c:v>
                </c:pt>
                <c:pt idx="10102">
                  <c:v>81114</c:v>
                </c:pt>
                <c:pt idx="10103">
                  <c:v>81119</c:v>
                </c:pt>
                <c:pt idx="10104">
                  <c:v>81134</c:v>
                </c:pt>
                <c:pt idx="10105">
                  <c:v>81138</c:v>
                </c:pt>
                <c:pt idx="10106">
                  <c:v>81171</c:v>
                </c:pt>
                <c:pt idx="10107">
                  <c:v>81172</c:v>
                </c:pt>
                <c:pt idx="10108">
                  <c:v>81174</c:v>
                </c:pt>
                <c:pt idx="10109">
                  <c:v>81176</c:v>
                </c:pt>
                <c:pt idx="10110">
                  <c:v>81180</c:v>
                </c:pt>
                <c:pt idx="10111">
                  <c:v>81184</c:v>
                </c:pt>
                <c:pt idx="10112">
                  <c:v>81194</c:v>
                </c:pt>
                <c:pt idx="10113">
                  <c:v>81198</c:v>
                </c:pt>
                <c:pt idx="10114">
                  <c:v>81199</c:v>
                </c:pt>
                <c:pt idx="10115">
                  <c:v>81204</c:v>
                </c:pt>
                <c:pt idx="10116">
                  <c:v>81216</c:v>
                </c:pt>
                <c:pt idx="10117">
                  <c:v>81218</c:v>
                </c:pt>
                <c:pt idx="10118">
                  <c:v>81220</c:v>
                </c:pt>
                <c:pt idx="10119">
                  <c:v>81234</c:v>
                </c:pt>
                <c:pt idx="10120">
                  <c:v>81244</c:v>
                </c:pt>
                <c:pt idx="10121">
                  <c:v>81250</c:v>
                </c:pt>
                <c:pt idx="10122">
                  <c:v>81256</c:v>
                </c:pt>
                <c:pt idx="10123">
                  <c:v>81264</c:v>
                </c:pt>
                <c:pt idx="10124">
                  <c:v>81284</c:v>
                </c:pt>
                <c:pt idx="10125">
                  <c:v>81298</c:v>
                </c:pt>
                <c:pt idx="10126">
                  <c:v>81299</c:v>
                </c:pt>
                <c:pt idx="10127">
                  <c:v>81302</c:v>
                </c:pt>
                <c:pt idx="10128">
                  <c:v>81303</c:v>
                </c:pt>
                <c:pt idx="10129">
                  <c:v>81309</c:v>
                </c:pt>
                <c:pt idx="10130">
                  <c:v>81316</c:v>
                </c:pt>
                <c:pt idx="10131">
                  <c:v>81323</c:v>
                </c:pt>
                <c:pt idx="10132">
                  <c:v>81327</c:v>
                </c:pt>
                <c:pt idx="10133">
                  <c:v>81330</c:v>
                </c:pt>
                <c:pt idx="10134">
                  <c:v>81333</c:v>
                </c:pt>
                <c:pt idx="10135">
                  <c:v>81343</c:v>
                </c:pt>
                <c:pt idx="10136">
                  <c:v>81357</c:v>
                </c:pt>
                <c:pt idx="10137">
                  <c:v>81358</c:v>
                </c:pt>
                <c:pt idx="10138">
                  <c:v>81368</c:v>
                </c:pt>
                <c:pt idx="10139">
                  <c:v>81376</c:v>
                </c:pt>
                <c:pt idx="10140">
                  <c:v>81380</c:v>
                </c:pt>
                <c:pt idx="10141">
                  <c:v>81382</c:v>
                </c:pt>
                <c:pt idx="10142">
                  <c:v>81384</c:v>
                </c:pt>
                <c:pt idx="10143">
                  <c:v>81393</c:v>
                </c:pt>
                <c:pt idx="10144">
                  <c:v>81399</c:v>
                </c:pt>
                <c:pt idx="10145">
                  <c:v>81417</c:v>
                </c:pt>
                <c:pt idx="10146">
                  <c:v>81440</c:v>
                </c:pt>
                <c:pt idx="10147">
                  <c:v>81442</c:v>
                </c:pt>
                <c:pt idx="10148">
                  <c:v>81448</c:v>
                </c:pt>
                <c:pt idx="10149">
                  <c:v>81449</c:v>
                </c:pt>
                <c:pt idx="10150">
                  <c:v>81457</c:v>
                </c:pt>
                <c:pt idx="10151">
                  <c:v>81458</c:v>
                </c:pt>
                <c:pt idx="10152">
                  <c:v>81460</c:v>
                </c:pt>
                <c:pt idx="10153">
                  <c:v>81462</c:v>
                </c:pt>
                <c:pt idx="10154">
                  <c:v>81480</c:v>
                </c:pt>
                <c:pt idx="10155">
                  <c:v>81481</c:v>
                </c:pt>
                <c:pt idx="10156">
                  <c:v>81485</c:v>
                </c:pt>
                <c:pt idx="10157">
                  <c:v>81489</c:v>
                </c:pt>
                <c:pt idx="10158">
                  <c:v>81503</c:v>
                </c:pt>
                <c:pt idx="10159">
                  <c:v>81526</c:v>
                </c:pt>
                <c:pt idx="10160">
                  <c:v>81539</c:v>
                </c:pt>
                <c:pt idx="10161">
                  <c:v>81541</c:v>
                </c:pt>
                <c:pt idx="10162">
                  <c:v>81542</c:v>
                </c:pt>
                <c:pt idx="10163">
                  <c:v>81544</c:v>
                </c:pt>
                <c:pt idx="10164">
                  <c:v>81575</c:v>
                </c:pt>
                <c:pt idx="10165">
                  <c:v>81578</c:v>
                </c:pt>
                <c:pt idx="10166">
                  <c:v>81583</c:v>
                </c:pt>
                <c:pt idx="10167">
                  <c:v>81591</c:v>
                </c:pt>
                <c:pt idx="10168">
                  <c:v>81604</c:v>
                </c:pt>
                <c:pt idx="10169">
                  <c:v>81637</c:v>
                </c:pt>
                <c:pt idx="10170">
                  <c:v>81644</c:v>
                </c:pt>
                <c:pt idx="10171">
                  <c:v>81647</c:v>
                </c:pt>
                <c:pt idx="10172">
                  <c:v>81657</c:v>
                </c:pt>
                <c:pt idx="10173">
                  <c:v>81660</c:v>
                </c:pt>
                <c:pt idx="10174">
                  <c:v>81668</c:v>
                </c:pt>
                <c:pt idx="10175">
                  <c:v>81690</c:v>
                </c:pt>
                <c:pt idx="10176">
                  <c:v>81696</c:v>
                </c:pt>
                <c:pt idx="10177">
                  <c:v>81697</c:v>
                </c:pt>
                <c:pt idx="10178">
                  <c:v>81700</c:v>
                </c:pt>
                <c:pt idx="10179">
                  <c:v>81701</c:v>
                </c:pt>
                <c:pt idx="10180">
                  <c:v>81702</c:v>
                </c:pt>
                <c:pt idx="10181">
                  <c:v>81707</c:v>
                </c:pt>
                <c:pt idx="10182">
                  <c:v>81722</c:v>
                </c:pt>
                <c:pt idx="10183">
                  <c:v>81733</c:v>
                </c:pt>
                <c:pt idx="10184">
                  <c:v>81740</c:v>
                </c:pt>
                <c:pt idx="10185">
                  <c:v>81742</c:v>
                </c:pt>
                <c:pt idx="10186">
                  <c:v>81747</c:v>
                </c:pt>
                <c:pt idx="10187">
                  <c:v>81749</c:v>
                </c:pt>
                <c:pt idx="10188">
                  <c:v>81761</c:v>
                </c:pt>
                <c:pt idx="10189">
                  <c:v>81762</c:v>
                </c:pt>
                <c:pt idx="10190">
                  <c:v>81765</c:v>
                </c:pt>
                <c:pt idx="10191">
                  <c:v>81779</c:v>
                </c:pt>
                <c:pt idx="10192">
                  <c:v>81789</c:v>
                </c:pt>
                <c:pt idx="10193">
                  <c:v>81792</c:v>
                </c:pt>
                <c:pt idx="10194">
                  <c:v>81800</c:v>
                </c:pt>
                <c:pt idx="10195">
                  <c:v>81805</c:v>
                </c:pt>
                <c:pt idx="10196">
                  <c:v>81811</c:v>
                </c:pt>
                <c:pt idx="10197">
                  <c:v>81827</c:v>
                </c:pt>
                <c:pt idx="10198">
                  <c:v>81833</c:v>
                </c:pt>
                <c:pt idx="10199">
                  <c:v>81839</c:v>
                </c:pt>
                <c:pt idx="10200">
                  <c:v>81840</c:v>
                </c:pt>
                <c:pt idx="10201">
                  <c:v>81844</c:v>
                </c:pt>
                <c:pt idx="10202">
                  <c:v>81846</c:v>
                </c:pt>
                <c:pt idx="10203">
                  <c:v>81848</c:v>
                </c:pt>
                <c:pt idx="10204">
                  <c:v>81853</c:v>
                </c:pt>
                <c:pt idx="10205">
                  <c:v>81869</c:v>
                </c:pt>
                <c:pt idx="10206">
                  <c:v>81884</c:v>
                </c:pt>
                <c:pt idx="10207">
                  <c:v>81887</c:v>
                </c:pt>
                <c:pt idx="10208">
                  <c:v>81899</c:v>
                </c:pt>
                <c:pt idx="10209">
                  <c:v>81929</c:v>
                </c:pt>
                <c:pt idx="10210">
                  <c:v>81931</c:v>
                </c:pt>
                <c:pt idx="10211">
                  <c:v>81944</c:v>
                </c:pt>
                <c:pt idx="10212">
                  <c:v>81965</c:v>
                </c:pt>
                <c:pt idx="10213">
                  <c:v>81973</c:v>
                </c:pt>
                <c:pt idx="10214">
                  <c:v>81974</c:v>
                </c:pt>
                <c:pt idx="10215">
                  <c:v>82009</c:v>
                </c:pt>
                <c:pt idx="10216">
                  <c:v>82030</c:v>
                </c:pt>
                <c:pt idx="10217">
                  <c:v>82044</c:v>
                </c:pt>
                <c:pt idx="10218">
                  <c:v>82046</c:v>
                </c:pt>
                <c:pt idx="10219">
                  <c:v>82054</c:v>
                </c:pt>
                <c:pt idx="10220">
                  <c:v>82057</c:v>
                </c:pt>
                <c:pt idx="10221">
                  <c:v>82060</c:v>
                </c:pt>
                <c:pt idx="10222">
                  <c:v>82071</c:v>
                </c:pt>
                <c:pt idx="10223">
                  <c:v>82088</c:v>
                </c:pt>
                <c:pt idx="10224">
                  <c:v>82093</c:v>
                </c:pt>
                <c:pt idx="10225">
                  <c:v>82094</c:v>
                </c:pt>
                <c:pt idx="10226">
                  <c:v>82099</c:v>
                </c:pt>
                <c:pt idx="10227">
                  <c:v>82134</c:v>
                </c:pt>
                <c:pt idx="10228">
                  <c:v>82137</c:v>
                </c:pt>
                <c:pt idx="10229">
                  <c:v>82148</c:v>
                </c:pt>
                <c:pt idx="10230">
                  <c:v>82157</c:v>
                </c:pt>
                <c:pt idx="10231">
                  <c:v>82167</c:v>
                </c:pt>
                <c:pt idx="10232">
                  <c:v>82173</c:v>
                </c:pt>
                <c:pt idx="10233">
                  <c:v>82177</c:v>
                </c:pt>
                <c:pt idx="10234">
                  <c:v>82178</c:v>
                </c:pt>
                <c:pt idx="10235">
                  <c:v>82180</c:v>
                </c:pt>
                <c:pt idx="10236">
                  <c:v>82183</c:v>
                </c:pt>
                <c:pt idx="10237">
                  <c:v>82188</c:v>
                </c:pt>
                <c:pt idx="10238">
                  <c:v>82191</c:v>
                </c:pt>
                <c:pt idx="10239">
                  <c:v>82192</c:v>
                </c:pt>
                <c:pt idx="10240">
                  <c:v>82197</c:v>
                </c:pt>
                <c:pt idx="10241">
                  <c:v>82209</c:v>
                </c:pt>
                <c:pt idx="10242">
                  <c:v>82210</c:v>
                </c:pt>
                <c:pt idx="10243">
                  <c:v>82211</c:v>
                </c:pt>
                <c:pt idx="10244">
                  <c:v>82223</c:v>
                </c:pt>
                <c:pt idx="10245">
                  <c:v>82249</c:v>
                </c:pt>
                <c:pt idx="10246">
                  <c:v>82251</c:v>
                </c:pt>
                <c:pt idx="10247">
                  <c:v>82257</c:v>
                </c:pt>
                <c:pt idx="10248">
                  <c:v>82264</c:v>
                </c:pt>
                <c:pt idx="10249">
                  <c:v>82265</c:v>
                </c:pt>
                <c:pt idx="10250">
                  <c:v>82269</c:v>
                </c:pt>
                <c:pt idx="10251">
                  <c:v>82281</c:v>
                </c:pt>
                <c:pt idx="10252">
                  <c:v>82283</c:v>
                </c:pt>
                <c:pt idx="10253">
                  <c:v>82284</c:v>
                </c:pt>
                <c:pt idx="10254">
                  <c:v>82286</c:v>
                </c:pt>
                <c:pt idx="10255">
                  <c:v>82289</c:v>
                </c:pt>
                <c:pt idx="10256">
                  <c:v>82299</c:v>
                </c:pt>
                <c:pt idx="10257">
                  <c:v>82300</c:v>
                </c:pt>
                <c:pt idx="10258">
                  <c:v>82305</c:v>
                </c:pt>
                <c:pt idx="10259">
                  <c:v>82306</c:v>
                </c:pt>
                <c:pt idx="10260">
                  <c:v>82307</c:v>
                </c:pt>
                <c:pt idx="10261">
                  <c:v>82313</c:v>
                </c:pt>
                <c:pt idx="10262">
                  <c:v>82319</c:v>
                </c:pt>
                <c:pt idx="10263">
                  <c:v>82322</c:v>
                </c:pt>
                <c:pt idx="10264">
                  <c:v>82339</c:v>
                </c:pt>
                <c:pt idx="10265">
                  <c:v>82344</c:v>
                </c:pt>
                <c:pt idx="10266">
                  <c:v>82349</c:v>
                </c:pt>
                <c:pt idx="10267">
                  <c:v>82362</c:v>
                </c:pt>
                <c:pt idx="10268">
                  <c:v>82371</c:v>
                </c:pt>
                <c:pt idx="10269">
                  <c:v>82377</c:v>
                </c:pt>
                <c:pt idx="10270">
                  <c:v>82384</c:v>
                </c:pt>
                <c:pt idx="10271">
                  <c:v>82390</c:v>
                </c:pt>
                <c:pt idx="10272">
                  <c:v>82400</c:v>
                </c:pt>
                <c:pt idx="10273">
                  <c:v>82401</c:v>
                </c:pt>
                <c:pt idx="10274">
                  <c:v>82402</c:v>
                </c:pt>
                <c:pt idx="10275">
                  <c:v>82403</c:v>
                </c:pt>
                <c:pt idx="10276">
                  <c:v>82405</c:v>
                </c:pt>
                <c:pt idx="10277">
                  <c:v>82415</c:v>
                </c:pt>
                <c:pt idx="10278">
                  <c:v>82426</c:v>
                </c:pt>
                <c:pt idx="10279">
                  <c:v>82432</c:v>
                </c:pt>
                <c:pt idx="10280">
                  <c:v>82441</c:v>
                </c:pt>
                <c:pt idx="10281">
                  <c:v>82447</c:v>
                </c:pt>
                <c:pt idx="10282">
                  <c:v>82451</c:v>
                </c:pt>
                <c:pt idx="10283">
                  <c:v>82452</c:v>
                </c:pt>
                <c:pt idx="10284">
                  <c:v>82480</c:v>
                </c:pt>
                <c:pt idx="10285">
                  <c:v>82481</c:v>
                </c:pt>
                <c:pt idx="10286">
                  <c:v>82487</c:v>
                </c:pt>
                <c:pt idx="10287">
                  <c:v>82489</c:v>
                </c:pt>
                <c:pt idx="10288">
                  <c:v>82494</c:v>
                </c:pt>
                <c:pt idx="10289">
                  <c:v>82497</c:v>
                </c:pt>
                <c:pt idx="10290">
                  <c:v>82500</c:v>
                </c:pt>
                <c:pt idx="10291">
                  <c:v>82501</c:v>
                </c:pt>
                <c:pt idx="10292">
                  <c:v>82507</c:v>
                </c:pt>
                <c:pt idx="10293">
                  <c:v>82525</c:v>
                </c:pt>
                <c:pt idx="10294">
                  <c:v>82526</c:v>
                </c:pt>
                <c:pt idx="10295">
                  <c:v>82530</c:v>
                </c:pt>
                <c:pt idx="10296">
                  <c:v>82532</c:v>
                </c:pt>
                <c:pt idx="10297">
                  <c:v>82540</c:v>
                </c:pt>
                <c:pt idx="10298">
                  <c:v>82551</c:v>
                </c:pt>
                <c:pt idx="10299">
                  <c:v>82567</c:v>
                </c:pt>
                <c:pt idx="10300">
                  <c:v>82571</c:v>
                </c:pt>
                <c:pt idx="10301">
                  <c:v>82585</c:v>
                </c:pt>
                <c:pt idx="10302">
                  <c:v>82590</c:v>
                </c:pt>
                <c:pt idx="10303">
                  <c:v>82599</c:v>
                </c:pt>
                <c:pt idx="10304">
                  <c:v>82601</c:v>
                </c:pt>
                <c:pt idx="10305">
                  <c:v>82610</c:v>
                </c:pt>
                <c:pt idx="10306">
                  <c:v>82613</c:v>
                </c:pt>
                <c:pt idx="10307">
                  <c:v>82619</c:v>
                </c:pt>
                <c:pt idx="10308">
                  <c:v>82636</c:v>
                </c:pt>
                <c:pt idx="10309">
                  <c:v>82637</c:v>
                </c:pt>
                <c:pt idx="10310">
                  <c:v>82654</c:v>
                </c:pt>
                <c:pt idx="10311">
                  <c:v>82662</c:v>
                </c:pt>
                <c:pt idx="10312">
                  <c:v>82674</c:v>
                </c:pt>
                <c:pt idx="10313">
                  <c:v>82676</c:v>
                </c:pt>
                <c:pt idx="10314">
                  <c:v>82679</c:v>
                </c:pt>
                <c:pt idx="10315">
                  <c:v>82689</c:v>
                </c:pt>
                <c:pt idx="10316">
                  <c:v>82711</c:v>
                </c:pt>
                <c:pt idx="10317">
                  <c:v>82715</c:v>
                </c:pt>
                <c:pt idx="10318">
                  <c:v>82724</c:v>
                </c:pt>
                <c:pt idx="10319">
                  <c:v>82727</c:v>
                </c:pt>
                <c:pt idx="10320">
                  <c:v>82737</c:v>
                </c:pt>
                <c:pt idx="10321">
                  <c:v>82740</c:v>
                </c:pt>
                <c:pt idx="10322">
                  <c:v>82749</c:v>
                </c:pt>
                <c:pt idx="10323">
                  <c:v>82764</c:v>
                </c:pt>
                <c:pt idx="10324">
                  <c:v>82765</c:v>
                </c:pt>
                <c:pt idx="10325">
                  <c:v>82771</c:v>
                </c:pt>
                <c:pt idx="10326">
                  <c:v>82773</c:v>
                </c:pt>
                <c:pt idx="10327">
                  <c:v>82775</c:v>
                </c:pt>
                <c:pt idx="10328">
                  <c:v>82786</c:v>
                </c:pt>
                <c:pt idx="10329">
                  <c:v>82812</c:v>
                </c:pt>
                <c:pt idx="10330">
                  <c:v>82816</c:v>
                </c:pt>
                <c:pt idx="10331">
                  <c:v>82825</c:v>
                </c:pt>
                <c:pt idx="10332">
                  <c:v>82826</c:v>
                </c:pt>
                <c:pt idx="10333">
                  <c:v>82827</c:v>
                </c:pt>
                <c:pt idx="10334">
                  <c:v>82842</c:v>
                </c:pt>
                <c:pt idx="10335">
                  <c:v>82844</c:v>
                </c:pt>
                <c:pt idx="10336">
                  <c:v>82845</c:v>
                </c:pt>
                <c:pt idx="10337">
                  <c:v>82867</c:v>
                </c:pt>
                <c:pt idx="10338">
                  <c:v>82868</c:v>
                </c:pt>
                <c:pt idx="10339">
                  <c:v>82872</c:v>
                </c:pt>
                <c:pt idx="10340">
                  <c:v>82874</c:v>
                </c:pt>
                <c:pt idx="10341">
                  <c:v>82888</c:v>
                </c:pt>
                <c:pt idx="10342">
                  <c:v>82890</c:v>
                </c:pt>
                <c:pt idx="10343">
                  <c:v>82895</c:v>
                </c:pt>
                <c:pt idx="10344">
                  <c:v>82899</c:v>
                </c:pt>
                <c:pt idx="10345">
                  <c:v>82901</c:v>
                </c:pt>
                <c:pt idx="10346">
                  <c:v>82904</c:v>
                </c:pt>
                <c:pt idx="10347">
                  <c:v>82913</c:v>
                </c:pt>
                <c:pt idx="10348">
                  <c:v>82942</c:v>
                </c:pt>
                <c:pt idx="10349">
                  <c:v>82944</c:v>
                </c:pt>
                <c:pt idx="10350">
                  <c:v>82964</c:v>
                </c:pt>
                <c:pt idx="10351">
                  <c:v>82965</c:v>
                </c:pt>
                <c:pt idx="10352">
                  <c:v>82983</c:v>
                </c:pt>
                <c:pt idx="10353">
                  <c:v>82989</c:v>
                </c:pt>
                <c:pt idx="10354">
                  <c:v>82990</c:v>
                </c:pt>
                <c:pt idx="10355">
                  <c:v>83010</c:v>
                </c:pt>
                <c:pt idx="10356">
                  <c:v>83012</c:v>
                </c:pt>
                <c:pt idx="10357">
                  <c:v>83016</c:v>
                </c:pt>
                <c:pt idx="10358">
                  <c:v>83019</c:v>
                </c:pt>
                <c:pt idx="10359">
                  <c:v>83021</c:v>
                </c:pt>
                <c:pt idx="10360">
                  <c:v>83030</c:v>
                </c:pt>
                <c:pt idx="10361">
                  <c:v>83037</c:v>
                </c:pt>
                <c:pt idx="10362">
                  <c:v>83043</c:v>
                </c:pt>
                <c:pt idx="10363">
                  <c:v>83044</c:v>
                </c:pt>
                <c:pt idx="10364">
                  <c:v>83045</c:v>
                </c:pt>
                <c:pt idx="10365">
                  <c:v>83047</c:v>
                </c:pt>
                <c:pt idx="10366">
                  <c:v>83066</c:v>
                </c:pt>
                <c:pt idx="10367">
                  <c:v>83069</c:v>
                </c:pt>
                <c:pt idx="10368">
                  <c:v>83070</c:v>
                </c:pt>
                <c:pt idx="10369">
                  <c:v>83072</c:v>
                </c:pt>
                <c:pt idx="10370">
                  <c:v>83075</c:v>
                </c:pt>
                <c:pt idx="10371">
                  <c:v>83083</c:v>
                </c:pt>
                <c:pt idx="10372">
                  <c:v>83086</c:v>
                </c:pt>
                <c:pt idx="10373">
                  <c:v>83089</c:v>
                </c:pt>
                <c:pt idx="10374">
                  <c:v>83095</c:v>
                </c:pt>
                <c:pt idx="10375">
                  <c:v>83104</c:v>
                </c:pt>
                <c:pt idx="10376">
                  <c:v>83106</c:v>
                </c:pt>
                <c:pt idx="10377">
                  <c:v>83107</c:v>
                </c:pt>
                <c:pt idx="10378">
                  <c:v>83108</c:v>
                </c:pt>
                <c:pt idx="10379">
                  <c:v>83119</c:v>
                </c:pt>
                <c:pt idx="10380">
                  <c:v>83126</c:v>
                </c:pt>
                <c:pt idx="10381">
                  <c:v>83143</c:v>
                </c:pt>
                <c:pt idx="10382">
                  <c:v>83144</c:v>
                </c:pt>
                <c:pt idx="10383">
                  <c:v>83149</c:v>
                </c:pt>
                <c:pt idx="10384">
                  <c:v>83151</c:v>
                </c:pt>
                <c:pt idx="10385">
                  <c:v>83158</c:v>
                </c:pt>
                <c:pt idx="10386">
                  <c:v>83177</c:v>
                </c:pt>
                <c:pt idx="10387">
                  <c:v>83187</c:v>
                </c:pt>
                <c:pt idx="10388">
                  <c:v>83190</c:v>
                </c:pt>
                <c:pt idx="10389">
                  <c:v>83208</c:v>
                </c:pt>
                <c:pt idx="10390">
                  <c:v>83218</c:v>
                </c:pt>
                <c:pt idx="10391">
                  <c:v>83225</c:v>
                </c:pt>
                <c:pt idx="10392">
                  <c:v>83228</c:v>
                </c:pt>
                <c:pt idx="10393">
                  <c:v>83235</c:v>
                </c:pt>
                <c:pt idx="10394">
                  <c:v>83237</c:v>
                </c:pt>
                <c:pt idx="10395">
                  <c:v>83242</c:v>
                </c:pt>
                <c:pt idx="10396">
                  <c:v>83254</c:v>
                </c:pt>
                <c:pt idx="10397">
                  <c:v>83260</c:v>
                </c:pt>
                <c:pt idx="10398">
                  <c:v>83261</c:v>
                </c:pt>
                <c:pt idx="10399">
                  <c:v>83281</c:v>
                </c:pt>
                <c:pt idx="10400">
                  <c:v>83282</c:v>
                </c:pt>
                <c:pt idx="10401">
                  <c:v>83288</c:v>
                </c:pt>
                <c:pt idx="10402">
                  <c:v>83299</c:v>
                </c:pt>
                <c:pt idx="10403">
                  <c:v>83304</c:v>
                </c:pt>
                <c:pt idx="10404">
                  <c:v>83311</c:v>
                </c:pt>
                <c:pt idx="10405">
                  <c:v>83321</c:v>
                </c:pt>
                <c:pt idx="10406">
                  <c:v>83337</c:v>
                </c:pt>
                <c:pt idx="10407">
                  <c:v>83347</c:v>
                </c:pt>
                <c:pt idx="10408">
                  <c:v>83367</c:v>
                </c:pt>
                <c:pt idx="10409">
                  <c:v>83372</c:v>
                </c:pt>
                <c:pt idx="10410">
                  <c:v>83373</c:v>
                </c:pt>
                <c:pt idx="10411">
                  <c:v>83377</c:v>
                </c:pt>
                <c:pt idx="10412">
                  <c:v>83379</c:v>
                </c:pt>
                <c:pt idx="10413">
                  <c:v>83398</c:v>
                </c:pt>
                <c:pt idx="10414">
                  <c:v>83409</c:v>
                </c:pt>
                <c:pt idx="10415">
                  <c:v>83420</c:v>
                </c:pt>
                <c:pt idx="10416">
                  <c:v>83426</c:v>
                </c:pt>
                <c:pt idx="10417">
                  <c:v>83431</c:v>
                </c:pt>
                <c:pt idx="10418">
                  <c:v>83446</c:v>
                </c:pt>
                <c:pt idx="10419">
                  <c:v>83453</c:v>
                </c:pt>
                <c:pt idx="10420">
                  <c:v>83455</c:v>
                </c:pt>
                <c:pt idx="10421">
                  <c:v>83459</c:v>
                </c:pt>
                <c:pt idx="10422">
                  <c:v>83460</c:v>
                </c:pt>
                <c:pt idx="10423">
                  <c:v>83461</c:v>
                </c:pt>
                <c:pt idx="10424">
                  <c:v>83464</c:v>
                </c:pt>
                <c:pt idx="10425">
                  <c:v>83488</c:v>
                </c:pt>
                <c:pt idx="10426">
                  <c:v>83492</c:v>
                </c:pt>
                <c:pt idx="10427">
                  <c:v>83493</c:v>
                </c:pt>
                <c:pt idx="10428">
                  <c:v>83495</c:v>
                </c:pt>
                <c:pt idx="10429">
                  <c:v>83496</c:v>
                </c:pt>
                <c:pt idx="10430">
                  <c:v>83516</c:v>
                </c:pt>
                <c:pt idx="10431">
                  <c:v>83519</c:v>
                </c:pt>
                <c:pt idx="10432">
                  <c:v>83524</c:v>
                </c:pt>
                <c:pt idx="10433">
                  <c:v>83528</c:v>
                </c:pt>
                <c:pt idx="10434">
                  <c:v>83544</c:v>
                </c:pt>
                <c:pt idx="10435">
                  <c:v>83549</c:v>
                </c:pt>
                <c:pt idx="10436">
                  <c:v>83554</c:v>
                </c:pt>
                <c:pt idx="10437">
                  <c:v>83559</c:v>
                </c:pt>
                <c:pt idx="10438">
                  <c:v>83586</c:v>
                </c:pt>
                <c:pt idx="10439">
                  <c:v>83596</c:v>
                </c:pt>
                <c:pt idx="10440">
                  <c:v>83601</c:v>
                </c:pt>
                <c:pt idx="10441">
                  <c:v>83606</c:v>
                </c:pt>
                <c:pt idx="10442">
                  <c:v>83607</c:v>
                </c:pt>
                <c:pt idx="10443">
                  <c:v>83614</c:v>
                </c:pt>
                <c:pt idx="10444">
                  <c:v>83625</c:v>
                </c:pt>
                <c:pt idx="10445">
                  <c:v>83626</c:v>
                </c:pt>
                <c:pt idx="10446">
                  <c:v>83634</c:v>
                </c:pt>
                <c:pt idx="10447">
                  <c:v>83636</c:v>
                </c:pt>
                <c:pt idx="10448">
                  <c:v>83658</c:v>
                </c:pt>
                <c:pt idx="10449">
                  <c:v>83686</c:v>
                </c:pt>
                <c:pt idx="10450">
                  <c:v>83708</c:v>
                </c:pt>
                <c:pt idx="10451">
                  <c:v>83713</c:v>
                </c:pt>
                <c:pt idx="10452">
                  <c:v>83716</c:v>
                </c:pt>
                <c:pt idx="10453">
                  <c:v>83728</c:v>
                </c:pt>
                <c:pt idx="10454">
                  <c:v>83734</c:v>
                </c:pt>
                <c:pt idx="10455">
                  <c:v>83750</c:v>
                </c:pt>
                <c:pt idx="10456">
                  <c:v>83756</c:v>
                </c:pt>
                <c:pt idx="10457">
                  <c:v>83763</c:v>
                </c:pt>
                <c:pt idx="10458">
                  <c:v>83766</c:v>
                </c:pt>
                <c:pt idx="10459">
                  <c:v>83779</c:v>
                </c:pt>
                <c:pt idx="10460">
                  <c:v>83783</c:v>
                </c:pt>
                <c:pt idx="10461">
                  <c:v>83800</c:v>
                </c:pt>
                <c:pt idx="10462">
                  <c:v>83807</c:v>
                </c:pt>
                <c:pt idx="10463">
                  <c:v>83825</c:v>
                </c:pt>
                <c:pt idx="10464">
                  <c:v>83831</c:v>
                </c:pt>
                <c:pt idx="10465">
                  <c:v>83832</c:v>
                </c:pt>
                <c:pt idx="10466">
                  <c:v>83845</c:v>
                </c:pt>
                <c:pt idx="10467">
                  <c:v>83851</c:v>
                </c:pt>
                <c:pt idx="10468">
                  <c:v>83853</c:v>
                </c:pt>
                <c:pt idx="10469">
                  <c:v>83856</c:v>
                </c:pt>
                <c:pt idx="10470">
                  <c:v>83864</c:v>
                </c:pt>
                <c:pt idx="10471">
                  <c:v>83869</c:v>
                </c:pt>
                <c:pt idx="10472">
                  <c:v>83873</c:v>
                </c:pt>
                <c:pt idx="10473">
                  <c:v>83897</c:v>
                </c:pt>
                <c:pt idx="10474">
                  <c:v>83898</c:v>
                </c:pt>
                <c:pt idx="10475">
                  <c:v>83903</c:v>
                </c:pt>
                <c:pt idx="10476">
                  <c:v>83931</c:v>
                </c:pt>
                <c:pt idx="10477">
                  <c:v>83953</c:v>
                </c:pt>
                <c:pt idx="10478">
                  <c:v>83956</c:v>
                </c:pt>
                <c:pt idx="10479">
                  <c:v>83958</c:v>
                </c:pt>
                <c:pt idx="10480">
                  <c:v>83960</c:v>
                </c:pt>
                <c:pt idx="10481">
                  <c:v>83963</c:v>
                </c:pt>
                <c:pt idx="10482">
                  <c:v>83966</c:v>
                </c:pt>
                <c:pt idx="10483">
                  <c:v>83976</c:v>
                </c:pt>
                <c:pt idx="10484">
                  <c:v>83986</c:v>
                </c:pt>
                <c:pt idx="10485">
                  <c:v>83991</c:v>
                </c:pt>
                <c:pt idx="10486">
                  <c:v>83995</c:v>
                </c:pt>
                <c:pt idx="10487">
                  <c:v>83996</c:v>
                </c:pt>
                <c:pt idx="10488">
                  <c:v>83998</c:v>
                </c:pt>
                <c:pt idx="10489">
                  <c:v>84001</c:v>
                </c:pt>
                <c:pt idx="10490">
                  <c:v>84002</c:v>
                </c:pt>
                <c:pt idx="10491">
                  <c:v>84003</c:v>
                </c:pt>
                <c:pt idx="10492">
                  <c:v>84013</c:v>
                </c:pt>
                <c:pt idx="10493">
                  <c:v>84014</c:v>
                </c:pt>
                <c:pt idx="10494">
                  <c:v>84019</c:v>
                </c:pt>
                <c:pt idx="10495">
                  <c:v>84030</c:v>
                </c:pt>
                <c:pt idx="10496">
                  <c:v>84078</c:v>
                </c:pt>
                <c:pt idx="10497">
                  <c:v>84130</c:v>
                </c:pt>
                <c:pt idx="10498">
                  <c:v>84133</c:v>
                </c:pt>
                <c:pt idx="10499">
                  <c:v>84145</c:v>
                </c:pt>
                <c:pt idx="10500">
                  <c:v>84160</c:v>
                </c:pt>
                <c:pt idx="10501">
                  <c:v>84161</c:v>
                </c:pt>
                <c:pt idx="10502">
                  <c:v>84163</c:v>
                </c:pt>
                <c:pt idx="10503">
                  <c:v>84168</c:v>
                </c:pt>
                <c:pt idx="10504">
                  <c:v>84169</c:v>
                </c:pt>
                <c:pt idx="10505">
                  <c:v>84170</c:v>
                </c:pt>
                <c:pt idx="10506">
                  <c:v>84171</c:v>
                </c:pt>
                <c:pt idx="10507">
                  <c:v>84183</c:v>
                </c:pt>
                <c:pt idx="10508">
                  <c:v>84198</c:v>
                </c:pt>
                <c:pt idx="10509">
                  <c:v>84209</c:v>
                </c:pt>
                <c:pt idx="10510">
                  <c:v>84219</c:v>
                </c:pt>
                <c:pt idx="10511">
                  <c:v>84225</c:v>
                </c:pt>
                <c:pt idx="10512">
                  <c:v>84228</c:v>
                </c:pt>
                <c:pt idx="10513">
                  <c:v>84229</c:v>
                </c:pt>
                <c:pt idx="10514">
                  <c:v>84231</c:v>
                </c:pt>
                <c:pt idx="10515">
                  <c:v>84255</c:v>
                </c:pt>
                <c:pt idx="10516">
                  <c:v>84267</c:v>
                </c:pt>
                <c:pt idx="10517">
                  <c:v>84281</c:v>
                </c:pt>
                <c:pt idx="10518">
                  <c:v>84284</c:v>
                </c:pt>
                <c:pt idx="10519">
                  <c:v>84285</c:v>
                </c:pt>
                <c:pt idx="10520">
                  <c:v>84286</c:v>
                </c:pt>
                <c:pt idx="10521">
                  <c:v>84288</c:v>
                </c:pt>
                <c:pt idx="10522">
                  <c:v>84293</c:v>
                </c:pt>
                <c:pt idx="10523">
                  <c:v>84294</c:v>
                </c:pt>
                <c:pt idx="10524">
                  <c:v>84298</c:v>
                </c:pt>
                <c:pt idx="10525">
                  <c:v>84325</c:v>
                </c:pt>
                <c:pt idx="10526">
                  <c:v>84353</c:v>
                </c:pt>
                <c:pt idx="10527">
                  <c:v>84358</c:v>
                </c:pt>
                <c:pt idx="10528">
                  <c:v>84360</c:v>
                </c:pt>
                <c:pt idx="10529">
                  <c:v>84361</c:v>
                </c:pt>
                <c:pt idx="10530">
                  <c:v>84362</c:v>
                </c:pt>
                <c:pt idx="10531">
                  <c:v>84370</c:v>
                </c:pt>
                <c:pt idx="10532">
                  <c:v>84371</c:v>
                </c:pt>
                <c:pt idx="10533">
                  <c:v>84376</c:v>
                </c:pt>
                <c:pt idx="10534">
                  <c:v>84388</c:v>
                </c:pt>
                <c:pt idx="10535">
                  <c:v>84389</c:v>
                </c:pt>
                <c:pt idx="10536">
                  <c:v>84393</c:v>
                </c:pt>
                <c:pt idx="10537">
                  <c:v>84398</c:v>
                </c:pt>
                <c:pt idx="10538">
                  <c:v>84400</c:v>
                </c:pt>
                <c:pt idx="10539">
                  <c:v>84407</c:v>
                </c:pt>
                <c:pt idx="10540">
                  <c:v>84422</c:v>
                </c:pt>
                <c:pt idx="10541">
                  <c:v>84431</c:v>
                </c:pt>
                <c:pt idx="10542">
                  <c:v>84441</c:v>
                </c:pt>
                <c:pt idx="10543">
                  <c:v>84447</c:v>
                </c:pt>
                <c:pt idx="10544">
                  <c:v>84454</c:v>
                </c:pt>
                <c:pt idx="10545">
                  <c:v>84458</c:v>
                </c:pt>
                <c:pt idx="10546">
                  <c:v>84464</c:v>
                </c:pt>
                <c:pt idx="10547">
                  <c:v>84468</c:v>
                </c:pt>
                <c:pt idx="10548">
                  <c:v>84469</c:v>
                </c:pt>
                <c:pt idx="10549">
                  <c:v>84480</c:v>
                </c:pt>
                <c:pt idx="10550">
                  <c:v>84488</c:v>
                </c:pt>
                <c:pt idx="10551">
                  <c:v>84490</c:v>
                </c:pt>
                <c:pt idx="10552">
                  <c:v>84491</c:v>
                </c:pt>
                <c:pt idx="10553">
                  <c:v>84501</c:v>
                </c:pt>
                <c:pt idx="10554">
                  <c:v>84514</c:v>
                </c:pt>
                <c:pt idx="10555">
                  <c:v>84517</c:v>
                </c:pt>
                <c:pt idx="10556">
                  <c:v>84527</c:v>
                </c:pt>
                <c:pt idx="10557">
                  <c:v>84562</c:v>
                </c:pt>
                <c:pt idx="10558">
                  <c:v>84564</c:v>
                </c:pt>
                <c:pt idx="10559">
                  <c:v>84567</c:v>
                </c:pt>
                <c:pt idx="10560">
                  <c:v>84589</c:v>
                </c:pt>
                <c:pt idx="10561">
                  <c:v>84593</c:v>
                </c:pt>
                <c:pt idx="10562">
                  <c:v>84596</c:v>
                </c:pt>
                <c:pt idx="10563">
                  <c:v>84599</c:v>
                </c:pt>
                <c:pt idx="10564">
                  <c:v>84613</c:v>
                </c:pt>
                <c:pt idx="10565">
                  <c:v>84614</c:v>
                </c:pt>
                <c:pt idx="10566">
                  <c:v>84635</c:v>
                </c:pt>
                <c:pt idx="10567">
                  <c:v>84640</c:v>
                </c:pt>
                <c:pt idx="10568">
                  <c:v>84647</c:v>
                </c:pt>
                <c:pt idx="10569">
                  <c:v>84655</c:v>
                </c:pt>
                <c:pt idx="10570">
                  <c:v>84658</c:v>
                </c:pt>
                <c:pt idx="10571">
                  <c:v>84678</c:v>
                </c:pt>
                <c:pt idx="10572">
                  <c:v>84688</c:v>
                </c:pt>
                <c:pt idx="10573">
                  <c:v>84691</c:v>
                </c:pt>
                <c:pt idx="10574">
                  <c:v>84708</c:v>
                </c:pt>
                <c:pt idx="10575">
                  <c:v>84716</c:v>
                </c:pt>
                <c:pt idx="10576">
                  <c:v>84720</c:v>
                </c:pt>
                <c:pt idx="10577">
                  <c:v>84732</c:v>
                </c:pt>
                <c:pt idx="10578">
                  <c:v>84747</c:v>
                </c:pt>
                <c:pt idx="10579">
                  <c:v>84754</c:v>
                </c:pt>
                <c:pt idx="10580">
                  <c:v>84761</c:v>
                </c:pt>
                <c:pt idx="10581">
                  <c:v>84762</c:v>
                </c:pt>
                <c:pt idx="10582">
                  <c:v>84767</c:v>
                </c:pt>
                <c:pt idx="10583">
                  <c:v>84768</c:v>
                </c:pt>
                <c:pt idx="10584">
                  <c:v>84782</c:v>
                </c:pt>
                <c:pt idx="10585">
                  <c:v>84788</c:v>
                </c:pt>
                <c:pt idx="10586">
                  <c:v>84792</c:v>
                </c:pt>
                <c:pt idx="10587">
                  <c:v>84795</c:v>
                </c:pt>
                <c:pt idx="10588">
                  <c:v>84797</c:v>
                </c:pt>
                <c:pt idx="10589">
                  <c:v>84807</c:v>
                </c:pt>
                <c:pt idx="10590">
                  <c:v>84821</c:v>
                </c:pt>
                <c:pt idx="10591">
                  <c:v>84827</c:v>
                </c:pt>
                <c:pt idx="10592">
                  <c:v>84828</c:v>
                </c:pt>
                <c:pt idx="10593">
                  <c:v>84835</c:v>
                </c:pt>
                <c:pt idx="10594">
                  <c:v>84838</c:v>
                </c:pt>
                <c:pt idx="10595">
                  <c:v>84842</c:v>
                </c:pt>
                <c:pt idx="10596">
                  <c:v>84844</c:v>
                </c:pt>
                <c:pt idx="10597">
                  <c:v>84845</c:v>
                </c:pt>
                <c:pt idx="10598">
                  <c:v>84847</c:v>
                </c:pt>
                <c:pt idx="10599">
                  <c:v>84848</c:v>
                </c:pt>
                <c:pt idx="10600">
                  <c:v>84858</c:v>
                </c:pt>
                <c:pt idx="10601">
                  <c:v>84859</c:v>
                </c:pt>
                <c:pt idx="10602">
                  <c:v>84860</c:v>
                </c:pt>
                <c:pt idx="10603">
                  <c:v>84864</c:v>
                </c:pt>
                <c:pt idx="10604">
                  <c:v>84865</c:v>
                </c:pt>
                <c:pt idx="10605">
                  <c:v>84870</c:v>
                </c:pt>
                <c:pt idx="10606">
                  <c:v>84880</c:v>
                </c:pt>
                <c:pt idx="10607">
                  <c:v>84898</c:v>
                </c:pt>
                <c:pt idx="10608">
                  <c:v>84903</c:v>
                </c:pt>
                <c:pt idx="10609">
                  <c:v>84928</c:v>
                </c:pt>
                <c:pt idx="10610">
                  <c:v>84935</c:v>
                </c:pt>
                <c:pt idx="10611">
                  <c:v>84945</c:v>
                </c:pt>
                <c:pt idx="10612">
                  <c:v>84952</c:v>
                </c:pt>
                <c:pt idx="10613">
                  <c:v>84963</c:v>
                </c:pt>
                <c:pt idx="10614">
                  <c:v>84964</c:v>
                </c:pt>
                <c:pt idx="10615">
                  <c:v>84965</c:v>
                </c:pt>
                <c:pt idx="10616">
                  <c:v>84974</c:v>
                </c:pt>
                <c:pt idx="10617">
                  <c:v>84976</c:v>
                </c:pt>
                <c:pt idx="10618">
                  <c:v>84989</c:v>
                </c:pt>
                <c:pt idx="10619">
                  <c:v>84992</c:v>
                </c:pt>
                <c:pt idx="10620">
                  <c:v>84996</c:v>
                </c:pt>
                <c:pt idx="10621">
                  <c:v>84999</c:v>
                </c:pt>
                <c:pt idx="10622">
                  <c:v>85000</c:v>
                </c:pt>
                <c:pt idx="10623">
                  <c:v>85013</c:v>
                </c:pt>
                <c:pt idx="10624">
                  <c:v>85017</c:v>
                </c:pt>
                <c:pt idx="10625">
                  <c:v>85046</c:v>
                </c:pt>
                <c:pt idx="10626">
                  <c:v>85061</c:v>
                </c:pt>
                <c:pt idx="10627">
                  <c:v>85062</c:v>
                </c:pt>
                <c:pt idx="10628">
                  <c:v>85071</c:v>
                </c:pt>
                <c:pt idx="10629">
                  <c:v>85091</c:v>
                </c:pt>
                <c:pt idx="10630">
                  <c:v>85097</c:v>
                </c:pt>
                <c:pt idx="10631">
                  <c:v>85100</c:v>
                </c:pt>
                <c:pt idx="10632">
                  <c:v>85101</c:v>
                </c:pt>
                <c:pt idx="10633">
                  <c:v>85103</c:v>
                </c:pt>
                <c:pt idx="10634">
                  <c:v>85112</c:v>
                </c:pt>
                <c:pt idx="10635">
                  <c:v>85119</c:v>
                </c:pt>
                <c:pt idx="10636">
                  <c:v>85131</c:v>
                </c:pt>
                <c:pt idx="10637">
                  <c:v>85156</c:v>
                </c:pt>
                <c:pt idx="10638">
                  <c:v>85157</c:v>
                </c:pt>
                <c:pt idx="10639">
                  <c:v>85159</c:v>
                </c:pt>
                <c:pt idx="10640">
                  <c:v>85208</c:v>
                </c:pt>
                <c:pt idx="10641">
                  <c:v>85226</c:v>
                </c:pt>
                <c:pt idx="10642">
                  <c:v>85229</c:v>
                </c:pt>
                <c:pt idx="10643">
                  <c:v>85233</c:v>
                </c:pt>
                <c:pt idx="10644">
                  <c:v>85241</c:v>
                </c:pt>
                <c:pt idx="10645">
                  <c:v>85252</c:v>
                </c:pt>
                <c:pt idx="10646">
                  <c:v>85268</c:v>
                </c:pt>
                <c:pt idx="10647">
                  <c:v>85271</c:v>
                </c:pt>
                <c:pt idx="10648">
                  <c:v>85276</c:v>
                </c:pt>
                <c:pt idx="10649">
                  <c:v>85287</c:v>
                </c:pt>
                <c:pt idx="10650">
                  <c:v>85301</c:v>
                </c:pt>
                <c:pt idx="10651">
                  <c:v>85311</c:v>
                </c:pt>
                <c:pt idx="10652">
                  <c:v>85313</c:v>
                </c:pt>
                <c:pt idx="10653">
                  <c:v>85329</c:v>
                </c:pt>
                <c:pt idx="10654">
                  <c:v>85331</c:v>
                </c:pt>
                <c:pt idx="10655">
                  <c:v>85347</c:v>
                </c:pt>
                <c:pt idx="10656">
                  <c:v>85351</c:v>
                </c:pt>
                <c:pt idx="10657">
                  <c:v>85370</c:v>
                </c:pt>
                <c:pt idx="10658">
                  <c:v>85375</c:v>
                </c:pt>
                <c:pt idx="10659">
                  <c:v>85379</c:v>
                </c:pt>
                <c:pt idx="10660">
                  <c:v>85385</c:v>
                </c:pt>
                <c:pt idx="10661">
                  <c:v>85398</c:v>
                </c:pt>
                <c:pt idx="10662">
                  <c:v>85405</c:v>
                </c:pt>
                <c:pt idx="10663">
                  <c:v>85429</c:v>
                </c:pt>
                <c:pt idx="10664">
                  <c:v>85431</c:v>
                </c:pt>
                <c:pt idx="10665">
                  <c:v>85439</c:v>
                </c:pt>
                <c:pt idx="10666">
                  <c:v>85445</c:v>
                </c:pt>
                <c:pt idx="10667">
                  <c:v>85446</c:v>
                </c:pt>
                <c:pt idx="10668">
                  <c:v>85452</c:v>
                </c:pt>
                <c:pt idx="10669">
                  <c:v>85456</c:v>
                </c:pt>
                <c:pt idx="10670">
                  <c:v>85465</c:v>
                </c:pt>
                <c:pt idx="10671">
                  <c:v>85478</c:v>
                </c:pt>
                <c:pt idx="10672">
                  <c:v>85490</c:v>
                </c:pt>
                <c:pt idx="10673">
                  <c:v>85496</c:v>
                </c:pt>
                <c:pt idx="10674">
                  <c:v>85497</c:v>
                </c:pt>
                <c:pt idx="10675">
                  <c:v>85515</c:v>
                </c:pt>
                <c:pt idx="10676">
                  <c:v>85535</c:v>
                </c:pt>
                <c:pt idx="10677">
                  <c:v>85538</c:v>
                </c:pt>
                <c:pt idx="10678">
                  <c:v>85549</c:v>
                </c:pt>
                <c:pt idx="10679">
                  <c:v>85551</c:v>
                </c:pt>
                <c:pt idx="10680">
                  <c:v>85552</c:v>
                </c:pt>
                <c:pt idx="10681">
                  <c:v>85556</c:v>
                </c:pt>
                <c:pt idx="10682">
                  <c:v>85561</c:v>
                </c:pt>
                <c:pt idx="10683">
                  <c:v>85569</c:v>
                </c:pt>
                <c:pt idx="10684">
                  <c:v>85572</c:v>
                </c:pt>
                <c:pt idx="10685">
                  <c:v>85574</c:v>
                </c:pt>
                <c:pt idx="10686">
                  <c:v>85586</c:v>
                </c:pt>
                <c:pt idx="10687">
                  <c:v>85590</c:v>
                </c:pt>
                <c:pt idx="10688">
                  <c:v>85591</c:v>
                </c:pt>
                <c:pt idx="10689">
                  <c:v>85595</c:v>
                </c:pt>
                <c:pt idx="10690">
                  <c:v>85614</c:v>
                </c:pt>
                <c:pt idx="10691">
                  <c:v>85620</c:v>
                </c:pt>
                <c:pt idx="10692">
                  <c:v>85624</c:v>
                </c:pt>
                <c:pt idx="10693">
                  <c:v>85632</c:v>
                </c:pt>
                <c:pt idx="10694">
                  <c:v>85636</c:v>
                </c:pt>
                <c:pt idx="10695">
                  <c:v>85648</c:v>
                </c:pt>
                <c:pt idx="10696">
                  <c:v>85654</c:v>
                </c:pt>
                <c:pt idx="10697">
                  <c:v>85656</c:v>
                </c:pt>
                <c:pt idx="10698">
                  <c:v>85661</c:v>
                </c:pt>
                <c:pt idx="10699">
                  <c:v>85668</c:v>
                </c:pt>
                <c:pt idx="10700">
                  <c:v>85669</c:v>
                </c:pt>
                <c:pt idx="10701">
                  <c:v>85670</c:v>
                </c:pt>
                <c:pt idx="10702">
                  <c:v>85687</c:v>
                </c:pt>
                <c:pt idx="10703">
                  <c:v>85702</c:v>
                </c:pt>
                <c:pt idx="10704">
                  <c:v>85718</c:v>
                </c:pt>
                <c:pt idx="10705">
                  <c:v>85742</c:v>
                </c:pt>
                <c:pt idx="10706">
                  <c:v>85743</c:v>
                </c:pt>
                <c:pt idx="10707">
                  <c:v>85747</c:v>
                </c:pt>
                <c:pt idx="10708">
                  <c:v>85750</c:v>
                </c:pt>
                <c:pt idx="10709">
                  <c:v>85753</c:v>
                </c:pt>
                <c:pt idx="10710">
                  <c:v>85765</c:v>
                </c:pt>
                <c:pt idx="10711">
                  <c:v>85768</c:v>
                </c:pt>
                <c:pt idx="10712">
                  <c:v>85773</c:v>
                </c:pt>
                <c:pt idx="10713">
                  <c:v>85789</c:v>
                </c:pt>
                <c:pt idx="10714">
                  <c:v>85797</c:v>
                </c:pt>
                <c:pt idx="10715">
                  <c:v>85801</c:v>
                </c:pt>
                <c:pt idx="10716">
                  <c:v>85813</c:v>
                </c:pt>
                <c:pt idx="10717">
                  <c:v>85816</c:v>
                </c:pt>
                <c:pt idx="10718">
                  <c:v>85840</c:v>
                </c:pt>
                <c:pt idx="10719">
                  <c:v>85848</c:v>
                </c:pt>
                <c:pt idx="10720">
                  <c:v>85849</c:v>
                </c:pt>
                <c:pt idx="10721">
                  <c:v>85867</c:v>
                </c:pt>
                <c:pt idx="10722">
                  <c:v>85870</c:v>
                </c:pt>
                <c:pt idx="10723">
                  <c:v>85888</c:v>
                </c:pt>
                <c:pt idx="10724">
                  <c:v>85894</c:v>
                </c:pt>
                <c:pt idx="10725">
                  <c:v>85903</c:v>
                </c:pt>
                <c:pt idx="10726">
                  <c:v>85911</c:v>
                </c:pt>
                <c:pt idx="10727">
                  <c:v>85919</c:v>
                </c:pt>
                <c:pt idx="10728">
                  <c:v>85922</c:v>
                </c:pt>
                <c:pt idx="10729">
                  <c:v>85937</c:v>
                </c:pt>
                <c:pt idx="10730">
                  <c:v>85945</c:v>
                </c:pt>
                <c:pt idx="10731">
                  <c:v>85953</c:v>
                </c:pt>
                <c:pt idx="10732">
                  <c:v>85966</c:v>
                </c:pt>
                <c:pt idx="10733">
                  <c:v>85971</c:v>
                </c:pt>
                <c:pt idx="10734">
                  <c:v>85976</c:v>
                </c:pt>
                <c:pt idx="10735">
                  <c:v>85977</c:v>
                </c:pt>
                <c:pt idx="10736">
                  <c:v>86004</c:v>
                </c:pt>
                <c:pt idx="10737">
                  <c:v>86018</c:v>
                </c:pt>
                <c:pt idx="10738">
                  <c:v>86020</c:v>
                </c:pt>
                <c:pt idx="10739">
                  <c:v>86034</c:v>
                </c:pt>
                <c:pt idx="10740">
                  <c:v>86046</c:v>
                </c:pt>
                <c:pt idx="10741">
                  <c:v>86050</c:v>
                </c:pt>
                <c:pt idx="10742">
                  <c:v>86052</c:v>
                </c:pt>
                <c:pt idx="10743">
                  <c:v>86067</c:v>
                </c:pt>
                <c:pt idx="10744">
                  <c:v>86072</c:v>
                </c:pt>
                <c:pt idx="10745">
                  <c:v>86076</c:v>
                </c:pt>
                <c:pt idx="10746">
                  <c:v>86078</c:v>
                </c:pt>
                <c:pt idx="10747">
                  <c:v>86092</c:v>
                </c:pt>
                <c:pt idx="10748">
                  <c:v>86109</c:v>
                </c:pt>
                <c:pt idx="10749">
                  <c:v>86114</c:v>
                </c:pt>
                <c:pt idx="10750">
                  <c:v>86117</c:v>
                </c:pt>
                <c:pt idx="10751">
                  <c:v>86119</c:v>
                </c:pt>
                <c:pt idx="10752">
                  <c:v>86137</c:v>
                </c:pt>
                <c:pt idx="10753">
                  <c:v>86139</c:v>
                </c:pt>
                <c:pt idx="10754">
                  <c:v>86141</c:v>
                </c:pt>
                <c:pt idx="10755">
                  <c:v>86148</c:v>
                </c:pt>
                <c:pt idx="10756">
                  <c:v>86152</c:v>
                </c:pt>
                <c:pt idx="10757">
                  <c:v>86161</c:v>
                </c:pt>
                <c:pt idx="10758">
                  <c:v>86189</c:v>
                </c:pt>
                <c:pt idx="10759">
                  <c:v>86194</c:v>
                </c:pt>
                <c:pt idx="10760">
                  <c:v>86195</c:v>
                </c:pt>
                <c:pt idx="10761">
                  <c:v>86205</c:v>
                </c:pt>
                <c:pt idx="10762">
                  <c:v>86206</c:v>
                </c:pt>
                <c:pt idx="10763">
                  <c:v>86224</c:v>
                </c:pt>
                <c:pt idx="10764">
                  <c:v>86226</c:v>
                </c:pt>
                <c:pt idx="10765">
                  <c:v>86274</c:v>
                </c:pt>
                <c:pt idx="10766">
                  <c:v>86286</c:v>
                </c:pt>
                <c:pt idx="10767">
                  <c:v>86290</c:v>
                </c:pt>
                <c:pt idx="10768">
                  <c:v>86309</c:v>
                </c:pt>
                <c:pt idx="10769">
                  <c:v>86330</c:v>
                </c:pt>
                <c:pt idx="10770">
                  <c:v>86339</c:v>
                </c:pt>
                <c:pt idx="10771">
                  <c:v>86342</c:v>
                </c:pt>
                <c:pt idx="10772">
                  <c:v>86349</c:v>
                </c:pt>
                <c:pt idx="10773">
                  <c:v>86359</c:v>
                </c:pt>
                <c:pt idx="10774">
                  <c:v>86368</c:v>
                </c:pt>
                <c:pt idx="10775">
                  <c:v>86370</c:v>
                </c:pt>
                <c:pt idx="10776">
                  <c:v>86378</c:v>
                </c:pt>
                <c:pt idx="10777">
                  <c:v>86385</c:v>
                </c:pt>
                <c:pt idx="10778">
                  <c:v>86402</c:v>
                </c:pt>
                <c:pt idx="10779">
                  <c:v>86423</c:v>
                </c:pt>
                <c:pt idx="10780">
                  <c:v>86435</c:v>
                </c:pt>
                <c:pt idx="10781">
                  <c:v>86445</c:v>
                </c:pt>
                <c:pt idx="10782">
                  <c:v>86447</c:v>
                </c:pt>
                <c:pt idx="10783">
                  <c:v>86451</c:v>
                </c:pt>
                <c:pt idx="10784">
                  <c:v>86452</c:v>
                </c:pt>
                <c:pt idx="10785">
                  <c:v>86465</c:v>
                </c:pt>
                <c:pt idx="10786">
                  <c:v>86475</c:v>
                </c:pt>
                <c:pt idx="10787">
                  <c:v>86483</c:v>
                </c:pt>
                <c:pt idx="10788">
                  <c:v>86484</c:v>
                </c:pt>
                <c:pt idx="10789">
                  <c:v>86500</c:v>
                </c:pt>
                <c:pt idx="10790">
                  <c:v>86509</c:v>
                </c:pt>
                <c:pt idx="10791">
                  <c:v>86512</c:v>
                </c:pt>
                <c:pt idx="10792">
                  <c:v>86513</c:v>
                </c:pt>
                <c:pt idx="10793">
                  <c:v>86514</c:v>
                </c:pt>
                <c:pt idx="10794">
                  <c:v>86515</c:v>
                </c:pt>
                <c:pt idx="10795">
                  <c:v>86545</c:v>
                </c:pt>
                <c:pt idx="10796">
                  <c:v>86548</c:v>
                </c:pt>
                <c:pt idx="10797">
                  <c:v>86567</c:v>
                </c:pt>
                <c:pt idx="10798">
                  <c:v>86569</c:v>
                </c:pt>
                <c:pt idx="10799">
                  <c:v>86589</c:v>
                </c:pt>
                <c:pt idx="10800">
                  <c:v>86592</c:v>
                </c:pt>
                <c:pt idx="10801">
                  <c:v>86597</c:v>
                </c:pt>
                <c:pt idx="10802">
                  <c:v>86608</c:v>
                </c:pt>
                <c:pt idx="10803">
                  <c:v>86610</c:v>
                </c:pt>
                <c:pt idx="10804">
                  <c:v>86616</c:v>
                </c:pt>
                <c:pt idx="10805">
                  <c:v>86617</c:v>
                </c:pt>
                <c:pt idx="10806">
                  <c:v>86619</c:v>
                </c:pt>
                <c:pt idx="10807">
                  <c:v>86624</c:v>
                </c:pt>
                <c:pt idx="10808">
                  <c:v>86628</c:v>
                </c:pt>
                <c:pt idx="10809">
                  <c:v>86641</c:v>
                </c:pt>
                <c:pt idx="10810">
                  <c:v>86642</c:v>
                </c:pt>
                <c:pt idx="10811">
                  <c:v>86655</c:v>
                </c:pt>
                <c:pt idx="10812">
                  <c:v>86656</c:v>
                </c:pt>
                <c:pt idx="10813">
                  <c:v>86659</c:v>
                </c:pt>
                <c:pt idx="10814">
                  <c:v>86669</c:v>
                </c:pt>
                <c:pt idx="10815">
                  <c:v>86673</c:v>
                </c:pt>
                <c:pt idx="10816">
                  <c:v>86686</c:v>
                </c:pt>
                <c:pt idx="10817">
                  <c:v>86692</c:v>
                </c:pt>
                <c:pt idx="10818">
                  <c:v>86698</c:v>
                </c:pt>
                <c:pt idx="10819">
                  <c:v>86707</c:v>
                </c:pt>
                <c:pt idx="10820">
                  <c:v>86722</c:v>
                </c:pt>
                <c:pt idx="10821">
                  <c:v>86724</c:v>
                </c:pt>
                <c:pt idx="10822">
                  <c:v>86731</c:v>
                </c:pt>
                <c:pt idx="10823">
                  <c:v>86733</c:v>
                </c:pt>
                <c:pt idx="10824">
                  <c:v>86734</c:v>
                </c:pt>
                <c:pt idx="10825">
                  <c:v>86751</c:v>
                </c:pt>
                <c:pt idx="10826">
                  <c:v>86769</c:v>
                </c:pt>
                <c:pt idx="10827">
                  <c:v>86773</c:v>
                </c:pt>
                <c:pt idx="10828">
                  <c:v>86776</c:v>
                </c:pt>
                <c:pt idx="10829">
                  <c:v>86781</c:v>
                </c:pt>
                <c:pt idx="10830">
                  <c:v>86784</c:v>
                </c:pt>
                <c:pt idx="10831">
                  <c:v>86787</c:v>
                </c:pt>
                <c:pt idx="10832">
                  <c:v>86789</c:v>
                </c:pt>
                <c:pt idx="10833">
                  <c:v>86790</c:v>
                </c:pt>
                <c:pt idx="10834">
                  <c:v>86800</c:v>
                </c:pt>
                <c:pt idx="10835">
                  <c:v>86809</c:v>
                </c:pt>
                <c:pt idx="10836">
                  <c:v>86840</c:v>
                </c:pt>
                <c:pt idx="10837">
                  <c:v>86848</c:v>
                </c:pt>
                <c:pt idx="10838">
                  <c:v>86854</c:v>
                </c:pt>
                <c:pt idx="10839">
                  <c:v>86856</c:v>
                </c:pt>
                <c:pt idx="10840">
                  <c:v>86878</c:v>
                </c:pt>
                <c:pt idx="10841">
                  <c:v>86880</c:v>
                </c:pt>
                <c:pt idx="10842">
                  <c:v>86884</c:v>
                </c:pt>
                <c:pt idx="10843">
                  <c:v>86899</c:v>
                </c:pt>
                <c:pt idx="10844">
                  <c:v>86908</c:v>
                </c:pt>
                <c:pt idx="10845">
                  <c:v>86913</c:v>
                </c:pt>
                <c:pt idx="10846">
                  <c:v>86916</c:v>
                </c:pt>
                <c:pt idx="10847">
                  <c:v>86930</c:v>
                </c:pt>
                <c:pt idx="10848">
                  <c:v>86931</c:v>
                </c:pt>
                <c:pt idx="10849">
                  <c:v>86960</c:v>
                </c:pt>
                <c:pt idx="10850">
                  <c:v>86968</c:v>
                </c:pt>
                <c:pt idx="10851">
                  <c:v>86973</c:v>
                </c:pt>
                <c:pt idx="10852">
                  <c:v>86974</c:v>
                </c:pt>
                <c:pt idx="10853">
                  <c:v>86976</c:v>
                </c:pt>
                <c:pt idx="10854">
                  <c:v>86980</c:v>
                </c:pt>
                <c:pt idx="10855">
                  <c:v>86981</c:v>
                </c:pt>
                <c:pt idx="10856">
                  <c:v>86982</c:v>
                </c:pt>
                <c:pt idx="10857">
                  <c:v>86994</c:v>
                </c:pt>
                <c:pt idx="10858">
                  <c:v>86996</c:v>
                </c:pt>
                <c:pt idx="10859">
                  <c:v>87001</c:v>
                </c:pt>
                <c:pt idx="10860">
                  <c:v>87023</c:v>
                </c:pt>
                <c:pt idx="10861">
                  <c:v>87036</c:v>
                </c:pt>
                <c:pt idx="10862">
                  <c:v>87044</c:v>
                </c:pt>
                <c:pt idx="10863">
                  <c:v>87046</c:v>
                </c:pt>
                <c:pt idx="10864">
                  <c:v>87075</c:v>
                </c:pt>
                <c:pt idx="10865">
                  <c:v>87092</c:v>
                </c:pt>
                <c:pt idx="10866">
                  <c:v>87113</c:v>
                </c:pt>
                <c:pt idx="10867">
                  <c:v>87118</c:v>
                </c:pt>
                <c:pt idx="10868">
                  <c:v>87121</c:v>
                </c:pt>
                <c:pt idx="10869">
                  <c:v>87134</c:v>
                </c:pt>
                <c:pt idx="10870">
                  <c:v>87138</c:v>
                </c:pt>
                <c:pt idx="10871">
                  <c:v>87139</c:v>
                </c:pt>
                <c:pt idx="10872">
                  <c:v>87162</c:v>
                </c:pt>
                <c:pt idx="10873">
                  <c:v>87172</c:v>
                </c:pt>
                <c:pt idx="10874">
                  <c:v>87213</c:v>
                </c:pt>
                <c:pt idx="10875">
                  <c:v>87224</c:v>
                </c:pt>
                <c:pt idx="10876">
                  <c:v>87243</c:v>
                </c:pt>
                <c:pt idx="10877">
                  <c:v>87252</c:v>
                </c:pt>
                <c:pt idx="10878">
                  <c:v>87254</c:v>
                </c:pt>
                <c:pt idx="10879">
                  <c:v>87257</c:v>
                </c:pt>
                <c:pt idx="10880">
                  <c:v>87266</c:v>
                </c:pt>
                <c:pt idx="10881">
                  <c:v>87276</c:v>
                </c:pt>
                <c:pt idx="10882">
                  <c:v>87278</c:v>
                </c:pt>
                <c:pt idx="10883">
                  <c:v>87285</c:v>
                </c:pt>
                <c:pt idx="10884">
                  <c:v>87288</c:v>
                </c:pt>
                <c:pt idx="10885">
                  <c:v>87297</c:v>
                </c:pt>
                <c:pt idx="10886">
                  <c:v>87304</c:v>
                </c:pt>
                <c:pt idx="10887">
                  <c:v>87323</c:v>
                </c:pt>
                <c:pt idx="10888">
                  <c:v>87328</c:v>
                </c:pt>
                <c:pt idx="10889">
                  <c:v>87336</c:v>
                </c:pt>
                <c:pt idx="10890">
                  <c:v>87342</c:v>
                </c:pt>
                <c:pt idx="10891">
                  <c:v>87347</c:v>
                </c:pt>
                <c:pt idx="10892">
                  <c:v>87362</c:v>
                </c:pt>
                <c:pt idx="10893">
                  <c:v>87372</c:v>
                </c:pt>
                <c:pt idx="10894">
                  <c:v>87373</c:v>
                </c:pt>
                <c:pt idx="10895">
                  <c:v>87374</c:v>
                </c:pt>
                <c:pt idx="10896">
                  <c:v>87391</c:v>
                </c:pt>
                <c:pt idx="10897">
                  <c:v>87396</c:v>
                </c:pt>
                <c:pt idx="10898">
                  <c:v>87406</c:v>
                </c:pt>
                <c:pt idx="10899">
                  <c:v>87414</c:v>
                </c:pt>
                <c:pt idx="10900">
                  <c:v>87452</c:v>
                </c:pt>
                <c:pt idx="10901">
                  <c:v>87468</c:v>
                </c:pt>
                <c:pt idx="10902">
                  <c:v>87473</c:v>
                </c:pt>
                <c:pt idx="10903">
                  <c:v>87482</c:v>
                </c:pt>
                <c:pt idx="10904">
                  <c:v>87484</c:v>
                </c:pt>
                <c:pt idx="10905">
                  <c:v>87492</c:v>
                </c:pt>
                <c:pt idx="10906">
                  <c:v>87494</c:v>
                </c:pt>
                <c:pt idx="10907">
                  <c:v>87502</c:v>
                </c:pt>
                <c:pt idx="10908">
                  <c:v>87506</c:v>
                </c:pt>
                <c:pt idx="10909">
                  <c:v>87513</c:v>
                </c:pt>
                <c:pt idx="10910">
                  <c:v>87515</c:v>
                </c:pt>
                <c:pt idx="10911">
                  <c:v>87533</c:v>
                </c:pt>
                <c:pt idx="10912">
                  <c:v>87537</c:v>
                </c:pt>
                <c:pt idx="10913">
                  <c:v>87543</c:v>
                </c:pt>
                <c:pt idx="10914">
                  <c:v>87546</c:v>
                </c:pt>
                <c:pt idx="10915">
                  <c:v>87556</c:v>
                </c:pt>
                <c:pt idx="10916">
                  <c:v>87557</c:v>
                </c:pt>
                <c:pt idx="10917">
                  <c:v>87565</c:v>
                </c:pt>
                <c:pt idx="10918">
                  <c:v>87566</c:v>
                </c:pt>
                <c:pt idx="10919">
                  <c:v>87567</c:v>
                </c:pt>
                <c:pt idx="10920">
                  <c:v>87568</c:v>
                </c:pt>
                <c:pt idx="10921">
                  <c:v>87570</c:v>
                </c:pt>
                <c:pt idx="10922">
                  <c:v>87588</c:v>
                </c:pt>
                <c:pt idx="10923">
                  <c:v>87589</c:v>
                </c:pt>
                <c:pt idx="10924">
                  <c:v>87607</c:v>
                </c:pt>
                <c:pt idx="10925">
                  <c:v>87621</c:v>
                </c:pt>
                <c:pt idx="10926">
                  <c:v>87632</c:v>
                </c:pt>
                <c:pt idx="10927">
                  <c:v>87633</c:v>
                </c:pt>
                <c:pt idx="10928">
                  <c:v>87642</c:v>
                </c:pt>
                <c:pt idx="10929">
                  <c:v>87644</c:v>
                </c:pt>
                <c:pt idx="10930">
                  <c:v>87650</c:v>
                </c:pt>
                <c:pt idx="10931">
                  <c:v>87657</c:v>
                </c:pt>
                <c:pt idx="10932">
                  <c:v>87676</c:v>
                </c:pt>
                <c:pt idx="10933">
                  <c:v>87680</c:v>
                </c:pt>
                <c:pt idx="10934">
                  <c:v>87685</c:v>
                </c:pt>
                <c:pt idx="10935">
                  <c:v>87692</c:v>
                </c:pt>
                <c:pt idx="10936">
                  <c:v>87729</c:v>
                </c:pt>
                <c:pt idx="10937">
                  <c:v>87731</c:v>
                </c:pt>
                <c:pt idx="10938">
                  <c:v>87732</c:v>
                </c:pt>
                <c:pt idx="10939">
                  <c:v>87734</c:v>
                </c:pt>
                <c:pt idx="10940">
                  <c:v>87739</c:v>
                </c:pt>
                <c:pt idx="10941">
                  <c:v>87742</c:v>
                </c:pt>
                <c:pt idx="10942">
                  <c:v>87750</c:v>
                </c:pt>
                <c:pt idx="10943">
                  <c:v>87755</c:v>
                </c:pt>
                <c:pt idx="10944">
                  <c:v>87769</c:v>
                </c:pt>
                <c:pt idx="10945">
                  <c:v>87777</c:v>
                </c:pt>
                <c:pt idx="10946">
                  <c:v>87779</c:v>
                </c:pt>
                <c:pt idx="10947">
                  <c:v>87796</c:v>
                </c:pt>
                <c:pt idx="10948">
                  <c:v>87805</c:v>
                </c:pt>
                <c:pt idx="10949">
                  <c:v>87808</c:v>
                </c:pt>
                <c:pt idx="10950">
                  <c:v>87810</c:v>
                </c:pt>
                <c:pt idx="10951">
                  <c:v>87819</c:v>
                </c:pt>
                <c:pt idx="10952">
                  <c:v>87829</c:v>
                </c:pt>
                <c:pt idx="10953">
                  <c:v>87832</c:v>
                </c:pt>
                <c:pt idx="10954">
                  <c:v>87840</c:v>
                </c:pt>
                <c:pt idx="10955">
                  <c:v>87841</c:v>
                </c:pt>
                <c:pt idx="10956">
                  <c:v>87843</c:v>
                </c:pt>
                <c:pt idx="10957">
                  <c:v>87858</c:v>
                </c:pt>
                <c:pt idx="10958">
                  <c:v>87859</c:v>
                </c:pt>
                <c:pt idx="10959">
                  <c:v>87888</c:v>
                </c:pt>
                <c:pt idx="10960">
                  <c:v>87889</c:v>
                </c:pt>
                <c:pt idx="10961">
                  <c:v>87891</c:v>
                </c:pt>
                <c:pt idx="10962">
                  <c:v>87902</c:v>
                </c:pt>
                <c:pt idx="10963">
                  <c:v>87906</c:v>
                </c:pt>
                <c:pt idx="10964">
                  <c:v>87922</c:v>
                </c:pt>
                <c:pt idx="10965">
                  <c:v>87953</c:v>
                </c:pt>
                <c:pt idx="10966">
                  <c:v>87958</c:v>
                </c:pt>
                <c:pt idx="10967">
                  <c:v>87976</c:v>
                </c:pt>
                <c:pt idx="10968">
                  <c:v>87982</c:v>
                </c:pt>
                <c:pt idx="10969">
                  <c:v>88017</c:v>
                </c:pt>
                <c:pt idx="10970">
                  <c:v>88019</c:v>
                </c:pt>
                <c:pt idx="10971">
                  <c:v>88026</c:v>
                </c:pt>
                <c:pt idx="10972">
                  <c:v>88027</c:v>
                </c:pt>
                <c:pt idx="10973">
                  <c:v>88030</c:v>
                </c:pt>
                <c:pt idx="10974">
                  <c:v>88037</c:v>
                </c:pt>
                <c:pt idx="10975">
                  <c:v>88060</c:v>
                </c:pt>
                <c:pt idx="10976">
                  <c:v>88061</c:v>
                </c:pt>
                <c:pt idx="10977">
                  <c:v>88079</c:v>
                </c:pt>
                <c:pt idx="10978">
                  <c:v>88089</c:v>
                </c:pt>
                <c:pt idx="10979">
                  <c:v>88104</c:v>
                </c:pt>
                <c:pt idx="10980">
                  <c:v>88117</c:v>
                </c:pt>
                <c:pt idx="10981">
                  <c:v>88119</c:v>
                </c:pt>
                <c:pt idx="10982">
                  <c:v>88123</c:v>
                </c:pt>
                <c:pt idx="10983">
                  <c:v>88137</c:v>
                </c:pt>
                <c:pt idx="10984">
                  <c:v>88141</c:v>
                </c:pt>
                <c:pt idx="10985">
                  <c:v>88144</c:v>
                </c:pt>
                <c:pt idx="10986">
                  <c:v>88167</c:v>
                </c:pt>
                <c:pt idx="10987">
                  <c:v>88169</c:v>
                </c:pt>
                <c:pt idx="10988">
                  <c:v>88180</c:v>
                </c:pt>
                <c:pt idx="10989">
                  <c:v>88183</c:v>
                </c:pt>
                <c:pt idx="10990">
                  <c:v>88192</c:v>
                </c:pt>
                <c:pt idx="10991">
                  <c:v>88195</c:v>
                </c:pt>
                <c:pt idx="10992">
                  <c:v>88202</c:v>
                </c:pt>
                <c:pt idx="10993">
                  <c:v>88214</c:v>
                </c:pt>
                <c:pt idx="10994">
                  <c:v>88220</c:v>
                </c:pt>
                <c:pt idx="10995">
                  <c:v>88250</c:v>
                </c:pt>
                <c:pt idx="10996">
                  <c:v>88257</c:v>
                </c:pt>
                <c:pt idx="10997">
                  <c:v>88260</c:v>
                </c:pt>
                <c:pt idx="10998">
                  <c:v>88269</c:v>
                </c:pt>
                <c:pt idx="10999">
                  <c:v>88288</c:v>
                </c:pt>
                <c:pt idx="11000">
                  <c:v>88291</c:v>
                </c:pt>
                <c:pt idx="11001">
                  <c:v>88301</c:v>
                </c:pt>
                <c:pt idx="11002">
                  <c:v>88315</c:v>
                </c:pt>
                <c:pt idx="11003">
                  <c:v>88325</c:v>
                </c:pt>
                <c:pt idx="11004">
                  <c:v>88333</c:v>
                </c:pt>
                <c:pt idx="11005">
                  <c:v>88335</c:v>
                </c:pt>
                <c:pt idx="11006">
                  <c:v>88341</c:v>
                </c:pt>
                <c:pt idx="11007">
                  <c:v>88347</c:v>
                </c:pt>
                <c:pt idx="11008">
                  <c:v>88391</c:v>
                </c:pt>
                <c:pt idx="11009">
                  <c:v>88395</c:v>
                </c:pt>
                <c:pt idx="11010">
                  <c:v>88412</c:v>
                </c:pt>
                <c:pt idx="11011">
                  <c:v>88416</c:v>
                </c:pt>
                <c:pt idx="11012">
                  <c:v>88423</c:v>
                </c:pt>
                <c:pt idx="11013">
                  <c:v>88440</c:v>
                </c:pt>
                <c:pt idx="11014">
                  <c:v>88461</c:v>
                </c:pt>
                <c:pt idx="11015">
                  <c:v>88466</c:v>
                </c:pt>
                <c:pt idx="11016">
                  <c:v>88470</c:v>
                </c:pt>
                <c:pt idx="11017">
                  <c:v>88479</c:v>
                </c:pt>
                <c:pt idx="11018">
                  <c:v>88485</c:v>
                </c:pt>
                <c:pt idx="11019">
                  <c:v>88490</c:v>
                </c:pt>
                <c:pt idx="11020">
                  <c:v>88491</c:v>
                </c:pt>
                <c:pt idx="11021">
                  <c:v>88493</c:v>
                </c:pt>
                <c:pt idx="11022">
                  <c:v>88513</c:v>
                </c:pt>
                <c:pt idx="11023">
                  <c:v>88516</c:v>
                </c:pt>
                <c:pt idx="11024">
                  <c:v>88517</c:v>
                </c:pt>
                <c:pt idx="11025">
                  <c:v>88522</c:v>
                </c:pt>
                <c:pt idx="11026">
                  <c:v>88540</c:v>
                </c:pt>
                <c:pt idx="11027">
                  <c:v>88544</c:v>
                </c:pt>
                <c:pt idx="11028">
                  <c:v>88545</c:v>
                </c:pt>
                <c:pt idx="11029">
                  <c:v>88550</c:v>
                </c:pt>
                <c:pt idx="11030">
                  <c:v>88558</c:v>
                </c:pt>
                <c:pt idx="11031">
                  <c:v>88579</c:v>
                </c:pt>
                <c:pt idx="11032">
                  <c:v>88580</c:v>
                </c:pt>
                <c:pt idx="11033">
                  <c:v>88583</c:v>
                </c:pt>
                <c:pt idx="11034">
                  <c:v>88585</c:v>
                </c:pt>
                <c:pt idx="11035">
                  <c:v>88586</c:v>
                </c:pt>
                <c:pt idx="11036">
                  <c:v>88589</c:v>
                </c:pt>
                <c:pt idx="11037">
                  <c:v>88591</c:v>
                </c:pt>
                <c:pt idx="11038">
                  <c:v>88596</c:v>
                </c:pt>
                <c:pt idx="11039">
                  <c:v>88619</c:v>
                </c:pt>
                <c:pt idx="11040">
                  <c:v>88622</c:v>
                </c:pt>
                <c:pt idx="11041">
                  <c:v>88628</c:v>
                </c:pt>
                <c:pt idx="11042">
                  <c:v>88630</c:v>
                </c:pt>
                <c:pt idx="11043">
                  <c:v>88634</c:v>
                </c:pt>
                <c:pt idx="11044">
                  <c:v>88644</c:v>
                </c:pt>
                <c:pt idx="11045">
                  <c:v>88649</c:v>
                </c:pt>
                <c:pt idx="11046">
                  <c:v>88650</c:v>
                </c:pt>
                <c:pt idx="11047">
                  <c:v>88658</c:v>
                </c:pt>
                <c:pt idx="11048">
                  <c:v>88676</c:v>
                </c:pt>
                <c:pt idx="11049">
                  <c:v>88680</c:v>
                </c:pt>
                <c:pt idx="11050">
                  <c:v>88683</c:v>
                </c:pt>
                <c:pt idx="11051">
                  <c:v>88685</c:v>
                </c:pt>
                <c:pt idx="11052">
                  <c:v>88689</c:v>
                </c:pt>
                <c:pt idx="11053">
                  <c:v>88720</c:v>
                </c:pt>
                <c:pt idx="11054">
                  <c:v>88724</c:v>
                </c:pt>
                <c:pt idx="11055">
                  <c:v>88735</c:v>
                </c:pt>
                <c:pt idx="11056">
                  <c:v>88736</c:v>
                </c:pt>
                <c:pt idx="11057">
                  <c:v>88742</c:v>
                </c:pt>
                <c:pt idx="11058">
                  <c:v>88747</c:v>
                </c:pt>
                <c:pt idx="11059">
                  <c:v>88750</c:v>
                </c:pt>
                <c:pt idx="11060">
                  <c:v>88751</c:v>
                </c:pt>
                <c:pt idx="11061">
                  <c:v>88764</c:v>
                </c:pt>
                <c:pt idx="11062">
                  <c:v>88766</c:v>
                </c:pt>
                <c:pt idx="11063">
                  <c:v>88781</c:v>
                </c:pt>
                <c:pt idx="11064">
                  <c:v>88782</c:v>
                </c:pt>
                <c:pt idx="11065">
                  <c:v>88807</c:v>
                </c:pt>
                <c:pt idx="11066">
                  <c:v>88808</c:v>
                </c:pt>
                <c:pt idx="11067">
                  <c:v>88813</c:v>
                </c:pt>
                <c:pt idx="11068">
                  <c:v>88819</c:v>
                </c:pt>
                <c:pt idx="11069">
                  <c:v>88821</c:v>
                </c:pt>
                <c:pt idx="11070">
                  <c:v>88825</c:v>
                </c:pt>
                <c:pt idx="11071">
                  <c:v>88828</c:v>
                </c:pt>
                <c:pt idx="11072">
                  <c:v>88834</c:v>
                </c:pt>
                <c:pt idx="11073">
                  <c:v>88844</c:v>
                </c:pt>
                <c:pt idx="11074">
                  <c:v>88847</c:v>
                </c:pt>
                <c:pt idx="11075">
                  <c:v>88856</c:v>
                </c:pt>
                <c:pt idx="11076">
                  <c:v>88859</c:v>
                </c:pt>
                <c:pt idx="11077">
                  <c:v>88873</c:v>
                </c:pt>
                <c:pt idx="11078">
                  <c:v>88878</c:v>
                </c:pt>
                <c:pt idx="11079">
                  <c:v>88880</c:v>
                </c:pt>
                <c:pt idx="11080">
                  <c:v>88890</c:v>
                </c:pt>
                <c:pt idx="11081">
                  <c:v>88896</c:v>
                </c:pt>
                <c:pt idx="11082">
                  <c:v>88903</c:v>
                </c:pt>
                <c:pt idx="11083">
                  <c:v>88905</c:v>
                </c:pt>
                <c:pt idx="11084">
                  <c:v>88906</c:v>
                </c:pt>
                <c:pt idx="11085">
                  <c:v>88911</c:v>
                </c:pt>
                <c:pt idx="11086">
                  <c:v>88918</c:v>
                </c:pt>
                <c:pt idx="11087">
                  <c:v>88938</c:v>
                </c:pt>
                <c:pt idx="11088">
                  <c:v>88946</c:v>
                </c:pt>
                <c:pt idx="11089">
                  <c:v>88951</c:v>
                </c:pt>
                <c:pt idx="11090">
                  <c:v>88956</c:v>
                </c:pt>
                <c:pt idx="11091">
                  <c:v>88964</c:v>
                </c:pt>
                <c:pt idx="11092">
                  <c:v>88970</c:v>
                </c:pt>
                <c:pt idx="11093">
                  <c:v>88971</c:v>
                </c:pt>
                <c:pt idx="11094">
                  <c:v>88976</c:v>
                </c:pt>
                <c:pt idx="11095">
                  <c:v>88977</c:v>
                </c:pt>
                <c:pt idx="11096">
                  <c:v>88985</c:v>
                </c:pt>
                <c:pt idx="11097">
                  <c:v>88995</c:v>
                </c:pt>
                <c:pt idx="11098">
                  <c:v>89003</c:v>
                </c:pt>
                <c:pt idx="11099">
                  <c:v>89006</c:v>
                </c:pt>
                <c:pt idx="11100">
                  <c:v>89014</c:v>
                </c:pt>
                <c:pt idx="11101">
                  <c:v>89021</c:v>
                </c:pt>
                <c:pt idx="11102">
                  <c:v>89033</c:v>
                </c:pt>
                <c:pt idx="11103">
                  <c:v>89040</c:v>
                </c:pt>
                <c:pt idx="11104">
                  <c:v>89055</c:v>
                </c:pt>
                <c:pt idx="11105">
                  <c:v>89065</c:v>
                </c:pt>
                <c:pt idx="11106">
                  <c:v>89066</c:v>
                </c:pt>
                <c:pt idx="11107">
                  <c:v>89071</c:v>
                </c:pt>
                <c:pt idx="11108">
                  <c:v>89091</c:v>
                </c:pt>
                <c:pt idx="11109">
                  <c:v>89098</c:v>
                </c:pt>
                <c:pt idx="11110">
                  <c:v>89101</c:v>
                </c:pt>
                <c:pt idx="11111">
                  <c:v>89111</c:v>
                </c:pt>
                <c:pt idx="11112">
                  <c:v>89122</c:v>
                </c:pt>
                <c:pt idx="11113">
                  <c:v>89128</c:v>
                </c:pt>
                <c:pt idx="11114">
                  <c:v>89130</c:v>
                </c:pt>
                <c:pt idx="11115">
                  <c:v>89144</c:v>
                </c:pt>
                <c:pt idx="11116">
                  <c:v>89156</c:v>
                </c:pt>
                <c:pt idx="11117">
                  <c:v>89159</c:v>
                </c:pt>
                <c:pt idx="11118">
                  <c:v>89171</c:v>
                </c:pt>
                <c:pt idx="11119">
                  <c:v>89178</c:v>
                </c:pt>
                <c:pt idx="11120">
                  <c:v>89187</c:v>
                </c:pt>
                <c:pt idx="11121">
                  <c:v>89194</c:v>
                </c:pt>
                <c:pt idx="11122">
                  <c:v>89195</c:v>
                </c:pt>
                <c:pt idx="11123">
                  <c:v>89198</c:v>
                </c:pt>
                <c:pt idx="11124">
                  <c:v>89208</c:v>
                </c:pt>
                <c:pt idx="11125">
                  <c:v>89217</c:v>
                </c:pt>
                <c:pt idx="11126">
                  <c:v>89226</c:v>
                </c:pt>
                <c:pt idx="11127">
                  <c:v>89228</c:v>
                </c:pt>
                <c:pt idx="11128">
                  <c:v>89235</c:v>
                </c:pt>
                <c:pt idx="11129">
                  <c:v>89236</c:v>
                </c:pt>
                <c:pt idx="11130">
                  <c:v>89243</c:v>
                </c:pt>
                <c:pt idx="11131">
                  <c:v>89247</c:v>
                </c:pt>
                <c:pt idx="11132">
                  <c:v>89263</c:v>
                </c:pt>
                <c:pt idx="11133">
                  <c:v>89265</c:v>
                </c:pt>
                <c:pt idx="11134">
                  <c:v>89283</c:v>
                </c:pt>
                <c:pt idx="11135">
                  <c:v>89294</c:v>
                </c:pt>
                <c:pt idx="11136">
                  <c:v>89297</c:v>
                </c:pt>
                <c:pt idx="11137">
                  <c:v>89315</c:v>
                </c:pt>
                <c:pt idx="11138">
                  <c:v>89320</c:v>
                </c:pt>
                <c:pt idx="11139">
                  <c:v>89322</c:v>
                </c:pt>
                <c:pt idx="11140">
                  <c:v>89327</c:v>
                </c:pt>
                <c:pt idx="11141">
                  <c:v>89331</c:v>
                </c:pt>
                <c:pt idx="11142">
                  <c:v>89332</c:v>
                </c:pt>
                <c:pt idx="11143">
                  <c:v>89349</c:v>
                </c:pt>
                <c:pt idx="11144">
                  <c:v>89365</c:v>
                </c:pt>
                <c:pt idx="11145">
                  <c:v>89371</c:v>
                </c:pt>
                <c:pt idx="11146">
                  <c:v>89378</c:v>
                </c:pt>
                <c:pt idx="11147">
                  <c:v>89381</c:v>
                </c:pt>
                <c:pt idx="11148">
                  <c:v>89400</c:v>
                </c:pt>
                <c:pt idx="11149">
                  <c:v>89405</c:v>
                </c:pt>
                <c:pt idx="11150">
                  <c:v>89406</c:v>
                </c:pt>
                <c:pt idx="11151">
                  <c:v>89412</c:v>
                </c:pt>
                <c:pt idx="11152">
                  <c:v>89416</c:v>
                </c:pt>
                <c:pt idx="11153">
                  <c:v>89417</c:v>
                </c:pt>
                <c:pt idx="11154">
                  <c:v>89437</c:v>
                </c:pt>
                <c:pt idx="11155">
                  <c:v>89451</c:v>
                </c:pt>
                <c:pt idx="11156">
                  <c:v>89453</c:v>
                </c:pt>
                <c:pt idx="11157">
                  <c:v>89463</c:v>
                </c:pt>
                <c:pt idx="11158">
                  <c:v>89488</c:v>
                </c:pt>
                <c:pt idx="11159">
                  <c:v>89490</c:v>
                </c:pt>
                <c:pt idx="11160">
                  <c:v>89492</c:v>
                </c:pt>
                <c:pt idx="11161">
                  <c:v>89499</c:v>
                </c:pt>
                <c:pt idx="11162">
                  <c:v>89505</c:v>
                </c:pt>
                <c:pt idx="11163">
                  <c:v>89525</c:v>
                </c:pt>
                <c:pt idx="11164">
                  <c:v>89544</c:v>
                </c:pt>
                <c:pt idx="11165">
                  <c:v>89546</c:v>
                </c:pt>
                <c:pt idx="11166">
                  <c:v>89547</c:v>
                </c:pt>
                <c:pt idx="11167">
                  <c:v>89549</c:v>
                </c:pt>
                <c:pt idx="11168">
                  <c:v>89554</c:v>
                </c:pt>
                <c:pt idx="11169">
                  <c:v>89563</c:v>
                </c:pt>
                <c:pt idx="11170">
                  <c:v>89568</c:v>
                </c:pt>
                <c:pt idx="11171">
                  <c:v>89570</c:v>
                </c:pt>
                <c:pt idx="11172">
                  <c:v>89571</c:v>
                </c:pt>
                <c:pt idx="11173">
                  <c:v>89586</c:v>
                </c:pt>
                <c:pt idx="11174">
                  <c:v>89587</c:v>
                </c:pt>
                <c:pt idx="11175">
                  <c:v>89589</c:v>
                </c:pt>
                <c:pt idx="11176">
                  <c:v>89604</c:v>
                </c:pt>
                <c:pt idx="11177">
                  <c:v>89605</c:v>
                </c:pt>
                <c:pt idx="11178">
                  <c:v>89608</c:v>
                </c:pt>
                <c:pt idx="11179">
                  <c:v>89617</c:v>
                </c:pt>
                <c:pt idx="11180">
                  <c:v>89620</c:v>
                </c:pt>
                <c:pt idx="11181">
                  <c:v>89637</c:v>
                </c:pt>
                <c:pt idx="11182">
                  <c:v>89639</c:v>
                </c:pt>
                <c:pt idx="11183">
                  <c:v>89654</c:v>
                </c:pt>
                <c:pt idx="11184">
                  <c:v>89667</c:v>
                </c:pt>
                <c:pt idx="11185">
                  <c:v>89672</c:v>
                </c:pt>
                <c:pt idx="11186">
                  <c:v>89694</c:v>
                </c:pt>
                <c:pt idx="11187">
                  <c:v>89695</c:v>
                </c:pt>
                <c:pt idx="11188">
                  <c:v>89700</c:v>
                </c:pt>
                <c:pt idx="11189">
                  <c:v>89703</c:v>
                </c:pt>
                <c:pt idx="11190">
                  <c:v>89725</c:v>
                </c:pt>
                <c:pt idx="11191">
                  <c:v>89730</c:v>
                </c:pt>
                <c:pt idx="11192">
                  <c:v>89738</c:v>
                </c:pt>
                <c:pt idx="11193">
                  <c:v>89739</c:v>
                </c:pt>
                <c:pt idx="11194">
                  <c:v>89740</c:v>
                </c:pt>
                <c:pt idx="11195">
                  <c:v>89770</c:v>
                </c:pt>
                <c:pt idx="11196">
                  <c:v>89787</c:v>
                </c:pt>
                <c:pt idx="11197">
                  <c:v>89788</c:v>
                </c:pt>
                <c:pt idx="11198">
                  <c:v>89791</c:v>
                </c:pt>
                <c:pt idx="11199">
                  <c:v>89800</c:v>
                </c:pt>
                <c:pt idx="11200">
                  <c:v>89808</c:v>
                </c:pt>
                <c:pt idx="11201">
                  <c:v>89825</c:v>
                </c:pt>
                <c:pt idx="11202">
                  <c:v>89835</c:v>
                </c:pt>
                <c:pt idx="11203">
                  <c:v>89838</c:v>
                </c:pt>
                <c:pt idx="11204">
                  <c:v>89846</c:v>
                </c:pt>
                <c:pt idx="11205">
                  <c:v>89854</c:v>
                </c:pt>
                <c:pt idx="11206">
                  <c:v>89868</c:v>
                </c:pt>
                <c:pt idx="11207">
                  <c:v>89871</c:v>
                </c:pt>
                <c:pt idx="11208">
                  <c:v>89883</c:v>
                </c:pt>
                <c:pt idx="11209">
                  <c:v>89892</c:v>
                </c:pt>
                <c:pt idx="11210">
                  <c:v>89894</c:v>
                </c:pt>
                <c:pt idx="11211">
                  <c:v>89910</c:v>
                </c:pt>
                <c:pt idx="11212">
                  <c:v>89911</c:v>
                </c:pt>
                <c:pt idx="11213">
                  <c:v>89912</c:v>
                </c:pt>
                <c:pt idx="11214">
                  <c:v>89920</c:v>
                </c:pt>
                <c:pt idx="11215">
                  <c:v>89941</c:v>
                </c:pt>
                <c:pt idx="11216">
                  <c:v>89942</c:v>
                </c:pt>
                <c:pt idx="11217">
                  <c:v>89991</c:v>
                </c:pt>
                <c:pt idx="11218">
                  <c:v>89997</c:v>
                </c:pt>
                <c:pt idx="11219">
                  <c:v>90002</c:v>
                </c:pt>
                <c:pt idx="11220">
                  <c:v>90012</c:v>
                </c:pt>
                <c:pt idx="11221">
                  <c:v>90018</c:v>
                </c:pt>
                <c:pt idx="11222">
                  <c:v>90022</c:v>
                </c:pt>
                <c:pt idx="11223">
                  <c:v>90023</c:v>
                </c:pt>
                <c:pt idx="11224">
                  <c:v>90049</c:v>
                </c:pt>
                <c:pt idx="11225">
                  <c:v>90057</c:v>
                </c:pt>
                <c:pt idx="11226">
                  <c:v>90058</c:v>
                </c:pt>
                <c:pt idx="11227">
                  <c:v>90087</c:v>
                </c:pt>
                <c:pt idx="11228">
                  <c:v>90090</c:v>
                </c:pt>
                <c:pt idx="11229">
                  <c:v>90097</c:v>
                </c:pt>
                <c:pt idx="11230">
                  <c:v>90102</c:v>
                </c:pt>
                <c:pt idx="11231">
                  <c:v>90107</c:v>
                </c:pt>
                <c:pt idx="11232">
                  <c:v>90118</c:v>
                </c:pt>
                <c:pt idx="11233">
                  <c:v>90133</c:v>
                </c:pt>
                <c:pt idx="11234">
                  <c:v>90144</c:v>
                </c:pt>
                <c:pt idx="11235">
                  <c:v>90147</c:v>
                </c:pt>
                <c:pt idx="11236">
                  <c:v>90151</c:v>
                </c:pt>
                <c:pt idx="11237">
                  <c:v>90155</c:v>
                </c:pt>
                <c:pt idx="11238">
                  <c:v>90157</c:v>
                </c:pt>
                <c:pt idx="11239">
                  <c:v>90163</c:v>
                </c:pt>
                <c:pt idx="11240">
                  <c:v>90168</c:v>
                </c:pt>
                <c:pt idx="11241">
                  <c:v>90175</c:v>
                </c:pt>
                <c:pt idx="11242">
                  <c:v>90178</c:v>
                </c:pt>
                <c:pt idx="11243">
                  <c:v>90179</c:v>
                </c:pt>
                <c:pt idx="11244">
                  <c:v>90183</c:v>
                </c:pt>
                <c:pt idx="11245">
                  <c:v>90188</c:v>
                </c:pt>
                <c:pt idx="11246">
                  <c:v>90206</c:v>
                </c:pt>
                <c:pt idx="11247">
                  <c:v>90215</c:v>
                </c:pt>
                <c:pt idx="11248">
                  <c:v>90221</c:v>
                </c:pt>
                <c:pt idx="11249">
                  <c:v>90234</c:v>
                </c:pt>
                <c:pt idx="11250">
                  <c:v>90240</c:v>
                </c:pt>
                <c:pt idx="11251">
                  <c:v>90252</c:v>
                </c:pt>
                <c:pt idx="11252">
                  <c:v>90253</c:v>
                </c:pt>
                <c:pt idx="11253">
                  <c:v>90268</c:v>
                </c:pt>
                <c:pt idx="11254">
                  <c:v>90272</c:v>
                </c:pt>
                <c:pt idx="11255">
                  <c:v>90275</c:v>
                </c:pt>
                <c:pt idx="11256">
                  <c:v>90276</c:v>
                </c:pt>
                <c:pt idx="11257">
                  <c:v>90282</c:v>
                </c:pt>
                <c:pt idx="11258">
                  <c:v>90285</c:v>
                </c:pt>
                <c:pt idx="11259">
                  <c:v>90289</c:v>
                </c:pt>
                <c:pt idx="11260">
                  <c:v>90294</c:v>
                </c:pt>
                <c:pt idx="11261">
                  <c:v>90310</c:v>
                </c:pt>
                <c:pt idx="11262">
                  <c:v>90319</c:v>
                </c:pt>
                <c:pt idx="11263">
                  <c:v>90327</c:v>
                </c:pt>
                <c:pt idx="11264">
                  <c:v>90329</c:v>
                </c:pt>
                <c:pt idx="11265">
                  <c:v>90331</c:v>
                </c:pt>
                <c:pt idx="11266">
                  <c:v>90334</c:v>
                </c:pt>
                <c:pt idx="11267">
                  <c:v>90338</c:v>
                </c:pt>
                <c:pt idx="11268">
                  <c:v>90340</c:v>
                </c:pt>
                <c:pt idx="11269">
                  <c:v>90343</c:v>
                </c:pt>
                <c:pt idx="11270">
                  <c:v>90349</c:v>
                </c:pt>
                <c:pt idx="11271">
                  <c:v>90351</c:v>
                </c:pt>
                <c:pt idx="11272">
                  <c:v>90358</c:v>
                </c:pt>
                <c:pt idx="11273">
                  <c:v>90364</c:v>
                </c:pt>
                <c:pt idx="11274">
                  <c:v>90376</c:v>
                </c:pt>
                <c:pt idx="11275">
                  <c:v>90377</c:v>
                </c:pt>
                <c:pt idx="11276">
                  <c:v>90382</c:v>
                </c:pt>
                <c:pt idx="11277">
                  <c:v>90393</c:v>
                </c:pt>
                <c:pt idx="11278">
                  <c:v>90396</c:v>
                </c:pt>
                <c:pt idx="11279">
                  <c:v>90412</c:v>
                </c:pt>
                <c:pt idx="11280">
                  <c:v>90423</c:v>
                </c:pt>
                <c:pt idx="11281">
                  <c:v>90431</c:v>
                </c:pt>
                <c:pt idx="11282">
                  <c:v>90435</c:v>
                </c:pt>
                <c:pt idx="11283">
                  <c:v>90446</c:v>
                </c:pt>
                <c:pt idx="11284">
                  <c:v>90448</c:v>
                </c:pt>
                <c:pt idx="11285">
                  <c:v>90451</c:v>
                </c:pt>
                <c:pt idx="11286">
                  <c:v>90452</c:v>
                </c:pt>
                <c:pt idx="11287">
                  <c:v>90454</c:v>
                </c:pt>
                <c:pt idx="11288">
                  <c:v>90455</c:v>
                </c:pt>
                <c:pt idx="11289">
                  <c:v>90458</c:v>
                </c:pt>
                <c:pt idx="11290">
                  <c:v>90459</c:v>
                </c:pt>
                <c:pt idx="11291">
                  <c:v>90478</c:v>
                </c:pt>
                <c:pt idx="11292">
                  <c:v>90480</c:v>
                </c:pt>
                <c:pt idx="11293">
                  <c:v>90490</c:v>
                </c:pt>
                <c:pt idx="11294">
                  <c:v>90500</c:v>
                </c:pt>
                <c:pt idx="11295">
                  <c:v>90515</c:v>
                </c:pt>
                <c:pt idx="11296">
                  <c:v>90523</c:v>
                </c:pt>
                <c:pt idx="11297">
                  <c:v>90528</c:v>
                </c:pt>
                <c:pt idx="11298">
                  <c:v>90532</c:v>
                </c:pt>
                <c:pt idx="11299">
                  <c:v>90536</c:v>
                </c:pt>
                <c:pt idx="11300">
                  <c:v>90548</c:v>
                </c:pt>
                <c:pt idx="11301">
                  <c:v>90556</c:v>
                </c:pt>
                <c:pt idx="11302">
                  <c:v>90562</c:v>
                </c:pt>
                <c:pt idx="11303">
                  <c:v>90572</c:v>
                </c:pt>
                <c:pt idx="11304">
                  <c:v>90573</c:v>
                </c:pt>
                <c:pt idx="11305">
                  <c:v>90575</c:v>
                </c:pt>
                <c:pt idx="11306">
                  <c:v>90580</c:v>
                </c:pt>
                <c:pt idx="11307">
                  <c:v>90585</c:v>
                </c:pt>
                <c:pt idx="11308">
                  <c:v>90589</c:v>
                </c:pt>
                <c:pt idx="11309">
                  <c:v>90591</c:v>
                </c:pt>
                <c:pt idx="11310">
                  <c:v>90592</c:v>
                </c:pt>
                <c:pt idx="11311">
                  <c:v>90594</c:v>
                </c:pt>
                <c:pt idx="11312">
                  <c:v>90599</c:v>
                </c:pt>
                <c:pt idx="11313">
                  <c:v>90641</c:v>
                </c:pt>
                <c:pt idx="11314">
                  <c:v>90649</c:v>
                </c:pt>
                <c:pt idx="11315">
                  <c:v>90655</c:v>
                </c:pt>
                <c:pt idx="11316">
                  <c:v>90661</c:v>
                </c:pt>
                <c:pt idx="11317">
                  <c:v>90667</c:v>
                </c:pt>
                <c:pt idx="11318">
                  <c:v>90671</c:v>
                </c:pt>
                <c:pt idx="11319">
                  <c:v>90683</c:v>
                </c:pt>
                <c:pt idx="11320">
                  <c:v>90690</c:v>
                </c:pt>
                <c:pt idx="11321">
                  <c:v>90691</c:v>
                </c:pt>
                <c:pt idx="11322">
                  <c:v>90698</c:v>
                </c:pt>
                <c:pt idx="11323">
                  <c:v>90709</c:v>
                </c:pt>
                <c:pt idx="11324">
                  <c:v>90733</c:v>
                </c:pt>
                <c:pt idx="11325">
                  <c:v>90744</c:v>
                </c:pt>
                <c:pt idx="11326">
                  <c:v>90747</c:v>
                </c:pt>
                <c:pt idx="11327">
                  <c:v>90757</c:v>
                </c:pt>
                <c:pt idx="11328">
                  <c:v>90760</c:v>
                </c:pt>
                <c:pt idx="11329">
                  <c:v>90763</c:v>
                </c:pt>
                <c:pt idx="11330">
                  <c:v>90768</c:v>
                </c:pt>
                <c:pt idx="11331">
                  <c:v>90787</c:v>
                </c:pt>
                <c:pt idx="11332">
                  <c:v>90802</c:v>
                </c:pt>
                <c:pt idx="11333">
                  <c:v>90803</c:v>
                </c:pt>
                <c:pt idx="11334">
                  <c:v>90836</c:v>
                </c:pt>
                <c:pt idx="11335">
                  <c:v>90839</c:v>
                </c:pt>
                <c:pt idx="11336">
                  <c:v>90840</c:v>
                </c:pt>
                <c:pt idx="11337">
                  <c:v>90851</c:v>
                </c:pt>
                <c:pt idx="11338">
                  <c:v>90862</c:v>
                </c:pt>
                <c:pt idx="11339">
                  <c:v>90874</c:v>
                </c:pt>
                <c:pt idx="11340">
                  <c:v>90877</c:v>
                </c:pt>
                <c:pt idx="11341">
                  <c:v>90883</c:v>
                </c:pt>
                <c:pt idx="11342">
                  <c:v>90885</c:v>
                </c:pt>
                <c:pt idx="11343">
                  <c:v>90895</c:v>
                </c:pt>
                <c:pt idx="11344">
                  <c:v>90925</c:v>
                </c:pt>
                <c:pt idx="11345">
                  <c:v>90952</c:v>
                </c:pt>
                <c:pt idx="11346">
                  <c:v>90961</c:v>
                </c:pt>
                <c:pt idx="11347">
                  <c:v>90974</c:v>
                </c:pt>
                <c:pt idx="11348">
                  <c:v>90999</c:v>
                </c:pt>
                <c:pt idx="11349">
                  <c:v>91006</c:v>
                </c:pt>
                <c:pt idx="11350">
                  <c:v>91027</c:v>
                </c:pt>
                <c:pt idx="11351">
                  <c:v>91067</c:v>
                </c:pt>
                <c:pt idx="11352">
                  <c:v>91097</c:v>
                </c:pt>
                <c:pt idx="11353">
                  <c:v>91098</c:v>
                </c:pt>
                <c:pt idx="11354">
                  <c:v>91111</c:v>
                </c:pt>
                <c:pt idx="11355">
                  <c:v>91112</c:v>
                </c:pt>
                <c:pt idx="11356">
                  <c:v>91122</c:v>
                </c:pt>
                <c:pt idx="11357">
                  <c:v>91126</c:v>
                </c:pt>
                <c:pt idx="11358">
                  <c:v>91135</c:v>
                </c:pt>
                <c:pt idx="11359">
                  <c:v>91151</c:v>
                </c:pt>
                <c:pt idx="11360">
                  <c:v>91154</c:v>
                </c:pt>
                <c:pt idx="11361">
                  <c:v>91189</c:v>
                </c:pt>
                <c:pt idx="11362">
                  <c:v>91195</c:v>
                </c:pt>
                <c:pt idx="11363">
                  <c:v>91199</c:v>
                </c:pt>
                <c:pt idx="11364">
                  <c:v>91211</c:v>
                </c:pt>
                <c:pt idx="11365">
                  <c:v>91215</c:v>
                </c:pt>
                <c:pt idx="11366">
                  <c:v>91227</c:v>
                </c:pt>
                <c:pt idx="11367">
                  <c:v>91235</c:v>
                </c:pt>
                <c:pt idx="11368">
                  <c:v>91250</c:v>
                </c:pt>
                <c:pt idx="11369">
                  <c:v>91256</c:v>
                </c:pt>
                <c:pt idx="11370">
                  <c:v>91259</c:v>
                </c:pt>
                <c:pt idx="11371">
                  <c:v>91260</c:v>
                </c:pt>
                <c:pt idx="11372">
                  <c:v>91272</c:v>
                </c:pt>
                <c:pt idx="11373">
                  <c:v>91284</c:v>
                </c:pt>
                <c:pt idx="11374">
                  <c:v>91296</c:v>
                </c:pt>
                <c:pt idx="11375">
                  <c:v>91307</c:v>
                </c:pt>
                <c:pt idx="11376">
                  <c:v>91322</c:v>
                </c:pt>
                <c:pt idx="11377">
                  <c:v>91323</c:v>
                </c:pt>
                <c:pt idx="11378">
                  <c:v>91326</c:v>
                </c:pt>
                <c:pt idx="11379">
                  <c:v>91331</c:v>
                </c:pt>
                <c:pt idx="11380">
                  <c:v>91336</c:v>
                </c:pt>
                <c:pt idx="11381">
                  <c:v>91350</c:v>
                </c:pt>
                <c:pt idx="11382">
                  <c:v>91354</c:v>
                </c:pt>
                <c:pt idx="11383">
                  <c:v>91371</c:v>
                </c:pt>
                <c:pt idx="11384">
                  <c:v>91374</c:v>
                </c:pt>
                <c:pt idx="11385">
                  <c:v>91380</c:v>
                </c:pt>
                <c:pt idx="11386">
                  <c:v>91394</c:v>
                </c:pt>
                <c:pt idx="11387">
                  <c:v>91401</c:v>
                </c:pt>
                <c:pt idx="11388">
                  <c:v>91404</c:v>
                </c:pt>
                <c:pt idx="11389">
                  <c:v>91416</c:v>
                </c:pt>
                <c:pt idx="11390">
                  <c:v>91423</c:v>
                </c:pt>
                <c:pt idx="11391">
                  <c:v>91434</c:v>
                </c:pt>
                <c:pt idx="11392">
                  <c:v>91447</c:v>
                </c:pt>
                <c:pt idx="11393">
                  <c:v>91449</c:v>
                </c:pt>
                <c:pt idx="11394">
                  <c:v>91467</c:v>
                </c:pt>
                <c:pt idx="11395">
                  <c:v>91472</c:v>
                </c:pt>
                <c:pt idx="11396">
                  <c:v>91475</c:v>
                </c:pt>
                <c:pt idx="11397">
                  <c:v>91484</c:v>
                </c:pt>
                <c:pt idx="11398">
                  <c:v>91485</c:v>
                </c:pt>
                <c:pt idx="11399">
                  <c:v>91488</c:v>
                </c:pt>
                <c:pt idx="11400">
                  <c:v>91494</c:v>
                </c:pt>
                <c:pt idx="11401">
                  <c:v>91501</c:v>
                </c:pt>
                <c:pt idx="11402">
                  <c:v>91505</c:v>
                </c:pt>
                <c:pt idx="11403">
                  <c:v>91509</c:v>
                </c:pt>
                <c:pt idx="11404">
                  <c:v>91510</c:v>
                </c:pt>
                <c:pt idx="11405">
                  <c:v>91512</c:v>
                </c:pt>
                <c:pt idx="11406">
                  <c:v>91517</c:v>
                </c:pt>
                <c:pt idx="11407">
                  <c:v>91531</c:v>
                </c:pt>
                <c:pt idx="11408">
                  <c:v>91546</c:v>
                </c:pt>
                <c:pt idx="11409">
                  <c:v>91549</c:v>
                </c:pt>
                <c:pt idx="11410">
                  <c:v>91557</c:v>
                </c:pt>
                <c:pt idx="11411">
                  <c:v>91562</c:v>
                </c:pt>
                <c:pt idx="11412">
                  <c:v>91595</c:v>
                </c:pt>
                <c:pt idx="11413">
                  <c:v>91601</c:v>
                </c:pt>
                <c:pt idx="11414">
                  <c:v>91605</c:v>
                </c:pt>
                <c:pt idx="11415">
                  <c:v>91618</c:v>
                </c:pt>
                <c:pt idx="11416">
                  <c:v>91642</c:v>
                </c:pt>
                <c:pt idx="11417">
                  <c:v>91648</c:v>
                </c:pt>
                <c:pt idx="11418">
                  <c:v>91651</c:v>
                </c:pt>
                <c:pt idx="11419">
                  <c:v>91682</c:v>
                </c:pt>
                <c:pt idx="11420">
                  <c:v>91684</c:v>
                </c:pt>
                <c:pt idx="11421">
                  <c:v>91692</c:v>
                </c:pt>
                <c:pt idx="11422">
                  <c:v>91695</c:v>
                </c:pt>
                <c:pt idx="11423">
                  <c:v>91696</c:v>
                </c:pt>
                <c:pt idx="11424">
                  <c:v>91699</c:v>
                </c:pt>
                <c:pt idx="11425">
                  <c:v>91707</c:v>
                </c:pt>
                <c:pt idx="11426">
                  <c:v>91711</c:v>
                </c:pt>
                <c:pt idx="11427">
                  <c:v>91720</c:v>
                </c:pt>
                <c:pt idx="11428">
                  <c:v>91723</c:v>
                </c:pt>
                <c:pt idx="11429">
                  <c:v>91735</c:v>
                </c:pt>
                <c:pt idx="11430">
                  <c:v>91736</c:v>
                </c:pt>
                <c:pt idx="11431">
                  <c:v>91745</c:v>
                </c:pt>
                <c:pt idx="11432">
                  <c:v>91750</c:v>
                </c:pt>
                <c:pt idx="11433">
                  <c:v>91753</c:v>
                </c:pt>
                <c:pt idx="11434">
                  <c:v>91757</c:v>
                </c:pt>
                <c:pt idx="11435">
                  <c:v>91770</c:v>
                </c:pt>
                <c:pt idx="11436">
                  <c:v>91775</c:v>
                </c:pt>
                <c:pt idx="11437">
                  <c:v>91778</c:v>
                </c:pt>
                <c:pt idx="11438">
                  <c:v>91792</c:v>
                </c:pt>
                <c:pt idx="11439">
                  <c:v>91799</c:v>
                </c:pt>
                <c:pt idx="11440">
                  <c:v>91800</c:v>
                </c:pt>
                <c:pt idx="11441">
                  <c:v>91816</c:v>
                </c:pt>
                <c:pt idx="11442">
                  <c:v>91822</c:v>
                </c:pt>
                <c:pt idx="11443">
                  <c:v>91823</c:v>
                </c:pt>
                <c:pt idx="11444">
                  <c:v>91826</c:v>
                </c:pt>
                <c:pt idx="11445">
                  <c:v>91865</c:v>
                </c:pt>
                <c:pt idx="11446">
                  <c:v>91866</c:v>
                </c:pt>
                <c:pt idx="11447">
                  <c:v>91888</c:v>
                </c:pt>
                <c:pt idx="11448">
                  <c:v>91900</c:v>
                </c:pt>
                <c:pt idx="11449">
                  <c:v>91901</c:v>
                </c:pt>
                <c:pt idx="11450">
                  <c:v>91914</c:v>
                </c:pt>
                <c:pt idx="11451">
                  <c:v>91921</c:v>
                </c:pt>
                <c:pt idx="11452">
                  <c:v>91940</c:v>
                </c:pt>
                <c:pt idx="11453">
                  <c:v>91956</c:v>
                </c:pt>
                <c:pt idx="11454">
                  <c:v>91963</c:v>
                </c:pt>
                <c:pt idx="11455">
                  <c:v>91970</c:v>
                </c:pt>
                <c:pt idx="11456">
                  <c:v>91971</c:v>
                </c:pt>
                <c:pt idx="11457">
                  <c:v>91991</c:v>
                </c:pt>
                <c:pt idx="11458">
                  <c:v>91996</c:v>
                </c:pt>
                <c:pt idx="11459">
                  <c:v>92021</c:v>
                </c:pt>
                <c:pt idx="11460">
                  <c:v>92026</c:v>
                </c:pt>
                <c:pt idx="11461">
                  <c:v>92030</c:v>
                </c:pt>
                <c:pt idx="11462">
                  <c:v>92040</c:v>
                </c:pt>
                <c:pt idx="11463">
                  <c:v>92046</c:v>
                </c:pt>
                <c:pt idx="11464">
                  <c:v>92065</c:v>
                </c:pt>
                <c:pt idx="11465">
                  <c:v>92082</c:v>
                </c:pt>
                <c:pt idx="11466">
                  <c:v>92087</c:v>
                </c:pt>
                <c:pt idx="11467">
                  <c:v>92139</c:v>
                </c:pt>
                <c:pt idx="11468">
                  <c:v>92141</c:v>
                </c:pt>
                <c:pt idx="11469">
                  <c:v>92163</c:v>
                </c:pt>
                <c:pt idx="11470">
                  <c:v>92172</c:v>
                </c:pt>
                <c:pt idx="11471">
                  <c:v>92175</c:v>
                </c:pt>
                <c:pt idx="11472">
                  <c:v>92182</c:v>
                </c:pt>
                <c:pt idx="11473">
                  <c:v>92186</c:v>
                </c:pt>
                <c:pt idx="11474">
                  <c:v>92194</c:v>
                </c:pt>
                <c:pt idx="11475">
                  <c:v>92196</c:v>
                </c:pt>
                <c:pt idx="11476">
                  <c:v>92201</c:v>
                </c:pt>
                <c:pt idx="11477">
                  <c:v>92206</c:v>
                </c:pt>
                <c:pt idx="11478">
                  <c:v>92214</c:v>
                </c:pt>
                <c:pt idx="11479">
                  <c:v>92216</c:v>
                </c:pt>
                <c:pt idx="11480">
                  <c:v>92217</c:v>
                </c:pt>
                <c:pt idx="11481">
                  <c:v>92227</c:v>
                </c:pt>
                <c:pt idx="11482">
                  <c:v>92232</c:v>
                </c:pt>
                <c:pt idx="11483">
                  <c:v>92237</c:v>
                </c:pt>
                <c:pt idx="11484">
                  <c:v>92240</c:v>
                </c:pt>
                <c:pt idx="11485">
                  <c:v>92243</c:v>
                </c:pt>
                <c:pt idx="11486">
                  <c:v>92248</c:v>
                </c:pt>
                <c:pt idx="11487">
                  <c:v>92253</c:v>
                </c:pt>
                <c:pt idx="11488">
                  <c:v>92260</c:v>
                </c:pt>
                <c:pt idx="11489">
                  <c:v>92265</c:v>
                </c:pt>
                <c:pt idx="11490">
                  <c:v>92270</c:v>
                </c:pt>
                <c:pt idx="11491">
                  <c:v>92275</c:v>
                </c:pt>
                <c:pt idx="11492">
                  <c:v>92283</c:v>
                </c:pt>
                <c:pt idx="11493">
                  <c:v>92287</c:v>
                </c:pt>
                <c:pt idx="11494">
                  <c:v>92289</c:v>
                </c:pt>
                <c:pt idx="11495">
                  <c:v>92304</c:v>
                </c:pt>
                <c:pt idx="11496">
                  <c:v>92311</c:v>
                </c:pt>
                <c:pt idx="11497">
                  <c:v>92312</c:v>
                </c:pt>
                <c:pt idx="11498">
                  <c:v>92314</c:v>
                </c:pt>
                <c:pt idx="11499">
                  <c:v>92315</c:v>
                </c:pt>
                <c:pt idx="11500">
                  <c:v>92316</c:v>
                </c:pt>
                <c:pt idx="11501">
                  <c:v>92318</c:v>
                </c:pt>
                <c:pt idx="11502">
                  <c:v>92331</c:v>
                </c:pt>
                <c:pt idx="11503">
                  <c:v>92339</c:v>
                </c:pt>
                <c:pt idx="11504">
                  <c:v>92343</c:v>
                </c:pt>
                <c:pt idx="11505">
                  <c:v>92361</c:v>
                </c:pt>
                <c:pt idx="11506">
                  <c:v>92388</c:v>
                </c:pt>
                <c:pt idx="11507">
                  <c:v>92416</c:v>
                </c:pt>
                <c:pt idx="11508">
                  <c:v>92418</c:v>
                </c:pt>
                <c:pt idx="11509">
                  <c:v>92449</c:v>
                </c:pt>
                <c:pt idx="11510">
                  <c:v>92450</c:v>
                </c:pt>
                <c:pt idx="11511">
                  <c:v>92452</c:v>
                </c:pt>
                <c:pt idx="11512">
                  <c:v>92453</c:v>
                </c:pt>
                <c:pt idx="11513">
                  <c:v>92469</c:v>
                </c:pt>
                <c:pt idx="11514">
                  <c:v>92474</c:v>
                </c:pt>
                <c:pt idx="11515">
                  <c:v>92478</c:v>
                </c:pt>
                <c:pt idx="11516">
                  <c:v>92497</c:v>
                </c:pt>
                <c:pt idx="11517">
                  <c:v>92503</c:v>
                </c:pt>
                <c:pt idx="11518">
                  <c:v>92505</c:v>
                </c:pt>
                <c:pt idx="11519">
                  <c:v>92517</c:v>
                </c:pt>
                <c:pt idx="11520">
                  <c:v>92525</c:v>
                </c:pt>
                <c:pt idx="11521">
                  <c:v>92526</c:v>
                </c:pt>
                <c:pt idx="11522">
                  <c:v>92529</c:v>
                </c:pt>
                <c:pt idx="11523">
                  <c:v>92549</c:v>
                </c:pt>
                <c:pt idx="11524">
                  <c:v>92557</c:v>
                </c:pt>
                <c:pt idx="11525">
                  <c:v>92565</c:v>
                </c:pt>
                <c:pt idx="11526">
                  <c:v>92569</c:v>
                </c:pt>
                <c:pt idx="11527">
                  <c:v>92576</c:v>
                </c:pt>
                <c:pt idx="11528">
                  <c:v>92585</c:v>
                </c:pt>
                <c:pt idx="11529">
                  <c:v>92587</c:v>
                </c:pt>
                <c:pt idx="11530">
                  <c:v>92590</c:v>
                </c:pt>
                <c:pt idx="11531">
                  <c:v>92596</c:v>
                </c:pt>
                <c:pt idx="11532">
                  <c:v>92597</c:v>
                </c:pt>
                <c:pt idx="11533">
                  <c:v>92598</c:v>
                </c:pt>
                <c:pt idx="11534">
                  <c:v>92605</c:v>
                </c:pt>
                <c:pt idx="11535">
                  <c:v>92612</c:v>
                </c:pt>
                <c:pt idx="11536">
                  <c:v>92620</c:v>
                </c:pt>
                <c:pt idx="11537">
                  <c:v>92622</c:v>
                </c:pt>
                <c:pt idx="11538">
                  <c:v>92625</c:v>
                </c:pt>
                <c:pt idx="11539">
                  <c:v>92638</c:v>
                </c:pt>
                <c:pt idx="11540">
                  <c:v>92651</c:v>
                </c:pt>
                <c:pt idx="11541">
                  <c:v>92653</c:v>
                </c:pt>
                <c:pt idx="11542">
                  <c:v>92669</c:v>
                </c:pt>
                <c:pt idx="11543">
                  <c:v>92681</c:v>
                </c:pt>
                <c:pt idx="11544">
                  <c:v>92689</c:v>
                </c:pt>
                <c:pt idx="11545">
                  <c:v>92727</c:v>
                </c:pt>
                <c:pt idx="11546">
                  <c:v>92736</c:v>
                </c:pt>
                <c:pt idx="11547">
                  <c:v>92742</c:v>
                </c:pt>
                <c:pt idx="11548">
                  <c:v>92758</c:v>
                </c:pt>
                <c:pt idx="11549">
                  <c:v>92759</c:v>
                </c:pt>
                <c:pt idx="11550">
                  <c:v>92763</c:v>
                </c:pt>
                <c:pt idx="11551">
                  <c:v>92778</c:v>
                </c:pt>
                <c:pt idx="11552">
                  <c:v>92787</c:v>
                </c:pt>
                <c:pt idx="11553">
                  <c:v>92822</c:v>
                </c:pt>
                <c:pt idx="11554">
                  <c:v>92823</c:v>
                </c:pt>
                <c:pt idx="11555">
                  <c:v>92834</c:v>
                </c:pt>
                <c:pt idx="11556">
                  <c:v>92836</c:v>
                </c:pt>
                <c:pt idx="11557">
                  <c:v>92838</c:v>
                </c:pt>
                <c:pt idx="11558">
                  <c:v>92847</c:v>
                </c:pt>
                <c:pt idx="11559">
                  <c:v>92851</c:v>
                </c:pt>
                <c:pt idx="11560">
                  <c:v>92884</c:v>
                </c:pt>
                <c:pt idx="11561">
                  <c:v>92926</c:v>
                </c:pt>
                <c:pt idx="11562">
                  <c:v>92927</c:v>
                </c:pt>
                <c:pt idx="11563">
                  <c:v>92928</c:v>
                </c:pt>
                <c:pt idx="11564">
                  <c:v>92945</c:v>
                </c:pt>
                <c:pt idx="11565">
                  <c:v>92946</c:v>
                </c:pt>
                <c:pt idx="11566">
                  <c:v>92949</c:v>
                </c:pt>
                <c:pt idx="11567">
                  <c:v>92965</c:v>
                </c:pt>
                <c:pt idx="11568">
                  <c:v>92977</c:v>
                </c:pt>
                <c:pt idx="11569">
                  <c:v>92995</c:v>
                </c:pt>
                <c:pt idx="11570">
                  <c:v>92999</c:v>
                </c:pt>
                <c:pt idx="11571">
                  <c:v>93007</c:v>
                </c:pt>
                <c:pt idx="11572">
                  <c:v>93017</c:v>
                </c:pt>
                <c:pt idx="11573">
                  <c:v>93066</c:v>
                </c:pt>
                <c:pt idx="11574">
                  <c:v>93073</c:v>
                </c:pt>
                <c:pt idx="11575">
                  <c:v>93085</c:v>
                </c:pt>
                <c:pt idx="11576">
                  <c:v>93088</c:v>
                </c:pt>
                <c:pt idx="11577">
                  <c:v>93090</c:v>
                </c:pt>
                <c:pt idx="11578">
                  <c:v>93092</c:v>
                </c:pt>
                <c:pt idx="11579">
                  <c:v>93107</c:v>
                </c:pt>
                <c:pt idx="11580">
                  <c:v>93113</c:v>
                </c:pt>
                <c:pt idx="11581">
                  <c:v>93124</c:v>
                </c:pt>
                <c:pt idx="11582">
                  <c:v>93127</c:v>
                </c:pt>
                <c:pt idx="11583">
                  <c:v>93131</c:v>
                </c:pt>
                <c:pt idx="11584">
                  <c:v>93134</c:v>
                </c:pt>
                <c:pt idx="11585">
                  <c:v>93135</c:v>
                </c:pt>
                <c:pt idx="11586">
                  <c:v>93140</c:v>
                </c:pt>
                <c:pt idx="11587">
                  <c:v>93142</c:v>
                </c:pt>
                <c:pt idx="11588">
                  <c:v>93147</c:v>
                </c:pt>
                <c:pt idx="11589">
                  <c:v>93148</c:v>
                </c:pt>
                <c:pt idx="11590">
                  <c:v>93152</c:v>
                </c:pt>
                <c:pt idx="11591">
                  <c:v>93158</c:v>
                </c:pt>
                <c:pt idx="11592">
                  <c:v>93159</c:v>
                </c:pt>
                <c:pt idx="11593">
                  <c:v>93166</c:v>
                </c:pt>
                <c:pt idx="11594">
                  <c:v>93167</c:v>
                </c:pt>
                <c:pt idx="11595">
                  <c:v>93174</c:v>
                </c:pt>
                <c:pt idx="11596">
                  <c:v>93176</c:v>
                </c:pt>
                <c:pt idx="11597">
                  <c:v>93181</c:v>
                </c:pt>
                <c:pt idx="11598">
                  <c:v>93191</c:v>
                </c:pt>
                <c:pt idx="11599">
                  <c:v>93192</c:v>
                </c:pt>
                <c:pt idx="11600">
                  <c:v>93203</c:v>
                </c:pt>
                <c:pt idx="11601">
                  <c:v>93205</c:v>
                </c:pt>
                <c:pt idx="11602">
                  <c:v>93206</c:v>
                </c:pt>
                <c:pt idx="11603">
                  <c:v>93210</c:v>
                </c:pt>
                <c:pt idx="11604">
                  <c:v>93228</c:v>
                </c:pt>
                <c:pt idx="11605">
                  <c:v>93229</c:v>
                </c:pt>
                <c:pt idx="11606">
                  <c:v>93251</c:v>
                </c:pt>
                <c:pt idx="11607">
                  <c:v>93287</c:v>
                </c:pt>
                <c:pt idx="11608">
                  <c:v>93300</c:v>
                </c:pt>
                <c:pt idx="11609">
                  <c:v>93307</c:v>
                </c:pt>
                <c:pt idx="11610">
                  <c:v>93329</c:v>
                </c:pt>
                <c:pt idx="11611">
                  <c:v>93333</c:v>
                </c:pt>
                <c:pt idx="11612">
                  <c:v>93340</c:v>
                </c:pt>
                <c:pt idx="11613">
                  <c:v>93344</c:v>
                </c:pt>
                <c:pt idx="11614">
                  <c:v>93346</c:v>
                </c:pt>
                <c:pt idx="11615">
                  <c:v>93351</c:v>
                </c:pt>
                <c:pt idx="11616">
                  <c:v>93356</c:v>
                </c:pt>
                <c:pt idx="11617">
                  <c:v>93362</c:v>
                </c:pt>
                <c:pt idx="11618">
                  <c:v>93364</c:v>
                </c:pt>
                <c:pt idx="11619">
                  <c:v>93368</c:v>
                </c:pt>
                <c:pt idx="11620">
                  <c:v>93372</c:v>
                </c:pt>
                <c:pt idx="11621">
                  <c:v>93378</c:v>
                </c:pt>
                <c:pt idx="11622">
                  <c:v>93393</c:v>
                </c:pt>
                <c:pt idx="11623">
                  <c:v>93410</c:v>
                </c:pt>
                <c:pt idx="11624">
                  <c:v>93415</c:v>
                </c:pt>
                <c:pt idx="11625">
                  <c:v>93416</c:v>
                </c:pt>
                <c:pt idx="11626">
                  <c:v>93424</c:v>
                </c:pt>
                <c:pt idx="11627">
                  <c:v>93428</c:v>
                </c:pt>
                <c:pt idx="11628">
                  <c:v>93435</c:v>
                </c:pt>
                <c:pt idx="11629">
                  <c:v>93459</c:v>
                </c:pt>
                <c:pt idx="11630">
                  <c:v>93465</c:v>
                </c:pt>
                <c:pt idx="11631">
                  <c:v>93496</c:v>
                </c:pt>
                <c:pt idx="11632">
                  <c:v>93521</c:v>
                </c:pt>
                <c:pt idx="11633">
                  <c:v>93537</c:v>
                </c:pt>
                <c:pt idx="11634">
                  <c:v>93540</c:v>
                </c:pt>
                <c:pt idx="11635">
                  <c:v>93542</c:v>
                </c:pt>
                <c:pt idx="11636">
                  <c:v>93543</c:v>
                </c:pt>
                <c:pt idx="11637">
                  <c:v>93563</c:v>
                </c:pt>
                <c:pt idx="11638">
                  <c:v>93574</c:v>
                </c:pt>
                <c:pt idx="11639">
                  <c:v>93578</c:v>
                </c:pt>
                <c:pt idx="11640">
                  <c:v>93581</c:v>
                </c:pt>
                <c:pt idx="11641">
                  <c:v>93586</c:v>
                </c:pt>
                <c:pt idx="11642">
                  <c:v>93589</c:v>
                </c:pt>
                <c:pt idx="11643">
                  <c:v>93591</c:v>
                </c:pt>
                <c:pt idx="11644">
                  <c:v>93599</c:v>
                </c:pt>
                <c:pt idx="11645">
                  <c:v>93621</c:v>
                </c:pt>
                <c:pt idx="11646">
                  <c:v>93625</c:v>
                </c:pt>
                <c:pt idx="11647">
                  <c:v>93632</c:v>
                </c:pt>
                <c:pt idx="11648">
                  <c:v>93635</c:v>
                </c:pt>
                <c:pt idx="11649">
                  <c:v>93643</c:v>
                </c:pt>
                <c:pt idx="11650">
                  <c:v>93646</c:v>
                </c:pt>
                <c:pt idx="11651">
                  <c:v>93663</c:v>
                </c:pt>
                <c:pt idx="11652">
                  <c:v>93666</c:v>
                </c:pt>
                <c:pt idx="11653">
                  <c:v>93669</c:v>
                </c:pt>
                <c:pt idx="11654">
                  <c:v>93678</c:v>
                </c:pt>
                <c:pt idx="11655">
                  <c:v>93679</c:v>
                </c:pt>
                <c:pt idx="11656">
                  <c:v>93682</c:v>
                </c:pt>
                <c:pt idx="11657">
                  <c:v>93687</c:v>
                </c:pt>
                <c:pt idx="11658">
                  <c:v>93694</c:v>
                </c:pt>
                <c:pt idx="11659">
                  <c:v>93695</c:v>
                </c:pt>
                <c:pt idx="11660">
                  <c:v>93698</c:v>
                </c:pt>
                <c:pt idx="11661">
                  <c:v>93709</c:v>
                </c:pt>
                <c:pt idx="11662">
                  <c:v>93718</c:v>
                </c:pt>
                <c:pt idx="11663">
                  <c:v>93726</c:v>
                </c:pt>
                <c:pt idx="11664">
                  <c:v>93729</c:v>
                </c:pt>
                <c:pt idx="11665">
                  <c:v>93730</c:v>
                </c:pt>
                <c:pt idx="11666">
                  <c:v>93734</c:v>
                </c:pt>
                <c:pt idx="11667">
                  <c:v>93736</c:v>
                </c:pt>
                <c:pt idx="11668">
                  <c:v>93747</c:v>
                </c:pt>
                <c:pt idx="11669">
                  <c:v>93755</c:v>
                </c:pt>
                <c:pt idx="11670">
                  <c:v>93759</c:v>
                </c:pt>
                <c:pt idx="11671">
                  <c:v>93761</c:v>
                </c:pt>
                <c:pt idx="11672">
                  <c:v>93764</c:v>
                </c:pt>
                <c:pt idx="11673">
                  <c:v>93765</c:v>
                </c:pt>
                <c:pt idx="11674">
                  <c:v>93786</c:v>
                </c:pt>
                <c:pt idx="11675">
                  <c:v>93788</c:v>
                </c:pt>
                <c:pt idx="11676">
                  <c:v>93790</c:v>
                </c:pt>
                <c:pt idx="11677">
                  <c:v>93800</c:v>
                </c:pt>
                <c:pt idx="11678">
                  <c:v>93809</c:v>
                </c:pt>
                <c:pt idx="11679">
                  <c:v>93818</c:v>
                </c:pt>
                <c:pt idx="11680">
                  <c:v>93820</c:v>
                </c:pt>
                <c:pt idx="11681">
                  <c:v>93849</c:v>
                </c:pt>
                <c:pt idx="11682">
                  <c:v>93858</c:v>
                </c:pt>
                <c:pt idx="11683">
                  <c:v>93862</c:v>
                </c:pt>
                <c:pt idx="11684">
                  <c:v>93866</c:v>
                </c:pt>
                <c:pt idx="11685">
                  <c:v>93870</c:v>
                </c:pt>
                <c:pt idx="11686">
                  <c:v>93874</c:v>
                </c:pt>
                <c:pt idx="11687">
                  <c:v>93884</c:v>
                </c:pt>
                <c:pt idx="11688">
                  <c:v>93891</c:v>
                </c:pt>
                <c:pt idx="11689">
                  <c:v>93892</c:v>
                </c:pt>
                <c:pt idx="11690">
                  <c:v>93896</c:v>
                </c:pt>
                <c:pt idx="11691">
                  <c:v>93900</c:v>
                </c:pt>
                <c:pt idx="11692">
                  <c:v>93904</c:v>
                </c:pt>
                <c:pt idx="11693">
                  <c:v>93907</c:v>
                </c:pt>
                <c:pt idx="11694">
                  <c:v>93930</c:v>
                </c:pt>
                <c:pt idx="11695">
                  <c:v>93934</c:v>
                </c:pt>
                <c:pt idx="11696">
                  <c:v>93965</c:v>
                </c:pt>
                <c:pt idx="11697">
                  <c:v>93971</c:v>
                </c:pt>
                <c:pt idx="11698">
                  <c:v>94006</c:v>
                </c:pt>
                <c:pt idx="11699">
                  <c:v>94008</c:v>
                </c:pt>
                <c:pt idx="11700">
                  <c:v>94010</c:v>
                </c:pt>
                <c:pt idx="11701">
                  <c:v>94013</c:v>
                </c:pt>
                <c:pt idx="11702">
                  <c:v>94023</c:v>
                </c:pt>
                <c:pt idx="11703">
                  <c:v>94029</c:v>
                </c:pt>
                <c:pt idx="11704">
                  <c:v>94043</c:v>
                </c:pt>
                <c:pt idx="11705">
                  <c:v>94049</c:v>
                </c:pt>
                <c:pt idx="11706">
                  <c:v>94051</c:v>
                </c:pt>
                <c:pt idx="11707">
                  <c:v>94056</c:v>
                </c:pt>
                <c:pt idx="11708">
                  <c:v>94073</c:v>
                </c:pt>
                <c:pt idx="11709">
                  <c:v>94077</c:v>
                </c:pt>
                <c:pt idx="11710">
                  <c:v>94078</c:v>
                </c:pt>
                <c:pt idx="11711">
                  <c:v>94088</c:v>
                </c:pt>
                <c:pt idx="11712">
                  <c:v>94102</c:v>
                </c:pt>
                <c:pt idx="11713">
                  <c:v>94108</c:v>
                </c:pt>
                <c:pt idx="11714">
                  <c:v>94116</c:v>
                </c:pt>
                <c:pt idx="11715">
                  <c:v>94117</c:v>
                </c:pt>
                <c:pt idx="11716">
                  <c:v>94124</c:v>
                </c:pt>
                <c:pt idx="11717">
                  <c:v>94173</c:v>
                </c:pt>
                <c:pt idx="11718">
                  <c:v>94174</c:v>
                </c:pt>
                <c:pt idx="11719">
                  <c:v>94175</c:v>
                </c:pt>
                <c:pt idx="11720">
                  <c:v>94195</c:v>
                </c:pt>
                <c:pt idx="11721">
                  <c:v>94196</c:v>
                </c:pt>
                <c:pt idx="11722">
                  <c:v>94204</c:v>
                </c:pt>
                <c:pt idx="11723">
                  <c:v>94224</c:v>
                </c:pt>
                <c:pt idx="11724">
                  <c:v>94253</c:v>
                </c:pt>
                <c:pt idx="11725">
                  <c:v>94261</c:v>
                </c:pt>
                <c:pt idx="11726">
                  <c:v>94264</c:v>
                </c:pt>
                <c:pt idx="11727">
                  <c:v>94269</c:v>
                </c:pt>
                <c:pt idx="11728">
                  <c:v>94278</c:v>
                </c:pt>
                <c:pt idx="11729">
                  <c:v>94306</c:v>
                </c:pt>
                <c:pt idx="11730">
                  <c:v>94311</c:v>
                </c:pt>
                <c:pt idx="11731">
                  <c:v>94321</c:v>
                </c:pt>
                <c:pt idx="11732">
                  <c:v>94322</c:v>
                </c:pt>
                <c:pt idx="11733">
                  <c:v>94324</c:v>
                </c:pt>
                <c:pt idx="11734">
                  <c:v>94326</c:v>
                </c:pt>
                <c:pt idx="11735">
                  <c:v>94339</c:v>
                </c:pt>
                <c:pt idx="11736">
                  <c:v>94343</c:v>
                </c:pt>
                <c:pt idx="11737">
                  <c:v>94345</c:v>
                </c:pt>
                <c:pt idx="11738">
                  <c:v>94357</c:v>
                </c:pt>
                <c:pt idx="11739">
                  <c:v>94365</c:v>
                </c:pt>
                <c:pt idx="11740">
                  <c:v>94382</c:v>
                </c:pt>
                <c:pt idx="11741">
                  <c:v>94395</c:v>
                </c:pt>
                <c:pt idx="11742">
                  <c:v>94399</c:v>
                </c:pt>
                <c:pt idx="11743">
                  <c:v>94405</c:v>
                </c:pt>
                <c:pt idx="11744">
                  <c:v>94407</c:v>
                </c:pt>
                <c:pt idx="11745">
                  <c:v>94417</c:v>
                </c:pt>
                <c:pt idx="11746">
                  <c:v>94429</c:v>
                </c:pt>
                <c:pt idx="11747">
                  <c:v>94435</c:v>
                </c:pt>
                <c:pt idx="11748">
                  <c:v>94436</c:v>
                </c:pt>
                <c:pt idx="11749">
                  <c:v>94440</c:v>
                </c:pt>
                <c:pt idx="11750">
                  <c:v>94441</c:v>
                </c:pt>
                <c:pt idx="11751">
                  <c:v>94443</c:v>
                </c:pt>
                <c:pt idx="11752">
                  <c:v>94456</c:v>
                </c:pt>
                <c:pt idx="11753">
                  <c:v>94461</c:v>
                </c:pt>
                <c:pt idx="11754">
                  <c:v>94463</c:v>
                </c:pt>
                <c:pt idx="11755">
                  <c:v>94470</c:v>
                </c:pt>
                <c:pt idx="11756">
                  <c:v>94474</c:v>
                </c:pt>
                <c:pt idx="11757">
                  <c:v>94481</c:v>
                </c:pt>
                <c:pt idx="11758">
                  <c:v>94482</c:v>
                </c:pt>
                <c:pt idx="11759">
                  <c:v>94490</c:v>
                </c:pt>
                <c:pt idx="11760">
                  <c:v>94493</c:v>
                </c:pt>
                <c:pt idx="11761">
                  <c:v>94494</c:v>
                </c:pt>
                <c:pt idx="11762">
                  <c:v>94501</c:v>
                </c:pt>
                <c:pt idx="11763">
                  <c:v>94503</c:v>
                </c:pt>
                <c:pt idx="11764">
                  <c:v>94538</c:v>
                </c:pt>
                <c:pt idx="11765">
                  <c:v>94539</c:v>
                </c:pt>
                <c:pt idx="11766">
                  <c:v>94541</c:v>
                </c:pt>
                <c:pt idx="11767">
                  <c:v>94544</c:v>
                </c:pt>
                <c:pt idx="11768">
                  <c:v>94553</c:v>
                </c:pt>
                <c:pt idx="11769">
                  <c:v>94554</c:v>
                </c:pt>
                <c:pt idx="11770">
                  <c:v>94564</c:v>
                </c:pt>
                <c:pt idx="11771">
                  <c:v>94570</c:v>
                </c:pt>
                <c:pt idx="11772">
                  <c:v>94579</c:v>
                </c:pt>
                <c:pt idx="11773">
                  <c:v>94618</c:v>
                </c:pt>
                <c:pt idx="11774">
                  <c:v>94626</c:v>
                </c:pt>
                <c:pt idx="11775">
                  <c:v>94637</c:v>
                </c:pt>
                <c:pt idx="11776">
                  <c:v>94638</c:v>
                </c:pt>
                <c:pt idx="11777">
                  <c:v>94644</c:v>
                </c:pt>
                <c:pt idx="11778">
                  <c:v>94659</c:v>
                </c:pt>
                <c:pt idx="11779">
                  <c:v>94665</c:v>
                </c:pt>
                <c:pt idx="11780">
                  <c:v>94671</c:v>
                </c:pt>
                <c:pt idx="11781">
                  <c:v>94672</c:v>
                </c:pt>
                <c:pt idx="11782">
                  <c:v>94675</c:v>
                </c:pt>
                <c:pt idx="11783">
                  <c:v>94701</c:v>
                </c:pt>
                <c:pt idx="11784">
                  <c:v>94715</c:v>
                </c:pt>
                <c:pt idx="11785">
                  <c:v>94721</c:v>
                </c:pt>
                <c:pt idx="11786">
                  <c:v>94725</c:v>
                </c:pt>
                <c:pt idx="11787">
                  <c:v>94726</c:v>
                </c:pt>
                <c:pt idx="11788">
                  <c:v>94738</c:v>
                </c:pt>
                <c:pt idx="11789">
                  <c:v>94745</c:v>
                </c:pt>
                <c:pt idx="11790">
                  <c:v>94747</c:v>
                </c:pt>
                <c:pt idx="11791">
                  <c:v>94754</c:v>
                </c:pt>
                <c:pt idx="11792">
                  <c:v>94759</c:v>
                </c:pt>
                <c:pt idx="11793">
                  <c:v>94771</c:v>
                </c:pt>
                <c:pt idx="11794">
                  <c:v>94773</c:v>
                </c:pt>
                <c:pt idx="11795">
                  <c:v>94776</c:v>
                </c:pt>
                <c:pt idx="11796">
                  <c:v>94777</c:v>
                </c:pt>
                <c:pt idx="11797">
                  <c:v>94785</c:v>
                </c:pt>
                <c:pt idx="11798">
                  <c:v>94789</c:v>
                </c:pt>
                <c:pt idx="11799">
                  <c:v>94794</c:v>
                </c:pt>
                <c:pt idx="11800">
                  <c:v>94796</c:v>
                </c:pt>
                <c:pt idx="11801">
                  <c:v>94801</c:v>
                </c:pt>
                <c:pt idx="11802">
                  <c:v>94816</c:v>
                </c:pt>
                <c:pt idx="11803">
                  <c:v>94818</c:v>
                </c:pt>
                <c:pt idx="11804">
                  <c:v>94826</c:v>
                </c:pt>
                <c:pt idx="11805">
                  <c:v>94828</c:v>
                </c:pt>
                <c:pt idx="11806">
                  <c:v>94829</c:v>
                </c:pt>
                <c:pt idx="11807">
                  <c:v>94841</c:v>
                </c:pt>
                <c:pt idx="11808">
                  <c:v>94845</c:v>
                </c:pt>
                <c:pt idx="11809">
                  <c:v>94866</c:v>
                </c:pt>
                <c:pt idx="11810">
                  <c:v>94874</c:v>
                </c:pt>
                <c:pt idx="11811">
                  <c:v>94875</c:v>
                </c:pt>
                <c:pt idx="11812">
                  <c:v>94884</c:v>
                </c:pt>
                <c:pt idx="11813">
                  <c:v>94885</c:v>
                </c:pt>
                <c:pt idx="11814">
                  <c:v>94912</c:v>
                </c:pt>
                <c:pt idx="11815">
                  <c:v>94915</c:v>
                </c:pt>
                <c:pt idx="11816">
                  <c:v>94916</c:v>
                </c:pt>
                <c:pt idx="11817">
                  <c:v>94917</c:v>
                </c:pt>
                <c:pt idx="11818">
                  <c:v>94921</c:v>
                </c:pt>
                <c:pt idx="11819">
                  <c:v>94938</c:v>
                </c:pt>
                <c:pt idx="11820">
                  <c:v>94965</c:v>
                </c:pt>
                <c:pt idx="11821">
                  <c:v>94975</c:v>
                </c:pt>
                <c:pt idx="11822">
                  <c:v>94976</c:v>
                </c:pt>
                <c:pt idx="11823">
                  <c:v>94991</c:v>
                </c:pt>
                <c:pt idx="11824">
                  <c:v>94999</c:v>
                </c:pt>
                <c:pt idx="11825">
                  <c:v>95000</c:v>
                </c:pt>
                <c:pt idx="11826">
                  <c:v>95001</c:v>
                </c:pt>
                <c:pt idx="11827">
                  <c:v>95009</c:v>
                </c:pt>
                <c:pt idx="11828">
                  <c:v>95010</c:v>
                </c:pt>
                <c:pt idx="11829">
                  <c:v>95020</c:v>
                </c:pt>
                <c:pt idx="11830">
                  <c:v>95038</c:v>
                </c:pt>
                <c:pt idx="11831">
                  <c:v>95042</c:v>
                </c:pt>
                <c:pt idx="11832">
                  <c:v>95043</c:v>
                </c:pt>
                <c:pt idx="11833">
                  <c:v>95055</c:v>
                </c:pt>
                <c:pt idx="11834">
                  <c:v>95061</c:v>
                </c:pt>
                <c:pt idx="11835">
                  <c:v>95066</c:v>
                </c:pt>
                <c:pt idx="11836">
                  <c:v>95071</c:v>
                </c:pt>
                <c:pt idx="11837">
                  <c:v>95076</c:v>
                </c:pt>
                <c:pt idx="11838">
                  <c:v>95077</c:v>
                </c:pt>
                <c:pt idx="11839">
                  <c:v>95080</c:v>
                </c:pt>
                <c:pt idx="11840">
                  <c:v>95083</c:v>
                </c:pt>
                <c:pt idx="11841">
                  <c:v>95084</c:v>
                </c:pt>
                <c:pt idx="11842">
                  <c:v>95087</c:v>
                </c:pt>
                <c:pt idx="11843">
                  <c:v>95109</c:v>
                </c:pt>
                <c:pt idx="11844">
                  <c:v>95111</c:v>
                </c:pt>
                <c:pt idx="11845">
                  <c:v>95117</c:v>
                </c:pt>
                <c:pt idx="11846">
                  <c:v>95119</c:v>
                </c:pt>
                <c:pt idx="11847">
                  <c:v>95126</c:v>
                </c:pt>
                <c:pt idx="11848">
                  <c:v>95133</c:v>
                </c:pt>
                <c:pt idx="11849">
                  <c:v>95144</c:v>
                </c:pt>
                <c:pt idx="11850">
                  <c:v>95147</c:v>
                </c:pt>
                <c:pt idx="11851">
                  <c:v>95186</c:v>
                </c:pt>
                <c:pt idx="11852">
                  <c:v>95197</c:v>
                </c:pt>
                <c:pt idx="11853">
                  <c:v>95203</c:v>
                </c:pt>
                <c:pt idx="11854">
                  <c:v>95204</c:v>
                </c:pt>
                <c:pt idx="11855">
                  <c:v>95208</c:v>
                </c:pt>
                <c:pt idx="11856">
                  <c:v>95226</c:v>
                </c:pt>
                <c:pt idx="11857">
                  <c:v>95228</c:v>
                </c:pt>
                <c:pt idx="11858">
                  <c:v>95234</c:v>
                </c:pt>
                <c:pt idx="11859">
                  <c:v>95236</c:v>
                </c:pt>
                <c:pt idx="11860">
                  <c:v>95239</c:v>
                </c:pt>
                <c:pt idx="11861">
                  <c:v>95249</c:v>
                </c:pt>
                <c:pt idx="11862">
                  <c:v>95253</c:v>
                </c:pt>
                <c:pt idx="11863">
                  <c:v>95261</c:v>
                </c:pt>
                <c:pt idx="11864">
                  <c:v>95262</c:v>
                </c:pt>
                <c:pt idx="11865">
                  <c:v>95272</c:v>
                </c:pt>
                <c:pt idx="11866">
                  <c:v>95274</c:v>
                </c:pt>
                <c:pt idx="11867">
                  <c:v>95275</c:v>
                </c:pt>
                <c:pt idx="11868">
                  <c:v>95279</c:v>
                </c:pt>
                <c:pt idx="11869">
                  <c:v>95286</c:v>
                </c:pt>
                <c:pt idx="11870">
                  <c:v>95289</c:v>
                </c:pt>
                <c:pt idx="11871">
                  <c:v>95293</c:v>
                </c:pt>
                <c:pt idx="11872">
                  <c:v>95295</c:v>
                </c:pt>
                <c:pt idx="11873">
                  <c:v>95299</c:v>
                </c:pt>
                <c:pt idx="11874">
                  <c:v>95304</c:v>
                </c:pt>
                <c:pt idx="11875">
                  <c:v>95307</c:v>
                </c:pt>
                <c:pt idx="11876">
                  <c:v>95309</c:v>
                </c:pt>
                <c:pt idx="11877">
                  <c:v>95314</c:v>
                </c:pt>
                <c:pt idx="11878">
                  <c:v>95317</c:v>
                </c:pt>
                <c:pt idx="11879">
                  <c:v>95341</c:v>
                </c:pt>
                <c:pt idx="11880">
                  <c:v>95349</c:v>
                </c:pt>
                <c:pt idx="11881">
                  <c:v>95359</c:v>
                </c:pt>
                <c:pt idx="11882">
                  <c:v>95360</c:v>
                </c:pt>
                <c:pt idx="11883">
                  <c:v>95361</c:v>
                </c:pt>
                <c:pt idx="11884">
                  <c:v>95362</c:v>
                </c:pt>
                <c:pt idx="11885">
                  <c:v>95371</c:v>
                </c:pt>
                <c:pt idx="11886">
                  <c:v>95373</c:v>
                </c:pt>
                <c:pt idx="11887">
                  <c:v>95375</c:v>
                </c:pt>
                <c:pt idx="11888">
                  <c:v>95380</c:v>
                </c:pt>
                <c:pt idx="11889">
                  <c:v>95381</c:v>
                </c:pt>
                <c:pt idx="11890">
                  <c:v>95387</c:v>
                </c:pt>
                <c:pt idx="11891">
                  <c:v>95393</c:v>
                </c:pt>
                <c:pt idx="11892">
                  <c:v>95397</c:v>
                </c:pt>
                <c:pt idx="11893">
                  <c:v>95400</c:v>
                </c:pt>
                <c:pt idx="11894">
                  <c:v>95411</c:v>
                </c:pt>
                <c:pt idx="11895">
                  <c:v>95422</c:v>
                </c:pt>
                <c:pt idx="11896">
                  <c:v>95435</c:v>
                </c:pt>
                <c:pt idx="11897">
                  <c:v>95437</c:v>
                </c:pt>
                <c:pt idx="11898">
                  <c:v>95451</c:v>
                </c:pt>
                <c:pt idx="11899">
                  <c:v>95454</c:v>
                </c:pt>
                <c:pt idx="11900">
                  <c:v>95456</c:v>
                </c:pt>
                <c:pt idx="11901">
                  <c:v>95461</c:v>
                </c:pt>
                <c:pt idx="11902">
                  <c:v>95463</c:v>
                </c:pt>
                <c:pt idx="11903">
                  <c:v>95469</c:v>
                </c:pt>
                <c:pt idx="11904">
                  <c:v>95473</c:v>
                </c:pt>
                <c:pt idx="11905">
                  <c:v>95477</c:v>
                </c:pt>
                <c:pt idx="11906">
                  <c:v>95491</c:v>
                </c:pt>
                <c:pt idx="11907">
                  <c:v>95516</c:v>
                </c:pt>
                <c:pt idx="11908">
                  <c:v>95523</c:v>
                </c:pt>
                <c:pt idx="11909">
                  <c:v>95524</c:v>
                </c:pt>
                <c:pt idx="11910">
                  <c:v>95537</c:v>
                </c:pt>
                <c:pt idx="11911">
                  <c:v>95541</c:v>
                </c:pt>
                <c:pt idx="11912">
                  <c:v>95557</c:v>
                </c:pt>
                <c:pt idx="11913">
                  <c:v>95559</c:v>
                </c:pt>
                <c:pt idx="11914">
                  <c:v>95562</c:v>
                </c:pt>
                <c:pt idx="11915">
                  <c:v>95563</c:v>
                </c:pt>
                <c:pt idx="11916">
                  <c:v>95564</c:v>
                </c:pt>
                <c:pt idx="11917">
                  <c:v>95582</c:v>
                </c:pt>
                <c:pt idx="11918">
                  <c:v>95583</c:v>
                </c:pt>
                <c:pt idx="11919">
                  <c:v>95584</c:v>
                </c:pt>
                <c:pt idx="11920">
                  <c:v>95589</c:v>
                </c:pt>
                <c:pt idx="11921">
                  <c:v>95590</c:v>
                </c:pt>
                <c:pt idx="11922">
                  <c:v>95591</c:v>
                </c:pt>
                <c:pt idx="11923">
                  <c:v>95594</c:v>
                </c:pt>
                <c:pt idx="11924">
                  <c:v>95606</c:v>
                </c:pt>
                <c:pt idx="11925">
                  <c:v>95611</c:v>
                </c:pt>
                <c:pt idx="11926">
                  <c:v>95636</c:v>
                </c:pt>
                <c:pt idx="11927">
                  <c:v>95648</c:v>
                </c:pt>
                <c:pt idx="11928">
                  <c:v>95650</c:v>
                </c:pt>
                <c:pt idx="11929">
                  <c:v>95658</c:v>
                </c:pt>
                <c:pt idx="11930">
                  <c:v>95662</c:v>
                </c:pt>
                <c:pt idx="11931">
                  <c:v>95666</c:v>
                </c:pt>
                <c:pt idx="11932">
                  <c:v>95682</c:v>
                </c:pt>
                <c:pt idx="11933">
                  <c:v>95701</c:v>
                </c:pt>
                <c:pt idx="11934">
                  <c:v>95729</c:v>
                </c:pt>
                <c:pt idx="11935">
                  <c:v>95738</c:v>
                </c:pt>
                <c:pt idx="11936">
                  <c:v>95739</c:v>
                </c:pt>
                <c:pt idx="11937">
                  <c:v>95756</c:v>
                </c:pt>
                <c:pt idx="11938">
                  <c:v>95757</c:v>
                </c:pt>
                <c:pt idx="11939">
                  <c:v>95760</c:v>
                </c:pt>
                <c:pt idx="11940">
                  <c:v>95771</c:v>
                </c:pt>
                <c:pt idx="11941">
                  <c:v>95774</c:v>
                </c:pt>
                <c:pt idx="11942">
                  <c:v>95804</c:v>
                </c:pt>
                <c:pt idx="11943">
                  <c:v>95808</c:v>
                </c:pt>
                <c:pt idx="11944">
                  <c:v>95818</c:v>
                </c:pt>
                <c:pt idx="11945">
                  <c:v>95819</c:v>
                </c:pt>
                <c:pt idx="11946">
                  <c:v>95830</c:v>
                </c:pt>
                <c:pt idx="11947">
                  <c:v>95835</c:v>
                </c:pt>
                <c:pt idx="11948">
                  <c:v>95841</c:v>
                </c:pt>
                <c:pt idx="11949">
                  <c:v>95846</c:v>
                </c:pt>
                <c:pt idx="11950">
                  <c:v>95847</c:v>
                </c:pt>
                <c:pt idx="11951">
                  <c:v>95858</c:v>
                </c:pt>
                <c:pt idx="11952">
                  <c:v>95863</c:v>
                </c:pt>
                <c:pt idx="11953">
                  <c:v>95864</c:v>
                </c:pt>
                <c:pt idx="11954">
                  <c:v>95866</c:v>
                </c:pt>
                <c:pt idx="11955">
                  <c:v>95888</c:v>
                </c:pt>
                <c:pt idx="11956">
                  <c:v>95891</c:v>
                </c:pt>
                <c:pt idx="11957">
                  <c:v>95898</c:v>
                </c:pt>
                <c:pt idx="11958">
                  <c:v>95905</c:v>
                </c:pt>
                <c:pt idx="11959">
                  <c:v>95907</c:v>
                </c:pt>
                <c:pt idx="11960">
                  <c:v>95911</c:v>
                </c:pt>
                <c:pt idx="11961">
                  <c:v>95913</c:v>
                </c:pt>
                <c:pt idx="11962">
                  <c:v>95917</c:v>
                </c:pt>
                <c:pt idx="11963">
                  <c:v>95921</c:v>
                </c:pt>
                <c:pt idx="11964">
                  <c:v>95927</c:v>
                </c:pt>
                <c:pt idx="11965">
                  <c:v>95949</c:v>
                </c:pt>
                <c:pt idx="11966">
                  <c:v>95958</c:v>
                </c:pt>
                <c:pt idx="11967">
                  <c:v>95967</c:v>
                </c:pt>
                <c:pt idx="11968">
                  <c:v>95977</c:v>
                </c:pt>
                <c:pt idx="11969">
                  <c:v>96017</c:v>
                </c:pt>
                <c:pt idx="11970">
                  <c:v>96021</c:v>
                </c:pt>
                <c:pt idx="11971">
                  <c:v>96046</c:v>
                </c:pt>
                <c:pt idx="11972">
                  <c:v>96049</c:v>
                </c:pt>
                <c:pt idx="11973">
                  <c:v>96069</c:v>
                </c:pt>
                <c:pt idx="11974">
                  <c:v>96072</c:v>
                </c:pt>
                <c:pt idx="11975">
                  <c:v>96075</c:v>
                </c:pt>
                <c:pt idx="11976">
                  <c:v>96079</c:v>
                </c:pt>
                <c:pt idx="11977">
                  <c:v>96080</c:v>
                </c:pt>
                <c:pt idx="11978">
                  <c:v>96104</c:v>
                </c:pt>
                <c:pt idx="11979">
                  <c:v>96108</c:v>
                </c:pt>
                <c:pt idx="11980">
                  <c:v>96117</c:v>
                </c:pt>
                <c:pt idx="11981">
                  <c:v>96118</c:v>
                </c:pt>
                <c:pt idx="11982">
                  <c:v>96121</c:v>
                </c:pt>
                <c:pt idx="11983">
                  <c:v>96122</c:v>
                </c:pt>
                <c:pt idx="11984">
                  <c:v>96124</c:v>
                </c:pt>
                <c:pt idx="11985">
                  <c:v>96136</c:v>
                </c:pt>
                <c:pt idx="11986">
                  <c:v>96145</c:v>
                </c:pt>
                <c:pt idx="11987">
                  <c:v>96147</c:v>
                </c:pt>
                <c:pt idx="11988">
                  <c:v>96152</c:v>
                </c:pt>
                <c:pt idx="11989">
                  <c:v>96156</c:v>
                </c:pt>
                <c:pt idx="11990">
                  <c:v>96160</c:v>
                </c:pt>
                <c:pt idx="11991">
                  <c:v>96163</c:v>
                </c:pt>
                <c:pt idx="11992">
                  <c:v>96177</c:v>
                </c:pt>
                <c:pt idx="11993">
                  <c:v>96182</c:v>
                </c:pt>
                <c:pt idx="11994">
                  <c:v>96203</c:v>
                </c:pt>
                <c:pt idx="11995">
                  <c:v>96204</c:v>
                </c:pt>
                <c:pt idx="11996">
                  <c:v>96206</c:v>
                </c:pt>
                <c:pt idx="11997">
                  <c:v>96210</c:v>
                </c:pt>
                <c:pt idx="11998">
                  <c:v>96212</c:v>
                </c:pt>
                <c:pt idx="11999">
                  <c:v>96219</c:v>
                </c:pt>
                <c:pt idx="12000">
                  <c:v>96220</c:v>
                </c:pt>
                <c:pt idx="12001">
                  <c:v>96226</c:v>
                </c:pt>
                <c:pt idx="12002">
                  <c:v>96240</c:v>
                </c:pt>
                <c:pt idx="12003">
                  <c:v>96242</c:v>
                </c:pt>
                <c:pt idx="12004">
                  <c:v>96263</c:v>
                </c:pt>
                <c:pt idx="12005">
                  <c:v>96266</c:v>
                </c:pt>
                <c:pt idx="12006">
                  <c:v>96275</c:v>
                </c:pt>
                <c:pt idx="12007">
                  <c:v>96277</c:v>
                </c:pt>
                <c:pt idx="12008">
                  <c:v>96278</c:v>
                </c:pt>
                <c:pt idx="12009">
                  <c:v>96279</c:v>
                </c:pt>
                <c:pt idx="12010">
                  <c:v>96292</c:v>
                </c:pt>
                <c:pt idx="12011">
                  <c:v>96293</c:v>
                </c:pt>
                <c:pt idx="12012">
                  <c:v>96297</c:v>
                </c:pt>
                <c:pt idx="12013">
                  <c:v>96304</c:v>
                </c:pt>
                <c:pt idx="12014">
                  <c:v>96316</c:v>
                </c:pt>
                <c:pt idx="12015">
                  <c:v>96321</c:v>
                </c:pt>
                <c:pt idx="12016">
                  <c:v>96328</c:v>
                </c:pt>
                <c:pt idx="12017">
                  <c:v>96337</c:v>
                </c:pt>
                <c:pt idx="12018">
                  <c:v>96341</c:v>
                </c:pt>
                <c:pt idx="12019">
                  <c:v>96355</c:v>
                </c:pt>
                <c:pt idx="12020">
                  <c:v>96362</c:v>
                </c:pt>
                <c:pt idx="12021">
                  <c:v>96364</c:v>
                </c:pt>
                <c:pt idx="12022">
                  <c:v>96376</c:v>
                </c:pt>
                <c:pt idx="12023">
                  <c:v>96388</c:v>
                </c:pt>
                <c:pt idx="12024">
                  <c:v>96406</c:v>
                </c:pt>
                <c:pt idx="12025">
                  <c:v>96414</c:v>
                </c:pt>
                <c:pt idx="12026">
                  <c:v>96417</c:v>
                </c:pt>
                <c:pt idx="12027">
                  <c:v>96418</c:v>
                </c:pt>
                <c:pt idx="12028">
                  <c:v>96420</c:v>
                </c:pt>
                <c:pt idx="12029">
                  <c:v>96423</c:v>
                </c:pt>
                <c:pt idx="12030">
                  <c:v>96425</c:v>
                </c:pt>
                <c:pt idx="12031">
                  <c:v>96431</c:v>
                </c:pt>
                <c:pt idx="12032">
                  <c:v>96439</c:v>
                </c:pt>
                <c:pt idx="12033">
                  <c:v>96447</c:v>
                </c:pt>
                <c:pt idx="12034">
                  <c:v>96473</c:v>
                </c:pt>
                <c:pt idx="12035">
                  <c:v>96497</c:v>
                </c:pt>
                <c:pt idx="12036">
                  <c:v>96510</c:v>
                </c:pt>
                <c:pt idx="12037">
                  <c:v>96515</c:v>
                </c:pt>
                <c:pt idx="12038">
                  <c:v>96533</c:v>
                </c:pt>
                <c:pt idx="12039">
                  <c:v>96537</c:v>
                </c:pt>
                <c:pt idx="12040">
                  <c:v>96568</c:v>
                </c:pt>
                <c:pt idx="12041">
                  <c:v>96574</c:v>
                </c:pt>
                <c:pt idx="12042">
                  <c:v>96579</c:v>
                </c:pt>
                <c:pt idx="12043">
                  <c:v>96601</c:v>
                </c:pt>
                <c:pt idx="12044">
                  <c:v>96612</c:v>
                </c:pt>
                <c:pt idx="12045">
                  <c:v>96613</c:v>
                </c:pt>
                <c:pt idx="12046">
                  <c:v>96615</c:v>
                </c:pt>
                <c:pt idx="12047">
                  <c:v>96644</c:v>
                </c:pt>
                <c:pt idx="12048">
                  <c:v>96647</c:v>
                </c:pt>
                <c:pt idx="12049">
                  <c:v>96652</c:v>
                </c:pt>
                <c:pt idx="12050">
                  <c:v>96662</c:v>
                </c:pt>
                <c:pt idx="12051">
                  <c:v>96664</c:v>
                </c:pt>
                <c:pt idx="12052">
                  <c:v>96667</c:v>
                </c:pt>
                <c:pt idx="12053">
                  <c:v>96670</c:v>
                </c:pt>
                <c:pt idx="12054">
                  <c:v>96679</c:v>
                </c:pt>
                <c:pt idx="12055">
                  <c:v>96686</c:v>
                </c:pt>
                <c:pt idx="12056">
                  <c:v>96694</c:v>
                </c:pt>
                <c:pt idx="12057">
                  <c:v>96699</c:v>
                </c:pt>
                <c:pt idx="12058">
                  <c:v>96700</c:v>
                </c:pt>
                <c:pt idx="12059">
                  <c:v>96706</c:v>
                </c:pt>
                <c:pt idx="12060">
                  <c:v>96715</c:v>
                </c:pt>
                <c:pt idx="12061">
                  <c:v>96723</c:v>
                </c:pt>
                <c:pt idx="12062">
                  <c:v>96725</c:v>
                </c:pt>
                <c:pt idx="12063">
                  <c:v>96733</c:v>
                </c:pt>
                <c:pt idx="12064">
                  <c:v>96739</c:v>
                </c:pt>
                <c:pt idx="12065">
                  <c:v>96778</c:v>
                </c:pt>
                <c:pt idx="12066">
                  <c:v>96787</c:v>
                </c:pt>
                <c:pt idx="12067">
                  <c:v>96804</c:v>
                </c:pt>
                <c:pt idx="12068">
                  <c:v>96811</c:v>
                </c:pt>
                <c:pt idx="12069">
                  <c:v>96815</c:v>
                </c:pt>
                <c:pt idx="12070">
                  <c:v>96820</c:v>
                </c:pt>
                <c:pt idx="12071">
                  <c:v>96822</c:v>
                </c:pt>
                <c:pt idx="12072">
                  <c:v>96828</c:v>
                </c:pt>
                <c:pt idx="12073">
                  <c:v>96838</c:v>
                </c:pt>
                <c:pt idx="12074">
                  <c:v>96839</c:v>
                </c:pt>
                <c:pt idx="12075">
                  <c:v>96845</c:v>
                </c:pt>
                <c:pt idx="12076">
                  <c:v>96846</c:v>
                </c:pt>
                <c:pt idx="12077">
                  <c:v>96851</c:v>
                </c:pt>
                <c:pt idx="12078">
                  <c:v>96852</c:v>
                </c:pt>
                <c:pt idx="12079">
                  <c:v>96856</c:v>
                </c:pt>
                <c:pt idx="12080">
                  <c:v>96857</c:v>
                </c:pt>
                <c:pt idx="12081">
                  <c:v>96862</c:v>
                </c:pt>
                <c:pt idx="12082">
                  <c:v>96867</c:v>
                </c:pt>
                <c:pt idx="12083">
                  <c:v>96868</c:v>
                </c:pt>
                <c:pt idx="12084">
                  <c:v>96872</c:v>
                </c:pt>
                <c:pt idx="12085">
                  <c:v>96877</c:v>
                </c:pt>
                <c:pt idx="12086">
                  <c:v>96905</c:v>
                </c:pt>
                <c:pt idx="12087">
                  <c:v>96910</c:v>
                </c:pt>
                <c:pt idx="12088">
                  <c:v>96916</c:v>
                </c:pt>
                <c:pt idx="12089">
                  <c:v>96918</c:v>
                </c:pt>
                <c:pt idx="12090">
                  <c:v>96919</c:v>
                </c:pt>
                <c:pt idx="12091">
                  <c:v>96920</c:v>
                </c:pt>
                <c:pt idx="12092">
                  <c:v>96924</c:v>
                </c:pt>
                <c:pt idx="12093">
                  <c:v>96934</c:v>
                </c:pt>
                <c:pt idx="12094">
                  <c:v>96957</c:v>
                </c:pt>
                <c:pt idx="12095">
                  <c:v>96976</c:v>
                </c:pt>
                <c:pt idx="12096">
                  <c:v>96980</c:v>
                </c:pt>
                <c:pt idx="12097">
                  <c:v>96985</c:v>
                </c:pt>
                <c:pt idx="12098">
                  <c:v>96986</c:v>
                </c:pt>
                <c:pt idx="12099">
                  <c:v>96988</c:v>
                </c:pt>
                <c:pt idx="12100">
                  <c:v>96999</c:v>
                </c:pt>
                <c:pt idx="12101">
                  <c:v>97021</c:v>
                </c:pt>
                <c:pt idx="12102">
                  <c:v>97022</c:v>
                </c:pt>
                <c:pt idx="12103">
                  <c:v>97024</c:v>
                </c:pt>
                <c:pt idx="12104">
                  <c:v>97039</c:v>
                </c:pt>
                <c:pt idx="12105">
                  <c:v>97048</c:v>
                </c:pt>
                <c:pt idx="12106">
                  <c:v>97065</c:v>
                </c:pt>
                <c:pt idx="12107">
                  <c:v>97079</c:v>
                </c:pt>
                <c:pt idx="12108">
                  <c:v>97080</c:v>
                </c:pt>
                <c:pt idx="12109">
                  <c:v>97085</c:v>
                </c:pt>
                <c:pt idx="12110">
                  <c:v>97089</c:v>
                </c:pt>
                <c:pt idx="12111">
                  <c:v>97095</c:v>
                </c:pt>
                <c:pt idx="12112">
                  <c:v>97096</c:v>
                </c:pt>
                <c:pt idx="12113">
                  <c:v>97099</c:v>
                </c:pt>
                <c:pt idx="12114">
                  <c:v>97103</c:v>
                </c:pt>
                <c:pt idx="12115">
                  <c:v>97105</c:v>
                </c:pt>
                <c:pt idx="12116">
                  <c:v>97111</c:v>
                </c:pt>
                <c:pt idx="12117">
                  <c:v>97113</c:v>
                </c:pt>
                <c:pt idx="12118">
                  <c:v>97115</c:v>
                </c:pt>
                <c:pt idx="12119">
                  <c:v>97116</c:v>
                </c:pt>
                <c:pt idx="12120">
                  <c:v>97121</c:v>
                </c:pt>
                <c:pt idx="12121">
                  <c:v>97122</c:v>
                </c:pt>
                <c:pt idx="12122">
                  <c:v>97140</c:v>
                </c:pt>
                <c:pt idx="12123">
                  <c:v>97145</c:v>
                </c:pt>
                <c:pt idx="12124">
                  <c:v>97152</c:v>
                </c:pt>
                <c:pt idx="12125">
                  <c:v>97160</c:v>
                </c:pt>
                <c:pt idx="12126">
                  <c:v>97167</c:v>
                </c:pt>
                <c:pt idx="12127">
                  <c:v>97168</c:v>
                </c:pt>
                <c:pt idx="12128">
                  <c:v>97172</c:v>
                </c:pt>
                <c:pt idx="12129">
                  <c:v>97179</c:v>
                </c:pt>
                <c:pt idx="12130">
                  <c:v>97187</c:v>
                </c:pt>
                <c:pt idx="12131">
                  <c:v>97211</c:v>
                </c:pt>
                <c:pt idx="12132">
                  <c:v>97224</c:v>
                </c:pt>
                <c:pt idx="12133">
                  <c:v>97232</c:v>
                </c:pt>
                <c:pt idx="12134">
                  <c:v>97233</c:v>
                </c:pt>
                <c:pt idx="12135">
                  <c:v>97241</c:v>
                </c:pt>
                <c:pt idx="12136">
                  <c:v>97245</c:v>
                </c:pt>
                <c:pt idx="12137">
                  <c:v>97264</c:v>
                </c:pt>
                <c:pt idx="12138">
                  <c:v>97265</c:v>
                </c:pt>
                <c:pt idx="12139">
                  <c:v>97273</c:v>
                </c:pt>
                <c:pt idx="12140">
                  <c:v>97298</c:v>
                </c:pt>
                <c:pt idx="12141">
                  <c:v>97301</c:v>
                </c:pt>
                <c:pt idx="12142">
                  <c:v>97302</c:v>
                </c:pt>
                <c:pt idx="12143">
                  <c:v>97310</c:v>
                </c:pt>
                <c:pt idx="12144">
                  <c:v>97313</c:v>
                </c:pt>
                <c:pt idx="12145">
                  <c:v>97316</c:v>
                </c:pt>
                <c:pt idx="12146">
                  <c:v>97320</c:v>
                </c:pt>
                <c:pt idx="12147">
                  <c:v>97327</c:v>
                </c:pt>
                <c:pt idx="12148">
                  <c:v>97335</c:v>
                </c:pt>
                <c:pt idx="12149">
                  <c:v>97340</c:v>
                </c:pt>
                <c:pt idx="12150">
                  <c:v>97348</c:v>
                </c:pt>
                <c:pt idx="12151">
                  <c:v>97350</c:v>
                </c:pt>
                <c:pt idx="12152">
                  <c:v>97353</c:v>
                </c:pt>
                <c:pt idx="12153">
                  <c:v>97356</c:v>
                </c:pt>
                <c:pt idx="12154">
                  <c:v>97374</c:v>
                </c:pt>
                <c:pt idx="12155">
                  <c:v>97380</c:v>
                </c:pt>
                <c:pt idx="12156">
                  <c:v>97382</c:v>
                </c:pt>
                <c:pt idx="12157">
                  <c:v>97383</c:v>
                </c:pt>
                <c:pt idx="12158">
                  <c:v>97420</c:v>
                </c:pt>
                <c:pt idx="12159">
                  <c:v>97421</c:v>
                </c:pt>
                <c:pt idx="12160">
                  <c:v>97435</c:v>
                </c:pt>
                <c:pt idx="12161">
                  <c:v>97437</c:v>
                </c:pt>
                <c:pt idx="12162">
                  <c:v>97441</c:v>
                </c:pt>
                <c:pt idx="12163">
                  <c:v>97453</c:v>
                </c:pt>
                <c:pt idx="12164">
                  <c:v>97464</c:v>
                </c:pt>
                <c:pt idx="12165">
                  <c:v>97466</c:v>
                </c:pt>
                <c:pt idx="12166">
                  <c:v>97477</c:v>
                </c:pt>
                <c:pt idx="12167">
                  <c:v>97483</c:v>
                </c:pt>
                <c:pt idx="12168">
                  <c:v>97504</c:v>
                </c:pt>
                <c:pt idx="12169">
                  <c:v>97512</c:v>
                </c:pt>
                <c:pt idx="12170">
                  <c:v>97560</c:v>
                </c:pt>
                <c:pt idx="12171">
                  <c:v>97562</c:v>
                </c:pt>
                <c:pt idx="12172">
                  <c:v>97568</c:v>
                </c:pt>
                <c:pt idx="12173">
                  <c:v>97579</c:v>
                </c:pt>
                <c:pt idx="12174">
                  <c:v>97584</c:v>
                </c:pt>
                <c:pt idx="12175">
                  <c:v>97590</c:v>
                </c:pt>
                <c:pt idx="12176">
                  <c:v>97597</c:v>
                </c:pt>
                <c:pt idx="12177">
                  <c:v>97607</c:v>
                </c:pt>
                <c:pt idx="12178">
                  <c:v>97612</c:v>
                </c:pt>
                <c:pt idx="12179">
                  <c:v>97613</c:v>
                </c:pt>
                <c:pt idx="12180">
                  <c:v>97617</c:v>
                </c:pt>
                <c:pt idx="12181">
                  <c:v>97620</c:v>
                </c:pt>
                <c:pt idx="12182">
                  <c:v>97621</c:v>
                </c:pt>
                <c:pt idx="12183">
                  <c:v>97626</c:v>
                </c:pt>
                <c:pt idx="12184">
                  <c:v>97627</c:v>
                </c:pt>
                <c:pt idx="12185">
                  <c:v>97629</c:v>
                </c:pt>
                <c:pt idx="12186">
                  <c:v>97655</c:v>
                </c:pt>
                <c:pt idx="12187">
                  <c:v>97657</c:v>
                </c:pt>
                <c:pt idx="12188">
                  <c:v>97660</c:v>
                </c:pt>
                <c:pt idx="12189">
                  <c:v>97663</c:v>
                </c:pt>
                <c:pt idx="12190">
                  <c:v>97670</c:v>
                </c:pt>
                <c:pt idx="12191">
                  <c:v>97694</c:v>
                </c:pt>
                <c:pt idx="12192">
                  <c:v>97702</c:v>
                </c:pt>
                <c:pt idx="12193">
                  <c:v>97717</c:v>
                </c:pt>
                <c:pt idx="12194">
                  <c:v>97718</c:v>
                </c:pt>
                <c:pt idx="12195">
                  <c:v>97725</c:v>
                </c:pt>
                <c:pt idx="12196">
                  <c:v>97730</c:v>
                </c:pt>
                <c:pt idx="12197">
                  <c:v>97741</c:v>
                </c:pt>
                <c:pt idx="12198">
                  <c:v>97748</c:v>
                </c:pt>
                <c:pt idx="12199">
                  <c:v>97750</c:v>
                </c:pt>
                <c:pt idx="12200">
                  <c:v>97751</c:v>
                </c:pt>
                <c:pt idx="12201">
                  <c:v>97756</c:v>
                </c:pt>
                <c:pt idx="12202">
                  <c:v>97758</c:v>
                </c:pt>
                <c:pt idx="12203">
                  <c:v>97766</c:v>
                </c:pt>
                <c:pt idx="12204">
                  <c:v>97768</c:v>
                </c:pt>
                <c:pt idx="12205">
                  <c:v>97780</c:v>
                </c:pt>
                <c:pt idx="12206">
                  <c:v>97782</c:v>
                </c:pt>
                <c:pt idx="12207">
                  <c:v>97792</c:v>
                </c:pt>
                <c:pt idx="12208">
                  <c:v>97799</c:v>
                </c:pt>
                <c:pt idx="12209">
                  <c:v>97809</c:v>
                </c:pt>
                <c:pt idx="12210">
                  <c:v>97816</c:v>
                </c:pt>
                <c:pt idx="12211">
                  <c:v>97819</c:v>
                </c:pt>
                <c:pt idx="12212">
                  <c:v>97862</c:v>
                </c:pt>
                <c:pt idx="12213">
                  <c:v>97868</c:v>
                </c:pt>
                <c:pt idx="12214">
                  <c:v>97872</c:v>
                </c:pt>
                <c:pt idx="12215">
                  <c:v>97873</c:v>
                </c:pt>
                <c:pt idx="12216">
                  <c:v>97878</c:v>
                </c:pt>
                <c:pt idx="12217">
                  <c:v>97879</c:v>
                </c:pt>
                <c:pt idx="12218">
                  <c:v>97884</c:v>
                </c:pt>
                <c:pt idx="12219">
                  <c:v>97909</c:v>
                </c:pt>
                <c:pt idx="12220">
                  <c:v>97914</c:v>
                </c:pt>
                <c:pt idx="12221">
                  <c:v>97944</c:v>
                </c:pt>
                <c:pt idx="12222">
                  <c:v>97945</c:v>
                </c:pt>
                <c:pt idx="12223">
                  <c:v>97946</c:v>
                </c:pt>
                <c:pt idx="12224">
                  <c:v>97960</c:v>
                </c:pt>
                <c:pt idx="12225">
                  <c:v>97963</c:v>
                </c:pt>
                <c:pt idx="12226">
                  <c:v>97975</c:v>
                </c:pt>
                <c:pt idx="12227">
                  <c:v>97980</c:v>
                </c:pt>
                <c:pt idx="12228">
                  <c:v>97987</c:v>
                </c:pt>
                <c:pt idx="12229">
                  <c:v>97990</c:v>
                </c:pt>
                <c:pt idx="12230">
                  <c:v>97994</c:v>
                </c:pt>
                <c:pt idx="12231">
                  <c:v>98008</c:v>
                </c:pt>
                <c:pt idx="12232">
                  <c:v>98010</c:v>
                </c:pt>
                <c:pt idx="12233">
                  <c:v>98016</c:v>
                </c:pt>
                <c:pt idx="12234">
                  <c:v>98021</c:v>
                </c:pt>
                <c:pt idx="12235">
                  <c:v>98024</c:v>
                </c:pt>
                <c:pt idx="12236">
                  <c:v>98025</c:v>
                </c:pt>
                <c:pt idx="12237">
                  <c:v>98028</c:v>
                </c:pt>
                <c:pt idx="12238">
                  <c:v>98040</c:v>
                </c:pt>
                <c:pt idx="12239">
                  <c:v>98041</c:v>
                </c:pt>
                <c:pt idx="12240">
                  <c:v>98046</c:v>
                </c:pt>
                <c:pt idx="12241">
                  <c:v>98063</c:v>
                </c:pt>
                <c:pt idx="12242">
                  <c:v>98068</c:v>
                </c:pt>
                <c:pt idx="12243">
                  <c:v>98070</c:v>
                </c:pt>
                <c:pt idx="12244">
                  <c:v>98082</c:v>
                </c:pt>
                <c:pt idx="12245">
                  <c:v>98092</c:v>
                </c:pt>
                <c:pt idx="12246">
                  <c:v>98111</c:v>
                </c:pt>
                <c:pt idx="12247">
                  <c:v>98116</c:v>
                </c:pt>
                <c:pt idx="12248">
                  <c:v>98119</c:v>
                </c:pt>
                <c:pt idx="12249">
                  <c:v>98138</c:v>
                </c:pt>
                <c:pt idx="12250">
                  <c:v>98139</c:v>
                </c:pt>
                <c:pt idx="12251">
                  <c:v>98147</c:v>
                </c:pt>
                <c:pt idx="12252">
                  <c:v>98148</c:v>
                </c:pt>
                <c:pt idx="12253">
                  <c:v>98157</c:v>
                </c:pt>
                <c:pt idx="12254">
                  <c:v>98159</c:v>
                </c:pt>
                <c:pt idx="12255">
                  <c:v>98182</c:v>
                </c:pt>
                <c:pt idx="12256">
                  <c:v>98185</c:v>
                </c:pt>
                <c:pt idx="12257">
                  <c:v>98189</c:v>
                </c:pt>
                <c:pt idx="12258">
                  <c:v>98201</c:v>
                </c:pt>
                <c:pt idx="12259">
                  <c:v>98204</c:v>
                </c:pt>
                <c:pt idx="12260">
                  <c:v>98209</c:v>
                </c:pt>
                <c:pt idx="12261">
                  <c:v>98216</c:v>
                </c:pt>
                <c:pt idx="12262">
                  <c:v>98217</c:v>
                </c:pt>
                <c:pt idx="12263">
                  <c:v>98228</c:v>
                </c:pt>
                <c:pt idx="12264">
                  <c:v>98230</c:v>
                </c:pt>
                <c:pt idx="12265">
                  <c:v>98235</c:v>
                </c:pt>
                <c:pt idx="12266">
                  <c:v>98236</c:v>
                </c:pt>
                <c:pt idx="12267">
                  <c:v>98247</c:v>
                </c:pt>
                <c:pt idx="12268">
                  <c:v>98257</c:v>
                </c:pt>
                <c:pt idx="12269">
                  <c:v>98261</c:v>
                </c:pt>
                <c:pt idx="12270">
                  <c:v>98264</c:v>
                </c:pt>
                <c:pt idx="12271">
                  <c:v>98272</c:v>
                </c:pt>
                <c:pt idx="12272">
                  <c:v>98274</c:v>
                </c:pt>
                <c:pt idx="12273">
                  <c:v>98300</c:v>
                </c:pt>
                <c:pt idx="12274">
                  <c:v>98302</c:v>
                </c:pt>
                <c:pt idx="12275">
                  <c:v>98311</c:v>
                </c:pt>
                <c:pt idx="12276">
                  <c:v>98314</c:v>
                </c:pt>
                <c:pt idx="12277">
                  <c:v>98317</c:v>
                </c:pt>
                <c:pt idx="12278">
                  <c:v>98319</c:v>
                </c:pt>
                <c:pt idx="12279">
                  <c:v>98332</c:v>
                </c:pt>
                <c:pt idx="12280">
                  <c:v>98338</c:v>
                </c:pt>
                <c:pt idx="12281">
                  <c:v>98340</c:v>
                </c:pt>
                <c:pt idx="12282">
                  <c:v>98342</c:v>
                </c:pt>
                <c:pt idx="12283">
                  <c:v>98358</c:v>
                </c:pt>
                <c:pt idx="12284">
                  <c:v>98372</c:v>
                </c:pt>
                <c:pt idx="12285">
                  <c:v>98384</c:v>
                </c:pt>
                <c:pt idx="12286">
                  <c:v>98396</c:v>
                </c:pt>
                <c:pt idx="12287">
                  <c:v>98411</c:v>
                </c:pt>
                <c:pt idx="12288">
                  <c:v>98417</c:v>
                </c:pt>
                <c:pt idx="12289">
                  <c:v>98424</c:v>
                </c:pt>
                <c:pt idx="12290">
                  <c:v>98455</c:v>
                </c:pt>
                <c:pt idx="12291">
                  <c:v>98463</c:v>
                </c:pt>
                <c:pt idx="12292">
                  <c:v>98465</c:v>
                </c:pt>
                <c:pt idx="12293">
                  <c:v>98473</c:v>
                </c:pt>
                <c:pt idx="12294">
                  <c:v>98475</c:v>
                </c:pt>
                <c:pt idx="12295">
                  <c:v>98482</c:v>
                </c:pt>
                <c:pt idx="12296">
                  <c:v>98494</c:v>
                </c:pt>
                <c:pt idx="12297">
                  <c:v>98499</c:v>
                </c:pt>
                <c:pt idx="12298">
                  <c:v>98508</c:v>
                </c:pt>
                <c:pt idx="12299">
                  <c:v>98509</c:v>
                </c:pt>
                <c:pt idx="12300">
                  <c:v>98535</c:v>
                </c:pt>
                <c:pt idx="12301">
                  <c:v>98542</c:v>
                </c:pt>
                <c:pt idx="12302">
                  <c:v>98547</c:v>
                </c:pt>
                <c:pt idx="12303">
                  <c:v>98555</c:v>
                </c:pt>
                <c:pt idx="12304">
                  <c:v>98557</c:v>
                </c:pt>
                <c:pt idx="12305">
                  <c:v>98574</c:v>
                </c:pt>
                <c:pt idx="12306">
                  <c:v>98575</c:v>
                </c:pt>
                <c:pt idx="12307">
                  <c:v>98585</c:v>
                </c:pt>
                <c:pt idx="12308">
                  <c:v>98589</c:v>
                </c:pt>
                <c:pt idx="12309">
                  <c:v>98606</c:v>
                </c:pt>
                <c:pt idx="12310">
                  <c:v>98617</c:v>
                </c:pt>
                <c:pt idx="12311">
                  <c:v>98620</c:v>
                </c:pt>
                <c:pt idx="12312">
                  <c:v>98626</c:v>
                </c:pt>
                <c:pt idx="12313">
                  <c:v>98642</c:v>
                </c:pt>
                <c:pt idx="12314">
                  <c:v>98644</c:v>
                </c:pt>
                <c:pt idx="12315">
                  <c:v>98654</c:v>
                </c:pt>
                <c:pt idx="12316">
                  <c:v>98670</c:v>
                </c:pt>
                <c:pt idx="12317">
                  <c:v>98686</c:v>
                </c:pt>
                <c:pt idx="12318">
                  <c:v>98697</c:v>
                </c:pt>
                <c:pt idx="12319">
                  <c:v>98714</c:v>
                </c:pt>
                <c:pt idx="12320">
                  <c:v>98724</c:v>
                </c:pt>
                <c:pt idx="12321">
                  <c:v>98726</c:v>
                </c:pt>
                <c:pt idx="12322">
                  <c:v>98739</c:v>
                </c:pt>
                <c:pt idx="12323">
                  <c:v>98748</c:v>
                </c:pt>
                <c:pt idx="12324">
                  <c:v>98760</c:v>
                </c:pt>
                <c:pt idx="12325">
                  <c:v>98761</c:v>
                </c:pt>
                <c:pt idx="12326">
                  <c:v>98764</c:v>
                </c:pt>
                <c:pt idx="12327">
                  <c:v>98767</c:v>
                </c:pt>
                <c:pt idx="12328">
                  <c:v>98787</c:v>
                </c:pt>
                <c:pt idx="12329">
                  <c:v>98802</c:v>
                </c:pt>
                <c:pt idx="12330">
                  <c:v>98839</c:v>
                </c:pt>
                <c:pt idx="12331">
                  <c:v>98848</c:v>
                </c:pt>
                <c:pt idx="12332">
                  <c:v>98858</c:v>
                </c:pt>
                <c:pt idx="12333">
                  <c:v>98875</c:v>
                </c:pt>
                <c:pt idx="12334">
                  <c:v>98882</c:v>
                </c:pt>
                <c:pt idx="12335">
                  <c:v>98893</c:v>
                </c:pt>
                <c:pt idx="12336">
                  <c:v>98908</c:v>
                </c:pt>
                <c:pt idx="12337">
                  <c:v>98915</c:v>
                </c:pt>
                <c:pt idx="12338">
                  <c:v>98916</c:v>
                </c:pt>
                <c:pt idx="12339">
                  <c:v>98921</c:v>
                </c:pt>
                <c:pt idx="12340">
                  <c:v>98935</c:v>
                </c:pt>
                <c:pt idx="12341">
                  <c:v>98937</c:v>
                </c:pt>
                <c:pt idx="12342">
                  <c:v>98939</c:v>
                </c:pt>
                <c:pt idx="12343">
                  <c:v>98940</c:v>
                </c:pt>
                <c:pt idx="12344">
                  <c:v>98942</c:v>
                </c:pt>
                <c:pt idx="12345">
                  <c:v>98943</c:v>
                </c:pt>
                <c:pt idx="12346">
                  <c:v>98944</c:v>
                </c:pt>
                <c:pt idx="12347">
                  <c:v>98947</c:v>
                </c:pt>
                <c:pt idx="12348">
                  <c:v>98952</c:v>
                </c:pt>
                <c:pt idx="12349">
                  <c:v>98953</c:v>
                </c:pt>
                <c:pt idx="12350">
                  <c:v>98958</c:v>
                </c:pt>
                <c:pt idx="12351">
                  <c:v>98964</c:v>
                </c:pt>
                <c:pt idx="12352">
                  <c:v>98975</c:v>
                </c:pt>
                <c:pt idx="12353">
                  <c:v>98977</c:v>
                </c:pt>
                <c:pt idx="12354">
                  <c:v>98991</c:v>
                </c:pt>
                <c:pt idx="12355">
                  <c:v>98992</c:v>
                </c:pt>
                <c:pt idx="12356">
                  <c:v>98996</c:v>
                </c:pt>
                <c:pt idx="12357">
                  <c:v>98999</c:v>
                </c:pt>
                <c:pt idx="12358">
                  <c:v>99003</c:v>
                </c:pt>
                <c:pt idx="12359">
                  <c:v>99016</c:v>
                </c:pt>
                <c:pt idx="12360">
                  <c:v>99020</c:v>
                </c:pt>
                <c:pt idx="12361">
                  <c:v>99030</c:v>
                </c:pt>
                <c:pt idx="12362">
                  <c:v>99050</c:v>
                </c:pt>
                <c:pt idx="12363">
                  <c:v>99054</c:v>
                </c:pt>
                <c:pt idx="12364">
                  <c:v>99075</c:v>
                </c:pt>
                <c:pt idx="12365">
                  <c:v>99088</c:v>
                </c:pt>
                <c:pt idx="12366">
                  <c:v>99089</c:v>
                </c:pt>
                <c:pt idx="12367">
                  <c:v>99095</c:v>
                </c:pt>
                <c:pt idx="12368">
                  <c:v>99097</c:v>
                </c:pt>
                <c:pt idx="12369">
                  <c:v>99098</c:v>
                </c:pt>
                <c:pt idx="12370">
                  <c:v>99099</c:v>
                </c:pt>
                <c:pt idx="12371">
                  <c:v>99108</c:v>
                </c:pt>
                <c:pt idx="12372">
                  <c:v>99120</c:v>
                </c:pt>
                <c:pt idx="12373">
                  <c:v>99127</c:v>
                </c:pt>
                <c:pt idx="12374">
                  <c:v>99134</c:v>
                </c:pt>
                <c:pt idx="12375">
                  <c:v>99140</c:v>
                </c:pt>
                <c:pt idx="12376">
                  <c:v>99143</c:v>
                </c:pt>
                <c:pt idx="12377">
                  <c:v>99147</c:v>
                </c:pt>
                <c:pt idx="12378">
                  <c:v>99155</c:v>
                </c:pt>
                <c:pt idx="12379">
                  <c:v>99168</c:v>
                </c:pt>
                <c:pt idx="12380">
                  <c:v>99175</c:v>
                </c:pt>
                <c:pt idx="12381">
                  <c:v>99179</c:v>
                </c:pt>
                <c:pt idx="12382">
                  <c:v>99192</c:v>
                </c:pt>
                <c:pt idx="12383">
                  <c:v>99210</c:v>
                </c:pt>
                <c:pt idx="12384">
                  <c:v>99226</c:v>
                </c:pt>
                <c:pt idx="12385">
                  <c:v>99230</c:v>
                </c:pt>
                <c:pt idx="12386">
                  <c:v>99237</c:v>
                </c:pt>
                <c:pt idx="12387">
                  <c:v>99241</c:v>
                </c:pt>
                <c:pt idx="12388">
                  <c:v>99249</c:v>
                </c:pt>
                <c:pt idx="12389">
                  <c:v>99250</c:v>
                </c:pt>
                <c:pt idx="12390">
                  <c:v>99253</c:v>
                </c:pt>
                <c:pt idx="12391">
                  <c:v>99254</c:v>
                </c:pt>
                <c:pt idx="12392">
                  <c:v>99262</c:v>
                </c:pt>
                <c:pt idx="12393">
                  <c:v>99266</c:v>
                </c:pt>
                <c:pt idx="12394">
                  <c:v>99290</c:v>
                </c:pt>
                <c:pt idx="12395">
                  <c:v>99291</c:v>
                </c:pt>
                <c:pt idx="12396">
                  <c:v>99298</c:v>
                </c:pt>
                <c:pt idx="12397">
                  <c:v>99305</c:v>
                </c:pt>
                <c:pt idx="12398">
                  <c:v>99310</c:v>
                </c:pt>
                <c:pt idx="12399">
                  <c:v>99322</c:v>
                </c:pt>
                <c:pt idx="12400">
                  <c:v>99326</c:v>
                </c:pt>
                <c:pt idx="12401">
                  <c:v>99327</c:v>
                </c:pt>
                <c:pt idx="12402">
                  <c:v>99334</c:v>
                </c:pt>
                <c:pt idx="12403">
                  <c:v>99338</c:v>
                </c:pt>
                <c:pt idx="12404">
                  <c:v>99349</c:v>
                </c:pt>
                <c:pt idx="12405">
                  <c:v>99400</c:v>
                </c:pt>
                <c:pt idx="12406">
                  <c:v>99409</c:v>
                </c:pt>
                <c:pt idx="12407">
                  <c:v>99417</c:v>
                </c:pt>
                <c:pt idx="12408">
                  <c:v>99438</c:v>
                </c:pt>
                <c:pt idx="12409">
                  <c:v>99440</c:v>
                </c:pt>
                <c:pt idx="12410">
                  <c:v>99450</c:v>
                </c:pt>
                <c:pt idx="12411">
                  <c:v>99465</c:v>
                </c:pt>
                <c:pt idx="12412">
                  <c:v>99474</c:v>
                </c:pt>
                <c:pt idx="12413">
                  <c:v>99484</c:v>
                </c:pt>
                <c:pt idx="12414">
                  <c:v>99487</c:v>
                </c:pt>
                <c:pt idx="12415">
                  <c:v>99496</c:v>
                </c:pt>
                <c:pt idx="12416">
                  <c:v>99505</c:v>
                </c:pt>
                <c:pt idx="12417">
                  <c:v>99511</c:v>
                </c:pt>
                <c:pt idx="12418">
                  <c:v>99512</c:v>
                </c:pt>
                <c:pt idx="12419">
                  <c:v>99532</c:v>
                </c:pt>
                <c:pt idx="12420">
                  <c:v>99538</c:v>
                </c:pt>
                <c:pt idx="12421">
                  <c:v>99540</c:v>
                </c:pt>
                <c:pt idx="12422">
                  <c:v>99553</c:v>
                </c:pt>
                <c:pt idx="12423">
                  <c:v>99558</c:v>
                </c:pt>
                <c:pt idx="12424">
                  <c:v>99559</c:v>
                </c:pt>
                <c:pt idx="12425">
                  <c:v>99560</c:v>
                </c:pt>
                <c:pt idx="12426">
                  <c:v>99566</c:v>
                </c:pt>
                <c:pt idx="12427">
                  <c:v>99571</c:v>
                </c:pt>
                <c:pt idx="12428">
                  <c:v>99573</c:v>
                </c:pt>
                <c:pt idx="12429">
                  <c:v>99575</c:v>
                </c:pt>
                <c:pt idx="12430">
                  <c:v>99585</c:v>
                </c:pt>
                <c:pt idx="12431">
                  <c:v>99597</c:v>
                </c:pt>
                <c:pt idx="12432">
                  <c:v>99598</c:v>
                </c:pt>
                <c:pt idx="12433">
                  <c:v>99601</c:v>
                </c:pt>
                <c:pt idx="12434">
                  <c:v>99604</c:v>
                </c:pt>
                <c:pt idx="12435">
                  <c:v>99615</c:v>
                </c:pt>
                <c:pt idx="12436">
                  <c:v>99623</c:v>
                </c:pt>
                <c:pt idx="12437">
                  <c:v>99627</c:v>
                </c:pt>
                <c:pt idx="12438">
                  <c:v>99637</c:v>
                </c:pt>
                <c:pt idx="12439">
                  <c:v>99641</c:v>
                </c:pt>
                <c:pt idx="12440">
                  <c:v>99654</c:v>
                </c:pt>
                <c:pt idx="12441">
                  <c:v>99676</c:v>
                </c:pt>
                <c:pt idx="12442">
                  <c:v>99718</c:v>
                </c:pt>
                <c:pt idx="12443">
                  <c:v>99730</c:v>
                </c:pt>
                <c:pt idx="12444">
                  <c:v>99738</c:v>
                </c:pt>
                <c:pt idx="12445">
                  <c:v>99775</c:v>
                </c:pt>
                <c:pt idx="12446">
                  <c:v>99781</c:v>
                </c:pt>
                <c:pt idx="12447">
                  <c:v>99797</c:v>
                </c:pt>
                <c:pt idx="12448">
                  <c:v>99799</c:v>
                </c:pt>
                <c:pt idx="12449">
                  <c:v>99807</c:v>
                </c:pt>
                <c:pt idx="12450">
                  <c:v>99820</c:v>
                </c:pt>
                <c:pt idx="12451">
                  <c:v>99823</c:v>
                </c:pt>
                <c:pt idx="12452">
                  <c:v>99826</c:v>
                </c:pt>
                <c:pt idx="12453">
                  <c:v>99831</c:v>
                </c:pt>
                <c:pt idx="12454">
                  <c:v>99840</c:v>
                </c:pt>
                <c:pt idx="12455">
                  <c:v>99842</c:v>
                </c:pt>
                <c:pt idx="12456">
                  <c:v>99847</c:v>
                </c:pt>
                <c:pt idx="12457">
                  <c:v>99857</c:v>
                </c:pt>
                <c:pt idx="12458">
                  <c:v>99858</c:v>
                </c:pt>
                <c:pt idx="12459">
                  <c:v>99873</c:v>
                </c:pt>
                <c:pt idx="12460">
                  <c:v>99880</c:v>
                </c:pt>
                <c:pt idx="12461">
                  <c:v>99902</c:v>
                </c:pt>
                <c:pt idx="12462">
                  <c:v>99904</c:v>
                </c:pt>
                <c:pt idx="12463">
                  <c:v>99905</c:v>
                </c:pt>
                <c:pt idx="12464">
                  <c:v>99906</c:v>
                </c:pt>
                <c:pt idx="12465">
                  <c:v>99907</c:v>
                </c:pt>
                <c:pt idx="12466">
                  <c:v>99910</c:v>
                </c:pt>
                <c:pt idx="12467">
                  <c:v>99914</c:v>
                </c:pt>
                <c:pt idx="12468">
                  <c:v>99927</c:v>
                </c:pt>
                <c:pt idx="12469">
                  <c:v>99951</c:v>
                </c:pt>
                <c:pt idx="12470">
                  <c:v>99952</c:v>
                </c:pt>
                <c:pt idx="12471">
                  <c:v>99958</c:v>
                </c:pt>
                <c:pt idx="12472">
                  <c:v>99959</c:v>
                </c:pt>
                <c:pt idx="12473">
                  <c:v>99964</c:v>
                </c:pt>
                <c:pt idx="12474">
                  <c:v>99969</c:v>
                </c:pt>
                <c:pt idx="12475">
                  <c:v>99995</c:v>
                </c:pt>
                <c:pt idx="12476">
                  <c:v>100000</c:v>
                </c:pt>
              </c:numCache>
            </c:numRef>
          </c:xVal>
          <c:yVal>
            <c:numRef>
              <c:f>Sheet1!$B$2:$B$12478</c:f>
              <c:numCache>
                <c:formatCode>General</c:formatCode>
                <c:ptCount val="12477"/>
                <c:pt idx="0">
                  <c:v>2.1404000000000001</c:v>
                </c:pt>
                <c:pt idx="1">
                  <c:v>1.6581999999999999</c:v>
                </c:pt>
                <c:pt idx="2">
                  <c:v>1.0642</c:v>
                </c:pt>
                <c:pt idx="3">
                  <c:v>0.21167</c:v>
                </c:pt>
                <c:pt idx="4">
                  <c:v>0.18557999999999999</c:v>
                </c:pt>
                <c:pt idx="5">
                  <c:v>0.27271000000000001</c:v>
                </c:pt>
                <c:pt idx="6">
                  <c:v>0.29535</c:v>
                </c:pt>
                <c:pt idx="7">
                  <c:v>0.29308000000000001</c:v>
                </c:pt>
                <c:pt idx="8">
                  <c:v>0.24761</c:v>
                </c:pt>
                <c:pt idx="9">
                  <c:v>0.25397999999999998</c:v>
                </c:pt>
                <c:pt idx="10">
                  <c:v>0.12132</c:v>
                </c:pt>
                <c:pt idx="11">
                  <c:v>9.2045000000000002E-2</c:v>
                </c:pt>
                <c:pt idx="12">
                  <c:v>5.4489999999999997E-2</c:v>
                </c:pt>
                <c:pt idx="13">
                  <c:v>7.2678000000000006E-2</c:v>
                </c:pt>
                <c:pt idx="14">
                  <c:v>6.7854999999999999E-2</c:v>
                </c:pt>
                <c:pt idx="15">
                  <c:v>0.23294999999999999</c:v>
                </c:pt>
                <c:pt idx="16">
                  <c:v>0.46481</c:v>
                </c:pt>
                <c:pt idx="17">
                  <c:v>0.24435999999999999</c:v>
                </c:pt>
                <c:pt idx="18">
                  <c:v>0.35044999999999998</c:v>
                </c:pt>
                <c:pt idx="19">
                  <c:v>0.40583999999999998</c:v>
                </c:pt>
                <c:pt idx="20">
                  <c:v>0.64178999999999997</c:v>
                </c:pt>
                <c:pt idx="21">
                  <c:v>0.56527000000000005</c:v>
                </c:pt>
                <c:pt idx="22">
                  <c:v>0.26719999999999999</c:v>
                </c:pt>
                <c:pt idx="23">
                  <c:v>0.34072999999999998</c:v>
                </c:pt>
                <c:pt idx="24">
                  <c:v>0.28187000000000001</c:v>
                </c:pt>
                <c:pt idx="25">
                  <c:v>0.23258000000000001</c:v>
                </c:pt>
                <c:pt idx="26">
                  <c:v>0.33496999999999999</c:v>
                </c:pt>
                <c:pt idx="27">
                  <c:v>0.29826000000000003</c:v>
                </c:pt>
                <c:pt idx="28">
                  <c:v>0.29648999999999998</c:v>
                </c:pt>
                <c:pt idx="29">
                  <c:v>0.43042999999999998</c:v>
                </c:pt>
                <c:pt idx="30">
                  <c:v>0.38327</c:v>
                </c:pt>
                <c:pt idx="31">
                  <c:v>0.42764000000000002</c:v>
                </c:pt>
                <c:pt idx="32">
                  <c:v>0.97833000000000003</c:v>
                </c:pt>
                <c:pt idx="33">
                  <c:v>0.88475000000000004</c:v>
                </c:pt>
                <c:pt idx="34">
                  <c:v>0.78217999999999999</c:v>
                </c:pt>
                <c:pt idx="35">
                  <c:v>0.66983000000000004</c:v>
                </c:pt>
                <c:pt idx="36">
                  <c:v>0.59843999999999997</c:v>
                </c:pt>
                <c:pt idx="37">
                  <c:v>0.61160999999999999</c:v>
                </c:pt>
                <c:pt idx="38">
                  <c:v>0.62175999999999998</c:v>
                </c:pt>
                <c:pt idx="39">
                  <c:v>0.16591</c:v>
                </c:pt>
                <c:pt idx="40">
                  <c:v>0.15189</c:v>
                </c:pt>
                <c:pt idx="41">
                  <c:v>0.12082</c:v>
                </c:pt>
                <c:pt idx="42">
                  <c:v>0.12186</c:v>
                </c:pt>
                <c:pt idx="43">
                  <c:v>9.7352999999999995E-2</c:v>
                </c:pt>
                <c:pt idx="44">
                  <c:v>0.13213</c:v>
                </c:pt>
                <c:pt idx="45">
                  <c:v>0.11407</c:v>
                </c:pt>
                <c:pt idx="46">
                  <c:v>8.2171999999999995E-2</c:v>
                </c:pt>
                <c:pt idx="47">
                  <c:v>3.4097000000000002E-2</c:v>
                </c:pt>
                <c:pt idx="48">
                  <c:v>0.10892</c:v>
                </c:pt>
                <c:pt idx="49">
                  <c:v>6.3063999999999995E-2</c:v>
                </c:pt>
                <c:pt idx="50">
                  <c:v>6.8001000000000006E-2</c:v>
                </c:pt>
                <c:pt idx="51">
                  <c:v>8.1267000000000006E-2</c:v>
                </c:pt>
                <c:pt idx="52">
                  <c:v>6.2645000000000006E-2</c:v>
                </c:pt>
                <c:pt idx="53">
                  <c:v>0.13705000000000001</c:v>
                </c:pt>
                <c:pt idx="54">
                  <c:v>0.16356999999999999</c:v>
                </c:pt>
                <c:pt idx="55">
                  <c:v>0.12981999999999999</c:v>
                </c:pt>
                <c:pt idx="56">
                  <c:v>0.28538999999999998</c:v>
                </c:pt>
                <c:pt idx="57">
                  <c:v>0.28836000000000001</c:v>
                </c:pt>
                <c:pt idx="58">
                  <c:v>0.30584</c:v>
                </c:pt>
                <c:pt idx="59">
                  <c:v>0.18822</c:v>
                </c:pt>
                <c:pt idx="60">
                  <c:v>0.28974</c:v>
                </c:pt>
                <c:pt idx="61">
                  <c:v>0.29447000000000001</c:v>
                </c:pt>
                <c:pt idx="62">
                  <c:v>0.28454000000000002</c:v>
                </c:pt>
                <c:pt idx="63">
                  <c:v>0.13589000000000001</c:v>
                </c:pt>
                <c:pt idx="64">
                  <c:v>6.4929000000000001E-2</c:v>
                </c:pt>
                <c:pt idx="65">
                  <c:v>5.2611999999999999E-2</c:v>
                </c:pt>
                <c:pt idx="66">
                  <c:v>0.17576</c:v>
                </c:pt>
                <c:pt idx="67">
                  <c:v>8.8390999999999997E-2</c:v>
                </c:pt>
                <c:pt idx="68">
                  <c:v>7.8495999999999996E-2</c:v>
                </c:pt>
                <c:pt idx="69">
                  <c:v>7.8454999999999997E-2</c:v>
                </c:pt>
                <c:pt idx="70">
                  <c:v>6.6461000000000006E-2</c:v>
                </c:pt>
                <c:pt idx="71">
                  <c:v>0.10779</c:v>
                </c:pt>
                <c:pt idx="72">
                  <c:v>0.1608</c:v>
                </c:pt>
                <c:pt idx="73">
                  <c:v>0.14122000000000001</c:v>
                </c:pt>
                <c:pt idx="74">
                  <c:v>0.29859999999999998</c:v>
                </c:pt>
                <c:pt idx="75">
                  <c:v>0.29010999999999998</c:v>
                </c:pt>
                <c:pt idx="76">
                  <c:v>0.27298</c:v>
                </c:pt>
                <c:pt idx="77">
                  <c:v>0.1986</c:v>
                </c:pt>
                <c:pt idx="78">
                  <c:v>0.79886999999999997</c:v>
                </c:pt>
                <c:pt idx="79">
                  <c:v>0.64285000000000003</c:v>
                </c:pt>
                <c:pt idx="80">
                  <c:v>0.65164</c:v>
                </c:pt>
                <c:pt idx="81">
                  <c:v>0.67459000000000002</c:v>
                </c:pt>
                <c:pt idx="82">
                  <c:v>0.66310000000000002</c:v>
                </c:pt>
                <c:pt idx="83">
                  <c:v>0.31591000000000002</c:v>
                </c:pt>
                <c:pt idx="84">
                  <c:v>0.21240000000000001</c:v>
                </c:pt>
                <c:pt idx="85">
                  <c:v>0.15958</c:v>
                </c:pt>
                <c:pt idx="86">
                  <c:v>0.12923999999999999</c:v>
                </c:pt>
                <c:pt idx="87">
                  <c:v>0.47741</c:v>
                </c:pt>
                <c:pt idx="88">
                  <c:v>0.48210999999999998</c:v>
                </c:pt>
                <c:pt idx="89">
                  <c:v>0.31079000000000001</c:v>
                </c:pt>
                <c:pt idx="90">
                  <c:v>0.26673999999999998</c:v>
                </c:pt>
                <c:pt idx="91">
                  <c:v>0.26854</c:v>
                </c:pt>
                <c:pt idx="92">
                  <c:v>0.14144000000000001</c:v>
                </c:pt>
                <c:pt idx="93">
                  <c:v>0.11179</c:v>
                </c:pt>
                <c:pt idx="94">
                  <c:v>0.29907</c:v>
                </c:pt>
                <c:pt idx="95">
                  <c:v>0.64354999999999996</c:v>
                </c:pt>
                <c:pt idx="96">
                  <c:v>0.49095</c:v>
                </c:pt>
                <c:pt idx="97">
                  <c:v>0.64661000000000002</c:v>
                </c:pt>
                <c:pt idx="98">
                  <c:v>0.40899999999999997</c:v>
                </c:pt>
                <c:pt idx="99">
                  <c:v>0.18446000000000001</c:v>
                </c:pt>
                <c:pt idx="100">
                  <c:v>0.24887000000000001</c:v>
                </c:pt>
                <c:pt idx="101">
                  <c:v>0.21803</c:v>
                </c:pt>
                <c:pt idx="102">
                  <c:v>0.16539999999999999</c:v>
                </c:pt>
                <c:pt idx="103">
                  <c:v>0.33409</c:v>
                </c:pt>
                <c:pt idx="104">
                  <c:v>0.33601999999999999</c:v>
                </c:pt>
                <c:pt idx="105">
                  <c:v>0.38245000000000001</c:v>
                </c:pt>
                <c:pt idx="106">
                  <c:v>0.44163000000000002</c:v>
                </c:pt>
                <c:pt idx="107">
                  <c:v>0.39645999999999998</c:v>
                </c:pt>
                <c:pt idx="108">
                  <c:v>0.42310999999999999</c:v>
                </c:pt>
                <c:pt idx="109">
                  <c:v>0.49292000000000002</c:v>
                </c:pt>
                <c:pt idx="110">
                  <c:v>0.30741000000000002</c:v>
                </c:pt>
                <c:pt idx="111">
                  <c:v>0.24754000000000001</c:v>
                </c:pt>
                <c:pt idx="112">
                  <c:v>0.33961000000000002</c:v>
                </c:pt>
                <c:pt idx="113">
                  <c:v>0.38916000000000001</c:v>
                </c:pt>
                <c:pt idx="114">
                  <c:v>0.34472999999999998</c:v>
                </c:pt>
                <c:pt idx="115">
                  <c:v>0.34377999999999997</c:v>
                </c:pt>
                <c:pt idx="116">
                  <c:v>0.26247999999999999</c:v>
                </c:pt>
                <c:pt idx="117">
                  <c:v>9.5562999999999995E-2</c:v>
                </c:pt>
                <c:pt idx="118">
                  <c:v>0.25592999999999999</c:v>
                </c:pt>
                <c:pt idx="119">
                  <c:v>0.31690000000000002</c:v>
                </c:pt>
                <c:pt idx="120">
                  <c:v>0.25058999999999998</c:v>
                </c:pt>
                <c:pt idx="121">
                  <c:v>0.13125000000000001</c:v>
                </c:pt>
                <c:pt idx="122">
                  <c:v>0.1449</c:v>
                </c:pt>
                <c:pt idx="123">
                  <c:v>0.12391000000000001</c:v>
                </c:pt>
                <c:pt idx="124">
                  <c:v>0.19425000000000001</c:v>
                </c:pt>
                <c:pt idx="125">
                  <c:v>0.16661000000000001</c:v>
                </c:pt>
                <c:pt idx="126">
                  <c:v>0.17773</c:v>
                </c:pt>
                <c:pt idx="127">
                  <c:v>0.15179000000000001</c:v>
                </c:pt>
                <c:pt idx="128">
                  <c:v>0.12983</c:v>
                </c:pt>
                <c:pt idx="129">
                  <c:v>0.12512000000000001</c:v>
                </c:pt>
                <c:pt idx="130">
                  <c:v>0.22356000000000001</c:v>
                </c:pt>
                <c:pt idx="131">
                  <c:v>0.19284999999999999</c:v>
                </c:pt>
                <c:pt idx="132">
                  <c:v>0.28194000000000002</c:v>
                </c:pt>
                <c:pt idx="133">
                  <c:v>0.30573</c:v>
                </c:pt>
                <c:pt idx="134">
                  <c:v>0.20579</c:v>
                </c:pt>
                <c:pt idx="135">
                  <c:v>0.13986999999999999</c:v>
                </c:pt>
                <c:pt idx="136">
                  <c:v>0.15217</c:v>
                </c:pt>
                <c:pt idx="137">
                  <c:v>0.14435000000000001</c:v>
                </c:pt>
                <c:pt idx="138">
                  <c:v>0.10274999999999999</c:v>
                </c:pt>
                <c:pt idx="139">
                  <c:v>9.7554000000000002E-2</c:v>
                </c:pt>
                <c:pt idx="140">
                  <c:v>0.11441999999999999</c:v>
                </c:pt>
                <c:pt idx="141">
                  <c:v>0.11111</c:v>
                </c:pt>
                <c:pt idx="142">
                  <c:v>0.15937999999999999</c:v>
                </c:pt>
                <c:pt idx="143">
                  <c:v>0.13588</c:v>
                </c:pt>
                <c:pt idx="144">
                  <c:v>0.13697000000000001</c:v>
                </c:pt>
                <c:pt idx="145">
                  <c:v>0.10432</c:v>
                </c:pt>
                <c:pt idx="146">
                  <c:v>0.10691000000000001</c:v>
                </c:pt>
                <c:pt idx="147">
                  <c:v>0.1057</c:v>
                </c:pt>
                <c:pt idx="148">
                  <c:v>0.11119999999999999</c:v>
                </c:pt>
                <c:pt idx="149">
                  <c:v>0.18704000000000001</c:v>
                </c:pt>
                <c:pt idx="150">
                  <c:v>0.21289</c:v>
                </c:pt>
                <c:pt idx="151">
                  <c:v>0.18945000000000001</c:v>
                </c:pt>
                <c:pt idx="152">
                  <c:v>0.2301</c:v>
                </c:pt>
                <c:pt idx="153">
                  <c:v>0.15525</c:v>
                </c:pt>
                <c:pt idx="154">
                  <c:v>0.36598999999999998</c:v>
                </c:pt>
                <c:pt idx="155">
                  <c:v>0.36881999999999998</c:v>
                </c:pt>
                <c:pt idx="156">
                  <c:v>0.17793999999999999</c:v>
                </c:pt>
                <c:pt idx="157">
                  <c:v>0.14377000000000001</c:v>
                </c:pt>
                <c:pt idx="158">
                  <c:v>0.33789999999999998</c:v>
                </c:pt>
                <c:pt idx="159">
                  <c:v>0.28660999999999998</c:v>
                </c:pt>
                <c:pt idx="160">
                  <c:v>0.46061999999999997</c:v>
                </c:pt>
                <c:pt idx="161">
                  <c:v>0.32706000000000002</c:v>
                </c:pt>
                <c:pt idx="162">
                  <c:v>0.19328000000000001</c:v>
                </c:pt>
                <c:pt idx="163">
                  <c:v>0.28194000000000002</c:v>
                </c:pt>
                <c:pt idx="164">
                  <c:v>0.48616999999999999</c:v>
                </c:pt>
                <c:pt idx="165">
                  <c:v>0.35980000000000001</c:v>
                </c:pt>
                <c:pt idx="166">
                  <c:v>0.47005999999999998</c:v>
                </c:pt>
                <c:pt idx="167">
                  <c:v>0.37576999999999999</c:v>
                </c:pt>
                <c:pt idx="168">
                  <c:v>0.17888999999999999</c:v>
                </c:pt>
                <c:pt idx="169">
                  <c:v>0.42608000000000001</c:v>
                </c:pt>
                <c:pt idx="170">
                  <c:v>0.42181999999999997</c:v>
                </c:pt>
                <c:pt idx="171">
                  <c:v>0.42638999999999999</c:v>
                </c:pt>
                <c:pt idx="172">
                  <c:v>0.15365999999999999</c:v>
                </c:pt>
                <c:pt idx="173">
                  <c:v>0.10528999999999999</c:v>
                </c:pt>
                <c:pt idx="174">
                  <c:v>0.14499999999999999</c:v>
                </c:pt>
                <c:pt idx="175">
                  <c:v>0.16385</c:v>
                </c:pt>
                <c:pt idx="176">
                  <c:v>0.14360999999999999</c:v>
                </c:pt>
                <c:pt idx="177">
                  <c:v>0.13491</c:v>
                </c:pt>
                <c:pt idx="178">
                  <c:v>0.48899999999999999</c:v>
                </c:pt>
                <c:pt idx="179">
                  <c:v>0.45811000000000002</c:v>
                </c:pt>
                <c:pt idx="180">
                  <c:v>8.4100999999999995E-2</c:v>
                </c:pt>
                <c:pt idx="181">
                  <c:v>0.28214</c:v>
                </c:pt>
                <c:pt idx="182">
                  <c:v>0.27731</c:v>
                </c:pt>
                <c:pt idx="183">
                  <c:v>0.39790999999999999</c:v>
                </c:pt>
                <c:pt idx="184">
                  <c:v>0.39193</c:v>
                </c:pt>
                <c:pt idx="185">
                  <c:v>0.29837999999999998</c:v>
                </c:pt>
                <c:pt idx="186">
                  <c:v>0.30891999999999997</c:v>
                </c:pt>
                <c:pt idx="187">
                  <c:v>0.53242999999999996</c:v>
                </c:pt>
                <c:pt idx="188">
                  <c:v>0.58294999999999997</c:v>
                </c:pt>
                <c:pt idx="189">
                  <c:v>0.70786000000000004</c:v>
                </c:pt>
                <c:pt idx="190">
                  <c:v>0.91925000000000001</c:v>
                </c:pt>
                <c:pt idx="191">
                  <c:v>1.038</c:v>
                </c:pt>
                <c:pt idx="192">
                  <c:v>0.8246</c:v>
                </c:pt>
                <c:pt idx="193">
                  <c:v>0.62312000000000001</c:v>
                </c:pt>
                <c:pt idx="194">
                  <c:v>0.41426000000000002</c:v>
                </c:pt>
                <c:pt idx="195">
                  <c:v>0.38918000000000003</c:v>
                </c:pt>
                <c:pt idx="196">
                  <c:v>0.36519000000000001</c:v>
                </c:pt>
                <c:pt idx="197">
                  <c:v>0.33677000000000001</c:v>
                </c:pt>
                <c:pt idx="198">
                  <c:v>0.38267000000000001</c:v>
                </c:pt>
                <c:pt idx="199">
                  <c:v>0.48809000000000002</c:v>
                </c:pt>
                <c:pt idx="200">
                  <c:v>0.36892000000000003</c:v>
                </c:pt>
                <c:pt idx="201">
                  <c:v>0.25520999999999999</c:v>
                </c:pt>
                <c:pt idx="202">
                  <c:v>0.26136999999999999</c:v>
                </c:pt>
                <c:pt idx="203">
                  <c:v>0.24045</c:v>
                </c:pt>
                <c:pt idx="204">
                  <c:v>0.19646</c:v>
                </c:pt>
                <c:pt idx="205">
                  <c:v>0.21595</c:v>
                </c:pt>
                <c:pt idx="206">
                  <c:v>0.26565</c:v>
                </c:pt>
                <c:pt idx="207">
                  <c:v>0.23218</c:v>
                </c:pt>
                <c:pt idx="208">
                  <c:v>0.14230000000000001</c:v>
                </c:pt>
                <c:pt idx="209">
                  <c:v>0.20605000000000001</c:v>
                </c:pt>
                <c:pt idx="210">
                  <c:v>0.22022</c:v>
                </c:pt>
                <c:pt idx="211">
                  <c:v>0.14357</c:v>
                </c:pt>
                <c:pt idx="212">
                  <c:v>4.6205999999999997E-2</c:v>
                </c:pt>
                <c:pt idx="213">
                  <c:v>6.3682000000000002E-2</c:v>
                </c:pt>
                <c:pt idx="214">
                  <c:v>4.9539E-2</c:v>
                </c:pt>
                <c:pt idx="215">
                  <c:v>6.8772E-2</c:v>
                </c:pt>
                <c:pt idx="216">
                  <c:v>7.1131E-2</c:v>
                </c:pt>
                <c:pt idx="217">
                  <c:v>0.27057999999999999</c:v>
                </c:pt>
                <c:pt idx="218">
                  <c:v>0.2918</c:v>
                </c:pt>
                <c:pt idx="219">
                  <c:v>0.31807999999999997</c:v>
                </c:pt>
                <c:pt idx="220">
                  <c:v>0.32888000000000001</c:v>
                </c:pt>
                <c:pt idx="221">
                  <c:v>0.20322000000000001</c:v>
                </c:pt>
                <c:pt idx="222">
                  <c:v>0.50305</c:v>
                </c:pt>
                <c:pt idx="223">
                  <c:v>0.75055000000000005</c:v>
                </c:pt>
                <c:pt idx="224">
                  <c:v>0.74224000000000001</c:v>
                </c:pt>
                <c:pt idx="225">
                  <c:v>0.79896999999999996</c:v>
                </c:pt>
                <c:pt idx="226">
                  <c:v>0.76632999999999996</c:v>
                </c:pt>
                <c:pt idx="227">
                  <c:v>1.0006999999999999</c:v>
                </c:pt>
                <c:pt idx="228">
                  <c:v>0.76182000000000005</c:v>
                </c:pt>
                <c:pt idx="229">
                  <c:v>0.80918999999999996</c:v>
                </c:pt>
                <c:pt idx="230">
                  <c:v>0.36765999999999999</c:v>
                </c:pt>
                <c:pt idx="231">
                  <c:v>0.25796000000000002</c:v>
                </c:pt>
                <c:pt idx="232">
                  <c:v>0.26872000000000001</c:v>
                </c:pt>
                <c:pt idx="233">
                  <c:v>0.19542999999999999</c:v>
                </c:pt>
                <c:pt idx="234">
                  <c:v>0.19125</c:v>
                </c:pt>
                <c:pt idx="235">
                  <c:v>0.27600000000000002</c:v>
                </c:pt>
                <c:pt idx="236">
                  <c:v>0.28774</c:v>
                </c:pt>
                <c:pt idx="237">
                  <c:v>0.42374000000000001</c:v>
                </c:pt>
                <c:pt idx="238">
                  <c:v>0.26140000000000002</c:v>
                </c:pt>
                <c:pt idx="239">
                  <c:v>0.26679000000000003</c:v>
                </c:pt>
                <c:pt idx="240">
                  <c:v>0.23280999999999999</c:v>
                </c:pt>
                <c:pt idx="241">
                  <c:v>0.16793</c:v>
                </c:pt>
                <c:pt idx="242">
                  <c:v>4.2433999999999999E-2</c:v>
                </c:pt>
                <c:pt idx="243">
                  <c:v>5.6251000000000002E-2</c:v>
                </c:pt>
                <c:pt idx="244">
                  <c:v>7.1571999999999997E-2</c:v>
                </c:pt>
                <c:pt idx="245">
                  <c:v>0.50561</c:v>
                </c:pt>
                <c:pt idx="246">
                  <c:v>8.6094000000000004E-2</c:v>
                </c:pt>
                <c:pt idx="247">
                  <c:v>0.18797</c:v>
                </c:pt>
                <c:pt idx="248">
                  <c:v>0.17199999999999999</c:v>
                </c:pt>
                <c:pt idx="249">
                  <c:v>0.17280999999999999</c:v>
                </c:pt>
                <c:pt idx="250">
                  <c:v>0.17280999999999999</c:v>
                </c:pt>
                <c:pt idx="251">
                  <c:v>0.15443999999999999</c:v>
                </c:pt>
                <c:pt idx="252">
                  <c:v>0.15683</c:v>
                </c:pt>
                <c:pt idx="253">
                  <c:v>0.15529000000000001</c:v>
                </c:pt>
                <c:pt idx="254">
                  <c:v>0.15986</c:v>
                </c:pt>
                <c:pt idx="255">
                  <c:v>0.16089000000000001</c:v>
                </c:pt>
                <c:pt idx="256">
                  <c:v>0.30930000000000002</c:v>
                </c:pt>
                <c:pt idx="257">
                  <c:v>0.26283000000000001</c:v>
                </c:pt>
                <c:pt idx="258">
                  <c:v>8.4873000000000004E-2</c:v>
                </c:pt>
                <c:pt idx="259">
                  <c:v>0.33693000000000001</c:v>
                </c:pt>
                <c:pt idx="260">
                  <c:v>0.33127000000000001</c:v>
                </c:pt>
                <c:pt idx="261">
                  <c:v>0.29324</c:v>
                </c:pt>
                <c:pt idx="262">
                  <c:v>0.29276999999999997</c:v>
                </c:pt>
                <c:pt idx="263">
                  <c:v>0.34788000000000002</c:v>
                </c:pt>
                <c:pt idx="264">
                  <c:v>0.43968000000000002</c:v>
                </c:pt>
                <c:pt idx="265">
                  <c:v>0.27099000000000001</c:v>
                </c:pt>
                <c:pt idx="266">
                  <c:v>0.35260000000000002</c:v>
                </c:pt>
                <c:pt idx="267">
                  <c:v>0.26122000000000001</c:v>
                </c:pt>
                <c:pt idx="268">
                  <c:v>0.26923000000000002</c:v>
                </c:pt>
                <c:pt idx="269">
                  <c:v>0.10474</c:v>
                </c:pt>
                <c:pt idx="270">
                  <c:v>0.13691999999999999</c:v>
                </c:pt>
                <c:pt idx="271">
                  <c:v>0.13211999999999999</c:v>
                </c:pt>
                <c:pt idx="272">
                  <c:v>0.12586</c:v>
                </c:pt>
                <c:pt idx="273">
                  <c:v>0.12053999999999999</c:v>
                </c:pt>
                <c:pt idx="274">
                  <c:v>0.14809</c:v>
                </c:pt>
                <c:pt idx="275">
                  <c:v>7.3611999999999997E-2</c:v>
                </c:pt>
                <c:pt idx="276">
                  <c:v>0.16383</c:v>
                </c:pt>
                <c:pt idx="277">
                  <c:v>0.16539000000000001</c:v>
                </c:pt>
                <c:pt idx="278">
                  <c:v>0.1431</c:v>
                </c:pt>
                <c:pt idx="279">
                  <c:v>8.8259000000000004E-2</c:v>
                </c:pt>
                <c:pt idx="280">
                  <c:v>0.28217999999999999</c:v>
                </c:pt>
                <c:pt idx="281">
                  <c:v>0.46940999999999999</c:v>
                </c:pt>
                <c:pt idx="282">
                  <c:v>0.44923999999999997</c:v>
                </c:pt>
                <c:pt idx="283">
                  <c:v>0.52200999999999997</c:v>
                </c:pt>
                <c:pt idx="284">
                  <c:v>0.28364</c:v>
                </c:pt>
                <c:pt idx="285">
                  <c:v>0.33967000000000003</c:v>
                </c:pt>
                <c:pt idx="286">
                  <c:v>0.25686999999999999</c:v>
                </c:pt>
                <c:pt idx="287">
                  <c:v>0.26163999999999998</c:v>
                </c:pt>
                <c:pt idx="288">
                  <c:v>8.5579000000000002E-2</c:v>
                </c:pt>
                <c:pt idx="289">
                  <c:v>0.16647000000000001</c:v>
                </c:pt>
                <c:pt idx="290">
                  <c:v>0.10349</c:v>
                </c:pt>
                <c:pt idx="291">
                  <c:v>8.1339999999999996E-2</c:v>
                </c:pt>
                <c:pt idx="292">
                  <c:v>6.1143999999999997E-2</c:v>
                </c:pt>
                <c:pt idx="293">
                  <c:v>4.9109E-2</c:v>
                </c:pt>
                <c:pt idx="294">
                  <c:v>0.35881000000000002</c:v>
                </c:pt>
                <c:pt idx="295">
                  <c:v>0.24378</c:v>
                </c:pt>
                <c:pt idx="296">
                  <c:v>0.28842000000000001</c:v>
                </c:pt>
                <c:pt idx="297">
                  <c:v>0.22241</c:v>
                </c:pt>
                <c:pt idx="298">
                  <c:v>0.17402999999999999</c:v>
                </c:pt>
                <c:pt idx="299">
                  <c:v>0.33360000000000001</c:v>
                </c:pt>
                <c:pt idx="300">
                  <c:v>0.59791000000000005</c:v>
                </c:pt>
                <c:pt idx="301">
                  <c:v>0.75307999999999997</c:v>
                </c:pt>
                <c:pt idx="302">
                  <c:v>0.58801999999999999</c:v>
                </c:pt>
                <c:pt idx="303">
                  <c:v>0.59025000000000005</c:v>
                </c:pt>
                <c:pt idx="304">
                  <c:v>0.35760999999999998</c:v>
                </c:pt>
                <c:pt idx="305">
                  <c:v>0.10331</c:v>
                </c:pt>
                <c:pt idx="306">
                  <c:v>6.5826999999999997E-2</c:v>
                </c:pt>
                <c:pt idx="307">
                  <c:v>0.26372000000000001</c:v>
                </c:pt>
                <c:pt idx="308">
                  <c:v>0.39484000000000002</c:v>
                </c:pt>
                <c:pt idx="309">
                  <c:v>0.42370000000000002</c:v>
                </c:pt>
                <c:pt idx="310">
                  <c:v>0.11665</c:v>
                </c:pt>
                <c:pt idx="311">
                  <c:v>0.20288999999999999</c:v>
                </c:pt>
                <c:pt idx="312">
                  <c:v>0.20832000000000001</c:v>
                </c:pt>
                <c:pt idx="313">
                  <c:v>0.12413</c:v>
                </c:pt>
                <c:pt idx="314">
                  <c:v>0.12354</c:v>
                </c:pt>
                <c:pt idx="315">
                  <c:v>0.12386</c:v>
                </c:pt>
                <c:pt idx="316">
                  <c:v>0.11135</c:v>
                </c:pt>
                <c:pt idx="317">
                  <c:v>0.11502</c:v>
                </c:pt>
                <c:pt idx="318">
                  <c:v>0.19936999999999999</c:v>
                </c:pt>
                <c:pt idx="319">
                  <c:v>0.12766</c:v>
                </c:pt>
                <c:pt idx="320">
                  <c:v>5.9195999999999999E-2</c:v>
                </c:pt>
                <c:pt idx="321">
                  <c:v>4.1487000000000003E-2</c:v>
                </c:pt>
                <c:pt idx="322">
                  <c:v>5.7553E-2</c:v>
                </c:pt>
                <c:pt idx="323">
                  <c:v>5.2796000000000003E-2</c:v>
                </c:pt>
                <c:pt idx="324">
                  <c:v>0.1646</c:v>
                </c:pt>
                <c:pt idx="325">
                  <c:v>0.16769000000000001</c:v>
                </c:pt>
                <c:pt idx="326">
                  <c:v>0.21196000000000001</c:v>
                </c:pt>
                <c:pt idx="327">
                  <c:v>0.19724</c:v>
                </c:pt>
                <c:pt idx="328">
                  <c:v>0.16544</c:v>
                </c:pt>
                <c:pt idx="329">
                  <c:v>5.0875999999999998E-2</c:v>
                </c:pt>
                <c:pt idx="330">
                  <c:v>5.9421000000000002E-2</c:v>
                </c:pt>
                <c:pt idx="331">
                  <c:v>5.2696E-2</c:v>
                </c:pt>
                <c:pt idx="332">
                  <c:v>7.5469999999999995E-2</c:v>
                </c:pt>
                <c:pt idx="333">
                  <c:v>0.14942</c:v>
                </c:pt>
                <c:pt idx="334">
                  <c:v>0.40238000000000002</c:v>
                </c:pt>
                <c:pt idx="335">
                  <c:v>8.9968999999999993E-2</c:v>
                </c:pt>
                <c:pt idx="336">
                  <c:v>0.19491</c:v>
                </c:pt>
                <c:pt idx="337">
                  <c:v>0.23696999999999999</c:v>
                </c:pt>
                <c:pt idx="338">
                  <c:v>0.18557000000000001</c:v>
                </c:pt>
                <c:pt idx="339">
                  <c:v>0.19056000000000001</c:v>
                </c:pt>
                <c:pt idx="340">
                  <c:v>0.18482999999999999</c:v>
                </c:pt>
                <c:pt idx="341">
                  <c:v>0.21493000000000001</c:v>
                </c:pt>
                <c:pt idx="342">
                  <c:v>0.15479999999999999</c:v>
                </c:pt>
                <c:pt idx="343">
                  <c:v>0.15845000000000001</c:v>
                </c:pt>
                <c:pt idx="344">
                  <c:v>0.17718</c:v>
                </c:pt>
                <c:pt idx="345">
                  <c:v>0.18995000000000001</c:v>
                </c:pt>
                <c:pt idx="346">
                  <c:v>0.1381</c:v>
                </c:pt>
                <c:pt idx="347">
                  <c:v>0.14648</c:v>
                </c:pt>
                <c:pt idx="348">
                  <c:v>0.14859</c:v>
                </c:pt>
                <c:pt idx="349">
                  <c:v>0.14982999999999999</c:v>
                </c:pt>
                <c:pt idx="350">
                  <c:v>5.8255000000000001E-2</c:v>
                </c:pt>
                <c:pt idx="351">
                  <c:v>0.22281000000000001</c:v>
                </c:pt>
                <c:pt idx="352">
                  <c:v>0.22086</c:v>
                </c:pt>
                <c:pt idx="353">
                  <c:v>0.21018999999999999</c:v>
                </c:pt>
                <c:pt idx="354">
                  <c:v>0.21104999999999999</c:v>
                </c:pt>
                <c:pt idx="355">
                  <c:v>0.22628999999999999</c:v>
                </c:pt>
                <c:pt idx="356">
                  <c:v>0.26856999999999998</c:v>
                </c:pt>
                <c:pt idx="357">
                  <c:v>0.21617</c:v>
                </c:pt>
                <c:pt idx="358">
                  <c:v>0.2681</c:v>
                </c:pt>
                <c:pt idx="359">
                  <c:v>0.37763999999999998</c:v>
                </c:pt>
                <c:pt idx="360">
                  <c:v>0.34223999999999999</c:v>
                </c:pt>
                <c:pt idx="361">
                  <c:v>0.40778999999999999</c:v>
                </c:pt>
                <c:pt idx="362">
                  <c:v>0.29747000000000001</c:v>
                </c:pt>
                <c:pt idx="363">
                  <c:v>0.41893999999999998</c:v>
                </c:pt>
                <c:pt idx="364">
                  <c:v>0.38968999999999998</c:v>
                </c:pt>
                <c:pt idx="365">
                  <c:v>0.39535999999999999</c:v>
                </c:pt>
                <c:pt idx="366">
                  <c:v>0.3322</c:v>
                </c:pt>
                <c:pt idx="367">
                  <c:v>0.33861999999999998</c:v>
                </c:pt>
                <c:pt idx="368">
                  <c:v>0.13966999999999999</c:v>
                </c:pt>
                <c:pt idx="369">
                  <c:v>0.15312000000000001</c:v>
                </c:pt>
                <c:pt idx="370">
                  <c:v>0.12917999999999999</c:v>
                </c:pt>
                <c:pt idx="371">
                  <c:v>0.16450000000000001</c:v>
                </c:pt>
                <c:pt idx="372">
                  <c:v>0.11457000000000001</c:v>
                </c:pt>
                <c:pt idx="373">
                  <c:v>0.41588000000000003</c:v>
                </c:pt>
                <c:pt idx="374">
                  <c:v>0.11648</c:v>
                </c:pt>
                <c:pt idx="375">
                  <c:v>0.15239</c:v>
                </c:pt>
                <c:pt idx="376">
                  <c:v>0.1321</c:v>
                </c:pt>
                <c:pt idx="377">
                  <c:v>0.27100999999999997</c:v>
                </c:pt>
                <c:pt idx="378">
                  <c:v>0.25419999999999998</c:v>
                </c:pt>
                <c:pt idx="379">
                  <c:v>0.44677</c:v>
                </c:pt>
                <c:pt idx="380">
                  <c:v>0.45612000000000003</c:v>
                </c:pt>
                <c:pt idx="381">
                  <c:v>0.41721000000000003</c:v>
                </c:pt>
                <c:pt idx="382">
                  <c:v>0.40512999999999999</c:v>
                </c:pt>
                <c:pt idx="383">
                  <c:v>0.17071</c:v>
                </c:pt>
                <c:pt idx="384">
                  <c:v>3.4736999999999997E-2</c:v>
                </c:pt>
                <c:pt idx="385">
                  <c:v>0.17127000000000001</c:v>
                </c:pt>
                <c:pt idx="386">
                  <c:v>0.21496000000000001</c:v>
                </c:pt>
                <c:pt idx="387">
                  <c:v>0.29574</c:v>
                </c:pt>
                <c:pt idx="388">
                  <c:v>0.30752000000000002</c:v>
                </c:pt>
                <c:pt idx="389">
                  <c:v>0.35133999999999999</c:v>
                </c:pt>
                <c:pt idx="390">
                  <c:v>0.28843999999999997</c:v>
                </c:pt>
                <c:pt idx="391">
                  <c:v>0.25006</c:v>
                </c:pt>
                <c:pt idx="392">
                  <c:v>0.23285</c:v>
                </c:pt>
                <c:pt idx="393">
                  <c:v>0.22039</c:v>
                </c:pt>
                <c:pt idx="394">
                  <c:v>0.14943000000000001</c:v>
                </c:pt>
                <c:pt idx="395">
                  <c:v>0.39945000000000003</c:v>
                </c:pt>
                <c:pt idx="396">
                  <c:v>0.40687000000000001</c:v>
                </c:pt>
                <c:pt idx="397">
                  <c:v>0.38746999999999998</c:v>
                </c:pt>
                <c:pt idx="398">
                  <c:v>0.31274000000000002</c:v>
                </c:pt>
                <c:pt idx="399">
                  <c:v>0.45396999999999998</c:v>
                </c:pt>
                <c:pt idx="400">
                  <c:v>0.46983999999999998</c:v>
                </c:pt>
                <c:pt idx="401">
                  <c:v>0.35109000000000001</c:v>
                </c:pt>
                <c:pt idx="402">
                  <c:v>0.32384000000000002</c:v>
                </c:pt>
                <c:pt idx="403">
                  <c:v>0.39850999999999998</c:v>
                </c:pt>
                <c:pt idx="404">
                  <c:v>0.28232000000000002</c:v>
                </c:pt>
                <c:pt idx="405">
                  <c:v>0.18174000000000001</c:v>
                </c:pt>
                <c:pt idx="406">
                  <c:v>0.24277000000000001</c:v>
                </c:pt>
                <c:pt idx="407">
                  <c:v>7.0986999999999995E-2</c:v>
                </c:pt>
                <c:pt idx="408">
                  <c:v>6.8039000000000002E-2</c:v>
                </c:pt>
                <c:pt idx="409">
                  <c:v>0.25891999999999998</c:v>
                </c:pt>
                <c:pt idx="410">
                  <c:v>0.23052</c:v>
                </c:pt>
                <c:pt idx="411">
                  <c:v>4.9780999999999999E-2</c:v>
                </c:pt>
                <c:pt idx="412">
                  <c:v>6.7003999999999994E-2</c:v>
                </c:pt>
                <c:pt idx="413">
                  <c:v>0.11798</c:v>
                </c:pt>
                <c:pt idx="414">
                  <c:v>0.1099</c:v>
                </c:pt>
                <c:pt idx="415">
                  <c:v>0.31866</c:v>
                </c:pt>
                <c:pt idx="416">
                  <c:v>0.40722999999999998</c:v>
                </c:pt>
                <c:pt idx="417">
                  <c:v>0.23573</c:v>
                </c:pt>
                <c:pt idx="418">
                  <c:v>0.23630999999999999</c:v>
                </c:pt>
                <c:pt idx="419">
                  <c:v>0.26305000000000001</c:v>
                </c:pt>
                <c:pt idx="420">
                  <c:v>0.24868000000000001</c:v>
                </c:pt>
                <c:pt idx="421">
                  <c:v>0.25079000000000001</c:v>
                </c:pt>
                <c:pt idx="422">
                  <c:v>0.25011</c:v>
                </c:pt>
                <c:pt idx="423">
                  <c:v>7.6708999999999999E-2</c:v>
                </c:pt>
                <c:pt idx="424">
                  <c:v>7.3413000000000006E-2</c:v>
                </c:pt>
                <c:pt idx="425">
                  <c:v>8.0829999999999999E-2</c:v>
                </c:pt>
                <c:pt idx="426">
                  <c:v>0.31189</c:v>
                </c:pt>
                <c:pt idx="427">
                  <c:v>0.10516</c:v>
                </c:pt>
                <c:pt idx="428">
                  <c:v>0.10754</c:v>
                </c:pt>
                <c:pt idx="429">
                  <c:v>0.13134999999999999</c:v>
                </c:pt>
                <c:pt idx="430">
                  <c:v>0.48376999999999998</c:v>
                </c:pt>
                <c:pt idx="431">
                  <c:v>0.28698000000000001</c:v>
                </c:pt>
                <c:pt idx="432">
                  <c:v>0.29227999999999998</c:v>
                </c:pt>
                <c:pt idx="433">
                  <c:v>0.34333999999999998</c:v>
                </c:pt>
                <c:pt idx="434">
                  <c:v>0.18743000000000001</c:v>
                </c:pt>
                <c:pt idx="435">
                  <c:v>0.19861999999999999</c:v>
                </c:pt>
                <c:pt idx="436">
                  <c:v>0.36780000000000002</c:v>
                </c:pt>
                <c:pt idx="437">
                  <c:v>0.32045000000000001</c:v>
                </c:pt>
                <c:pt idx="438">
                  <c:v>0.35726999999999998</c:v>
                </c:pt>
                <c:pt idx="439">
                  <c:v>0.33892</c:v>
                </c:pt>
                <c:pt idx="440">
                  <c:v>4.2514999999999997E-2</c:v>
                </c:pt>
                <c:pt idx="441">
                  <c:v>1.9026999999999999E-2</c:v>
                </c:pt>
                <c:pt idx="442">
                  <c:v>2.7455E-2</c:v>
                </c:pt>
                <c:pt idx="443">
                  <c:v>0.41904999999999998</c:v>
                </c:pt>
                <c:pt idx="444">
                  <c:v>0.49994</c:v>
                </c:pt>
                <c:pt idx="445">
                  <c:v>0.28488000000000002</c:v>
                </c:pt>
                <c:pt idx="446">
                  <c:v>0.18407000000000001</c:v>
                </c:pt>
                <c:pt idx="447">
                  <c:v>0.25652999999999998</c:v>
                </c:pt>
                <c:pt idx="448">
                  <c:v>0.23980000000000001</c:v>
                </c:pt>
                <c:pt idx="449">
                  <c:v>0.24102000000000001</c:v>
                </c:pt>
                <c:pt idx="450">
                  <c:v>0.32377</c:v>
                </c:pt>
                <c:pt idx="451">
                  <c:v>0.54837000000000002</c:v>
                </c:pt>
                <c:pt idx="452">
                  <c:v>0.46825</c:v>
                </c:pt>
                <c:pt idx="453">
                  <c:v>0.22234999999999999</c:v>
                </c:pt>
                <c:pt idx="454">
                  <c:v>0.1555</c:v>
                </c:pt>
                <c:pt idx="455">
                  <c:v>0.29176000000000002</c:v>
                </c:pt>
                <c:pt idx="456">
                  <c:v>0.20668</c:v>
                </c:pt>
                <c:pt idx="457">
                  <c:v>0.25907999999999998</c:v>
                </c:pt>
                <c:pt idx="458">
                  <c:v>0.20629</c:v>
                </c:pt>
                <c:pt idx="459">
                  <c:v>9.1690999999999995E-2</c:v>
                </c:pt>
                <c:pt idx="460">
                  <c:v>0.17856</c:v>
                </c:pt>
                <c:pt idx="461">
                  <c:v>0.17854999999999999</c:v>
                </c:pt>
                <c:pt idx="462">
                  <c:v>0.43179000000000001</c:v>
                </c:pt>
                <c:pt idx="463">
                  <c:v>0.36892000000000003</c:v>
                </c:pt>
                <c:pt idx="464">
                  <c:v>0.61829999999999996</c:v>
                </c:pt>
                <c:pt idx="465">
                  <c:v>0.61763999999999997</c:v>
                </c:pt>
                <c:pt idx="466">
                  <c:v>0.65634999999999999</c:v>
                </c:pt>
                <c:pt idx="467">
                  <c:v>0.19861000000000001</c:v>
                </c:pt>
                <c:pt idx="468">
                  <c:v>0.13761000000000001</c:v>
                </c:pt>
                <c:pt idx="469">
                  <c:v>0.19664999999999999</c:v>
                </c:pt>
                <c:pt idx="470">
                  <c:v>0.19646</c:v>
                </c:pt>
                <c:pt idx="471">
                  <c:v>0.19336</c:v>
                </c:pt>
                <c:pt idx="472">
                  <c:v>0.12601000000000001</c:v>
                </c:pt>
                <c:pt idx="473">
                  <c:v>0.35539999999999999</c:v>
                </c:pt>
                <c:pt idx="474">
                  <c:v>0.34327999999999997</c:v>
                </c:pt>
                <c:pt idx="475">
                  <c:v>0.41471999999999998</c:v>
                </c:pt>
                <c:pt idx="476">
                  <c:v>0.41370000000000001</c:v>
                </c:pt>
                <c:pt idx="477">
                  <c:v>0.13145999999999999</c:v>
                </c:pt>
                <c:pt idx="478">
                  <c:v>0.10853</c:v>
                </c:pt>
                <c:pt idx="479">
                  <c:v>6.8350999999999995E-2</c:v>
                </c:pt>
                <c:pt idx="480">
                  <c:v>0.30376999999999998</c:v>
                </c:pt>
                <c:pt idx="481">
                  <c:v>0.35887999999999998</c:v>
                </c:pt>
                <c:pt idx="482">
                  <c:v>0.34725</c:v>
                </c:pt>
                <c:pt idx="483">
                  <c:v>0.27906999999999998</c:v>
                </c:pt>
                <c:pt idx="484">
                  <c:v>0.53629000000000004</c:v>
                </c:pt>
                <c:pt idx="485">
                  <c:v>0.35465000000000002</c:v>
                </c:pt>
                <c:pt idx="486">
                  <c:v>0.39482</c:v>
                </c:pt>
                <c:pt idx="487">
                  <c:v>0.37367</c:v>
                </c:pt>
                <c:pt idx="488">
                  <c:v>0.12071</c:v>
                </c:pt>
                <c:pt idx="489">
                  <c:v>8.0569000000000002E-2</c:v>
                </c:pt>
                <c:pt idx="490">
                  <c:v>8.1430000000000002E-2</c:v>
                </c:pt>
                <c:pt idx="491">
                  <c:v>3.5996E-2</c:v>
                </c:pt>
                <c:pt idx="492">
                  <c:v>6.5514000000000003E-2</c:v>
                </c:pt>
                <c:pt idx="493">
                  <c:v>0.2868</c:v>
                </c:pt>
                <c:pt idx="494">
                  <c:v>0.28700999999999999</c:v>
                </c:pt>
                <c:pt idx="495">
                  <c:v>0.43419999999999997</c:v>
                </c:pt>
                <c:pt idx="496">
                  <c:v>0.29482000000000003</c:v>
                </c:pt>
                <c:pt idx="497">
                  <c:v>0.41183999999999998</c:v>
                </c:pt>
                <c:pt idx="498">
                  <c:v>0.39584000000000003</c:v>
                </c:pt>
                <c:pt idx="499">
                  <c:v>0.25303999999999999</c:v>
                </c:pt>
                <c:pt idx="500">
                  <c:v>0.41245999999999999</c:v>
                </c:pt>
                <c:pt idx="501">
                  <c:v>0.42925999999999997</c:v>
                </c:pt>
                <c:pt idx="502">
                  <c:v>0.14477000000000001</c:v>
                </c:pt>
                <c:pt idx="503">
                  <c:v>0.13078999999999999</c:v>
                </c:pt>
                <c:pt idx="504">
                  <c:v>0.1033</c:v>
                </c:pt>
                <c:pt idx="505">
                  <c:v>0.10535</c:v>
                </c:pt>
                <c:pt idx="506">
                  <c:v>9.2638999999999999E-2</c:v>
                </c:pt>
                <c:pt idx="507">
                  <c:v>9.0150999999999995E-2</c:v>
                </c:pt>
                <c:pt idx="508">
                  <c:v>0.16832</c:v>
                </c:pt>
                <c:pt idx="509">
                  <c:v>0.17422000000000001</c:v>
                </c:pt>
                <c:pt idx="510">
                  <c:v>0.42626999999999998</c:v>
                </c:pt>
                <c:pt idx="511">
                  <c:v>0.36301</c:v>
                </c:pt>
                <c:pt idx="512">
                  <c:v>0.24571000000000001</c:v>
                </c:pt>
                <c:pt idx="513">
                  <c:v>0.26094000000000001</c:v>
                </c:pt>
                <c:pt idx="514">
                  <c:v>0.25679000000000002</c:v>
                </c:pt>
                <c:pt idx="515">
                  <c:v>0.24307000000000001</c:v>
                </c:pt>
                <c:pt idx="516">
                  <c:v>0.26962999999999998</c:v>
                </c:pt>
                <c:pt idx="517">
                  <c:v>0.14121</c:v>
                </c:pt>
                <c:pt idx="518">
                  <c:v>0.21004</c:v>
                </c:pt>
                <c:pt idx="519">
                  <c:v>0.12716</c:v>
                </c:pt>
                <c:pt idx="520">
                  <c:v>0.14538000000000001</c:v>
                </c:pt>
                <c:pt idx="521">
                  <c:v>0.15653</c:v>
                </c:pt>
                <c:pt idx="522">
                  <c:v>0.28893000000000002</c:v>
                </c:pt>
                <c:pt idx="523">
                  <c:v>0.34473999999999999</c:v>
                </c:pt>
                <c:pt idx="524">
                  <c:v>0.22775000000000001</c:v>
                </c:pt>
                <c:pt idx="525">
                  <c:v>0.25336999999999998</c:v>
                </c:pt>
                <c:pt idx="526">
                  <c:v>0.24784999999999999</c:v>
                </c:pt>
                <c:pt idx="527">
                  <c:v>0.18586</c:v>
                </c:pt>
                <c:pt idx="528">
                  <c:v>0.30248999999999998</c:v>
                </c:pt>
                <c:pt idx="529">
                  <c:v>0.23727000000000001</c:v>
                </c:pt>
                <c:pt idx="530">
                  <c:v>0.18537999999999999</c:v>
                </c:pt>
                <c:pt idx="531">
                  <c:v>3.1588999999999999E-2</c:v>
                </c:pt>
                <c:pt idx="532">
                  <c:v>5.0141999999999999E-2</c:v>
                </c:pt>
                <c:pt idx="533">
                  <c:v>5.2468000000000001E-2</c:v>
                </c:pt>
                <c:pt idx="534">
                  <c:v>0.25387999999999999</c:v>
                </c:pt>
                <c:pt idx="535">
                  <c:v>0.42688999999999999</c:v>
                </c:pt>
                <c:pt idx="536">
                  <c:v>0.36492000000000002</c:v>
                </c:pt>
                <c:pt idx="537">
                  <c:v>0.26161000000000001</c:v>
                </c:pt>
                <c:pt idx="538">
                  <c:v>0.25713999999999998</c:v>
                </c:pt>
                <c:pt idx="539">
                  <c:v>0.26865</c:v>
                </c:pt>
                <c:pt idx="540">
                  <c:v>0.19797000000000001</c:v>
                </c:pt>
                <c:pt idx="541">
                  <c:v>0.18726000000000001</c:v>
                </c:pt>
                <c:pt idx="542">
                  <c:v>0.18295</c:v>
                </c:pt>
                <c:pt idx="543">
                  <c:v>0.18583</c:v>
                </c:pt>
                <c:pt idx="544">
                  <c:v>0.14810999999999999</c:v>
                </c:pt>
                <c:pt idx="545">
                  <c:v>7.1529999999999996E-2</c:v>
                </c:pt>
                <c:pt idx="546">
                  <c:v>7.3023000000000005E-2</c:v>
                </c:pt>
                <c:pt idx="547">
                  <c:v>0.18793000000000001</c:v>
                </c:pt>
                <c:pt idx="548">
                  <c:v>0.20887</c:v>
                </c:pt>
                <c:pt idx="549">
                  <c:v>0.11781</c:v>
                </c:pt>
                <c:pt idx="550">
                  <c:v>0.26063999999999998</c:v>
                </c:pt>
                <c:pt idx="551">
                  <c:v>0.21967999999999999</c:v>
                </c:pt>
                <c:pt idx="552">
                  <c:v>0.22499</c:v>
                </c:pt>
                <c:pt idx="553">
                  <c:v>0.27683999999999997</c:v>
                </c:pt>
                <c:pt idx="554">
                  <c:v>0.30170000000000002</c:v>
                </c:pt>
                <c:pt idx="555">
                  <c:v>0.28427000000000002</c:v>
                </c:pt>
                <c:pt idx="556">
                  <c:v>0.33655000000000002</c:v>
                </c:pt>
                <c:pt idx="557">
                  <c:v>0.34461000000000003</c:v>
                </c:pt>
                <c:pt idx="558">
                  <c:v>0.32617000000000002</c:v>
                </c:pt>
                <c:pt idx="559">
                  <c:v>0.27057999999999999</c:v>
                </c:pt>
                <c:pt idx="560">
                  <c:v>0.38601000000000002</c:v>
                </c:pt>
                <c:pt idx="561">
                  <c:v>0.43689</c:v>
                </c:pt>
                <c:pt idx="562">
                  <c:v>0.56852999999999998</c:v>
                </c:pt>
                <c:pt idx="563">
                  <c:v>0.28865000000000002</c:v>
                </c:pt>
                <c:pt idx="564">
                  <c:v>0.19084999999999999</c:v>
                </c:pt>
                <c:pt idx="565">
                  <c:v>0.14665</c:v>
                </c:pt>
                <c:pt idx="566">
                  <c:v>0.21707000000000001</c:v>
                </c:pt>
                <c:pt idx="567">
                  <c:v>0.22363</c:v>
                </c:pt>
                <c:pt idx="568">
                  <c:v>0.15848000000000001</c:v>
                </c:pt>
                <c:pt idx="569">
                  <c:v>8.3748000000000003E-2</c:v>
                </c:pt>
                <c:pt idx="570">
                  <c:v>0.12242</c:v>
                </c:pt>
                <c:pt idx="571">
                  <c:v>0.13588</c:v>
                </c:pt>
                <c:pt idx="572">
                  <c:v>0.36547000000000002</c:v>
                </c:pt>
                <c:pt idx="573">
                  <c:v>0.16255</c:v>
                </c:pt>
                <c:pt idx="574">
                  <c:v>0.12884999999999999</c:v>
                </c:pt>
                <c:pt idx="575">
                  <c:v>0.20563000000000001</c:v>
                </c:pt>
                <c:pt idx="576">
                  <c:v>0.27007999999999999</c:v>
                </c:pt>
                <c:pt idx="577">
                  <c:v>0.17124</c:v>
                </c:pt>
                <c:pt idx="578">
                  <c:v>0.14817</c:v>
                </c:pt>
                <c:pt idx="579">
                  <c:v>6.9999000000000006E-2</c:v>
                </c:pt>
                <c:pt idx="580">
                  <c:v>9.5634999999999998E-2</c:v>
                </c:pt>
                <c:pt idx="581">
                  <c:v>9.4546000000000005E-2</c:v>
                </c:pt>
                <c:pt idx="582">
                  <c:v>0.12891</c:v>
                </c:pt>
                <c:pt idx="583">
                  <c:v>0.12155000000000001</c:v>
                </c:pt>
                <c:pt idx="584">
                  <c:v>0.18198</c:v>
                </c:pt>
                <c:pt idx="585">
                  <c:v>0.17868999999999999</c:v>
                </c:pt>
                <c:pt idx="586">
                  <c:v>0.25507999999999997</c:v>
                </c:pt>
                <c:pt idx="587">
                  <c:v>0.31841000000000003</c:v>
                </c:pt>
                <c:pt idx="588">
                  <c:v>0.23735000000000001</c:v>
                </c:pt>
                <c:pt idx="589">
                  <c:v>0.15887999999999999</c:v>
                </c:pt>
                <c:pt idx="590">
                  <c:v>0.18376000000000001</c:v>
                </c:pt>
                <c:pt idx="591">
                  <c:v>0.15543000000000001</c:v>
                </c:pt>
                <c:pt idx="592">
                  <c:v>0.18609999999999999</c:v>
                </c:pt>
                <c:pt idx="593">
                  <c:v>0.18437000000000001</c:v>
                </c:pt>
                <c:pt idx="594">
                  <c:v>0.19336999999999999</c:v>
                </c:pt>
                <c:pt idx="595">
                  <c:v>0.62224000000000002</c:v>
                </c:pt>
                <c:pt idx="596">
                  <c:v>0.54820000000000002</c:v>
                </c:pt>
                <c:pt idx="597">
                  <c:v>0.60416999999999998</c:v>
                </c:pt>
                <c:pt idx="598">
                  <c:v>0.62463000000000002</c:v>
                </c:pt>
                <c:pt idx="599">
                  <c:v>0.76109000000000004</c:v>
                </c:pt>
                <c:pt idx="600">
                  <c:v>0.63078000000000001</c:v>
                </c:pt>
                <c:pt idx="601">
                  <c:v>0.80113000000000001</c:v>
                </c:pt>
                <c:pt idx="602">
                  <c:v>0.76924000000000003</c:v>
                </c:pt>
                <c:pt idx="603">
                  <c:v>0.63322000000000001</c:v>
                </c:pt>
                <c:pt idx="604">
                  <c:v>0.66374999999999995</c:v>
                </c:pt>
                <c:pt idx="605">
                  <c:v>1.1667000000000001</c:v>
                </c:pt>
                <c:pt idx="606">
                  <c:v>0.73028000000000004</c:v>
                </c:pt>
                <c:pt idx="607">
                  <c:v>0.53610000000000002</c:v>
                </c:pt>
                <c:pt idx="608">
                  <c:v>0.53193999999999997</c:v>
                </c:pt>
                <c:pt idx="609">
                  <c:v>0.53454999999999997</c:v>
                </c:pt>
                <c:pt idx="610">
                  <c:v>0.33094000000000001</c:v>
                </c:pt>
                <c:pt idx="611">
                  <c:v>0.31356000000000001</c:v>
                </c:pt>
                <c:pt idx="612">
                  <c:v>0.32783000000000001</c:v>
                </c:pt>
                <c:pt idx="613">
                  <c:v>0.16797000000000001</c:v>
                </c:pt>
                <c:pt idx="614">
                  <c:v>0.14538000000000001</c:v>
                </c:pt>
                <c:pt idx="615">
                  <c:v>8.4548999999999999E-2</c:v>
                </c:pt>
                <c:pt idx="616">
                  <c:v>0.18421000000000001</c:v>
                </c:pt>
                <c:pt idx="617">
                  <c:v>0.16248000000000001</c:v>
                </c:pt>
                <c:pt idx="618">
                  <c:v>0.29913000000000001</c:v>
                </c:pt>
                <c:pt idx="619">
                  <c:v>0.18991</c:v>
                </c:pt>
                <c:pt idx="620">
                  <c:v>0.21121000000000001</c:v>
                </c:pt>
                <c:pt idx="621">
                  <c:v>0.16527</c:v>
                </c:pt>
                <c:pt idx="622">
                  <c:v>0.32507000000000003</c:v>
                </c:pt>
                <c:pt idx="623">
                  <c:v>0.19384999999999999</c:v>
                </c:pt>
                <c:pt idx="624">
                  <c:v>0.18276000000000001</c:v>
                </c:pt>
                <c:pt idx="625">
                  <c:v>0.17665</c:v>
                </c:pt>
                <c:pt idx="626">
                  <c:v>0.11065</c:v>
                </c:pt>
                <c:pt idx="627">
                  <c:v>0.10856</c:v>
                </c:pt>
                <c:pt idx="628">
                  <c:v>0.16772000000000001</c:v>
                </c:pt>
                <c:pt idx="629">
                  <c:v>9.2765E-2</c:v>
                </c:pt>
                <c:pt idx="630">
                  <c:v>0.23854</c:v>
                </c:pt>
                <c:pt idx="631">
                  <c:v>0.21081</c:v>
                </c:pt>
                <c:pt idx="632">
                  <c:v>0.25105</c:v>
                </c:pt>
                <c:pt idx="633">
                  <c:v>0.21290999999999999</c:v>
                </c:pt>
                <c:pt idx="634">
                  <c:v>0.27084999999999998</c:v>
                </c:pt>
                <c:pt idx="635">
                  <c:v>0.19370999999999999</c:v>
                </c:pt>
                <c:pt idx="636">
                  <c:v>0.17643</c:v>
                </c:pt>
                <c:pt idx="637">
                  <c:v>0.23632</c:v>
                </c:pt>
                <c:pt idx="638">
                  <c:v>0.28495999999999999</c:v>
                </c:pt>
                <c:pt idx="639">
                  <c:v>0.27437</c:v>
                </c:pt>
                <c:pt idx="640">
                  <c:v>0.21104999999999999</c:v>
                </c:pt>
                <c:pt idx="641">
                  <c:v>0.23666999999999999</c:v>
                </c:pt>
                <c:pt idx="642">
                  <c:v>0.16292999999999999</c:v>
                </c:pt>
                <c:pt idx="643">
                  <c:v>7.6717999999999995E-2</c:v>
                </c:pt>
                <c:pt idx="644">
                  <c:v>0.10666</c:v>
                </c:pt>
                <c:pt idx="645">
                  <c:v>0.1053</c:v>
                </c:pt>
                <c:pt idx="646">
                  <c:v>0.10755000000000001</c:v>
                </c:pt>
                <c:pt idx="647">
                  <c:v>0.11722</c:v>
                </c:pt>
                <c:pt idx="648">
                  <c:v>0.32721</c:v>
                </c:pt>
                <c:pt idx="649">
                  <c:v>0.58155999999999997</c:v>
                </c:pt>
                <c:pt idx="650">
                  <c:v>0.54930999999999996</c:v>
                </c:pt>
                <c:pt idx="651">
                  <c:v>0.37985000000000002</c:v>
                </c:pt>
                <c:pt idx="652">
                  <c:v>8.7915999999999994E-2</c:v>
                </c:pt>
                <c:pt idx="653">
                  <c:v>3.6588000000000002E-2</c:v>
                </c:pt>
                <c:pt idx="654">
                  <c:v>4.1156999999999999E-2</c:v>
                </c:pt>
                <c:pt idx="655">
                  <c:v>0.14555999999999999</c:v>
                </c:pt>
                <c:pt idx="656">
                  <c:v>0.21329000000000001</c:v>
                </c:pt>
                <c:pt idx="657">
                  <c:v>0.27671000000000001</c:v>
                </c:pt>
                <c:pt idx="658">
                  <c:v>0.23572000000000001</c:v>
                </c:pt>
                <c:pt idx="659">
                  <c:v>0.39768999999999999</c:v>
                </c:pt>
                <c:pt idx="660">
                  <c:v>0.39095999999999997</c:v>
                </c:pt>
                <c:pt idx="661">
                  <c:v>0.74075999999999997</c:v>
                </c:pt>
                <c:pt idx="662">
                  <c:v>0.74204000000000003</c:v>
                </c:pt>
                <c:pt idx="663">
                  <c:v>0.60782999999999998</c:v>
                </c:pt>
                <c:pt idx="664">
                  <c:v>0.66849000000000003</c:v>
                </c:pt>
                <c:pt idx="665">
                  <c:v>0.83298000000000005</c:v>
                </c:pt>
                <c:pt idx="666">
                  <c:v>0.85204000000000002</c:v>
                </c:pt>
                <c:pt idx="667">
                  <c:v>0.85675000000000001</c:v>
                </c:pt>
                <c:pt idx="668">
                  <c:v>0.71277999999999997</c:v>
                </c:pt>
                <c:pt idx="669">
                  <c:v>0.36177999999999999</c:v>
                </c:pt>
                <c:pt idx="670">
                  <c:v>0.30787999999999999</c:v>
                </c:pt>
                <c:pt idx="671">
                  <c:v>0.27279999999999999</c:v>
                </c:pt>
                <c:pt idx="672">
                  <c:v>0.32569999999999999</c:v>
                </c:pt>
                <c:pt idx="673">
                  <c:v>0.26740000000000003</c:v>
                </c:pt>
                <c:pt idx="674">
                  <c:v>0.33510000000000001</c:v>
                </c:pt>
                <c:pt idx="675">
                  <c:v>0.21790999999999999</c:v>
                </c:pt>
                <c:pt idx="676">
                  <c:v>0.20945</c:v>
                </c:pt>
                <c:pt idx="677">
                  <c:v>0.21131</c:v>
                </c:pt>
                <c:pt idx="678">
                  <c:v>0.31083</c:v>
                </c:pt>
                <c:pt idx="679">
                  <c:v>0.43273</c:v>
                </c:pt>
                <c:pt idx="680">
                  <c:v>0.60314999999999996</c:v>
                </c:pt>
                <c:pt idx="681">
                  <c:v>0.63834999999999997</c:v>
                </c:pt>
                <c:pt idx="682">
                  <c:v>0.51900000000000002</c:v>
                </c:pt>
                <c:pt idx="683">
                  <c:v>0.35514000000000001</c:v>
                </c:pt>
                <c:pt idx="684">
                  <c:v>0.32156000000000001</c:v>
                </c:pt>
                <c:pt idx="685">
                  <c:v>0.28255999999999998</c:v>
                </c:pt>
                <c:pt idx="686">
                  <c:v>0.27276</c:v>
                </c:pt>
                <c:pt idx="687">
                  <c:v>0.51492000000000004</c:v>
                </c:pt>
                <c:pt idx="688">
                  <c:v>0.2903</c:v>
                </c:pt>
                <c:pt idx="689">
                  <c:v>0.27992</c:v>
                </c:pt>
                <c:pt idx="690">
                  <c:v>0.24440999999999999</c:v>
                </c:pt>
                <c:pt idx="691">
                  <c:v>0.18653</c:v>
                </c:pt>
                <c:pt idx="692">
                  <c:v>0.25040000000000001</c:v>
                </c:pt>
                <c:pt idx="693">
                  <c:v>0.32413999999999998</c:v>
                </c:pt>
                <c:pt idx="694">
                  <c:v>0.24201</c:v>
                </c:pt>
                <c:pt idx="695">
                  <c:v>0.15556</c:v>
                </c:pt>
                <c:pt idx="696">
                  <c:v>0.16092000000000001</c:v>
                </c:pt>
                <c:pt idx="697">
                  <c:v>0.217</c:v>
                </c:pt>
                <c:pt idx="698">
                  <c:v>0.2009</c:v>
                </c:pt>
                <c:pt idx="699">
                  <c:v>0.18867</c:v>
                </c:pt>
                <c:pt idx="700">
                  <c:v>0.34981000000000001</c:v>
                </c:pt>
                <c:pt idx="701">
                  <c:v>0.36529</c:v>
                </c:pt>
                <c:pt idx="702">
                  <c:v>0.27960000000000002</c:v>
                </c:pt>
                <c:pt idx="703">
                  <c:v>0.25622</c:v>
                </c:pt>
                <c:pt idx="704">
                  <c:v>0.40196999999999999</c:v>
                </c:pt>
                <c:pt idx="705">
                  <c:v>0.20497000000000001</c:v>
                </c:pt>
                <c:pt idx="706">
                  <c:v>5.0846000000000002E-2</c:v>
                </c:pt>
                <c:pt idx="707">
                  <c:v>7.0372000000000004E-2</c:v>
                </c:pt>
                <c:pt idx="708">
                  <c:v>7.5886999999999996E-2</c:v>
                </c:pt>
                <c:pt idx="709">
                  <c:v>7.8926999999999997E-2</c:v>
                </c:pt>
                <c:pt idx="710">
                  <c:v>0.10969</c:v>
                </c:pt>
                <c:pt idx="711">
                  <c:v>0.45451999999999998</c:v>
                </c:pt>
                <c:pt idx="712">
                  <c:v>0.23104</c:v>
                </c:pt>
                <c:pt idx="713">
                  <c:v>0.31925999999999999</c:v>
                </c:pt>
                <c:pt idx="714">
                  <c:v>0.32251000000000002</c:v>
                </c:pt>
                <c:pt idx="715">
                  <c:v>0.12386999999999999</c:v>
                </c:pt>
                <c:pt idx="716">
                  <c:v>9.9567000000000003E-2</c:v>
                </c:pt>
                <c:pt idx="717">
                  <c:v>0.18844</c:v>
                </c:pt>
                <c:pt idx="718">
                  <c:v>0.20563000000000001</c:v>
                </c:pt>
                <c:pt idx="719">
                  <c:v>0.28641</c:v>
                </c:pt>
                <c:pt idx="720">
                  <c:v>0.28656999999999999</c:v>
                </c:pt>
                <c:pt idx="721">
                  <c:v>0.25424000000000002</c:v>
                </c:pt>
                <c:pt idx="722">
                  <c:v>0.35843000000000003</c:v>
                </c:pt>
                <c:pt idx="723">
                  <c:v>0.25377</c:v>
                </c:pt>
                <c:pt idx="724">
                  <c:v>0.35394999999999999</c:v>
                </c:pt>
                <c:pt idx="725">
                  <c:v>0.29147000000000001</c:v>
                </c:pt>
                <c:pt idx="726">
                  <c:v>0.29988999999999999</c:v>
                </c:pt>
                <c:pt idx="727">
                  <c:v>0.26408999999999999</c:v>
                </c:pt>
                <c:pt idx="728">
                  <c:v>0.15175</c:v>
                </c:pt>
                <c:pt idx="729">
                  <c:v>0.13700000000000001</c:v>
                </c:pt>
                <c:pt idx="730">
                  <c:v>0.11985999999999999</c:v>
                </c:pt>
                <c:pt idx="731">
                  <c:v>0.17166000000000001</c:v>
                </c:pt>
                <c:pt idx="732">
                  <c:v>0.10675999999999999</c:v>
                </c:pt>
                <c:pt idx="733">
                  <c:v>2.2700999999999999E-2</c:v>
                </c:pt>
                <c:pt idx="734">
                  <c:v>8.5176000000000002E-2</c:v>
                </c:pt>
                <c:pt idx="735">
                  <c:v>0.15268999999999999</c:v>
                </c:pt>
                <c:pt idx="736">
                  <c:v>0.17735000000000001</c:v>
                </c:pt>
                <c:pt idx="737">
                  <c:v>0.18690999999999999</c:v>
                </c:pt>
                <c:pt idx="738">
                  <c:v>8.4874000000000005E-2</c:v>
                </c:pt>
                <c:pt idx="739">
                  <c:v>0.14369000000000001</c:v>
                </c:pt>
                <c:pt idx="740">
                  <c:v>0.18423999999999999</c:v>
                </c:pt>
                <c:pt idx="741">
                  <c:v>0.11241</c:v>
                </c:pt>
                <c:pt idx="742">
                  <c:v>0.25530000000000003</c:v>
                </c:pt>
                <c:pt idx="743">
                  <c:v>0.49980999999999998</c:v>
                </c:pt>
                <c:pt idx="744">
                  <c:v>0.49781999999999998</c:v>
                </c:pt>
                <c:pt idx="745">
                  <c:v>0.28350999999999998</c:v>
                </c:pt>
                <c:pt idx="746">
                  <c:v>0.29603000000000002</c:v>
                </c:pt>
                <c:pt idx="747">
                  <c:v>0.29708000000000001</c:v>
                </c:pt>
                <c:pt idx="748">
                  <c:v>0.21440000000000001</c:v>
                </c:pt>
                <c:pt idx="749">
                  <c:v>0.19178999999999999</c:v>
                </c:pt>
                <c:pt idx="750">
                  <c:v>9.7821000000000005E-2</c:v>
                </c:pt>
                <c:pt idx="751">
                  <c:v>6.7262000000000002E-2</c:v>
                </c:pt>
                <c:pt idx="752">
                  <c:v>8.4983000000000003E-2</c:v>
                </c:pt>
                <c:pt idx="753">
                  <c:v>6.0981E-2</c:v>
                </c:pt>
                <c:pt idx="754">
                  <c:v>5.2771999999999999E-2</c:v>
                </c:pt>
                <c:pt idx="755">
                  <c:v>3.2031999999999998E-2</c:v>
                </c:pt>
                <c:pt idx="756">
                  <c:v>4.0719999999999999E-2</c:v>
                </c:pt>
                <c:pt idx="757">
                  <c:v>9.0981000000000006E-2</c:v>
                </c:pt>
                <c:pt idx="758">
                  <c:v>0.10041</c:v>
                </c:pt>
                <c:pt idx="759">
                  <c:v>9.8408999999999996E-2</c:v>
                </c:pt>
                <c:pt idx="760">
                  <c:v>7.1805999999999995E-2</c:v>
                </c:pt>
                <c:pt idx="761">
                  <c:v>0.14460999999999999</c:v>
                </c:pt>
                <c:pt idx="762">
                  <c:v>0.16594</c:v>
                </c:pt>
                <c:pt idx="763">
                  <c:v>0.17437</c:v>
                </c:pt>
                <c:pt idx="764">
                  <c:v>0.12795000000000001</c:v>
                </c:pt>
                <c:pt idx="765">
                  <c:v>0.16672000000000001</c:v>
                </c:pt>
                <c:pt idx="766">
                  <c:v>0.19495000000000001</c:v>
                </c:pt>
                <c:pt idx="767">
                  <c:v>0.26556000000000002</c:v>
                </c:pt>
                <c:pt idx="768">
                  <c:v>0.20505000000000001</c:v>
                </c:pt>
                <c:pt idx="769">
                  <c:v>0.21682000000000001</c:v>
                </c:pt>
                <c:pt idx="770">
                  <c:v>0.32141999999999998</c:v>
                </c:pt>
                <c:pt idx="771">
                  <c:v>0.37988</c:v>
                </c:pt>
                <c:pt idx="772">
                  <c:v>0.28238000000000002</c:v>
                </c:pt>
                <c:pt idx="773">
                  <c:v>0.27089000000000002</c:v>
                </c:pt>
                <c:pt idx="774">
                  <c:v>0.31494</c:v>
                </c:pt>
                <c:pt idx="775">
                  <c:v>0.26368999999999998</c:v>
                </c:pt>
                <c:pt idx="776">
                  <c:v>0.22436</c:v>
                </c:pt>
                <c:pt idx="777">
                  <c:v>0.17813000000000001</c:v>
                </c:pt>
                <c:pt idx="778">
                  <c:v>0.21468000000000001</c:v>
                </c:pt>
                <c:pt idx="779">
                  <c:v>0.27722000000000002</c:v>
                </c:pt>
                <c:pt idx="780">
                  <c:v>0.26688000000000001</c:v>
                </c:pt>
                <c:pt idx="781">
                  <c:v>0.21718999999999999</c:v>
                </c:pt>
                <c:pt idx="782">
                  <c:v>0.46750000000000003</c:v>
                </c:pt>
                <c:pt idx="783">
                  <c:v>0.22040000000000001</c:v>
                </c:pt>
                <c:pt idx="784">
                  <c:v>0.18207999999999999</c:v>
                </c:pt>
                <c:pt idx="785">
                  <c:v>0.18115000000000001</c:v>
                </c:pt>
                <c:pt idx="786">
                  <c:v>0.23033999999999999</c:v>
                </c:pt>
                <c:pt idx="787">
                  <c:v>0.35326000000000002</c:v>
                </c:pt>
                <c:pt idx="788">
                  <c:v>0.34982999999999997</c:v>
                </c:pt>
                <c:pt idx="789">
                  <c:v>0.38169999999999998</c:v>
                </c:pt>
                <c:pt idx="790">
                  <c:v>0.70584000000000002</c:v>
                </c:pt>
                <c:pt idx="791">
                  <c:v>0.76085999999999998</c:v>
                </c:pt>
                <c:pt idx="792">
                  <c:v>0.90098</c:v>
                </c:pt>
                <c:pt idx="793">
                  <c:v>0.89271999999999996</c:v>
                </c:pt>
                <c:pt idx="794">
                  <c:v>0.95772999999999997</c:v>
                </c:pt>
                <c:pt idx="795">
                  <c:v>0.63837999999999995</c:v>
                </c:pt>
                <c:pt idx="796">
                  <c:v>0.35759000000000002</c:v>
                </c:pt>
                <c:pt idx="797">
                  <c:v>0.27939000000000003</c:v>
                </c:pt>
                <c:pt idx="798">
                  <c:v>0.35338000000000003</c:v>
                </c:pt>
                <c:pt idx="799">
                  <c:v>0.28761999999999999</c:v>
                </c:pt>
                <c:pt idx="800">
                  <c:v>0.25063000000000002</c:v>
                </c:pt>
                <c:pt idx="801">
                  <c:v>0.25391999999999998</c:v>
                </c:pt>
                <c:pt idx="802">
                  <c:v>0.16535</c:v>
                </c:pt>
                <c:pt idx="803">
                  <c:v>0.15687999999999999</c:v>
                </c:pt>
                <c:pt idx="804">
                  <c:v>0.14746999999999999</c:v>
                </c:pt>
                <c:pt idx="805">
                  <c:v>0.25591000000000003</c:v>
                </c:pt>
                <c:pt idx="806">
                  <c:v>0.39405000000000001</c:v>
                </c:pt>
                <c:pt idx="807">
                  <c:v>0.57448999999999995</c:v>
                </c:pt>
                <c:pt idx="808">
                  <c:v>0.60775999999999997</c:v>
                </c:pt>
                <c:pt idx="809">
                  <c:v>0.62539999999999996</c:v>
                </c:pt>
                <c:pt idx="810">
                  <c:v>0.35322999999999999</c:v>
                </c:pt>
                <c:pt idx="811">
                  <c:v>0.32995999999999998</c:v>
                </c:pt>
                <c:pt idx="812">
                  <c:v>0.31229000000000001</c:v>
                </c:pt>
                <c:pt idx="813">
                  <c:v>0.13954</c:v>
                </c:pt>
                <c:pt idx="814">
                  <c:v>0.14111000000000001</c:v>
                </c:pt>
                <c:pt idx="815">
                  <c:v>0.24099999999999999</c:v>
                </c:pt>
                <c:pt idx="816">
                  <c:v>0.27437</c:v>
                </c:pt>
                <c:pt idx="817">
                  <c:v>0.25907000000000002</c:v>
                </c:pt>
                <c:pt idx="818">
                  <c:v>0.24482999999999999</c:v>
                </c:pt>
                <c:pt idx="819">
                  <c:v>0.23869000000000001</c:v>
                </c:pt>
                <c:pt idx="820">
                  <c:v>0.12406</c:v>
                </c:pt>
                <c:pt idx="821">
                  <c:v>0.26307000000000003</c:v>
                </c:pt>
                <c:pt idx="822">
                  <c:v>0.18961</c:v>
                </c:pt>
                <c:pt idx="823">
                  <c:v>0.23904</c:v>
                </c:pt>
                <c:pt idx="824">
                  <c:v>0.32912999999999998</c:v>
                </c:pt>
                <c:pt idx="825">
                  <c:v>0.33011000000000001</c:v>
                </c:pt>
                <c:pt idx="826">
                  <c:v>0.20050999999999999</c:v>
                </c:pt>
                <c:pt idx="827">
                  <c:v>0.16767000000000001</c:v>
                </c:pt>
                <c:pt idx="828">
                  <c:v>0.23186000000000001</c:v>
                </c:pt>
                <c:pt idx="829">
                  <c:v>0.38490999999999997</c:v>
                </c:pt>
                <c:pt idx="830">
                  <c:v>0.33382000000000001</c:v>
                </c:pt>
                <c:pt idx="831">
                  <c:v>0.41646</c:v>
                </c:pt>
                <c:pt idx="832">
                  <c:v>0.39421</c:v>
                </c:pt>
                <c:pt idx="833">
                  <c:v>0.53073999999999999</c:v>
                </c:pt>
                <c:pt idx="834">
                  <c:v>0.79544999999999999</c:v>
                </c:pt>
                <c:pt idx="835">
                  <c:v>1.1423000000000001</c:v>
                </c:pt>
                <c:pt idx="836">
                  <c:v>0.97045000000000003</c:v>
                </c:pt>
                <c:pt idx="837">
                  <c:v>0.77070000000000005</c:v>
                </c:pt>
                <c:pt idx="838">
                  <c:v>0.70550000000000002</c:v>
                </c:pt>
                <c:pt idx="839">
                  <c:v>0.41489999999999999</c:v>
                </c:pt>
                <c:pt idx="840">
                  <c:v>7.5816999999999996E-2</c:v>
                </c:pt>
                <c:pt idx="841">
                  <c:v>0.14521000000000001</c:v>
                </c:pt>
                <c:pt idx="842">
                  <c:v>0.11089</c:v>
                </c:pt>
                <c:pt idx="843">
                  <c:v>0.12801000000000001</c:v>
                </c:pt>
                <c:pt idx="844">
                  <c:v>0.12357</c:v>
                </c:pt>
                <c:pt idx="845">
                  <c:v>0.13632</c:v>
                </c:pt>
                <c:pt idx="846">
                  <c:v>0.10889</c:v>
                </c:pt>
                <c:pt idx="847">
                  <c:v>9.1873999999999997E-2</c:v>
                </c:pt>
                <c:pt idx="848">
                  <c:v>7.7864000000000003E-2</c:v>
                </c:pt>
                <c:pt idx="849">
                  <c:v>5.1318999999999997E-2</c:v>
                </c:pt>
                <c:pt idx="850">
                  <c:v>0.10592</c:v>
                </c:pt>
                <c:pt idx="851">
                  <c:v>6.4449999999999993E-2</c:v>
                </c:pt>
                <c:pt idx="852">
                  <c:v>0.28358</c:v>
                </c:pt>
                <c:pt idx="853">
                  <c:v>0.31445000000000001</c:v>
                </c:pt>
                <c:pt idx="854">
                  <c:v>0.31347000000000003</c:v>
                </c:pt>
                <c:pt idx="855">
                  <c:v>0.27734999999999999</c:v>
                </c:pt>
                <c:pt idx="856">
                  <c:v>0.26909</c:v>
                </c:pt>
                <c:pt idx="857">
                  <c:v>0.29471000000000003</c:v>
                </c:pt>
                <c:pt idx="858">
                  <c:v>0.41349000000000002</c:v>
                </c:pt>
                <c:pt idx="859">
                  <c:v>0.31492999999999999</c:v>
                </c:pt>
                <c:pt idx="860">
                  <c:v>0.21806</c:v>
                </c:pt>
                <c:pt idx="861">
                  <c:v>0.18124000000000001</c:v>
                </c:pt>
                <c:pt idx="862">
                  <c:v>0.19624</c:v>
                </c:pt>
                <c:pt idx="863">
                  <c:v>0.24146000000000001</c:v>
                </c:pt>
                <c:pt idx="864">
                  <c:v>0.27353</c:v>
                </c:pt>
                <c:pt idx="865">
                  <c:v>0.21329000000000001</c:v>
                </c:pt>
                <c:pt idx="866">
                  <c:v>0.16347999999999999</c:v>
                </c:pt>
                <c:pt idx="867">
                  <c:v>0.15279000000000001</c:v>
                </c:pt>
                <c:pt idx="868">
                  <c:v>7.0888999999999994E-2</c:v>
                </c:pt>
                <c:pt idx="869">
                  <c:v>0.13593</c:v>
                </c:pt>
                <c:pt idx="870">
                  <c:v>0.14188000000000001</c:v>
                </c:pt>
                <c:pt idx="871">
                  <c:v>0.14610000000000001</c:v>
                </c:pt>
                <c:pt idx="872">
                  <c:v>0.12211</c:v>
                </c:pt>
                <c:pt idx="873">
                  <c:v>0.11840000000000001</c:v>
                </c:pt>
                <c:pt idx="874">
                  <c:v>0.10894</c:v>
                </c:pt>
                <c:pt idx="875">
                  <c:v>0.12701999999999999</c:v>
                </c:pt>
                <c:pt idx="876">
                  <c:v>0.12567999999999999</c:v>
                </c:pt>
                <c:pt idx="877">
                  <c:v>0.10415000000000001</c:v>
                </c:pt>
                <c:pt idx="878">
                  <c:v>8.2572999999999994E-2</c:v>
                </c:pt>
                <c:pt idx="879">
                  <c:v>8.6697999999999997E-2</c:v>
                </c:pt>
                <c:pt idx="880">
                  <c:v>9.7405000000000005E-2</c:v>
                </c:pt>
                <c:pt idx="881">
                  <c:v>9.9349999999999994E-2</c:v>
                </c:pt>
                <c:pt idx="882">
                  <c:v>0.14752999999999999</c:v>
                </c:pt>
                <c:pt idx="883">
                  <c:v>0.24745</c:v>
                </c:pt>
                <c:pt idx="884">
                  <c:v>0.14535999999999999</c:v>
                </c:pt>
                <c:pt idx="885">
                  <c:v>0.17660000000000001</c:v>
                </c:pt>
                <c:pt idx="886">
                  <c:v>0.14635999999999999</c:v>
                </c:pt>
                <c:pt idx="887">
                  <c:v>0.24501999999999999</c:v>
                </c:pt>
                <c:pt idx="888">
                  <c:v>0.13933999999999999</c:v>
                </c:pt>
                <c:pt idx="889">
                  <c:v>0.14823</c:v>
                </c:pt>
                <c:pt idx="890">
                  <c:v>0.10784000000000001</c:v>
                </c:pt>
                <c:pt idx="891">
                  <c:v>0.29654999999999998</c:v>
                </c:pt>
                <c:pt idx="892">
                  <c:v>0.25829000000000002</c:v>
                </c:pt>
                <c:pt idx="893">
                  <c:v>0.27844999999999998</c:v>
                </c:pt>
                <c:pt idx="894">
                  <c:v>7.9358999999999999E-2</c:v>
                </c:pt>
                <c:pt idx="895">
                  <c:v>2.7056E-2</c:v>
                </c:pt>
                <c:pt idx="896">
                  <c:v>7.4814000000000005E-2</c:v>
                </c:pt>
                <c:pt idx="897">
                  <c:v>0.1008</c:v>
                </c:pt>
                <c:pt idx="898">
                  <c:v>7.5216000000000005E-2</c:v>
                </c:pt>
                <c:pt idx="899">
                  <c:v>2.7328000000000002E-2</c:v>
                </c:pt>
                <c:pt idx="900">
                  <c:v>3.0010999999999999E-2</c:v>
                </c:pt>
                <c:pt idx="901">
                  <c:v>0.10437</c:v>
                </c:pt>
                <c:pt idx="902">
                  <c:v>0.13730000000000001</c:v>
                </c:pt>
                <c:pt idx="903">
                  <c:v>0.10224999999999999</c:v>
                </c:pt>
                <c:pt idx="904">
                  <c:v>0.10009</c:v>
                </c:pt>
                <c:pt idx="905">
                  <c:v>0.18129999999999999</c:v>
                </c:pt>
                <c:pt idx="906">
                  <c:v>0.16022</c:v>
                </c:pt>
                <c:pt idx="907">
                  <c:v>0.1542</c:v>
                </c:pt>
                <c:pt idx="908">
                  <c:v>0.13827</c:v>
                </c:pt>
                <c:pt idx="909">
                  <c:v>0.14188000000000001</c:v>
                </c:pt>
                <c:pt idx="910">
                  <c:v>7.7227000000000004E-2</c:v>
                </c:pt>
                <c:pt idx="911">
                  <c:v>0.30890000000000001</c:v>
                </c:pt>
                <c:pt idx="912">
                  <c:v>0.42294999999999999</c:v>
                </c:pt>
                <c:pt idx="913">
                  <c:v>0.10176</c:v>
                </c:pt>
                <c:pt idx="914">
                  <c:v>9.9227999999999997E-2</c:v>
                </c:pt>
                <c:pt idx="915">
                  <c:v>0.18726000000000001</c:v>
                </c:pt>
                <c:pt idx="916">
                  <c:v>0.10951</c:v>
                </c:pt>
                <c:pt idx="917">
                  <c:v>0.16525999999999999</c:v>
                </c:pt>
                <c:pt idx="918">
                  <c:v>0.20602000000000001</c:v>
                </c:pt>
                <c:pt idx="919">
                  <c:v>0.19181999999999999</c:v>
                </c:pt>
                <c:pt idx="920">
                  <c:v>0.14585000000000001</c:v>
                </c:pt>
                <c:pt idx="921">
                  <c:v>7.9908000000000007E-2</c:v>
                </c:pt>
                <c:pt idx="922">
                  <c:v>8.3580000000000002E-2</c:v>
                </c:pt>
                <c:pt idx="923">
                  <c:v>7.2787000000000004E-2</c:v>
                </c:pt>
                <c:pt idx="924">
                  <c:v>8.3473000000000006E-2</c:v>
                </c:pt>
                <c:pt idx="925">
                  <c:v>6.8867999999999999E-2</c:v>
                </c:pt>
                <c:pt idx="926">
                  <c:v>6.2976000000000004E-2</c:v>
                </c:pt>
                <c:pt idx="927">
                  <c:v>6.0531000000000001E-2</c:v>
                </c:pt>
                <c:pt idx="928">
                  <c:v>0.22128</c:v>
                </c:pt>
                <c:pt idx="929">
                  <c:v>7.3580000000000007E-2</c:v>
                </c:pt>
                <c:pt idx="930">
                  <c:v>6.0753000000000001E-2</c:v>
                </c:pt>
                <c:pt idx="931">
                  <c:v>4.1332000000000001E-2</c:v>
                </c:pt>
                <c:pt idx="932">
                  <c:v>6.2098E-2</c:v>
                </c:pt>
                <c:pt idx="933">
                  <c:v>5.1178000000000001E-2</c:v>
                </c:pt>
                <c:pt idx="934">
                  <c:v>6.1664999999999998E-2</c:v>
                </c:pt>
                <c:pt idx="935">
                  <c:v>7.3435E-2</c:v>
                </c:pt>
                <c:pt idx="936">
                  <c:v>8.8624999999999995E-2</c:v>
                </c:pt>
                <c:pt idx="937">
                  <c:v>8.1297999999999995E-2</c:v>
                </c:pt>
                <c:pt idx="938">
                  <c:v>6.2506000000000006E-2</c:v>
                </c:pt>
                <c:pt idx="939">
                  <c:v>0.19989000000000001</c:v>
                </c:pt>
                <c:pt idx="940">
                  <c:v>0.13264999999999999</c:v>
                </c:pt>
                <c:pt idx="941">
                  <c:v>0.12772</c:v>
                </c:pt>
                <c:pt idx="942">
                  <c:v>0.23777999999999999</c:v>
                </c:pt>
                <c:pt idx="943">
                  <c:v>0.15351000000000001</c:v>
                </c:pt>
                <c:pt idx="944">
                  <c:v>0.21149999999999999</c:v>
                </c:pt>
                <c:pt idx="945">
                  <c:v>0.23225999999999999</c:v>
                </c:pt>
                <c:pt idx="946">
                  <c:v>0.14832000000000001</c:v>
                </c:pt>
                <c:pt idx="947">
                  <c:v>0.19278999999999999</c:v>
                </c:pt>
                <c:pt idx="948">
                  <c:v>0.25340000000000001</c:v>
                </c:pt>
                <c:pt idx="949">
                  <c:v>0.25925999999999999</c:v>
                </c:pt>
                <c:pt idx="950">
                  <c:v>0.56625999999999999</c:v>
                </c:pt>
                <c:pt idx="951">
                  <c:v>0.20305000000000001</c:v>
                </c:pt>
                <c:pt idx="952">
                  <c:v>0.19478999999999999</c:v>
                </c:pt>
                <c:pt idx="953">
                  <c:v>0.11141</c:v>
                </c:pt>
                <c:pt idx="954">
                  <c:v>0.14893000000000001</c:v>
                </c:pt>
                <c:pt idx="955">
                  <c:v>0.18981999999999999</c:v>
                </c:pt>
                <c:pt idx="956">
                  <c:v>0.11822000000000001</c:v>
                </c:pt>
                <c:pt idx="957">
                  <c:v>0.31437999999999999</c:v>
                </c:pt>
                <c:pt idx="958">
                  <c:v>0.27252999999999999</c:v>
                </c:pt>
                <c:pt idx="959">
                  <c:v>0.13014999999999999</c:v>
                </c:pt>
                <c:pt idx="960">
                  <c:v>0.16241</c:v>
                </c:pt>
                <c:pt idx="961">
                  <c:v>0.17348</c:v>
                </c:pt>
                <c:pt idx="962">
                  <c:v>0.53417000000000003</c:v>
                </c:pt>
                <c:pt idx="963">
                  <c:v>0.55598999999999998</c:v>
                </c:pt>
                <c:pt idx="964">
                  <c:v>0.67073000000000005</c:v>
                </c:pt>
                <c:pt idx="965">
                  <c:v>0.42570000000000002</c:v>
                </c:pt>
                <c:pt idx="966">
                  <c:v>0.58157000000000003</c:v>
                </c:pt>
                <c:pt idx="967">
                  <c:v>0.56337000000000004</c:v>
                </c:pt>
                <c:pt idx="968">
                  <c:v>0.47644999999999998</c:v>
                </c:pt>
                <c:pt idx="969">
                  <c:v>0.39772000000000002</c:v>
                </c:pt>
                <c:pt idx="970">
                  <c:v>0.21490999999999999</c:v>
                </c:pt>
                <c:pt idx="971">
                  <c:v>0.21396000000000001</c:v>
                </c:pt>
                <c:pt idx="972">
                  <c:v>0.21307000000000001</c:v>
                </c:pt>
                <c:pt idx="973">
                  <c:v>0.21063999999999999</c:v>
                </c:pt>
                <c:pt idx="974">
                  <c:v>0.16517999999999999</c:v>
                </c:pt>
                <c:pt idx="975">
                  <c:v>0.16388</c:v>
                </c:pt>
                <c:pt idx="976">
                  <c:v>0.19263</c:v>
                </c:pt>
                <c:pt idx="977">
                  <c:v>0.26174999999999998</c:v>
                </c:pt>
                <c:pt idx="978">
                  <c:v>0.20266000000000001</c:v>
                </c:pt>
                <c:pt idx="979">
                  <c:v>0.26235999999999998</c:v>
                </c:pt>
                <c:pt idx="980">
                  <c:v>0.47560000000000002</c:v>
                </c:pt>
                <c:pt idx="981">
                  <c:v>0.65064</c:v>
                </c:pt>
                <c:pt idx="982">
                  <c:v>0.45734000000000002</c:v>
                </c:pt>
                <c:pt idx="983">
                  <c:v>0.11394</c:v>
                </c:pt>
                <c:pt idx="984">
                  <c:v>9.7575999999999996E-2</c:v>
                </c:pt>
                <c:pt idx="985">
                  <c:v>9.7303000000000001E-2</c:v>
                </c:pt>
                <c:pt idx="986">
                  <c:v>0.10261000000000001</c:v>
                </c:pt>
                <c:pt idx="987">
                  <c:v>0.31970999999999999</c:v>
                </c:pt>
                <c:pt idx="988">
                  <c:v>0.31912000000000001</c:v>
                </c:pt>
                <c:pt idx="989">
                  <c:v>0.32007000000000002</c:v>
                </c:pt>
                <c:pt idx="990">
                  <c:v>4.3744999999999999E-2</c:v>
                </c:pt>
                <c:pt idx="991">
                  <c:v>4.0973999999999997E-2</c:v>
                </c:pt>
                <c:pt idx="992">
                  <c:v>6.9969000000000003E-2</c:v>
                </c:pt>
                <c:pt idx="993">
                  <c:v>0.12841</c:v>
                </c:pt>
                <c:pt idx="994">
                  <c:v>0.12734000000000001</c:v>
                </c:pt>
                <c:pt idx="995">
                  <c:v>0.43825999999999998</c:v>
                </c:pt>
                <c:pt idx="996">
                  <c:v>0.49736000000000002</c:v>
                </c:pt>
                <c:pt idx="997">
                  <c:v>0.44590999999999997</c:v>
                </c:pt>
                <c:pt idx="998">
                  <c:v>0.69916999999999996</c:v>
                </c:pt>
                <c:pt idx="999">
                  <c:v>0.46655999999999997</c:v>
                </c:pt>
                <c:pt idx="1000">
                  <c:v>0.51839000000000002</c:v>
                </c:pt>
                <c:pt idx="1001">
                  <c:v>0.20571</c:v>
                </c:pt>
                <c:pt idx="1002">
                  <c:v>5.3651999999999998E-2</c:v>
                </c:pt>
                <c:pt idx="1003">
                  <c:v>4.1319000000000002E-2</c:v>
                </c:pt>
                <c:pt idx="1004">
                  <c:v>3.2668000000000003E-2</c:v>
                </c:pt>
                <c:pt idx="1005">
                  <c:v>3.4870999999999999E-2</c:v>
                </c:pt>
                <c:pt idx="1006">
                  <c:v>3.832E-2</c:v>
                </c:pt>
                <c:pt idx="1007">
                  <c:v>2.5012E-2</c:v>
                </c:pt>
                <c:pt idx="1008">
                  <c:v>6.3080999999999998E-2</c:v>
                </c:pt>
                <c:pt idx="1009">
                  <c:v>6.0429999999999998E-2</c:v>
                </c:pt>
                <c:pt idx="1010">
                  <c:v>6.1882E-2</c:v>
                </c:pt>
                <c:pt idx="1011">
                  <c:v>6.0398E-2</c:v>
                </c:pt>
                <c:pt idx="1012">
                  <c:v>7.1040000000000006E-2</c:v>
                </c:pt>
                <c:pt idx="1013">
                  <c:v>0.2026</c:v>
                </c:pt>
                <c:pt idx="1014">
                  <c:v>0.19802</c:v>
                </c:pt>
                <c:pt idx="1015">
                  <c:v>0.37637999999999999</c:v>
                </c:pt>
                <c:pt idx="1016">
                  <c:v>0.37240000000000001</c:v>
                </c:pt>
                <c:pt idx="1017">
                  <c:v>0.19192999999999999</c:v>
                </c:pt>
                <c:pt idx="1018">
                  <c:v>0.18099000000000001</c:v>
                </c:pt>
                <c:pt idx="1019">
                  <c:v>0.22947000000000001</c:v>
                </c:pt>
                <c:pt idx="1020">
                  <c:v>0.36825000000000002</c:v>
                </c:pt>
                <c:pt idx="1021">
                  <c:v>0.36903000000000002</c:v>
                </c:pt>
                <c:pt idx="1022">
                  <c:v>0.36752000000000001</c:v>
                </c:pt>
                <c:pt idx="1023">
                  <c:v>0.3846</c:v>
                </c:pt>
                <c:pt idx="1024">
                  <c:v>0.27400000000000002</c:v>
                </c:pt>
                <c:pt idx="1025">
                  <c:v>0.28732000000000002</c:v>
                </c:pt>
                <c:pt idx="1026">
                  <c:v>0.13547999999999999</c:v>
                </c:pt>
                <c:pt idx="1027">
                  <c:v>0.13572000000000001</c:v>
                </c:pt>
                <c:pt idx="1028">
                  <c:v>0.18931999999999999</c:v>
                </c:pt>
                <c:pt idx="1029">
                  <c:v>0.20508999999999999</c:v>
                </c:pt>
                <c:pt idx="1030">
                  <c:v>0.23974000000000001</c:v>
                </c:pt>
                <c:pt idx="1031">
                  <c:v>0.16883000000000001</c:v>
                </c:pt>
                <c:pt idx="1032">
                  <c:v>0.11040999999999999</c:v>
                </c:pt>
                <c:pt idx="1033">
                  <c:v>5.7586999999999999E-2</c:v>
                </c:pt>
                <c:pt idx="1034">
                  <c:v>0.33513999999999999</c:v>
                </c:pt>
                <c:pt idx="1035">
                  <c:v>0.34982999999999997</c:v>
                </c:pt>
                <c:pt idx="1036">
                  <c:v>0.14549000000000001</c:v>
                </c:pt>
                <c:pt idx="1037">
                  <c:v>0.1232</c:v>
                </c:pt>
                <c:pt idx="1038">
                  <c:v>0.11396000000000001</c:v>
                </c:pt>
                <c:pt idx="1039">
                  <c:v>0.32979000000000003</c:v>
                </c:pt>
                <c:pt idx="1040">
                  <c:v>0.12605</c:v>
                </c:pt>
                <c:pt idx="1041">
                  <c:v>0.20877999999999999</c:v>
                </c:pt>
                <c:pt idx="1042">
                  <c:v>0.18940000000000001</c:v>
                </c:pt>
                <c:pt idx="1043">
                  <c:v>0.23365</c:v>
                </c:pt>
                <c:pt idx="1044">
                  <c:v>0.28936000000000001</c:v>
                </c:pt>
                <c:pt idx="1045">
                  <c:v>0.28264</c:v>
                </c:pt>
                <c:pt idx="1046">
                  <c:v>0.17699999999999999</c:v>
                </c:pt>
                <c:pt idx="1047">
                  <c:v>0.31313999999999997</c:v>
                </c:pt>
                <c:pt idx="1048">
                  <c:v>0.21360000000000001</c:v>
                </c:pt>
                <c:pt idx="1049">
                  <c:v>0.30942999999999998</c:v>
                </c:pt>
                <c:pt idx="1050">
                  <c:v>0.38118999999999997</c:v>
                </c:pt>
                <c:pt idx="1051">
                  <c:v>0.35544999999999999</c:v>
                </c:pt>
                <c:pt idx="1052">
                  <c:v>0.23965</c:v>
                </c:pt>
                <c:pt idx="1053">
                  <c:v>0.20413999999999999</c:v>
                </c:pt>
                <c:pt idx="1054">
                  <c:v>0.31680999999999998</c:v>
                </c:pt>
                <c:pt idx="1055">
                  <c:v>0.40893000000000002</c:v>
                </c:pt>
                <c:pt idx="1056">
                  <c:v>0.33151999999999998</c:v>
                </c:pt>
                <c:pt idx="1057">
                  <c:v>0.32446999999999998</c:v>
                </c:pt>
                <c:pt idx="1058">
                  <c:v>0.21465999999999999</c:v>
                </c:pt>
                <c:pt idx="1059">
                  <c:v>0.27699000000000001</c:v>
                </c:pt>
                <c:pt idx="1060">
                  <c:v>0.29382999999999998</c:v>
                </c:pt>
                <c:pt idx="1061">
                  <c:v>0.44087999999999999</c:v>
                </c:pt>
                <c:pt idx="1062">
                  <c:v>0.44169999999999998</c:v>
                </c:pt>
                <c:pt idx="1063">
                  <c:v>0.17946000000000001</c:v>
                </c:pt>
                <c:pt idx="1064">
                  <c:v>0.24529000000000001</c:v>
                </c:pt>
                <c:pt idx="1065">
                  <c:v>0.10069</c:v>
                </c:pt>
                <c:pt idx="1066">
                  <c:v>0.10628</c:v>
                </c:pt>
                <c:pt idx="1067">
                  <c:v>7.1641999999999997E-2</c:v>
                </c:pt>
                <c:pt idx="1068">
                  <c:v>7.1490999999999999E-2</c:v>
                </c:pt>
                <c:pt idx="1069">
                  <c:v>0.11477</c:v>
                </c:pt>
                <c:pt idx="1070">
                  <c:v>0.12379999999999999</c:v>
                </c:pt>
                <c:pt idx="1071">
                  <c:v>0.13077</c:v>
                </c:pt>
                <c:pt idx="1072">
                  <c:v>0.26676</c:v>
                </c:pt>
                <c:pt idx="1073">
                  <c:v>0.23830000000000001</c:v>
                </c:pt>
                <c:pt idx="1074">
                  <c:v>0.14582999999999999</c:v>
                </c:pt>
                <c:pt idx="1075">
                  <c:v>0.27549000000000001</c:v>
                </c:pt>
                <c:pt idx="1076">
                  <c:v>0.27468999999999999</c:v>
                </c:pt>
                <c:pt idx="1077">
                  <c:v>0.35076000000000002</c:v>
                </c:pt>
                <c:pt idx="1078">
                  <c:v>0.37203999999999998</c:v>
                </c:pt>
                <c:pt idx="1079">
                  <c:v>0.22120999999999999</c:v>
                </c:pt>
                <c:pt idx="1080">
                  <c:v>0.25435000000000002</c:v>
                </c:pt>
                <c:pt idx="1081">
                  <c:v>0.3296</c:v>
                </c:pt>
                <c:pt idx="1082">
                  <c:v>0.12229</c:v>
                </c:pt>
                <c:pt idx="1083">
                  <c:v>0.23502999999999999</c:v>
                </c:pt>
                <c:pt idx="1084">
                  <c:v>0.22153</c:v>
                </c:pt>
                <c:pt idx="1085">
                  <c:v>0.12562000000000001</c:v>
                </c:pt>
                <c:pt idx="1086">
                  <c:v>8.6234000000000005E-2</c:v>
                </c:pt>
                <c:pt idx="1087">
                  <c:v>0.11409999999999999</c:v>
                </c:pt>
                <c:pt idx="1088">
                  <c:v>7.6810000000000003E-2</c:v>
                </c:pt>
                <c:pt idx="1089">
                  <c:v>5.7077000000000003E-2</c:v>
                </c:pt>
                <c:pt idx="1090">
                  <c:v>6.7228999999999997E-2</c:v>
                </c:pt>
                <c:pt idx="1091">
                  <c:v>0.42548000000000002</c:v>
                </c:pt>
                <c:pt idx="1092">
                  <c:v>0.42529</c:v>
                </c:pt>
                <c:pt idx="1093">
                  <c:v>0.82367999999999997</c:v>
                </c:pt>
                <c:pt idx="1094">
                  <c:v>0.11262999999999999</c:v>
                </c:pt>
                <c:pt idx="1095">
                  <c:v>0.11283</c:v>
                </c:pt>
                <c:pt idx="1096">
                  <c:v>0.24292</c:v>
                </c:pt>
                <c:pt idx="1097">
                  <c:v>8.9996000000000007E-2</c:v>
                </c:pt>
                <c:pt idx="1098">
                  <c:v>7.2484999999999994E-2</c:v>
                </c:pt>
                <c:pt idx="1099">
                  <c:v>0.10625999999999999</c:v>
                </c:pt>
                <c:pt idx="1100">
                  <c:v>0.10876</c:v>
                </c:pt>
                <c:pt idx="1101">
                  <c:v>0.15104999999999999</c:v>
                </c:pt>
                <c:pt idx="1102">
                  <c:v>0.18437000000000001</c:v>
                </c:pt>
                <c:pt idx="1103">
                  <c:v>0.1842</c:v>
                </c:pt>
                <c:pt idx="1104">
                  <c:v>0.17186999999999999</c:v>
                </c:pt>
                <c:pt idx="1105">
                  <c:v>0.22186</c:v>
                </c:pt>
                <c:pt idx="1106">
                  <c:v>0.22999</c:v>
                </c:pt>
                <c:pt idx="1107">
                  <c:v>0.65869</c:v>
                </c:pt>
                <c:pt idx="1108">
                  <c:v>0.65319000000000005</c:v>
                </c:pt>
                <c:pt idx="1109">
                  <c:v>0.6744</c:v>
                </c:pt>
                <c:pt idx="1110">
                  <c:v>0.52168000000000003</c:v>
                </c:pt>
                <c:pt idx="1111">
                  <c:v>0.44278000000000001</c:v>
                </c:pt>
                <c:pt idx="1112">
                  <c:v>0.42554999999999998</c:v>
                </c:pt>
                <c:pt idx="1113">
                  <c:v>0.42163</c:v>
                </c:pt>
                <c:pt idx="1114">
                  <c:v>0.33550000000000002</c:v>
                </c:pt>
                <c:pt idx="1115">
                  <c:v>0.24204999999999999</c:v>
                </c:pt>
                <c:pt idx="1116">
                  <c:v>0.39587</c:v>
                </c:pt>
                <c:pt idx="1117">
                  <c:v>0.35297000000000001</c:v>
                </c:pt>
                <c:pt idx="1118">
                  <c:v>0.34944999999999998</c:v>
                </c:pt>
                <c:pt idx="1119">
                  <c:v>0.35719000000000001</c:v>
                </c:pt>
                <c:pt idx="1120">
                  <c:v>0.38935999999999998</c:v>
                </c:pt>
                <c:pt idx="1121">
                  <c:v>0.19184000000000001</c:v>
                </c:pt>
                <c:pt idx="1122">
                  <c:v>0.20093</c:v>
                </c:pt>
                <c:pt idx="1123">
                  <c:v>0.1953</c:v>
                </c:pt>
                <c:pt idx="1124">
                  <c:v>0.31984000000000001</c:v>
                </c:pt>
                <c:pt idx="1125">
                  <c:v>0.21304000000000001</c:v>
                </c:pt>
                <c:pt idx="1126">
                  <c:v>8.0810999999999994E-2</c:v>
                </c:pt>
                <c:pt idx="1127">
                  <c:v>3.8981000000000002E-2</c:v>
                </c:pt>
                <c:pt idx="1128">
                  <c:v>4.1852E-2</c:v>
                </c:pt>
                <c:pt idx="1129">
                  <c:v>3.0313E-2</c:v>
                </c:pt>
                <c:pt idx="1130">
                  <c:v>8.1741999999999995E-2</c:v>
                </c:pt>
                <c:pt idx="1131">
                  <c:v>8.1727999999999995E-2</c:v>
                </c:pt>
                <c:pt idx="1132">
                  <c:v>8.2677E-2</c:v>
                </c:pt>
                <c:pt idx="1133">
                  <c:v>0.10385999999999999</c:v>
                </c:pt>
                <c:pt idx="1134">
                  <c:v>0.14630000000000001</c:v>
                </c:pt>
                <c:pt idx="1135">
                  <c:v>0.10847999999999999</c:v>
                </c:pt>
                <c:pt idx="1136">
                  <c:v>0.13153999999999999</c:v>
                </c:pt>
                <c:pt idx="1137">
                  <c:v>0.11526</c:v>
                </c:pt>
                <c:pt idx="1138">
                  <c:v>0.19925000000000001</c:v>
                </c:pt>
                <c:pt idx="1139">
                  <c:v>0.20669000000000001</c:v>
                </c:pt>
                <c:pt idx="1140">
                  <c:v>8.7340000000000001E-2</c:v>
                </c:pt>
                <c:pt idx="1141">
                  <c:v>0.34021000000000001</c:v>
                </c:pt>
                <c:pt idx="1142">
                  <c:v>0.25642999999999999</c:v>
                </c:pt>
                <c:pt idx="1143">
                  <c:v>0.10045999999999999</c:v>
                </c:pt>
                <c:pt idx="1144">
                  <c:v>0.12225999999999999</c:v>
                </c:pt>
                <c:pt idx="1145">
                  <c:v>0.14301</c:v>
                </c:pt>
                <c:pt idx="1146">
                  <c:v>0.24514</c:v>
                </c:pt>
                <c:pt idx="1147">
                  <c:v>0.23277</c:v>
                </c:pt>
                <c:pt idx="1148">
                  <c:v>0.22592000000000001</c:v>
                </c:pt>
                <c:pt idx="1149">
                  <c:v>0.27434999999999998</c:v>
                </c:pt>
                <c:pt idx="1150">
                  <c:v>0.15082999999999999</c:v>
                </c:pt>
                <c:pt idx="1151">
                  <c:v>8.1739000000000006E-2</c:v>
                </c:pt>
                <c:pt idx="1152">
                  <c:v>9.2452999999999994E-2</c:v>
                </c:pt>
                <c:pt idx="1153">
                  <c:v>8.9677000000000007E-2</c:v>
                </c:pt>
                <c:pt idx="1154">
                  <c:v>0.22799</c:v>
                </c:pt>
                <c:pt idx="1155">
                  <c:v>0.61811000000000005</c:v>
                </c:pt>
                <c:pt idx="1156">
                  <c:v>0.54552999999999996</c:v>
                </c:pt>
                <c:pt idx="1157">
                  <c:v>0.52976999999999996</c:v>
                </c:pt>
                <c:pt idx="1158">
                  <c:v>0.77317999999999998</c:v>
                </c:pt>
                <c:pt idx="1159">
                  <c:v>0.86412999999999995</c:v>
                </c:pt>
                <c:pt idx="1160">
                  <c:v>0.68857000000000002</c:v>
                </c:pt>
                <c:pt idx="1161">
                  <c:v>0.90437999999999996</c:v>
                </c:pt>
                <c:pt idx="1162">
                  <c:v>0.84977999999999998</c:v>
                </c:pt>
                <c:pt idx="1163">
                  <c:v>0.36742999999999998</c:v>
                </c:pt>
                <c:pt idx="1164">
                  <c:v>0.45950999999999997</c:v>
                </c:pt>
                <c:pt idx="1165">
                  <c:v>0.27432000000000001</c:v>
                </c:pt>
                <c:pt idx="1166">
                  <c:v>0.31029000000000001</c:v>
                </c:pt>
                <c:pt idx="1167">
                  <c:v>0.37669000000000002</c:v>
                </c:pt>
                <c:pt idx="1168">
                  <c:v>0.35099999999999998</c:v>
                </c:pt>
                <c:pt idx="1169">
                  <c:v>0.24157000000000001</c:v>
                </c:pt>
                <c:pt idx="1170">
                  <c:v>0.20372999999999999</c:v>
                </c:pt>
                <c:pt idx="1171">
                  <c:v>0.2019</c:v>
                </c:pt>
                <c:pt idx="1172">
                  <c:v>4.4599E-2</c:v>
                </c:pt>
                <c:pt idx="1173">
                  <c:v>6.5849000000000005E-2</c:v>
                </c:pt>
                <c:pt idx="1174">
                  <c:v>0.10997999999999999</c:v>
                </c:pt>
                <c:pt idx="1175">
                  <c:v>9.6910999999999997E-2</c:v>
                </c:pt>
                <c:pt idx="1176">
                  <c:v>0.11353000000000001</c:v>
                </c:pt>
                <c:pt idx="1177">
                  <c:v>0.14971000000000001</c:v>
                </c:pt>
                <c:pt idx="1178">
                  <c:v>0.15462000000000001</c:v>
                </c:pt>
                <c:pt idx="1179">
                  <c:v>0.44223000000000001</c:v>
                </c:pt>
                <c:pt idx="1180">
                  <c:v>0.42847000000000002</c:v>
                </c:pt>
                <c:pt idx="1181">
                  <c:v>0.45779999999999998</c:v>
                </c:pt>
                <c:pt idx="1182">
                  <c:v>0.44696000000000002</c:v>
                </c:pt>
                <c:pt idx="1183">
                  <c:v>0.45456000000000002</c:v>
                </c:pt>
                <c:pt idx="1184">
                  <c:v>0.50143000000000004</c:v>
                </c:pt>
                <c:pt idx="1185">
                  <c:v>0.26990999999999998</c:v>
                </c:pt>
                <c:pt idx="1186">
                  <c:v>0.33698</c:v>
                </c:pt>
                <c:pt idx="1187">
                  <c:v>0.26741999999999999</c:v>
                </c:pt>
                <c:pt idx="1188">
                  <c:v>0.23375000000000001</c:v>
                </c:pt>
                <c:pt idx="1189">
                  <c:v>0.21575</c:v>
                </c:pt>
                <c:pt idx="1190">
                  <c:v>0.21607999999999999</c:v>
                </c:pt>
                <c:pt idx="1191">
                  <c:v>0.15506</c:v>
                </c:pt>
                <c:pt idx="1192">
                  <c:v>9.7291000000000002E-2</c:v>
                </c:pt>
                <c:pt idx="1193">
                  <c:v>0.11334</c:v>
                </c:pt>
                <c:pt idx="1194">
                  <c:v>0.13447999999999999</c:v>
                </c:pt>
                <c:pt idx="1195">
                  <c:v>0.18507000000000001</c:v>
                </c:pt>
                <c:pt idx="1196">
                  <c:v>0.24062</c:v>
                </c:pt>
                <c:pt idx="1197">
                  <c:v>0.31918999999999997</c:v>
                </c:pt>
                <c:pt idx="1198">
                  <c:v>0.23149</c:v>
                </c:pt>
                <c:pt idx="1199">
                  <c:v>0.16239000000000001</c:v>
                </c:pt>
                <c:pt idx="1200">
                  <c:v>0.15608</c:v>
                </c:pt>
                <c:pt idx="1201">
                  <c:v>0.39218999999999998</c:v>
                </c:pt>
                <c:pt idx="1202">
                  <c:v>0.36758000000000002</c:v>
                </c:pt>
                <c:pt idx="1203">
                  <c:v>0.26329000000000002</c:v>
                </c:pt>
                <c:pt idx="1204">
                  <c:v>0.29149000000000003</c:v>
                </c:pt>
                <c:pt idx="1205">
                  <c:v>0.26799000000000001</c:v>
                </c:pt>
                <c:pt idx="1206">
                  <c:v>7.3056999999999997E-2</c:v>
                </c:pt>
                <c:pt idx="1207">
                  <c:v>6.9022E-2</c:v>
                </c:pt>
                <c:pt idx="1208">
                  <c:v>0.22356000000000001</c:v>
                </c:pt>
                <c:pt idx="1209">
                  <c:v>6.9999000000000006E-2</c:v>
                </c:pt>
                <c:pt idx="1210">
                  <c:v>7.8137999999999999E-2</c:v>
                </c:pt>
                <c:pt idx="1211">
                  <c:v>0.12001000000000001</c:v>
                </c:pt>
                <c:pt idx="1212">
                  <c:v>7.3091000000000003E-2</c:v>
                </c:pt>
                <c:pt idx="1213">
                  <c:v>7.2006000000000001E-2</c:v>
                </c:pt>
                <c:pt idx="1214">
                  <c:v>0.21343000000000001</c:v>
                </c:pt>
                <c:pt idx="1215">
                  <c:v>0.30658999999999997</c:v>
                </c:pt>
                <c:pt idx="1216">
                  <c:v>0.32335999999999998</c:v>
                </c:pt>
                <c:pt idx="1217">
                  <c:v>0.23727000000000001</c:v>
                </c:pt>
                <c:pt idx="1218">
                  <c:v>0.25830999999999998</c:v>
                </c:pt>
                <c:pt idx="1219">
                  <c:v>0.22684000000000001</c:v>
                </c:pt>
                <c:pt idx="1220">
                  <c:v>0.28299000000000002</c:v>
                </c:pt>
                <c:pt idx="1221">
                  <c:v>0.25655</c:v>
                </c:pt>
                <c:pt idx="1222">
                  <c:v>0.25982</c:v>
                </c:pt>
                <c:pt idx="1223">
                  <c:v>0.26074999999999998</c:v>
                </c:pt>
                <c:pt idx="1224">
                  <c:v>0.30037000000000003</c:v>
                </c:pt>
                <c:pt idx="1225">
                  <c:v>0.29627999999999999</c:v>
                </c:pt>
                <c:pt idx="1226">
                  <c:v>0.28389999999999999</c:v>
                </c:pt>
                <c:pt idx="1227">
                  <c:v>0.32662000000000002</c:v>
                </c:pt>
                <c:pt idx="1228">
                  <c:v>0.26967999999999998</c:v>
                </c:pt>
                <c:pt idx="1229">
                  <c:v>0.43095</c:v>
                </c:pt>
                <c:pt idx="1230">
                  <c:v>0.41099999999999998</c:v>
                </c:pt>
                <c:pt idx="1231">
                  <c:v>0.40403</c:v>
                </c:pt>
                <c:pt idx="1232">
                  <c:v>0.84375</c:v>
                </c:pt>
                <c:pt idx="1233">
                  <c:v>0.94879000000000002</c:v>
                </c:pt>
                <c:pt idx="1234">
                  <c:v>0.68915999999999999</c:v>
                </c:pt>
                <c:pt idx="1235">
                  <c:v>0.65371000000000001</c:v>
                </c:pt>
                <c:pt idx="1236">
                  <c:v>0.50731999999999999</c:v>
                </c:pt>
                <c:pt idx="1237">
                  <c:v>0.54174999999999995</c:v>
                </c:pt>
                <c:pt idx="1238">
                  <c:v>0.38557999999999998</c:v>
                </c:pt>
                <c:pt idx="1239">
                  <c:v>0.24117</c:v>
                </c:pt>
                <c:pt idx="1240">
                  <c:v>0.2545</c:v>
                </c:pt>
                <c:pt idx="1241">
                  <c:v>0.24442</c:v>
                </c:pt>
                <c:pt idx="1242">
                  <c:v>0.23946000000000001</c:v>
                </c:pt>
                <c:pt idx="1243">
                  <c:v>0.23583999999999999</c:v>
                </c:pt>
                <c:pt idx="1244">
                  <c:v>0.41443999999999998</c:v>
                </c:pt>
                <c:pt idx="1245">
                  <c:v>0.47614000000000001</c:v>
                </c:pt>
                <c:pt idx="1246">
                  <c:v>0.43759999999999999</c:v>
                </c:pt>
                <c:pt idx="1247">
                  <c:v>0.31677</c:v>
                </c:pt>
                <c:pt idx="1248">
                  <c:v>0.26174999999999998</c:v>
                </c:pt>
                <c:pt idx="1249">
                  <c:v>0.17002999999999999</c:v>
                </c:pt>
                <c:pt idx="1250">
                  <c:v>0.19353999999999999</c:v>
                </c:pt>
                <c:pt idx="1251">
                  <c:v>0.17305999999999999</c:v>
                </c:pt>
                <c:pt idx="1252">
                  <c:v>0.17982999999999999</c:v>
                </c:pt>
                <c:pt idx="1253">
                  <c:v>9.1209999999999999E-2</c:v>
                </c:pt>
                <c:pt idx="1254">
                  <c:v>0.70457999999999998</c:v>
                </c:pt>
                <c:pt idx="1255">
                  <c:v>0.75814000000000004</c:v>
                </c:pt>
                <c:pt idx="1256">
                  <c:v>0.78000999999999998</c:v>
                </c:pt>
                <c:pt idx="1257">
                  <c:v>1.2827</c:v>
                </c:pt>
                <c:pt idx="1258">
                  <c:v>0.90112000000000003</c:v>
                </c:pt>
                <c:pt idx="1259">
                  <c:v>1.1498999999999999</c:v>
                </c:pt>
                <c:pt idx="1260">
                  <c:v>0.60041</c:v>
                </c:pt>
                <c:pt idx="1261">
                  <c:v>0.22975000000000001</c:v>
                </c:pt>
                <c:pt idx="1262">
                  <c:v>0.25292999999999999</c:v>
                </c:pt>
                <c:pt idx="1263">
                  <c:v>0.126</c:v>
                </c:pt>
                <c:pt idx="1264">
                  <c:v>0.12159</c:v>
                </c:pt>
                <c:pt idx="1265">
                  <c:v>2.0205999999999998E-2</c:v>
                </c:pt>
                <c:pt idx="1266">
                  <c:v>5.1056999999999998E-2</c:v>
                </c:pt>
                <c:pt idx="1267">
                  <c:v>0.11888</c:v>
                </c:pt>
                <c:pt idx="1268">
                  <c:v>0.12205000000000001</c:v>
                </c:pt>
                <c:pt idx="1269">
                  <c:v>0.10779</c:v>
                </c:pt>
                <c:pt idx="1270">
                  <c:v>0.14380000000000001</c:v>
                </c:pt>
                <c:pt idx="1271">
                  <c:v>0.40127000000000002</c:v>
                </c:pt>
                <c:pt idx="1272">
                  <c:v>0.37908999999999998</c:v>
                </c:pt>
                <c:pt idx="1273">
                  <c:v>0.51939000000000002</c:v>
                </c:pt>
                <c:pt idx="1274">
                  <c:v>0.58625000000000005</c:v>
                </c:pt>
                <c:pt idx="1275">
                  <c:v>0.48899999999999999</c:v>
                </c:pt>
                <c:pt idx="1276">
                  <c:v>0.49973000000000001</c:v>
                </c:pt>
                <c:pt idx="1277">
                  <c:v>0.43991999999999998</c:v>
                </c:pt>
                <c:pt idx="1278">
                  <c:v>0.50590000000000002</c:v>
                </c:pt>
                <c:pt idx="1279">
                  <c:v>0.56003999999999998</c:v>
                </c:pt>
                <c:pt idx="1280">
                  <c:v>0.48066999999999999</c:v>
                </c:pt>
                <c:pt idx="1281">
                  <c:v>0.50465000000000004</c:v>
                </c:pt>
                <c:pt idx="1282">
                  <c:v>0.50954999999999995</c:v>
                </c:pt>
                <c:pt idx="1283">
                  <c:v>0.30014000000000002</c:v>
                </c:pt>
                <c:pt idx="1284">
                  <c:v>0.31441999999999998</c:v>
                </c:pt>
                <c:pt idx="1285">
                  <c:v>0.27868999999999999</c:v>
                </c:pt>
                <c:pt idx="1286">
                  <c:v>0.2263</c:v>
                </c:pt>
                <c:pt idx="1287">
                  <c:v>0.25691999999999998</c:v>
                </c:pt>
                <c:pt idx="1288">
                  <c:v>0.25928000000000001</c:v>
                </c:pt>
                <c:pt idx="1289">
                  <c:v>0.27300999999999997</c:v>
                </c:pt>
                <c:pt idx="1290">
                  <c:v>0.25703999999999999</c:v>
                </c:pt>
                <c:pt idx="1291">
                  <c:v>0.26745999999999998</c:v>
                </c:pt>
                <c:pt idx="1292">
                  <c:v>0.25657999999999997</c:v>
                </c:pt>
                <c:pt idx="1293">
                  <c:v>0.14407</c:v>
                </c:pt>
                <c:pt idx="1294">
                  <c:v>0.26634000000000002</c:v>
                </c:pt>
                <c:pt idx="1295">
                  <c:v>0.22395999999999999</c:v>
                </c:pt>
                <c:pt idx="1296">
                  <c:v>0.15234</c:v>
                </c:pt>
                <c:pt idx="1297">
                  <c:v>0.25613000000000002</c:v>
                </c:pt>
                <c:pt idx="1298">
                  <c:v>0.32141999999999998</c:v>
                </c:pt>
                <c:pt idx="1299">
                  <c:v>0.33672999999999997</c:v>
                </c:pt>
                <c:pt idx="1300">
                  <c:v>0.56162999999999996</c:v>
                </c:pt>
                <c:pt idx="1301">
                  <c:v>0.53659999999999997</c:v>
                </c:pt>
                <c:pt idx="1302">
                  <c:v>0.25240000000000001</c:v>
                </c:pt>
                <c:pt idx="1303">
                  <c:v>0.23702000000000001</c:v>
                </c:pt>
                <c:pt idx="1304">
                  <c:v>0.17136000000000001</c:v>
                </c:pt>
                <c:pt idx="1305">
                  <c:v>0.21059</c:v>
                </c:pt>
                <c:pt idx="1306">
                  <c:v>0.21906</c:v>
                </c:pt>
                <c:pt idx="1307">
                  <c:v>0.29270000000000002</c:v>
                </c:pt>
                <c:pt idx="1308">
                  <c:v>0.38929000000000002</c:v>
                </c:pt>
                <c:pt idx="1309">
                  <c:v>0.26565</c:v>
                </c:pt>
                <c:pt idx="1310">
                  <c:v>0.28065000000000001</c:v>
                </c:pt>
                <c:pt idx="1311">
                  <c:v>0.26930999999999999</c:v>
                </c:pt>
                <c:pt idx="1312">
                  <c:v>0.18823999999999999</c:v>
                </c:pt>
                <c:pt idx="1313">
                  <c:v>0.18684000000000001</c:v>
                </c:pt>
                <c:pt idx="1314">
                  <c:v>0.1862</c:v>
                </c:pt>
                <c:pt idx="1315">
                  <c:v>0.46279999999999999</c:v>
                </c:pt>
                <c:pt idx="1316">
                  <c:v>0.12256</c:v>
                </c:pt>
                <c:pt idx="1317">
                  <c:v>9.4661999999999996E-2</c:v>
                </c:pt>
                <c:pt idx="1318">
                  <c:v>6.1095999999999998E-2</c:v>
                </c:pt>
                <c:pt idx="1319">
                  <c:v>9.0856999999999993E-2</c:v>
                </c:pt>
                <c:pt idx="1320">
                  <c:v>0.30408000000000002</c:v>
                </c:pt>
                <c:pt idx="1321">
                  <c:v>0.30142999999999998</c:v>
                </c:pt>
                <c:pt idx="1322">
                  <c:v>6.0172999999999997E-2</c:v>
                </c:pt>
                <c:pt idx="1323">
                  <c:v>0.21598000000000001</c:v>
                </c:pt>
                <c:pt idx="1324">
                  <c:v>7.5564999999999993E-2</c:v>
                </c:pt>
                <c:pt idx="1325">
                  <c:v>0.14324999999999999</c:v>
                </c:pt>
                <c:pt idx="1326">
                  <c:v>0.13754</c:v>
                </c:pt>
                <c:pt idx="1327">
                  <c:v>0.17315</c:v>
                </c:pt>
                <c:pt idx="1328">
                  <c:v>0.17885999999999999</c:v>
                </c:pt>
                <c:pt idx="1329">
                  <c:v>0.15465000000000001</c:v>
                </c:pt>
                <c:pt idx="1330">
                  <c:v>0.21189</c:v>
                </c:pt>
                <c:pt idx="1331">
                  <c:v>0.22545000000000001</c:v>
                </c:pt>
                <c:pt idx="1332">
                  <c:v>0.28621999999999997</c:v>
                </c:pt>
                <c:pt idx="1333">
                  <c:v>0.33750000000000002</c:v>
                </c:pt>
                <c:pt idx="1334">
                  <c:v>0.21962999999999999</c:v>
                </c:pt>
                <c:pt idx="1335">
                  <c:v>0.21290999999999999</c:v>
                </c:pt>
                <c:pt idx="1336">
                  <c:v>0.22117000000000001</c:v>
                </c:pt>
                <c:pt idx="1337">
                  <c:v>6.6653000000000004E-2</c:v>
                </c:pt>
                <c:pt idx="1338">
                  <c:v>0.43880000000000002</c:v>
                </c:pt>
                <c:pt idx="1339">
                  <c:v>0.53737999999999997</c:v>
                </c:pt>
                <c:pt idx="1340">
                  <c:v>0.24193000000000001</c:v>
                </c:pt>
                <c:pt idx="1341">
                  <c:v>0.26045000000000001</c:v>
                </c:pt>
                <c:pt idx="1342">
                  <c:v>0.10134</c:v>
                </c:pt>
                <c:pt idx="1343">
                  <c:v>8.9020000000000002E-2</c:v>
                </c:pt>
                <c:pt idx="1344">
                  <c:v>5.4923E-2</c:v>
                </c:pt>
                <c:pt idx="1345">
                  <c:v>0.20727999999999999</c:v>
                </c:pt>
                <c:pt idx="1346">
                  <c:v>6.0804999999999998E-2</c:v>
                </c:pt>
                <c:pt idx="1347">
                  <c:v>9.2346999999999999E-2</c:v>
                </c:pt>
                <c:pt idx="1348">
                  <c:v>9.2532000000000003E-2</c:v>
                </c:pt>
                <c:pt idx="1349">
                  <c:v>4.9412999999999999E-2</c:v>
                </c:pt>
                <c:pt idx="1350">
                  <c:v>0.19746</c:v>
                </c:pt>
                <c:pt idx="1351">
                  <c:v>0.19864000000000001</c:v>
                </c:pt>
                <c:pt idx="1352">
                  <c:v>0.18848000000000001</c:v>
                </c:pt>
                <c:pt idx="1353">
                  <c:v>0.19092000000000001</c:v>
                </c:pt>
                <c:pt idx="1354">
                  <c:v>2.4437E-2</c:v>
                </c:pt>
                <c:pt idx="1355">
                  <c:v>7.3883000000000004E-2</c:v>
                </c:pt>
                <c:pt idx="1356">
                  <c:v>0.23302999999999999</c:v>
                </c:pt>
                <c:pt idx="1357">
                  <c:v>7.374E-2</c:v>
                </c:pt>
                <c:pt idx="1358">
                  <c:v>0.14782000000000001</c:v>
                </c:pt>
                <c:pt idx="1359">
                  <c:v>9.0381000000000003E-2</c:v>
                </c:pt>
                <c:pt idx="1360">
                  <c:v>0.15339</c:v>
                </c:pt>
                <c:pt idx="1361">
                  <c:v>0.16772999999999999</c:v>
                </c:pt>
                <c:pt idx="1362">
                  <c:v>0.14457</c:v>
                </c:pt>
                <c:pt idx="1363">
                  <c:v>0.22114</c:v>
                </c:pt>
                <c:pt idx="1364">
                  <c:v>0.51137999999999995</c:v>
                </c:pt>
                <c:pt idx="1365">
                  <c:v>0.26368000000000003</c:v>
                </c:pt>
                <c:pt idx="1366">
                  <c:v>0.22614999999999999</c:v>
                </c:pt>
                <c:pt idx="1367">
                  <c:v>0.24934999999999999</c:v>
                </c:pt>
                <c:pt idx="1368">
                  <c:v>0.21098</c:v>
                </c:pt>
                <c:pt idx="1369">
                  <c:v>0.15576999999999999</c:v>
                </c:pt>
                <c:pt idx="1370">
                  <c:v>0.46479999999999999</c:v>
                </c:pt>
                <c:pt idx="1371">
                  <c:v>0.45371</c:v>
                </c:pt>
                <c:pt idx="1372">
                  <c:v>0.23637</c:v>
                </c:pt>
                <c:pt idx="1373">
                  <c:v>0.13639999999999999</c:v>
                </c:pt>
                <c:pt idx="1374">
                  <c:v>0.33673999999999998</c:v>
                </c:pt>
                <c:pt idx="1375">
                  <c:v>0.34250999999999998</c:v>
                </c:pt>
                <c:pt idx="1376">
                  <c:v>0.19059999999999999</c:v>
                </c:pt>
                <c:pt idx="1377">
                  <c:v>0.18262999999999999</c:v>
                </c:pt>
                <c:pt idx="1378">
                  <c:v>0.25172</c:v>
                </c:pt>
                <c:pt idx="1379">
                  <c:v>0.27807999999999999</c:v>
                </c:pt>
                <c:pt idx="1380">
                  <c:v>0.17277999999999999</c:v>
                </c:pt>
                <c:pt idx="1381">
                  <c:v>0.13125000000000001</c:v>
                </c:pt>
                <c:pt idx="1382">
                  <c:v>0.19592000000000001</c:v>
                </c:pt>
                <c:pt idx="1383">
                  <c:v>0.21081</c:v>
                </c:pt>
                <c:pt idx="1384">
                  <c:v>0.20047999999999999</c:v>
                </c:pt>
                <c:pt idx="1385">
                  <c:v>0.12878999999999999</c:v>
                </c:pt>
                <c:pt idx="1386">
                  <c:v>0.11704000000000001</c:v>
                </c:pt>
                <c:pt idx="1387">
                  <c:v>0.18062</c:v>
                </c:pt>
                <c:pt idx="1388">
                  <c:v>0.13519999999999999</c:v>
                </c:pt>
                <c:pt idx="1389">
                  <c:v>0.20805000000000001</c:v>
                </c:pt>
                <c:pt idx="1390">
                  <c:v>0.12078999999999999</c:v>
                </c:pt>
                <c:pt idx="1391">
                  <c:v>0.15268000000000001</c:v>
                </c:pt>
                <c:pt idx="1392">
                  <c:v>0.15823000000000001</c:v>
                </c:pt>
                <c:pt idx="1393">
                  <c:v>0.18435000000000001</c:v>
                </c:pt>
                <c:pt idx="1394">
                  <c:v>0.26195000000000002</c:v>
                </c:pt>
                <c:pt idx="1395">
                  <c:v>0.23527000000000001</c:v>
                </c:pt>
                <c:pt idx="1396">
                  <c:v>0.17638999999999999</c:v>
                </c:pt>
                <c:pt idx="1397">
                  <c:v>0.16156999999999999</c:v>
                </c:pt>
                <c:pt idx="1398">
                  <c:v>0.29065999999999997</c:v>
                </c:pt>
                <c:pt idx="1399">
                  <c:v>0.29107</c:v>
                </c:pt>
                <c:pt idx="1400">
                  <c:v>0.29092000000000001</c:v>
                </c:pt>
                <c:pt idx="1401">
                  <c:v>0.45983000000000002</c:v>
                </c:pt>
                <c:pt idx="1402">
                  <c:v>0.40733000000000003</c:v>
                </c:pt>
                <c:pt idx="1403">
                  <c:v>0.30459000000000003</c:v>
                </c:pt>
                <c:pt idx="1404">
                  <c:v>0.36413000000000001</c:v>
                </c:pt>
                <c:pt idx="1405">
                  <c:v>0.34809000000000001</c:v>
                </c:pt>
                <c:pt idx="1406">
                  <c:v>0.48004000000000002</c:v>
                </c:pt>
                <c:pt idx="1407">
                  <c:v>0.41544999999999999</c:v>
                </c:pt>
                <c:pt idx="1408">
                  <c:v>0.30362</c:v>
                </c:pt>
                <c:pt idx="1409">
                  <c:v>0.17560999999999999</c:v>
                </c:pt>
                <c:pt idx="1410">
                  <c:v>8.9973999999999998E-2</c:v>
                </c:pt>
                <c:pt idx="1411">
                  <c:v>0.14960000000000001</c:v>
                </c:pt>
                <c:pt idx="1412">
                  <c:v>8.7622000000000005E-2</c:v>
                </c:pt>
                <c:pt idx="1413">
                  <c:v>0.14105000000000001</c:v>
                </c:pt>
                <c:pt idx="1414">
                  <c:v>0.2117</c:v>
                </c:pt>
                <c:pt idx="1415">
                  <c:v>0.25148999999999999</c:v>
                </c:pt>
                <c:pt idx="1416">
                  <c:v>0.23149</c:v>
                </c:pt>
                <c:pt idx="1417">
                  <c:v>0.30303999999999998</c:v>
                </c:pt>
                <c:pt idx="1418">
                  <c:v>0.20804</c:v>
                </c:pt>
                <c:pt idx="1419">
                  <c:v>0.25377</c:v>
                </c:pt>
                <c:pt idx="1420">
                  <c:v>0.433</c:v>
                </c:pt>
                <c:pt idx="1421">
                  <c:v>0.21092</c:v>
                </c:pt>
                <c:pt idx="1422">
                  <c:v>0.22933000000000001</c:v>
                </c:pt>
                <c:pt idx="1423">
                  <c:v>0.23641999999999999</c:v>
                </c:pt>
                <c:pt idx="1424">
                  <c:v>0.18192</c:v>
                </c:pt>
                <c:pt idx="1425">
                  <c:v>0.314</c:v>
                </c:pt>
                <c:pt idx="1426">
                  <c:v>0.28436</c:v>
                </c:pt>
                <c:pt idx="1427">
                  <c:v>0.28952</c:v>
                </c:pt>
                <c:pt idx="1428">
                  <c:v>0.24695</c:v>
                </c:pt>
                <c:pt idx="1429">
                  <c:v>0.26283000000000001</c:v>
                </c:pt>
                <c:pt idx="1430">
                  <c:v>8.2670999999999994E-2</c:v>
                </c:pt>
                <c:pt idx="1431">
                  <c:v>8.9226E-2</c:v>
                </c:pt>
                <c:pt idx="1432">
                  <c:v>0.14760999999999999</c:v>
                </c:pt>
                <c:pt idx="1433">
                  <c:v>0.14771999999999999</c:v>
                </c:pt>
                <c:pt idx="1434">
                  <c:v>9.2869999999999994E-2</c:v>
                </c:pt>
                <c:pt idx="1435">
                  <c:v>9.3937999999999994E-2</c:v>
                </c:pt>
                <c:pt idx="1436">
                  <c:v>4.8689999999999997E-2</c:v>
                </c:pt>
                <c:pt idx="1437">
                  <c:v>3.8551000000000002E-2</c:v>
                </c:pt>
                <c:pt idx="1438">
                  <c:v>0.27418999999999999</c:v>
                </c:pt>
                <c:pt idx="1439">
                  <c:v>0.20019999999999999</c:v>
                </c:pt>
                <c:pt idx="1440">
                  <c:v>0.19442000000000001</c:v>
                </c:pt>
                <c:pt idx="1441">
                  <c:v>0.23518</c:v>
                </c:pt>
                <c:pt idx="1442">
                  <c:v>0.26535999999999998</c:v>
                </c:pt>
                <c:pt idx="1443">
                  <c:v>0.26522000000000001</c:v>
                </c:pt>
                <c:pt idx="1444">
                  <c:v>0.31725999999999999</c:v>
                </c:pt>
                <c:pt idx="1445">
                  <c:v>0.17452000000000001</c:v>
                </c:pt>
                <c:pt idx="1446">
                  <c:v>0.13109999999999999</c:v>
                </c:pt>
                <c:pt idx="1447">
                  <c:v>6.3878000000000004E-2</c:v>
                </c:pt>
                <c:pt idx="1448">
                  <c:v>8.9607000000000006E-2</c:v>
                </c:pt>
                <c:pt idx="1449">
                  <c:v>0.11421000000000001</c:v>
                </c:pt>
                <c:pt idx="1450">
                  <c:v>0.19347</c:v>
                </c:pt>
                <c:pt idx="1451">
                  <c:v>0.13347999999999999</c:v>
                </c:pt>
                <c:pt idx="1452">
                  <c:v>0.11360000000000001</c:v>
                </c:pt>
                <c:pt idx="1453">
                  <c:v>0.34156999999999998</c:v>
                </c:pt>
                <c:pt idx="1454">
                  <c:v>9.6977999999999995E-2</c:v>
                </c:pt>
                <c:pt idx="1455">
                  <c:v>4.7378000000000003E-2</c:v>
                </c:pt>
                <c:pt idx="1456">
                  <c:v>9.3434000000000003E-2</c:v>
                </c:pt>
                <c:pt idx="1457">
                  <c:v>0.13599</c:v>
                </c:pt>
                <c:pt idx="1458">
                  <c:v>0.31619999999999998</c:v>
                </c:pt>
                <c:pt idx="1459">
                  <c:v>0.33102999999999999</c:v>
                </c:pt>
                <c:pt idx="1460">
                  <c:v>0.38173000000000001</c:v>
                </c:pt>
                <c:pt idx="1461">
                  <c:v>0.34814000000000001</c:v>
                </c:pt>
                <c:pt idx="1462">
                  <c:v>0.15404999999999999</c:v>
                </c:pt>
                <c:pt idx="1463">
                  <c:v>0.11989</c:v>
                </c:pt>
                <c:pt idx="1464">
                  <c:v>0.21764</c:v>
                </c:pt>
                <c:pt idx="1465">
                  <c:v>9.7414000000000001E-2</c:v>
                </c:pt>
                <c:pt idx="1466">
                  <c:v>0.13486000000000001</c:v>
                </c:pt>
                <c:pt idx="1467">
                  <c:v>0.14621999999999999</c:v>
                </c:pt>
                <c:pt idx="1468">
                  <c:v>0.25163999999999997</c:v>
                </c:pt>
                <c:pt idx="1469">
                  <c:v>0.26099</c:v>
                </c:pt>
                <c:pt idx="1470">
                  <c:v>0.25594</c:v>
                </c:pt>
                <c:pt idx="1471">
                  <c:v>0.23705000000000001</c:v>
                </c:pt>
                <c:pt idx="1472">
                  <c:v>0.24873999999999999</c:v>
                </c:pt>
                <c:pt idx="1473">
                  <c:v>0.15884000000000001</c:v>
                </c:pt>
                <c:pt idx="1474">
                  <c:v>0.14051</c:v>
                </c:pt>
                <c:pt idx="1475">
                  <c:v>0.21792</c:v>
                </c:pt>
                <c:pt idx="1476">
                  <c:v>0.21795999999999999</c:v>
                </c:pt>
                <c:pt idx="1477">
                  <c:v>0.25568999999999997</c:v>
                </c:pt>
                <c:pt idx="1478">
                  <c:v>0.25897999999999999</c:v>
                </c:pt>
                <c:pt idx="1479">
                  <c:v>0.21249999999999999</c:v>
                </c:pt>
                <c:pt idx="1480">
                  <c:v>0.38490000000000002</c:v>
                </c:pt>
                <c:pt idx="1481">
                  <c:v>0.45488000000000001</c:v>
                </c:pt>
                <c:pt idx="1482">
                  <c:v>0.21873000000000001</c:v>
                </c:pt>
                <c:pt idx="1483">
                  <c:v>0.20275000000000001</c:v>
                </c:pt>
                <c:pt idx="1484">
                  <c:v>0.21804999999999999</c:v>
                </c:pt>
                <c:pt idx="1485">
                  <c:v>0.16725000000000001</c:v>
                </c:pt>
                <c:pt idx="1486">
                  <c:v>0.18823000000000001</c:v>
                </c:pt>
                <c:pt idx="1487">
                  <c:v>9.3538999999999997E-2</c:v>
                </c:pt>
                <c:pt idx="1488">
                  <c:v>9.1401999999999997E-2</c:v>
                </c:pt>
                <c:pt idx="1489">
                  <c:v>0.19212000000000001</c:v>
                </c:pt>
                <c:pt idx="1490">
                  <c:v>0.20022999999999999</c:v>
                </c:pt>
                <c:pt idx="1491">
                  <c:v>0.20906</c:v>
                </c:pt>
                <c:pt idx="1492">
                  <c:v>0.10392</c:v>
                </c:pt>
                <c:pt idx="1493">
                  <c:v>0.11784</c:v>
                </c:pt>
                <c:pt idx="1494">
                  <c:v>0.11162999999999999</c:v>
                </c:pt>
                <c:pt idx="1495">
                  <c:v>0.21551000000000001</c:v>
                </c:pt>
                <c:pt idx="1496">
                  <c:v>0.21010999999999999</c:v>
                </c:pt>
                <c:pt idx="1497">
                  <c:v>0.23693</c:v>
                </c:pt>
                <c:pt idx="1498">
                  <c:v>0.23743</c:v>
                </c:pt>
                <c:pt idx="1499">
                  <c:v>0.23956</c:v>
                </c:pt>
                <c:pt idx="1500">
                  <c:v>0.45145999999999997</c:v>
                </c:pt>
                <c:pt idx="1501">
                  <c:v>0.22785</c:v>
                </c:pt>
                <c:pt idx="1502">
                  <c:v>0.21609999999999999</c:v>
                </c:pt>
                <c:pt idx="1503">
                  <c:v>0.28249000000000002</c:v>
                </c:pt>
                <c:pt idx="1504">
                  <c:v>0.63971999999999996</c:v>
                </c:pt>
                <c:pt idx="1505">
                  <c:v>0.33002999999999999</c:v>
                </c:pt>
                <c:pt idx="1506">
                  <c:v>0.38830999999999999</c:v>
                </c:pt>
                <c:pt idx="1507">
                  <c:v>1.0481</c:v>
                </c:pt>
                <c:pt idx="1508">
                  <c:v>0.35269</c:v>
                </c:pt>
                <c:pt idx="1509">
                  <c:v>0.46738000000000002</c:v>
                </c:pt>
                <c:pt idx="1510">
                  <c:v>0.59926999999999997</c:v>
                </c:pt>
                <c:pt idx="1511">
                  <c:v>0.50978000000000001</c:v>
                </c:pt>
                <c:pt idx="1512">
                  <c:v>0.39948</c:v>
                </c:pt>
                <c:pt idx="1513">
                  <c:v>0.46614</c:v>
                </c:pt>
                <c:pt idx="1514">
                  <c:v>0.36947000000000002</c:v>
                </c:pt>
                <c:pt idx="1515">
                  <c:v>0.28262999999999999</c:v>
                </c:pt>
                <c:pt idx="1516">
                  <c:v>9.1268000000000002E-2</c:v>
                </c:pt>
                <c:pt idx="1517">
                  <c:v>0.11823</c:v>
                </c:pt>
                <c:pt idx="1518">
                  <c:v>0.27428999999999998</c:v>
                </c:pt>
                <c:pt idx="1519">
                  <c:v>0.38584000000000002</c:v>
                </c:pt>
                <c:pt idx="1520">
                  <c:v>0.30051</c:v>
                </c:pt>
                <c:pt idx="1521">
                  <c:v>0.34465000000000001</c:v>
                </c:pt>
                <c:pt idx="1522">
                  <c:v>0.31753999999999999</c:v>
                </c:pt>
                <c:pt idx="1523">
                  <c:v>0.38275999999999999</c:v>
                </c:pt>
                <c:pt idx="1524">
                  <c:v>0.66632999999999998</c:v>
                </c:pt>
                <c:pt idx="1525">
                  <c:v>0.53859000000000001</c:v>
                </c:pt>
                <c:pt idx="1526">
                  <c:v>0.70972999999999997</c:v>
                </c:pt>
                <c:pt idx="1527">
                  <c:v>0.62492000000000003</c:v>
                </c:pt>
                <c:pt idx="1528">
                  <c:v>0.61599000000000004</c:v>
                </c:pt>
                <c:pt idx="1529">
                  <c:v>0.51226000000000005</c:v>
                </c:pt>
                <c:pt idx="1530">
                  <c:v>0.33810000000000001</c:v>
                </c:pt>
                <c:pt idx="1531">
                  <c:v>0.30324000000000001</c:v>
                </c:pt>
                <c:pt idx="1532">
                  <c:v>0.24503</c:v>
                </c:pt>
                <c:pt idx="1533">
                  <c:v>0.34116999999999997</c:v>
                </c:pt>
                <c:pt idx="1534">
                  <c:v>0.23447999999999999</c:v>
                </c:pt>
                <c:pt idx="1535">
                  <c:v>0.29313</c:v>
                </c:pt>
                <c:pt idx="1536">
                  <c:v>0.35943999999999998</c:v>
                </c:pt>
                <c:pt idx="1537">
                  <c:v>0.24499000000000001</c:v>
                </c:pt>
                <c:pt idx="1538">
                  <c:v>0.11185</c:v>
                </c:pt>
                <c:pt idx="1539">
                  <c:v>0.1091</c:v>
                </c:pt>
                <c:pt idx="1540">
                  <c:v>0.14765</c:v>
                </c:pt>
                <c:pt idx="1541">
                  <c:v>0.14987</c:v>
                </c:pt>
                <c:pt idx="1542">
                  <c:v>0.11038000000000001</c:v>
                </c:pt>
                <c:pt idx="1543">
                  <c:v>0.23207</c:v>
                </c:pt>
                <c:pt idx="1544">
                  <c:v>9.5682000000000003E-2</c:v>
                </c:pt>
                <c:pt idx="1545">
                  <c:v>0.20327999999999999</c:v>
                </c:pt>
                <c:pt idx="1546">
                  <c:v>0.10638</c:v>
                </c:pt>
                <c:pt idx="1547">
                  <c:v>7.2217000000000003E-2</c:v>
                </c:pt>
                <c:pt idx="1548">
                  <c:v>6.0053000000000002E-2</c:v>
                </c:pt>
                <c:pt idx="1549">
                  <c:v>9.6563999999999997E-2</c:v>
                </c:pt>
                <c:pt idx="1550">
                  <c:v>0.15479000000000001</c:v>
                </c:pt>
                <c:pt idx="1551">
                  <c:v>5.9086E-2</c:v>
                </c:pt>
                <c:pt idx="1552">
                  <c:v>0.18579999999999999</c:v>
                </c:pt>
                <c:pt idx="1553">
                  <c:v>5.5723000000000002E-2</c:v>
                </c:pt>
                <c:pt idx="1554">
                  <c:v>9.2923000000000006E-2</c:v>
                </c:pt>
                <c:pt idx="1555">
                  <c:v>8.2665000000000002E-2</c:v>
                </c:pt>
                <c:pt idx="1556">
                  <c:v>7.9718999999999998E-2</c:v>
                </c:pt>
                <c:pt idx="1557">
                  <c:v>0.15934000000000001</c:v>
                </c:pt>
                <c:pt idx="1558">
                  <c:v>2.4573999999999999E-2</c:v>
                </c:pt>
                <c:pt idx="1559">
                  <c:v>2.4677000000000001E-2</c:v>
                </c:pt>
                <c:pt idx="1560">
                  <c:v>0.10702</c:v>
                </c:pt>
                <c:pt idx="1561">
                  <c:v>0.11252</c:v>
                </c:pt>
                <c:pt idx="1562">
                  <c:v>0.11619</c:v>
                </c:pt>
                <c:pt idx="1563">
                  <c:v>0.37977</c:v>
                </c:pt>
                <c:pt idx="1564">
                  <c:v>6.0609000000000003E-2</c:v>
                </c:pt>
                <c:pt idx="1565">
                  <c:v>2.3328999999999999E-2</c:v>
                </c:pt>
                <c:pt idx="1566">
                  <c:v>0.11342000000000001</c:v>
                </c:pt>
                <c:pt idx="1567">
                  <c:v>0.13688</c:v>
                </c:pt>
                <c:pt idx="1568">
                  <c:v>0.15991</c:v>
                </c:pt>
                <c:pt idx="1569">
                  <c:v>0.11496000000000001</c:v>
                </c:pt>
                <c:pt idx="1570">
                  <c:v>0.11595</c:v>
                </c:pt>
                <c:pt idx="1571">
                  <c:v>9.2594999999999997E-2</c:v>
                </c:pt>
                <c:pt idx="1572">
                  <c:v>0.1079</c:v>
                </c:pt>
                <c:pt idx="1573">
                  <c:v>0.12612999999999999</c:v>
                </c:pt>
                <c:pt idx="1574">
                  <c:v>0.20798</c:v>
                </c:pt>
                <c:pt idx="1575">
                  <c:v>7.9411999999999996E-2</c:v>
                </c:pt>
                <c:pt idx="1576">
                  <c:v>8.7032999999999999E-2</c:v>
                </c:pt>
                <c:pt idx="1577">
                  <c:v>7.8155000000000002E-2</c:v>
                </c:pt>
                <c:pt idx="1578">
                  <c:v>9.5929E-2</c:v>
                </c:pt>
                <c:pt idx="1579">
                  <c:v>0.11469</c:v>
                </c:pt>
                <c:pt idx="1580">
                  <c:v>0.16513</c:v>
                </c:pt>
                <c:pt idx="1581">
                  <c:v>0.17468</c:v>
                </c:pt>
                <c:pt idx="1582">
                  <c:v>0.21253</c:v>
                </c:pt>
                <c:pt idx="1583">
                  <c:v>0.1303</c:v>
                </c:pt>
                <c:pt idx="1584">
                  <c:v>0.13184999999999999</c:v>
                </c:pt>
                <c:pt idx="1585">
                  <c:v>0.14701</c:v>
                </c:pt>
                <c:pt idx="1586">
                  <c:v>7.9514000000000001E-2</c:v>
                </c:pt>
                <c:pt idx="1587">
                  <c:v>9.7965999999999998E-2</c:v>
                </c:pt>
                <c:pt idx="1588">
                  <c:v>6.3770999999999994E-2</c:v>
                </c:pt>
                <c:pt idx="1589">
                  <c:v>5.5891999999999997E-2</c:v>
                </c:pt>
                <c:pt idx="1590">
                  <c:v>7.5703999999999994E-2</c:v>
                </c:pt>
                <c:pt idx="1591">
                  <c:v>7.4032000000000001E-2</c:v>
                </c:pt>
                <c:pt idx="1592">
                  <c:v>0.30034</c:v>
                </c:pt>
                <c:pt idx="1593">
                  <c:v>0.27012000000000003</c:v>
                </c:pt>
                <c:pt idx="1594">
                  <c:v>0.33653</c:v>
                </c:pt>
                <c:pt idx="1595">
                  <c:v>0.32821</c:v>
                </c:pt>
                <c:pt idx="1596">
                  <c:v>0.14843000000000001</c:v>
                </c:pt>
                <c:pt idx="1597">
                  <c:v>3.9273000000000002E-2</c:v>
                </c:pt>
                <c:pt idx="1598">
                  <c:v>5.2066000000000001E-2</c:v>
                </c:pt>
                <c:pt idx="1599">
                  <c:v>0.13038</c:v>
                </c:pt>
                <c:pt idx="1600">
                  <c:v>0.17541999999999999</c:v>
                </c:pt>
                <c:pt idx="1601">
                  <c:v>0.20773</c:v>
                </c:pt>
                <c:pt idx="1602">
                  <c:v>0.17935999999999999</c:v>
                </c:pt>
                <c:pt idx="1603">
                  <c:v>0.1202</c:v>
                </c:pt>
                <c:pt idx="1604">
                  <c:v>5.2082999999999997E-2</c:v>
                </c:pt>
                <c:pt idx="1605">
                  <c:v>0.16192999999999999</c:v>
                </c:pt>
                <c:pt idx="1606">
                  <c:v>0.16789000000000001</c:v>
                </c:pt>
                <c:pt idx="1607">
                  <c:v>0.21146000000000001</c:v>
                </c:pt>
                <c:pt idx="1608">
                  <c:v>0.25816</c:v>
                </c:pt>
                <c:pt idx="1609">
                  <c:v>0.18243999999999999</c:v>
                </c:pt>
                <c:pt idx="1610">
                  <c:v>0.33313999999999999</c:v>
                </c:pt>
                <c:pt idx="1611">
                  <c:v>0.20141000000000001</c:v>
                </c:pt>
                <c:pt idx="1612">
                  <c:v>0.19778999999999999</c:v>
                </c:pt>
                <c:pt idx="1613">
                  <c:v>0.20526</c:v>
                </c:pt>
                <c:pt idx="1614">
                  <c:v>0.19744999999999999</c:v>
                </c:pt>
                <c:pt idx="1615">
                  <c:v>0.20226</c:v>
                </c:pt>
                <c:pt idx="1616">
                  <c:v>0.15976000000000001</c:v>
                </c:pt>
                <c:pt idx="1617">
                  <c:v>0.13869000000000001</c:v>
                </c:pt>
                <c:pt idx="1618">
                  <c:v>0.13946</c:v>
                </c:pt>
                <c:pt idx="1619">
                  <c:v>0.13245000000000001</c:v>
                </c:pt>
                <c:pt idx="1620">
                  <c:v>0.12393</c:v>
                </c:pt>
                <c:pt idx="1621">
                  <c:v>0.14269999999999999</c:v>
                </c:pt>
                <c:pt idx="1622">
                  <c:v>0.2606</c:v>
                </c:pt>
                <c:pt idx="1623">
                  <c:v>0.16217000000000001</c:v>
                </c:pt>
                <c:pt idx="1624">
                  <c:v>0.64863999999999999</c:v>
                </c:pt>
                <c:pt idx="1625">
                  <c:v>0.63248000000000004</c:v>
                </c:pt>
                <c:pt idx="1626">
                  <c:v>0.13077</c:v>
                </c:pt>
                <c:pt idx="1627">
                  <c:v>0.15906999999999999</c:v>
                </c:pt>
                <c:pt idx="1628">
                  <c:v>0.14241999999999999</c:v>
                </c:pt>
                <c:pt idx="1629">
                  <c:v>0.41642000000000001</c:v>
                </c:pt>
                <c:pt idx="1630">
                  <c:v>0.33583000000000002</c:v>
                </c:pt>
                <c:pt idx="1631">
                  <c:v>0.19139999999999999</c:v>
                </c:pt>
                <c:pt idx="1632">
                  <c:v>0.21246999999999999</c:v>
                </c:pt>
                <c:pt idx="1633">
                  <c:v>0.19509000000000001</c:v>
                </c:pt>
                <c:pt idx="1634">
                  <c:v>0.18507000000000001</c:v>
                </c:pt>
                <c:pt idx="1635">
                  <c:v>0.25628000000000001</c:v>
                </c:pt>
                <c:pt idx="1636">
                  <c:v>0.185</c:v>
                </c:pt>
                <c:pt idx="1637">
                  <c:v>0.18951999999999999</c:v>
                </c:pt>
                <c:pt idx="1638">
                  <c:v>0.10894</c:v>
                </c:pt>
                <c:pt idx="1639">
                  <c:v>0.13716999999999999</c:v>
                </c:pt>
                <c:pt idx="1640">
                  <c:v>0.11615</c:v>
                </c:pt>
                <c:pt idx="1641">
                  <c:v>0.1216</c:v>
                </c:pt>
                <c:pt idx="1642">
                  <c:v>0.23476</c:v>
                </c:pt>
                <c:pt idx="1643">
                  <c:v>0.24612000000000001</c:v>
                </c:pt>
                <c:pt idx="1644">
                  <c:v>0.30047000000000001</c:v>
                </c:pt>
                <c:pt idx="1645">
                  <c:v>0.36903999999999998</c:v>
                </c:pt>
                <c:pt idx="1646">
                  <c:v>0.34376000000000001</c:v>
                </c:pt>
                <c:pt idx="1647">
                  <c:v>0.62277000000000005</c:v>
                </c:pt>
                <c:pt idx="1648">
                  <c:v>0.60919000000000001</c:v>
                </c:pt>
                <c:pt idx="1649">
                  <c:v>0.58326999999999996</c:v>
                </c:pt>
                <c:pt idx="1650">
                  <c:v>0.56630999999999998</c:v>
                </c:pt>
                <c:pt idx="1651">
                  <c:v>0.52964</c:v>
                </c:pt>
                <c:pt idx="1652">
                  <c:v>0.66537000000000002</c:v>
                </c:pt>
                <c:pt idx="1653">
                  <c:v>0.38407000000000002</c:v>
                </c:pt>
                <c:pt idx="1654">
                  <c:v>0.29732999999999998</c:v>
                </c:pt>
                <c:pt idx="1655">
                  <c:v>0.29766999999999999</c:v>
                </c:pt>
                <c:pt idx="1656">
                  <c:v>0.3957</c:v>
                </c:pt>
                <c:pt idx="1657">
                  <c:v>0.38950000000000001</c:v>
                </c:pt>
                <c:pt idx="1658">
                  <c:v>0.40023999999999998</c:v>
                </c:pt>
                <c:pt idx="1659">
                  <c:v>0.38984000000000002</c:v>
                </c:pt>
                <c:pt idx="1660">
                  <c:v>0.40625</c:v>
                </c:pt>
                <c:pt idx="1661">
                  <c:v>0.54451000000000005</c:v>
                </c:pt>
                <c:pt idx="1662">
                  <c:v>0.55096999999999996</c:v>
                </c:pt>
                <c:pt idx="1663">
                  <c:v>0.55310999999999999</c:v>
                </c:pt>
                <c:pt idx="1664">
                  <c:v>0.39543</c:v>
                </c:pt>
                <c:pt idx="1665">
                  <c:v>0.39768999999999999</c:v>
                </c:pt>
                <c:pt idx="1666">
                  <c:v>0.37705</c:v>
                </c:pt>
                <c:pt idx="1667">
                  <c:v>0.47866999999999998</c:v>
                </c:pt>
                <c:pt idx="1668">
                  <c:v>0.57994999999999997</c:v>
                </c:pt>
                <c:pt idx="1669">
                  <c:v>0.24102000000000001</c:v>
                </c:pt>
                <c:pt idx="1670">
                  <c:v>0.23174</c:v>
                </c:pt>
                <c:pt idx="1671">
                  <c:v>0.25644</c:v>
                </c:pt>
                <c:pt idx="1672">
                  <c:v>0.33185999999999999</c:v>
                </c:pt>
                <c:pt idx="1673">
                  <c:v>0.29111999999999999</c:v>
                </c:pt>
                <c:pt idx="1674">
                  <c:v>0.22270999999999999</c:v>
                </c:pt>
                <c:pt idx="1675">
                  <c:v>0.22305</c:v>
                </c:pt>
                <c:pt idx="1676">
                  <c:v>0.22591</c:v>
                </c:pt>
                <c:pt idx="1677">
                  <c:v>0.26304</c:v>
                </c:pt>
                <c:pt idx="1678">
                  <c:v>0.34256999999999999</c:v>
                </c:pt>
                <c:pt idx="1679">
                  <c:v>0.35832000000000003</c:v>
                </c:pt>
                <c:pt idx="1680">
                  <c:v>0.31420999999999999</c:v>
                </c:pt>
                <c:pt idx="1681">
                  <c:v>0.22924</c:v>
                </c:pt>
                <c:pt idx="1682">
                  <c:v>0.26358999999999999</c:v>
                </c:pt>
                <c:pt idx="1683">
                  <c:v>0.26372000000000001</c:v>
                </c:pt>
                <c:pt idx="1684">
                  <c:v>0.27302999999999999</c:v>
                </c:pt>
                <c:pt idx="1685">
                  <c:v>8.1003000000000006E-2</c:v>
                </c:pt>
                <c:pt idx="1686">
                  <c:v>0.18371999999999999</c:v>
                </c:pt>
                <c:pt idx="1687">
                  <c:v>0.19564999999999999</c:v>
                </c:pt>
                <c:pt idx="1688">
                  <c:v>9.3682000000000001E-2</c:v>
                </c:pt>
                <c:pt idx="1689">
                  <c:v>0.11236</c:v>
                </c:pt>
                <c:pt idx="1690">
                  <c:v>9.6060999999999994E-2</c:v>
                </c:pt>
                <c:pt idx="1691">
                  <c:v>0.12518000000000001</c:v>
                </c:pt>
                <c:pt idx="1692">
                  <c:v>0.10397000000000001</c:v>
                </c:pt>
                <c:pt idx="1693">
                  <c:v>0.10306999999999999</c:v>
                </c:pt>
                <c:pt idx="1694">
                  <c:v>9.7896999999999998E-2</c:v>
                </c:pt>
                <c:pt idx="1695">
                  <c:v>0.18712000000000001</c:v>
                </c:pt>
                <c:pt idx="1696">
                  <c:v>0.18615999999999999</c:v>
                </c:pt>
                <c:pt idx="1697">
                  <c:v>0.14346</c:v>
                </c:pt>
                <c:pt idx="1698">
                  <c:v>0.1012</c:v>
                </c:pt>
                <c:pt idx="1699">
                  <c:v>0.10459</c:v>
                </c:pt>
                <c:pt idx="1700">
                  <c:v>6.5004999999999993E-2</c:v>
                </c:pt>
                <c:pt idx="1701">
                  <c:v>0.25558999999999998</c:v>
                </c:pt>
                <c:pt idx="1702">
                  <c:v>0.25124999999999997</c:v>
                </c:pt>
                <c:pt idx="1703">
                  <c:v>1.0508E-2</c:v>
                </c:pt>
                <c:pt idx="1704">
                  <c:v>0.20807</c:v>
                </c:pt>
                <c:pt idx="1705">
                  <c:v>6.2614000000000003E-2</c:v>
                </c:pt>
                <c:pt idx="1706">
                  <c:v>6.2647999999999995E-2</c:v>
                </c:pt>
                <c:pt idx="1707">
                  <c:v>8.1122E-2</c:v>
                </c:pt>
                <c:pt idx="1708">
                  <c:v>4.5628000000000002E-2</c:v>
                </c:pt>
                <c:pt idx="1709">
                  <c:v>0.22347</c:v>
                </c:pt>
                <c:pt idx="1710">
                  <c:v>0.16125</c:v>
                </c:pt>
                <c:pt idx="1711">
                  <c:v>9.8776000000000003E-2</c:v>
                </c:pt>
                <c:pt idx="1712">
                  <c:v>3.3049000000000002E-2</c:v>
                </c:pt>
                <c:pt idx="1713">
                  <c:v>2.6554000000000001E-2</c:v>
                </c:pt>
                <c:pt idx="1714">
                  <c:v>4.4181999999999999E-2</c:v>
                </c:pt>
                <c:pt idx="1715">
                  <c:v>0.11064</c:v>
                </c:pt>
                <c:pt idx="1716">
                  <c:v>0.22378000000000001</c:v>
                </c:pt>
                <c:pt idx="1717">
                  <c:v>0.40107999999999999</c:v>
                </c:pt>
                <c:pt idx="1718">
                  <c:v>0.35360000000000003</c:v>
                </c:pt>
                <c:pt idx="1719">
                  <c:v>0.37307000000000001</c:v>
                </c:pt>
                <c:pt idx="1720">
                  <c:v>0.54732000000000003</c:v>
                </c:pt>
                <c:pt idx="1721">
                  <c:v>0.46161000000000002</c:v>
                </c:pt>
                <c:pt idx="1722">
                  <c:v>0.46184999999999998</c:v>
                </c:pt>
                <c:pt idx="1723">
                  <c:v>0.24590999999999999</c:v>
                </c:pt>
                <c:pt idx="1724">
                  <c:v>0.10715</c:v>
                </c:pt>
                <c:pt idx="1725">
                  <c:v>0.18306</c:v>
                </c:pt>
                <c:pt idx="1726">
                  <c:v>0.18607000000000001</c:v>
                </c:pt>
                <c:pt idx="1727">
                  <c:v>0.17829</c:v>
                </c:pt>
                <c:pt idx="1728">
                  <c:v>0.20186999999999999</c:v>
                </c:pt>
                <c:pt idx="1729">
                  <c:v>0.12235</c:v>
                </c:pt>
                <c:pt idx="1730">
                  <c:v>0.15392</c:v>
                </c:pt>
                <c:pt idx="1731">
                  <c:v>9.4522999999999996E-2</c:v>
                </c:pt>
                <c:pt idx="1732">
                  <c:v>0.14186000000000001</c:v>
                </c:pt>
                <c:pt idx="1733">
                  <c:v>8.2558000000000006E-2</c:v>
                </c:pt>
                <c:pt idx="1734">
                  <c:v>0.12675</c:v>
                </c:pt>
                <c:pt idx="1735">
                  <c:v>0.18437000000000001</c:v>
                </c:pt>
                <c:pt idx="1736">
                  <c:v>0.1618</c:v>
                </c:pt>
                <c:pt idx="1737">
                  <c:v>0.20391999999999999</c:v>
                </c:pt>
                <c:pt idx="1738">
                  <c:v>0.35737000000000002</c:v>
                </c:pt>
                <c:pt idx="1739">
                  <c:v>0.34068999999999999</c:v>
                </c:pt>
                <c:pt idx="1740">
                  <c:v>0.30689</c:v>
                </c:pt>
                <c:pt idx="1741">
                  <c:v>0.30559999999999998</c:v>
                </c:pt>
                <c:pt idx="1742">
                  <c:v>0.11727</c:v>
                </c:pt>
                <c:pt idx="1743">
                  <c:v>0.25906000000000001</c:v>
                </c:pt>
                <c:pt idx="1744">
                  <c:v>0.24407999999999999</c:v>
                </c:pt>
                <c:pt idx="1745">
                  <c:v>0.13883999999999999</c:v>
                </c:pt>
                <c:pt idx="1746">
                  <c:v>0.22245000000000001</c:v>
                </c:pt>
                <c:pt idx="1747">
                  <c:v>0.12082</c:v>
                </c:pt>
                <c:pt idx="1748">
                  <c:v>0.12234</c:v>
                </c:pt>
                <c:pt idx="1749">
                  <c:v>0.11261</c:v>
                </c:pt>
                <c:pt idx="1750">
                  <c:v>0.13274</c:v>
                </c:pt>
                <c:pt idx="1751">
                  <c:v>0.13156999999999999</c:v>
                </c:pt>
                <c:pt idx="1752">
                  <c:v>0.11106000000000001</c:v>
                </c:pt>
                <c:pt idx="1753">
                  <c:v>6.5842999999999999E-2</c:v>
                </c:pt>
                <c:pt idx="1754">
                  <c:v>4.7080999999999998E-2</c:v>
                </c:pt>
                <c:pt idx="1755">
                  <c:v>0.22195999999999999</c:v>
                </c:pt>
                <c:pt idx="1756">
                  <c:v>0.34728999999999999</c:v>
                </c:pt>
                <c:pt idx="1757">
                  <c:v>0.79564999999999997</c:v>
                </c:pt>
                <c:pt idx="1758">
                  <c:v>0.72157000000000004</c:v>
                </c:pt>
                <c:pt idx="1759">
                  <c:v>0.73004000000000002</c:v>
                </c:pt>
                <c:pt idx="1760">
                  <c:v>0.64685000000000004</c:v>
                </c:pt>
                <c:pt idx="1761">
                  <c:v>0.75073999999999996</c:v>
                </c:pt>
                <c:pt idx="1762">
                  <c:v>0.27356999999999998</c:v>
                </c:pt>
                <c:pt idx="1763">
                  <c:v>0.40981000000000001</c:v>
                </c:pt>
                <c:pt idx="1764">
                  <c:v>0.40854000000000001</c:v>
                </c:pt>
                <c:pt idx="1765">
                  <c:v>0.51817999999999997</c:v>
                </c:pt>
                <c:pt idx="1766">
                  <c:v>0.44629999999999997</c:v>
                </c:pt>
                <c:pt idx="1767">
                  <c:v>0.42618</c:v>
                </c:pt>
                <c:pt idx="1768">
                  <c:v>0.35410000000000003</c:v>
                </c:pt>
                <c:pt idx="1769">
                  <c:v>0.26882</c:v>
                </c:pt>
                <c:pt idx="1770">
                  <c:v>0.24432999999999999</c:v>
                </c:pt>
                <c:pt idx="1771">
                  <c:v>0.27972999999999998</c:v>
                </c:pt>
                <c:pt idx="1772">
                  <c:v>0.46987000000000001</c:v>
                </c:pt>
                <c:pt idx="1773">
                  <c:v>0.63895000000000002</c:v>
                </c:pt>
                <c:pt idx="1774">
                  <c:v>0.66039000000000003</c:v>
                </c:pt>
                <c:pt idx="1775">
                  <c:v>0.74006000000000005</c:v>
                </c:pt>
                <c:pt idx="1776">
                  <c:v>0.56688000000000005</c:v>
                </c:pt>
                <c:pt idx="1777">
                  <c:v>0.73653999999999997</c:v>
                </c:pt>
                <c:pt idx="1778">
                  <c:v>0.75456999999999996</c:v>
                </c:pt>
                <c:pt idx="1779">
                  <c:v>0.81196999999999997</c:v>
                </c:pt>
                <c:pt idx="1780">
                  <c:v>0.72099999999999997</c:v>
                </c:pt>
                <c:pt idx="1781">
                  <c:v>1.0165</c:v>
                </c:pt>
                <c:pt idx="1782">
                  <c:v>0.69382999999999995</c:v>
                </c:pt>
                <c:pt idx="1783">
                  <c:v>0.65756000000000003</c:v>
                </c:pt>
                <c:pt idx="1784">
                  <c:v>0.53798999999999997</c:v>
                </c:pt>
                <c:pt idx="1785">
                  <c:v>0.43253999999999998</c:v>
                </c:pt>
                <c:pt idx="1786">
                  <c:v>0.46745999999999999</c:v>
                </c:pt>
                <c:pt idx="1787">
                  <c:v>0.14205000000000001</c:v>
                </c:pt>
                <c:pt idx="1788">
                  <c:v>0.15706000000000001</c:v>
                </c:pt>
                <c:pt idx="1789">
                  <c:v>0.31341999999999998</c:v>
                </c:pt>
                <c:pt idx="1790">
                  <c:v>0.37433</c:v>
                </c:pt>
                <c:pt idx="1791">
                  <c:v>0.31795000000000001</c:v>
                </c:pt>
                <c:pt idx="1792">
                  <c:v>0.23035</c:v>
                </c:pt>
                <c:pt idx="1793">
                  <c:v>0.15601999999999999</c:v>
                </c:pt>
                <c:pt idx="1794">
                  <c:v>4.6584E-2</c:v>
                </c:pt>
                <c:pt idx="1795">
                  <c:v>0.28299999999999997</c:v>
                </c:pt>
                <c:pt idx="1796">
                  <c:v>0.28593000000000002</c:v>
                </c:pt>
                <c:pt idx="1797">
                  <c:v>0.28377999999999998</c:v>
                </c:pt>
                <c:pt idx="1798">
                  <c:v>6.2148000000000002E-2</c:v>
                </c:pt>
                <c:pt idx="1799">
                  <c:v>5.9785999999999999E-2</c:v>
                </c:pt>
                <c:pt idx="1800">
                  <c:v>7.3508000000000004E-2</c:v>
                </c:pt>
                <c:pt idx="1801">
                  <c:v>0.16345999999999999</c:v>
                </c:pt>
                <c:pt idx="1802">
                  <c:v>0.15010000000000001</c:v>
                </c:pt>
                <c:pt idx="1803">
                  <c:v>0.16345000000000001</c:v>
                </c:pt>
                <c:pt idx="1804">
                  <c:v>0.23716000000000001</c:v>
                </c:pt>
                <c:pt idx="1805">
                  <c:v>8.2601999999999995E-2</c:v>
                </c:pt>
                <c:pt idx="1806">
                  <c:v>8.3183999999999994E-2</c:v>
                </c:pt>
                <c:pt idx="1807">
                  <c:v>2.5564E-2</c:v>
                </c:pt>
                <c:pt idx="1808">
                  <c:v>5.4963999999999999E-2</c:v>
                </c:pt>
                <c:pt idx="1809">
                  <c:v>0.10573</c:v>
                </c:pt>
                <c:pt idx="1810">
                  <c:v>5.2185000000000002E-2</c:v>
                </c:pt>
                <c:pt idx="1811">
                  <c:v>0.10057000000000001</c:v>
                </c:pt>
                <c:pt idx="1812">
                  <c:v>0.13564999999999999</c:v>
                </c:pt>
                <c:pt idx="1813">
                  <c:v>0.15801999999999999</c:v>
                </c:pt>
                <c:pt idx="1814">
                  <c:v>0.21393999999999999</c:v>
                </c:pt>
                <c:pt idx="1815">
                  <c:v>0.19364999999999999</c:v>
                </c:pt>
                <c:pt idx="1816">
                  <c:v>0.32934000000000002</c:v>
                </c:pt>
                <c:pt idx="1817">
                  <c:v>0.35081000000000001</c:v>
                </c:pt>
                <c:pt idx="1818">
                  <c:v>0.51980000000000004</c:v>
                </c:pt>
                <c:pt idx="1819">
                  <c:v>0.58903000000000005</c:v>
                </c:pt>
                <c:pt idx="1820">
                  <c:v>0.36598000000000003</c:v>
                </c:pt>
                <c:pt idx="1821">
                  <c:v>0.39795000000000003</c:v>
                </c:pt>
                <c:pt idx="1822">
                  <c:v>0.25596999999999998</c:v>
                </c:pt>
                <c:pt idx="1823">
                  <c:v>0.26415</c:v>
                </c:pt>
                <c:pt idx="1824">
                  <c:v>5.0542999999999998E-2</c:v>
                </c:pt>
                <c:pt idx="1825">
                  <c:v>0.1114</c:v>
                </c:pt>
                <c:pt idx="1826">
                  <c:v>0.13267000000000001</c:v>
                </c:pt>
                <c:pt idx="1827">
                  <c:v>0.11144999999999999</c:v>
                </c:pt>
                <c:pt idx="1828">
                  <c:v>0.10034</c:v>
                </c:pt>
                <c:pt idx="1829">
                  <c:v>0.13078000000000001</c:v>
                </c:pt>
                <c:pt idx="1830">
                  <c:v>8.3617999999999998E-2</c:v>
                </c:pt>
                <c:pt idx="1831">
                  <c:v>0.23874999999999999</c:v>
                </c:pt>
                <c:pt idx="1832">
                  <c:v>0.23973</c:v>
                </c:pt>
                <c:pt idx="1833">
                  <c:v>0.56098000000000003</c:v>
                </c:pt>
                <c:pt idx="1834">
                  <c:v>0.30623</c:v>
                </c:pt>
                <c:pt idx="1835">
                  <c:v>0.4204</c:v>
                </c:pt>
                <c:pt idx="1836">
                  <c:v>0.23446</c:v>
                </c:pt>
                <c:pt idx="1837">
                  <c:v>0.56118999999999997</c:v>
                </c:pt>
                <c:pt idx="1838">
                  <c:v>0.34826000000000001</c:v>
                </c:pt>
                <c:pt idx="1839">
                  <c:v>0.35127000000000003</c:v>
                </c:pt>
                <c:pt idx="1840">
                  <c:v>0.14074999999999999</c:v>
                </c:pt>
                <c:pt idx="1841">
                  <c:v>4.1806000000000003E-2</c:v>
                </c:pt>
                <c:pt idx="1842">
                  <c:v>3.6111999999999998E-2</c:v>
                </c:pt>
                <c:pt idx="1843">
                  <c:v>8.5362999999999994E-2</c:v>
                </c:pt>
                <c:pt idx="1844">
                  <c:v>4.7482000000000003E-2</c:v>
                </c:pt>
                <c:pt idx="1845">
                  <c:v>0.13508999999999999</c:v>
                </c:pt>
                <c:pt idx="1846">
                  <c:v>0.15395</c:v>
                </c:pt>
                <c:pt idx="1847">
                  <c:v>0.29533999999999999</c:v>
                </c:pt>
                <c:pt idx="1848">
                  <c:v>0.29187000000000002</c:v>
                </c:pt>
                <c:pt idx="1849">
                  <c:v>0.73346999999999996</c:v>
                </c:pt>
                <c:pt idx="1850">
                  <c:v>0.59985999999999995</c:v>
                </c:pt>
                <c:pt idx="1851">
                  <c:v>0.65447999999999995</c:v>
                </c:pt>
                <c:pt idx="1852">
                  <c:v>0.67144999999999999</c:v>
                </c:pt>
                <c:pt idx="1853">
                  <c:v>0.66796999999999995</c:v>
                </c:pt>
                <c:pt idx="1854">
                  <c:v>0.28195999999999999</c:v>
                </c:pt>
                <c:pt idx="1855">
                  <c:v>0.24077000000000001</c:v>
                </c:pt>
                <c:pt idx="1856">
                  <c:v>0.23105000000000001</c:v>
                </c:pt>
                <c:pt idx="1857">
                  <c:v>0.20663000000000001</c:v>
                </c:pt>
                <c:pt idx="1858">
                  <c:v>8.2802000000000001E-2</c:v>
                </c:pt>
                <c:pt idx="1859">
                  <c:v>0.13227</c:v>
                </c:pt>
                <c:pt idx="1860">
                  <c:v>0.1449</c:v>
                </c:pt>
                <c:pt idx="1861">
                  <c:v>0.11803</c:v>
                </c:pt>
                <c:pt idx="1862">
                  <c:v>0.28331000000000001</c:v>
                </c:pt>
                <c:pt idx="1863">
                  <c:v>0.29736000000000001</c:v>
                </c:pt>
                <c:pt idx="1864">
                  <c:v>0.44359999999999999</c:v>
                </c:pt>
                <c:pt idx="1865">
                  <c:v>0.32685999999999998</c:v>
                </c:pt>
                <c:pt idx="1866">
                  <c:v>0.31924999999999998</c:v>
                </c:pt>
                <c:pt idx="1867">
                  <c:v>0.21812999999999999</c:v>
                </c:pt>
                <c:pt idx="1868">
                  <c:v>0.27445000000000003</c:v>
                </c:pt>
                <c:pt idx="1869">
                  <c:v>0.34723999999999999</c:v>
                </c:pt>
                <c:pt idx="1870">
                  <c:v>0.36086000000000001</c:v>
                </c:pt>
                <c:pt idx="1871">
                  <c:v>0.34350999999999998</c:v>
                </c:pt>
                <c:pt idx="1872">
                  <c:v>0.33764</c:v>
                </c:pt>
                <c:pt idx="1873">
                  <c:v>0.28841</c:v>
                </c:pt>
                <c:pt idx="1874">
                  <c:v>0.14316000000000001</c:v>
                </c:pt>
                <c:pt idx="1875">
                  <c:v>3.7560999999999997E-2</c:v>
                </c:pt>
                <c:pt idx="1876">
                  <c:v>0.12569</c:v>
                </c:pt>
                <c:pt idx="1877">
                  <c:v>0.20907999999999999</c:v>
                </c:pt>
                <c:pt idx="1878">
                  <c:v>0.2046</c:v>
                </c:pt>
                <c:pt idx="1879">
                  <c:v>0.18811</c:v>
                </c:pt>
                <c:pt idx="1880">
                  <c:v>3.8906000000000003E-2</c:v>
                </c:pt>
                <c:pt idx="1881">
                  <c:v>6.9266999999999995E-2</c:v>
                </c:pt>
                <c:pt idx="1882">
                  <c:v>0.12402000000000001</c:v>
                </c:pt>
                <c:pt idx="1883">
                  <c:v>3.9201E-2</c:v>
                </c:pt>
                <c:pt idx="1884">
                  <c:v>7.2543999999999997E-2</c:v>
                </c:pt>
                <c:pt idx="1885">
                  <c:v>0.18526999999999999</c:v>
                </c:pt>
                <c:pt idx="1886">
                  <c:v>7.0980000000000001E-2</c:v>
                </c:pt>
                <c:pt idx="1887">
                  <c:v>0.10014000000000001</c:v>
                </c:pt>
                <c:pt idx="1888">
                  <c:v>7.5772000000000006E-2</c:v>
                </c:pt>
                <c:pt idx="1889">
                  <c:v>0.21218999999999999</c:v>
                </c:pt>
                <c:pt idx="1890">
                  <c:v>0.25340000000000001</c:v>
                </c:pt>
                <c:pt idx="1891">
                  <c:v>0.22772999999999999</c:v>
                </c:pt>
                <c:pt idx="1892">
                  <c:v>0.30154999999999998</c:v>
                </c:pt>
                <c:pt idx="1893">
                  <c:v>0.26450000000000001</c:v>
                </c:pt>
                <c:pt idx="1894">
                  <c:v>8.5128999999999996E-2</c:v>
                </c:pt>
                <c:pt idx="1895">
                  <c:v>5.3843000000000002E-2</c:v>
                </c:pt>
                <c:pt idx="1896">
                  <c:v>0.21572</c:v>
                </c:pt>
                <c:pt idx="1897">
                  <c:v>0.23330999999999999</c:v>
                </c:pt>
                <c:pt idx="1898">
                  <c:v>0.30969999999999998</c:v>
                </c:pt>
                <c:pt idx="1899">
                  <c:v>0.30875000000000002</c:v>
                </c:pt>
                <c:pt idx="1900">
                  <c:v>0.31322</c:v>
                </c:pt>
                <c:pt idx="1901">
                  <c:v>0.43731999999999999</c:v>
                </c:pt>
                <c:pt idx="1902">
                  <c:v>0.36525999999999997</c:v>
                </c:pt>
                <c:pt idx="1903">
                  <c:v>0.47649000000000002</c:v>
                </c:pt>
                <c:pt idx="1904">
                  <c:v>0.48720000000000002</c:v>
                </c:pt>
                <c:pt idx="1905">
                  <c:v>0.57530000000000003</c:v>
                </c:pt>
                <c:pt idx="1906">
                  <c:v>0.60370000000000001</c:v>
                </c:pt>
                <c:pt idx="1907">
                  <c:v>0.55542000000000002</c:v>
                </c:pt>
                <c:pt idx="1908">
                  <c:v>0.59016000000000002</c:v>
                </c:pt>
                <c:pt idx="1909">
                  <c:v>0.64932999999999996</c:v>
                </c:pt>
                <c:pt idx="1910">
                  <c:v>0.68296999999999997</c:v>
                </c:pt>
                <c:pt idx="1911">
                  <c:v>0.64847999999999995</c:v>
                </c:pt>
                <c:pt idx="1912">
                  <c:v>0.53363000000000005</c:v>
                </c:pt>
                <c:pt idx="1913">
                  <c:v>0.52832000000000001</c:v>
                </c:pt>
                <c:pt idx="1914">
                  <c:v>0.32750000000000001</c:v>
                </c:pt>
                <c:pt idx="1915">
                  <c:v>0.60372999999999999</c:v>
                </c:pt>
                <c:pt idx="1916">
                  <c:v>0.58648</c:v>
                </c:pt>
                <c:pt idx="1917">
                  <c:v>0.74653000000000003</c:v>
                </c:pt>
                <c:pt idx="1918">
                  <c:v>0.62126000000000003</c:v>
                </c:pt>
                <c:pt idx="1919">
                  <c:v>0.66710999999999998</c:v>
                </c:pt>
                <c:pt idx="1920">
                  <c:v>0.67808999999999997</c:v>
                </c:pt>
                <c:pt idx="1921">
                  <c:v>0.29199999999999998</c:v>
                </c:pt>
                <c:pt idx="1922">
                  <c:v>0.28372000000000003</c:v>
                </c:pt>
                <c:pt idx="1923">
                  <c:v>0.36248000000000002</c:v>
                </c:pt>
                <c:pt idx="1924">
                  <c:v>0.43308000000000002</c:v>
                </c:pt>
                <c:pt idx="1925">
                  <c:v>0.16833999999999999</c:v>
                </c:pt>
                <c:pt idx="1926">
                  <c:v>0.12007</c:v>
                </c:pt>
                <c:pt idx="1927">
                  <c:v>0.17916000000000001</c:v>
                </c:pt>
                <c:pt idx="1928">
                  <c:v>0.12670000000000001</c:v>
                </c:pt>
                <c:pt idx="1929">
                  <c:v>0.17013</c:v>
                </c:pt>
                <c:pt idx="1930">
                  <c:v>0.17896000000000001</c:v>
                </c:pt>
                <c:pt idx="1931">
                  <c:v>0.14294999999999999</c:v>
                </c:pt>
                <c:pt idx="1932">
                  <c:v>0.17724999999999999</c:v>
                </c:pt>
                <c:pt idx="1933">
                  <c:v>0.17094000000000001</c:v>
                </c:pt>
                <c:pt idx="1934">
                  <c:v>0.14409</c:v>
                </c:pt>
                <c:pt idx="1935">
                  <c:v>0.14643999999999999</c:v>
                </c:pt>
                <c:pt idx="1936">
                  <c:v>0.11957</c:v>
                </c:pt>
                <c:pt idx="1937">
                  <c:v>0.14421</c:v>
                </c:pt>
                <c:pt idx="1938">
                  <c:v>0.22572999999999999</c:v>
                </c:pt>
                <c:pt idx="1939">
                  <c:v>0.26495000000000002</c:v>
                </c:pt>
                <c:pt idx="1940">
                  <c:v>0.25539000000000001</c:v>
                </c:pt>
                <c:pt idx="1941">
                  <c:v>0.20680999999999999</c:v>
                </c:pt>
                <c:pt idx="1942">
                  <c:v>0.17638000000000001</c:v>
                </c:pt>
                <c:pt idx="1943">
                  <c:v>0.1925</c:v>
                </c:pt>
                <c:pt idx="1944">
                  <c:v>9.9750000000000005E-2</c:v>
                </c:pt>
                <c:pt idx="1945">
                  <c:v>0.11995</c:v>
                </c:pt>
                <c:pt idx="1946">
                  <c:v>0.11032</c:v>
                </c:pt>
                <c:pt idx="1947">
                  <c:v>0.16872999999999999</c:v>
                </c:pt>
                <c:pt idx="1948">
                  <c:v>0.21945999999999999</c:v>
                </c:pt>
                <c:pt idx="1949">
                  <c:v>0.19742999999999999</c:v>
                </c:pt>
                <c:pt idx="1950">
                  <c:v>0.16872999999999999</c:v>
                </c:pt>
                <c:pt idx="1951">
                  <c:v>0.10617</c:v>
                </c:pt>
                <c:pt idx="1952">
                  <c:v>0.48377999999999999</c:v>
                </c:pt>
                <c:pt idx="1953">
                  <c:v>0.46960000000000002</c:v>
                </c:pt>
                <c:pt idx="1954">
                  <c:v>0.32397999999999999</c:v>
                </c:pt>
                <c:pt idx="1955">
                  <c:v>0.31394</c:v>
                </c:pt>
                <c:pt idx="1956">
                  <c:v>0.34361999999999998</c:v>
                </c:pt>
                <c:pt idx="1957">
                  <c:v>9.8774000000000001E-2</c:v>
                </c:pt>
                <c:pt idx="1958">
                  <c:v>0.18235000000000001</c:v>
                </c:pt>
                <c:pt idx="1959">
                  <c:v>0.14046</c:v>
                </c:pt>
                <c:pt idx="1960">
                  <c:v>0.22756000000000001</c:v>
                </c:pt>
                <c:pt idx="1961">
                  <c:v>0.18459999999999999</c:v>
                </c:pt>
                <c:pt idx="1962">
                  <c:v>0.40015000000000001</c:v>
                </c:pt>
                <c:pt idx="1963">
                  <c:v>0.41234999999999999</c:v>
                </c:pt>
                <c:pt idx="1964">
                  <c:v>0.43403999999999998</c:v>
                </c:pt>
                <c:pt idx="1965">
                  <c:v>0.50965000000000005</c:v>
                </c:pt>
                <c:pt idx="1966">
                  <c:v>0.52759999999999996</c:v>
                </c:pt>
                <c:pt idx="1967">
                  <c:v>0.59274000000000004</c:v>
                </c:pt>
                <c:pt idx="1968">
                  <c:v>0.51076999999999995</c:v>
                </c:pt>
                <c:pt idx="1969">
                  <c:v>0.42241000000000001</c:v>
                </c:pt>
                <c:pt idx="1970">
                  <c:v>0.43117</c:v>
                </c:pt>
                <c:pt idx="1971">
                  <c:v>0.34994999999999998</c:v>
                </c:pt>
                <c:pt idx="1972">
                  <c:v>0.39491999999999999</c:v>
                </c:pt>
                <c:pt idx="1973">
                  <c:v>0.49218000000000001</c:v>
                </c:pt>
                <c:pt idx="1974">
                  <c:v>0.222</c:v>
                </c:pt>
                <c:pt idx="1975">
                  <c:v>0.31752999999999998</c:v>
                </c:pt>
                <c:pt idx="1976">
                  <c:v>0.30381000000000002</c:v>
                </c:pt>
                <c:pt idx="1977">
                  <c:v>0.26062000000000002</c:v>
                </c:pt>
                <c:pt idx="1978">
                  <c:v>0.25329000000000002</c:v>
                </c:pt>
                <c:pt idx="1979">
                  <c:v>0.26405000000000001</c:v>
                </c:pt>
                <c:pt idx="1980">
                  <c:v>0.24829999999999999</c:v>
                </c:pt>
                <c:pt idx="1981">
                  <c:v>0.56833</c:v>
                </c:pt>
                <c:pt idx="1982">
                  <c:v>0.19750999999999999</c:v>
                </c:pt>
                <c:pt idx="1983">
                  <c:v>0.16747999999999999</c:v>
                </c:pt>
                <c:pt idx="1984">
                  <c:v>0.23860999999999999</c:v>
                </c:pt>
                <c:pt idx="1985">
                  <c:v>0.15728</c:v>
                </c:pt>
                <c:pt idx="1986">
                  <c:v>0.19569</c:v>
                </c:pt>
                <c:pt idx="1987">
                  <c:v>0.58923000000000003</c:v>
                </c:pt>
                <c:pt idx="1988">
                  <c:v>0.65529999999999999</c:v>
                </c:pt>
                <c:pt idx="1989">
                  <c:v>0.63202999999999998</c:v>
                </c:pt>
                <c:pt idx="1990">
                  <c:v>0.33722999999999997</c:v>
                </c:pt>
                <c:pt idx="1991">
                  <c:v>0.40586</c:v>
                </c:pt>
                <c:pt idx="1992">
                  <c:v>0.31197999999999998</c:v>
                </c:pt>
                <c:pt idx="1993">
                  <c:v>0.17247999999999999</c:v>
                </c:pt>
                <c:pt idx="1994">
                  <c:v>0.11853</c:v>
                </c:pt>
                <c:pt idx="1995">
                  <c:v>0.11701</c:v>
                </c:pt>
                <c:pt idx="1996">
                  <c:v>0.19328000000000001</c:v>
                </c:pt>
                <c:pt idx="1997">
                  <c:v>0.19334000000000001</c:v>
                </c:pt>
                <c:pt idx="1998">
                  <c:v>3.7830000000000003E-2</c:v>
                </c:pt>
                <c:pt idx="1999">
                  <c:v>4.6098E-2</c:v>
                </c:pt>
                <c:pt idx="2000">
                  <c:v>4.6623999999999999E-2</c:v>
                </c:pt>
                <c:pt idx="2001">
                  <c:v>0.15539</c:v>
                </c:pt>
                <c:pt idx="2002">
                  <c:v>0.18201000000000001</c:v>
                </c:pt>
                <c:pt idx="2003">
                  <c:v>0.14777000000000001</c:v>
                </c:pt>
                <c:pt idx="2004">
                  <c:v>7.2294999999999998E-2</c:v>
                </c:pt>
                <c:pt idx="2005">
                  <c:v>0.15815000000000001</c:v>
                </c:pt>
                <c:pt idx="2006">
                  <c:v>0.15625</c:v>
                </c:pt>
                <c:pt idx="2007">
                  <c:v>0.34910999999999998</c:v>
                </c:pt>
                <c:pt idx="2008">
                  <c:v>0.18908</c:v>
                </c:pt>
                <c:pt idx="2009">
                  <c:v>0.29046</c:v>
                </c:pt>
                <c:pt idx="2010">
                  <c:v>0.28946</c:v>
                </c:pt>
                <c:pt idx="2011">
                  <c:v>0.28684999999999999</c:v>
                </c:pt>
                <c:pt idx="2012">
                  <c:v>0.27579999999999999</c:v>
                </c:pt>
                <c:pt idx="2013">
                  <c:v>0.20396</c:v>
                </c:pt>
                <c:pt idx="2014">
                  <c:v>0.16331000000000001</c:v>
                </c:pt>
                <c:pt idx="2015">
                  <c:v>0.10904999999999999</c:v>
                </c:pt>
                <c:pt idx="2016">
                  <c:v>0.12130000000000001</c:v>
                </c:pt>
                <c:pt idx="2017">
                  <c:v>0.10143000000000001</c:v>
                </c:pt>
                <c:pt idx="2018">
                  <c:v>0.31752000000000002</c:v>
                </c:pt>
                <c:pt idx="2019">
                  <c:v>0.67317000000000005</c:v>
                </c:pt>
                <c:pt idx="2020">
                  <c:v>0.52464</c:v>
                </c:pt>
                <c:pt idx="2021">
                  <c:v>0.13278000000000001</c:v>
                </c:pt>
                <c:pt idx="2022">
                  <c:v>0.12906000000000001</c:v>
                </c:pt>
                <c:pt idx="2023">
                  <c:v>0.32674999999999998</c:v>
                </c:pt>
                <c:pt idx="2024">
                  <c:v>0.35127000000000003</c:v>
                </c:pt>
                <c:pt idx="2025">
                  <c:v>0.23329</c:v>
                </c:pt>
                <c:pt idx="2026">
                  <c:v>0.16081000000000001</c:v>
                </c:pt>
                <c:pt idx="2027">
                  <c:v>0.19549</c:v>
                </c:pt>
                <c:pt idx="2028">
                  <c:v>0.37618000000000001</c:v>
                </c:pt>
                <c:pt idx="2029">
                  <c:v>0.41292000000000001</c:v>
                </c:pt>
                <c:pt idx="2030">
                  <c:v>0.35896</c:v>
                </c:pt>
                <c:pt idx="2031">
                  <c:v>0.35037000000000001</c:v>
                </c:pt>
                <c:pt idx="2032">
                  <c:v>0.17679</c:v>
                </c:pt>
                <c:pt idx="2033">
                  <c:v>0.18608</c:v>
                </c:pt>
                <c:pt idx="2034">
                  <c:v>0.24426</c:v>
                </c:pt>
                <c:pt idx="2035">
                  <c:v>0.27483999999999997</c:v>
                </c:pt>
                <c:pt idx="2036">
                  <c:v>0.16456999999999999</c:v>
                </c:pt>
                <c:pt idx="2037">
                  <c:v>0.40740999999999999</c:v>
                </c:pt>
                <c:pt idx="2038">
                  <c:v>0.43358999999999998</c:v>
                </c:pt>
                <c:pt idx="2039">
                  <c:v>0.25108999999999998</c:v>
                </c:pt>
                <c:pt idx="2040">
                  <c:v>0.26321</c:v>
                </c:pt>
                <c:pt idx="2041">
                  <c:v>0.22853000000000001</c:v>
                </c:pt>
                <c:pt idx="2042">
                  <c:v>0.20907000000000001</c:v>
                </c:pt>
                <c:pt idx="2043">
                  <c:v>0.14934</c:v>
                </c:pt>
                <c:pt idx="2044">
                  <c:v>0.18029999999999999</c:v>
                </c:pt>
                <c:pt idx="2045">
                  <c:v>0.22778000000000001</c:v>
                </c:pt>
                <c:pt idx="2046">
                  <c:v>0.20971000000000001</c:v>
                </c:pt>
                <c:pt idx="2047">
                  <c:v>0.35283999999999999</c:v>
                </c:pt>
                <c:pt idx="2048">
                  <c:v>0.30027999999999999</c:v>
                </c:pt>
                <c:pt idx="2049">
                  <c:v>0.18611</c:v>
                </c:pt>
                <c:pt idx="2050">
                  <c:v>0.43142999999999998</c:v>
                </c:pt>
                <c:pt idx="2051">
                  <c:v>0.40254000000000001</c:v>
                </c:pt>
                <c:pt idx="2052">
                  <c:v>0.13574</c:v>
                </c:pt>
                <c:pt idx="2053">
                  <c:v>0.13533000000000001</c:v>
                </c:pt>
                <c:pt idx="2054">
                  <c:v>0.20851</c:v>
                </c:pt>
                <c:pt idx="2055">
                  <c:v>0.24524000000000001</c:v>
                </c:pt>
                <c:pt idx="2056">
                  <c:v>0.11876</c:v>
                </c:pt>
                <c:pt idx="2057">
                  <c:v>0.13639000000000001</c:v>
                </c:pt>
                <c:pt idx="2058">
                  <c:v>0.14554</c:v>
                </c:pt>
                <c:pt idx="2059">
                  <c:v>0.14063999999999999</c:v>
                </c:pt>
                <c:pt idx="2060">
                  <c:v>0.39178000000000002</c:v>
                </c:pt>
                <c:pt idx="2061">
                  <c:v>0.40079999999999999</c:v>
                </c:pt>
                <c:pt idx="2062">
                  <c:v>0.22647</c:v>
                </c:pt>
                <c:pt idx="2063">
                  <c:v>0.21104000000000001</c:v>
                </c:pt>
                <c:pt idx="2064">
                  <c:v>0.20208999999999999</c:v>
                </c:pt>
                <c:pt idx="2065">
                  <c:v>0.20191000000000001</c:v>
                </c:pt>
                <c:pt idx="2066">
                  <c:v>0.28866999999999998</c:v>
                </c:pt>
                <c:pt idx="2067">
                  <c:v>0.22733999999999999</c:v>
                </c:pt>
                <c:pt idx="2068">
                  <c:v>0.23138</c:v>
                </c:pt>
                <c:pt idx="2069">
                  <c:v>0.22128</c:v>
                </c:pt>
                <c:pt idx="2070">
                  <c:v>0.30425000000000002</c:v>
                </c:pt>
                <c:pt idx="2071">
                  <c:v>0.60165000000000002</c:v>
                </c:pt>
                <c:pt idx="2072">
                  <c:v>0.48307</c:v>
                </c:pt>
                <c:pt idx="2073">
                  <c:v>0.51368999999999998</c:v>
                </c:pt>
                <c:pt idx="2074">
                  <c:v>0.51393</c:v>
                </c:pt>
                <c:pt idx="2075">
                  <c:v>0.19106999999999999</c:v>
                </c:pt>
                <c:pt idx="2076">
                  <c:v>0.22517999999999999</c:v>
                </c:pt>
                <c:pt idx="2077">
                  <c:v>0.40156999999999998</c:v>
                </c:pt>
                <c:pt idx="2078">
                  <c:v>0.54352</c:v>
                </c:pt>
                <c:pt idx="2079">
                  <c:v>0.36799999999999999</c:v>
                </c:pt>
                <c:pt idx="2080">
                  <c:v>0.3679</c:v>
                </c:pt>
                <c:pt idx="2081">
                  <c:v>0.28550999999999999</c:v>
                </c:pt>
                <c:pt idx="2082">
                  <c:v>0.25363999999999998</c:v>
                </c:pt>
                <c:pt idx="2083">
                  <c:v>0.25569999999999998</c:v>
                </c:pt>
                <c:pt idx="2084">
                  <c:v>0.29804999999999998</c:v>
                </c:pt>
                <c:pt idx="2085">
                  <c:v>0.3463</c:v>
                </c:pt>
                <c:pt idx="2086">
                  <c:v>0.47316000000000003</c:v>
                </c:pt>
                <c:pt idx="2087">
                  <c:v>0.48270999999999997</c:v>
                </c:pt>
                <c:pt idx="2088">
                  <c:v>0.26817000000000002</c:v>
                </c:pt>
                <c:pt idx="2089">
                  <c:v>9.7304000000000002E-2</c:v>
                </c:pt>
                <c:pt idx="2090">
                  <c:v>0.18401000000000001</c:v>
                </c:pt>
                <c:pt idx="2091">
                  <c:v>0.18878</c:v>
                </c:pt>
                <c:pt idx="2092">
                  <c:v>0.27522000000000002</c:v>
                </c:pt>
                <c:pt idx="2093">
                  <c:v>0.27102999999999999</c:v>
                </c:pt>
                <c:pt idx="2094">
                  <c:v>0.43062</c:v>
                </c:pt>
                <c:pt idx="2095">
                  <c:v>0.46947</c:v>
                </c:pt>
                <c:pt idx="2096">
                  <c:v>0.56086000000000003</c:v>
                </c:pt>
                <c:pt idx="2097">
                  <c:v>0.14076</c:v>
                </c:pt>
                <c:pt idx="2098">
                  <c:v>0.14054</c:v>
                </c:pt>
                <c:pt idx="2099">
                  <c:v>0.17585999999999999</c:v>
                </c:pt>
                <c:pt idx="2100">
                  <c:v>0.16206999999999999</c:v>
                </c:pt>
                <c:pt idx="2101">
                  <c:v>0.15839</c:v>
                </c:pt>
                <c:pt idx="2102">
                  <c:v>0.10283</c:v>
                </c:pt>
                <c:pt idx="2103">
                  <c:v>6.5773999999999999E-2</c:v>
                </c:pt>
                <c:pt idx="2104">
                  <c:v>0.40468999999999999</c:v>
                </c:pt>
                <c:pt idx="2105">
                  <c:v>0.39966000000000002</c:v>
                </c:pt>
                <c:pt idx="2106">
                  <c:v>0.39205000000000001</c:v>
                </c:pt>
                <c:pt idx="2107">
                  <c:v>0.11577</c:v>
                </c:pt>
                <c:pt idx="2108">
                  <c:v>2.5395000000000001E-2</c:v>
                </c:pt>
                <c:pt idx="2109">
                  <c:v>3.6284999999999998E-2</c:v>
                </c:pt>
                <c:pt idx="2110">
                  <c:v>4.9791000000000002E-2</c:v>
                </c:pt>
                <c:pt idx="2111">
                  <c:v>3.9072000000000003E-2</c:v>
                </c:pt>
                <c:pt idx="2112">
                  <c:v>2.5422E-2</c:v>
                </c:pt>
                <c:pt idx="2113">
                  <c:v>9.9350999999999995E-2</c:v>
                </c:pt>
                <c:pt idx="2114">
                  <c:v>0.12789</c:v>
                </c:pt>
                <c:pt idx="2115">
                  <c:v>0.10162</c:v>
                </c:pt>
                <c:pt idx="2116">
                  <c:v>0.10006</c:v>
                </c:pt>
                <c:pt idx="2117">
                  <c:v>0.11192000000000001</c:v>
                </c:pt>
                <c:pt idx="2118">
                  <c:v>0.12654000000000001</c:v>
                </c:pt>
                <c:pt idx="2119">
                  <c:v>0.10625999999999999</c:v>
                </c:pt>
                <c:pt idx="2120">
                  <c:v>0.10345</c:v>
                </c:pt>
                <c:pt idx="2121">
                  <c:v>8.1560999999999995E-2</c:v>
                </c:pt>
                <c:pt idx="2122">
                  <c:v>0.20554</c:v>
                </c:pt>
                <c:pt idx="2123">
                  <c:v>0.21206</c:v>
                </c:pt>
                <c:pt idx="2124">
                  <c:v>0.14856</c:v>
                </c:pt>
                <c:pt idx="2125">
                  <c:v>0.13511000000000001</c:v>
                </c:pt>
                <c:pt idx="2126">
                  <c:v>0.11926</c:v>
                </c:pt>
                <c:pt idx="2127">
                  <c:v>0.17257</c:v>
                </c:pt>
                <c:pt idx="2128">
                  <c:v>0.31718000000000002</c:v>
                </c:pt>
                <c:pt idx="2129">
                  <c:v>0.34942000000000001</c:v>
                </c:pt>
                <c:pt idx="2130">
                  <c:v>0.38779000000000002</c:v>
                </c:pt>
                <c:pt idx="2131">
                  <c:v>0.35365000000000002</c:v>
                </c:pt>
                <c:pt idx="2132">
                  <c:v>0.27928999999999998</c:v>
                </c:pt>
                <c:pt idx="2133">
                  <c:v>0.28027000000000002</c:v>
                </c:pt>
                <c:pt idx="2134">
                  <c:v>0.27923999999999999</c:v>
                </c:pt>
                <c:pt idx="2135">
                  <c:v>0.39369999999999999</c:v>
                </c:pt>
                <c:pt idx="2136">
                  <c:v>0.31075999999999998</c:v>
                </c:pt>
                <c:pt idx="2137">
                  <c:v>0.16105</c:v>
                </c:pt>
                <c:pt idx="2138">
                  <c:v>0.25308000000000003</c:v>
                </c:pt>
                <c:pt idx="2139">
                  <c:v>0.24682000000000001</c:v>
                </c:pt>
                <c:pt idx="2140">
                  <c:v>0.49188999999999999</c:v>
                </c:pt>
                <c:pt idx="2141">
                  <c:v>0.49029</c:v>
                </c:pt>
                <c:pt idx="2142">
                  <c:v>0.48286000000000001</c:v>
                </c:pt>
                <c:pt idx="2143">
                  <c:v>0.38762999999999997</c:v>
                </c:pt>
                <c:pt idx="2144">
                  <c:v>0.31314999999999998</c:v>
                </c:pt>
                <c:pt idx="2145">
                  <c:v>0.3332</c:v>
                </c:pt>
                <c:pt idx="2146">
                  <c:v>0.34583999999999998</c:v>
                </c:pt>
                <c:pt idx="2147">
                  <c:v>0.32913999999999999</c:v>
                </c:pt>
                <c:pt idx="2148">
                  <c:v>0.33914</c:v>
                </c:pt>
                <c:pt idx="2149">
                  <c:v>0.41570000000000001</c:v>
                </c:pt>
                <c:pt idx="2150">
                  <c:v>0.47949000000000003</c:v>
                </c:pt>
                <c:pt idx="2151">
                  <c:v>0.51405999999999996</c:v>
                </c:pt>
                <c:pt idx="2152">
                  <c:v>0.34234999999999999</c:v>
                </c:pt>
                <c:pt idx="2153">
                  <c:v>0.46514</c:v>
                </c:pt>
                <c:pt idx="2154">
                  <c:v>0.44996999999999998</c:v>
                </c:pt>
                <c:pt idx="2155">
                  <c:v>6.4191999999999999E-2</c:v>
                </c:pt>
                <c:pt idx="2156">
                  <c:v>9.0316999999999995E-2</c:v>
                </c:pt>
                <c:pt idx="2157">
                  <c:v>9.2663999999999996E-2</c:v>
                </c:pt>
                <c:pt idx="2158">
                  <c:v>0.34231</c:v>
                </c:pt>
                <c:pt idx="2159">
                  <c:v>0.36313000000000001</c:v>
                </c:pt>
                <c:pt idx="2160">
                  <c:v>0.38577</c:v>
                </c:pt>
                <c:pt idx="2161">
                  <c:v>0.15794</c:v>
                </c:pt>
                <c:pt idx="2162">
                  <c:v>0.29032999999999998</c:v>
                </c:pt>
                <c:pt idx="2163">
                  <c:v>0.25564999999999999</c:v>
                </c:pt>
                <c:pt idx="2164">
                  <c:v>0.27656999999999998</c:v>
                </c:pt>
                <c:pt idx="2165">
                  <c:v>0.32480999999999999</c:v>
                </c:pt>
                <c:pt idx="2166">
                  <c:v>0.40977999999999998</c:v>
                </c:pt>
                <c:pt idx="2167">
                  <c:v>0.55542999999999998</c:v>
                </c:pt>
                <c:pt idx="2168">
                  <c:v>0.56223999999999996</c:v>
                </c:pt>
                <c:pt idx="2169">
                  <c:v>0.56998000000000004</c:v>
                </c:pt>
                <c:pt idx="2170">
                  <c:v>0.52341000000000004</c:v>
                </c:pt>
                <c:pt idx="2171">
                  <c:v>0.34378999999999998</c:v>
                </c:pt>
                <c:pt idx="2172">
                  <c:v>0.51444999999999996</c:v>
                </c:pt>
                <c:pt idx="2173">
                  <c:v>0.24228</c:v>
                </c:pt>
                <c:pt idx="2174">
                  <c:v>0.45590999999999998</c:v>
                </c:pt>
                <c:pt idx="2175">
                  <c:v>0.50868999999999998</c:v>
                </c:pt>
                <c:pt idx="2176">
                  <c:v>0.39968999999999999</c:v>
                </c:pt>
                <c:pt idx="2177">
                  <c:v>0.43536999999999998</c:v>
                </c:pt>
                <c:pt idx="2178">
                  <c:v>0.46544000000000002</c:v>
                </c:pt>
                <c:pt idx="2179">
                  <c:v>0.37536999999999998</c:v>
                </c:pt>
                <c:pt idx="2180">
                  <c:v>0.40765000000000001</c:v>
                </c:pt>
                <c:pt idx="2181">
                  <c:v>0.37683</c:v>
                </c:pt>
                <c:pt idx="2182">
                  <c:v>0.37561</c:v>
                </c:pt>
                <c:pt idx="2183">
                  <c:v>0.39416000000000001</c:v>
                </c:pt>
                <c:pt idx="2184">
                  <c:v>0.40375</c:v>
                </c:pt>
                <c:pt idx="2185">
                  <c:v>0.42057</c:v>
                </c:pt>
                <c:pt idx="2186">
                  <c:v>0.72235000000000005</c:v>
                </c:pt>
                <c:pt idx="2187">
                  <c:v>0.44439000000000001</c:v>
                </c:pt>
                <c:pt idx="2188">
                  <c:v>0.44490000000000002</c:v>
                </c:pt>
                <c:pt idx="2189">
                  <c:v>0.39959</c:v>
                </c:pt>
                <c:pt idx="2190">
                  <c:v>0.39307999999999998</c:v>
                </c:pt>
                <c:pt idx="2191">
                  <c:v>0.43084</c:v>
                </c:pt>
                <c:pt idx="2192">
                  <c:v>0.44252000000000002</c:v>
                </c:pt>
                <c:pt idx="2193">
                  <c:v>0.34817999999999999</c:v>
                </c:pt>
                <c:pt idx="2194">
                  <c:v>0.33273999999999998</c:v>
                </c:pt>
                <c:pt idx="2195">
                  <c:v>0.36265999999999998</c:v>
                </c:pt>
                <c:pt idx="2196">
                  <c:v>0.24364</c:v>
                </c:pt>
                <c:pt idx="2197">
                  <c:v>0.25057000000000001</c:v>
                </c:pt>
                <c:pt idx="2198">
                  <c:v>0.11185</c:v>
                </c:pt>
                <c:pt idx="2199">
                  <c:v>0.12202</c:v>
                </c:pt>
                <c:pt idx="2200">
                  <c:v>0.11241</c:v>
                </c:pt>
                <c:pt idx="2201">
                  <c:v>0.12651999999999999</c:v>
                </c:pt>
                <c:pt idx="2202">
                  <c:v>0.14735999999999999</c:v>
                </c:pt>
                <c:pt idx="2203">
                  <c:v>0.22164</c:v>
                </c:pt>
                <c:pt idx="2204">
                  <c:v>0.22328000000000001</c:v>
                </c:pt>
                <c:pt idx="2205">
                  <c:v>0.19292000000000001</c:v>
                </c:pt>
                <c:pt idx="2206">
                  <c:v>0.1958</c:v>
                </c:pt>
                <c:pt idx="2207">
                  <c:v>0.1996</c:v>
                </c:pt>
                <c:pt idx="2208">
                  <c:v>0.22938</c:v>
                </c:pt>
                <c:pt idx="2209">
                  <c:v>0.23735999999999999</c:v>
                </c:pt>
                <c:pt idx="2210">
                  <c:v>0.21439</c:v>
                </c:pt>
                <c:pt idx="2211">
                  <c:v>0.13206000000000001</c:v>
                </c:pt>
                <c:pt idx="2212">
                  <c:v>0.19883999999999999</c:v>
                </c:pt>
                <c:pt idx="2213">
                  <c:v>0.18779000000000001</c:v>
                </c:pt>
                <c:pt idx="2214">
                  <c:v>0.38923000000000002</c:v>
                </c:pt>
                <c:pt idx="2215">
                  <c:v>0.41331000000000001</c:v>
                </c:pt>
                <c:pt idx="2216">
                  <c:v>0.21826000000000001</c:v>
                </c:pt>
                <c:pt idx="2217">
                  <c:v>0.26362000000000002</c:v>
                </c:pt>
                <c:pt idx="2218">
                  <c:v>0.27581</c:v>
                </c:pt>
                <c:pt idx="2219">
                  <c:v>0.22352</c:v>
                </c:pt>
                <c:pt idx="2220">
                  <c:v>0.15986</c:v>
                </c:pt>
                <c:pt idx="2221">
                  <c:v>0.33113999999999999</c:v>
                </c:pt>
                <c:pt idx="2222">
                  <c:v>0.18709999999999999</c:v>
                </c:pt>
                <c:pt idx="2223">
                  <c:v>0.19599</c:v>
                </c:pt>
                <c:pt idx="2224">
                  <c:v>0.18862000000000001</c:v>
                </c:pt>
                <c:pt idx="2225">
                  <c:v>0.22266</c:v>
                </c:pt>
                <c:pt idx="2226">
                  <c:v>0.28617999999999999</c:v>
                </c:pt>
                <c:pt idx="2227">
                  <c:v>0.30614000000000002</c:v>
                </c:pt>
                <c:pt idx="2228">
                  <c:v>0.37536000000000003</c:v>
                </c:pt>
                <c:pt idx="2229">
                  <c:v>0.36491000000000001</c:v>
                </c:pt>
                <c:pt idx="2230">
                  <c:v>0.26993</c:v>
                </c:pt>
                <c:pt idx="2231">
                  <c:v>0.44752999999999998</c:v>
                </c:pt>
                <c:pt idx="2232">
                  <c:v>0.50893999999999995</c:v>
                </c:pt>
                <c:pt idx="2233">
                  <c:v>0.39523000000000003</c:v>
                </c:pt>
                <c:pt idx="2234">
                  <c:v>0.31935000000000002</c:v>
                </c:pt>
                <c:pt idx="2235">
                  <c:v>0.31192999999999999</c:v>
                </c:pt>
                <c:pt idx="2236">
                  <c:v>0.30301</c:v>
                </c:pt>
                <c:pt idx="2237">
                  <c:v>0.30948999999999999</c:v>
                </c:pt>
                <c:pt idx="2238">
                  <c:v>0.13711999999999999</c:v>
                </c:pt>
                <c:pt idx="2239">
                  <c:v>6.9418999999999995E-2</c:v>
                </c:pt>
                <c:pt idx="2240">
                  <c:v>5.4622999999999998E-2</c:v>
                </c:pt>
                <c:pt idx="2241">
                  <c:v>8.6120000000000002E-2</c:v>
                </c:pt>
                <c:pt idx="2242">
                  <c:v>4.5000999999999999E-2</c:v>
                </c:pt>
                <c:pt idx="2243">
                  <c:v>0.21057999999999999</c:v>
                </c:pt>
                <c:pt idx="2244">
                  <c:v>0.15637000000000001</c:v>
                </c:pt>
                <c:pt idx="2245">
                  <c:v>0.32133</c:v>
                </c:pt>
                <c:pt idx="2246">
                  <c:v>0.29425000000000001</c:v>
                </c:pt>
                <c:pt idx="2247">
                  <c:v>0.12096999999999999</c:v>
                </c:pt>
                <c:pt idx="2248">
                  <c:v>0.12299</c:v>
                </c:pt>
                <c:pt idx="2249">
                  <c:v>0.13943</c:v>
                </c:pt>
                <c:pt idx="2250">
                  <c:v>0.21223</c:v>
                </c:pt>
                <c:pt idx="2251">
                  <c:v>0.22362000000000001</c:v>
                </c:pt>
                <c:pt idx="2252">
                  <c:v>0.52281</c:v>
                </c:pt>
                <c:pt idx="2253">
                  <c:v>0.45321</c:v>
                </c:pt>
                <c:pt idx="2254">
                  <c:v>0.53800000000000003</c:v>
                </c:pt>
                <c:pt idx="2255">
                  <c:v>0.54590000000000005</c:v>
                </c:pt>
                <c:pt idx="2256">
                  <c:v>0.28822999999999999</c:v>
                </c:pt>
                <c:pt idx="2257">
                  <c:v>0.31286999999999998</c:v>
                </c:pt>
                <c:pt idx="2258">
                  <c:v>0.2122</c:v>
                </c:pt>
                <c:pt idx="2259">
                  <c:v>0.19733000000000001</c:v>
                </c:pt>
                <c:pt idx="2260">
                  <c:v>0.27328000000000002</c:v>
                </c:pt>
                <c:pt idx="2261">
                  <c:v>0.29892000000000002</c:v>
                </c:pt>
                <c:pt idx="2262">
                  <c:v>0.30249999999999999</c:v>
                </c:pt>
                <c:pt idx="2263">
                  <c:v>0.27923999999999999</c:v>
                </c:pt>
                <c:pt idx="2264">
                  <c:v>0.23718</c:v>
                </c:pt>
                <c:pt idx="2265">
                  <c:v>0.31334000000000001</c:v>
                </c:pt>
                <c:pt idx="2266">
                  <c:v>0.35528999999999999</c:v>
                </c:pt>
                <c:pt idx="2267">
                  <c:v>0.41416999999999998</c:v>
                </c:pt>
                <c:pt idx="2268">
                  <c:v>0.55432999999999999</c:v>
                </c:pt>
                <c:pt idx="2269">
                  <c:v>0.56681999999999999</c:v>
                </c:pt>
                <c:pt idx="2270">
                  <c:v>0.58975</c:v>
                </c:pt>
                <c:pt idx="2271">
                  <c:v>0.63961999999999997</c:v>
                </c:pt>
                <c:pt idx="2272">
                  <c:v>0.59367999999999999</c:v>
                </c:pt>
                <c:pt idx="2273">
                  <c:v>0.52959000000000001</c:v>
                </c:pt>
                <c:pt idx="2274">
                  <c:v>0.53069999999999995</c:v>
                </c:pt>
                <c:pt idx="2275">
                  <c:v>0.65964999999999996</c:v>
                </c:pt>
                <c:pt idx="2276">
                  <c:v>0.53103</c:v>
                </c:pt>
                <c:pt idx="2277">
                  <c:v>0.83896999999999999</c:v>
                </c:pt>
                <c:pt idx="2278">
                  <c:v>0.81625999999999999</c:v>
                </c:pt>
                <c:pt idx="2279">
                  <c:v>0.71277999999999997</c:v>
                </c:pt>
                <c:pt idx="2280">
                  <c:v>0.49621999999999999</c:v>
                </c:pt>
                <c:pt idx="2281">
                  <c:v>0.54074</c:v>
                </c:pt>
                <c:pt idx="2282">
                  <c:v>0.62263999999999997</c:v>
                </c:pt>
                <c:pt idx="2283">
                  <c:v>0.55976999999999999</c:v>
                </c:pt>
                <c:pt idx="2284">
                  <c:v>0.38656000000000001</c:v>
                </c:pt>
                <c:pt idx="2285">
                  <c:v>0.11849</c:v>
                </c:pt>
                <c:pt idx="2286">
                  <c:v>0.11645</c:v>
                </c:pt>
                <c:pt idx="2287">
                  <c:v>0.11688</c:v>
                </c:pt>
                <c:pt idx="2288">
                  <c:v>0.18204000000000001</c:v>
                </c:pt>
                <c:pt idx="2289">
                  <c:v>0.1457</c:v>
                </c:pt>
                <c:pt idx="2290">
                  <c:v>0.12859000000000001</c:v>
                </c:pt>
                <c:pt idx="2291">
                  <c:v>0.29560999999999998</c:v>
                </c:pt>
                <c:pt idx="2292">
                  <c:v>0.12382</c:v>
                </c:pt>
                <c:pt idx="2293">
                  <c:v>0.1249</c:v>
                </c:pt>
                <c:pt idx="2294">
                  <c:v>0.14679</c:v>
                </c:pt>
                <c:pt idx="2295">
                  <c:v>0.21357000000000001</c:v>
                </c:pt>
                <c:pt idx="2296">
                  <c:v>0.26146000000000003</c:v>
                </c:pt>
                <c:pt idx="2297">
                  <c:v>0.26014999999999999</c:v>
                </c:pt>
                <c:pt idx="2298">
                  <c:v>0.17033999999999999</c:v>
                </c:pt>
                <c:pt idx="2299">
                  <c:v>0.25934000000000001</c:v>
                </c:pt>
                <c:pt idx="2300">
                  <c:v>0.27161999999999997</c:v>
                </c:pt>
                <c:pt idx="2301">
                  <c:v>8.1046000000000007E-2</c:v>
                </c:pt>
                <c:pt idx="2302">
                  <c:v>6.8400000000000002E-2</c:v>
                </c:pt>
                <c:pt idx="2303">
                  <c:v>0.21673999999999999</c:v>
                </c:pt>
                <c:pt idx="2304">
                  <c:v>5.9286999999999999E-2</c:v>
                </c:pt>
                <c:pt idx="2305">
                  <c:v>0.18154000000000001</c:v>
                </c:pt>
                <c:pt idx="2306">
                  <c:v>0.24073</c:v>
                </c:pt>
                <c:pt idx="2307">
                  <c:v>0.19658999999999999</c:v>
                </c:pt>
                <c:pt idx="2308">
                  <c:v>0.22742999999999999</c:v>
                </c:pt>
                <c:pt idx="2309">
                  <c:v>0.14516000000000001</c:v>
                </c:pt>
                <c:pt idx="2310">
                  <c:v>0.12612999999999999</c:v>
                </c:pt>
                <c:pt idx="2311">
                  <c:v>0.31014999999999998</c:v>
                </c:pt>
                <c:pt idx="2312">
                  <c:v>0.40853</c:v>
                </c:pt>
                <c:pt idx="2313">
                  <c:v>0.11097</c:v>
                </c:pt>
                <c:pt idx="2314">
                  <c:v>0.12109</c:v>
                </c:pt>
                <c:pt idx="2315">
                  <c:v>0.20233999999999999</c:v>
                </c:pt>
                <c:pt idx="2316">
                  <c:v>0.25039</c:v>
                </c:pt>
                <c:pt idx="2317">
                  <c:v>0.21981999999999999</c:v>
                </c:pt>
                <c:pt idx="2318">
                  <c:v>0.26998</c:v>
                </c:pt>
                <c:pt idx="2319">
                  <c:v>0.23802000000000001</c:v>
                </c:pt>
                <c:pt idx="2320">
                  <c:v>0.20957000000000001</c:v>
                </c:pt>
                <c:pt idx="2321">
                  <c:v>0.24193999999999999</c:v>
                </c:pt>
                <c:pt idx="2322">
                  <c:v>0.2225</c:v>
                </c:pt>
                <c:pt idx="2323">
                  <c:v>0.22356000000000001</c:v>
                </c:pt>
                <c:pt idx="2324">
                  <c:v>0.21973000000000001</c:v>
                </c:pt>
                <c:pt idx="2325">
                  <c:v>0.19713</c:v>
                </c:pt>
                <c:pt idx="2326">
                  <c:v>0.30746000000000001</c:v>
                </c:pt>
                <c:pt idx="2327">
                  <c:v>0.29259000000000002</c:v>
                </c:pt>
                <c:pt idx="2328">
                  <c:v>0.19361999999999999</c:v>
                </c:pt>
                <c:pt idx="2329">
                  <c:v>0.22422</c:v>
                </c:pt>
                <c:pt idx="2330">
                  <c:v>0.26427</c:v>
                </c:pt>
                <c:pt idx="2331">
                  <c:v>0.27889000000000003</c:v>
                </c:pt>
                <c:pt idx="2332">
                  <c:v>0.29011999999999999</c:v>
                </c:pt>
                <c:pt idx="2333">
                  <c:v>0.32558999999999999</c:v>
                </c:pt>
                <c:pt idx="2334">
                  <c:v>0.27683999999999997</c:v>
                </c:pt>
                <c:pt idx="2335">
                  <c:v>0.21443999999999999</c:v>
                </c:pt>
                <c:pt idx="2336">
                  <c:v>0.16782</c:v>
                </c:pt>
                <c:pt idx="2337">
                  <c:v>0.27085999999999999</c:v>
                </c:pt>
                <c:pt idx="2338">
                  <c:v>0.22797999999999999</c:v>
                </c:pt>
                <c:pt idx="2339">
                  <c:v>0.25889000000000001</c:v>
                </c:pt>
                <c:pt idx="2340">
                  <c:v>0.24712000000000001</c:v>
                </c:pt>
                <c:pt idx="2341">
                  <c:v>0.28933999999999999</c:v>
                </c:pt>
                <c:pt idx="2342">
                  <c:v>0.21764</c:v>
                </c:pt>
                <c:pt idx="2343">
                  <c:v>0.18617</c:v>
                </c:pt>
                <c:pt idx="2344">
                  <c:v>0.14593999999999999</c:v>
                </c:pt>
                <c:pt idx="2345">
                  <c:v>0.18040999999999999</c:v>
                </c:pt>
                <c:pt idx="2346">
                  <c:v>0.16206000000000001</c:v>
                </c:pt>
                <c:pt idx="2347">
                  <c:v>0.16924</c:v>
                </c:pt>
                <c:pt idx="2348">
                  <c:v>0.16019</c:v>
                </c:pt>
                <c:pt idx="2349">
                  <c:v>0.19549</c:v>
                </c:pt>
                <c:pt idx="2350">
                  <c:v>0.20752999999999999</c:v>
                </c:pt>
                <c:pt idx="2351">
                  <c:v>0.16975000000000001</c:v>
                </c:pt>
                <c:pt idx="2352">
                  <c:v>0.13420000000000001</c:v>
                </c:pt>
                <c:pt idx="2353">
                  <c:v>0.14419999999999999</c:v>
                </c:pt>
                <c:pt idx="2354">
                  <c:v>0.4889</c:v>
                </c:pt>
                <c:pt idx="2355">
                  <c:v>0.51610999999999996</c:v>
                </c:pt>
                <c:pt idx="2356">
                  <c:v>0.1772</c:v>
                </c:pt>
                <c:pt idx="2357">
                  <c:v>7.4687000000000003E-2</c:v>
                </c:pt>
                <c:pt idx="2358">
                  <c:v>6.3627000000000003E-2</c:v>
                </c:pt>
                <c:pt idx="2359">
                  <c:v>3.5097000000000003E-2</c:v>
                </c:pt>
                <c:pt idx="2360">
                  <c:v>0.21826999999999999</c:v>
                </c:pt>
                <c:pt idx="2361">
                  <c:v>0.23225000000000001</c:v>
                </c:pt>
                <c:pt idx="2362">
                  <c:v>0.30593999999999999</c:v>
                </c:pt>
                <c:pt idx="2363">
                  <c:v>0.30195</c:v>
                </c:pt>
                <c:pt idx="2364">
                  <c:v>0.30765999999999999</c:v>
                </c:pt>
                <c:pt idx="2365">
                  <c:v>0.31730000000000003</c:v>
                </c:pt>
                <c:pt idx="2366">
                  <c:v>0.23918</c:v>
                </c:pt>
                <c:pt idx="2367">
                  <c:v>8.6178000000000005E-2</c:v>
                </c:pt>
                <c:pt idx="2368">
                  <c:v>8.9721999999999996E-2</c:v>
                </c:pt>
                <c:pt idx="2369">
                  <c:v>5.6531999999999999E-2</c:v>
                </c:pt>
                <c:pt idx="2370">
                  <c:v>6.4115000000000005E-2</c:v>
                </c:pt>
                <c:pt idx="2371">
                  <c:v>0.29613</c:v>
                </c:pt>
                <c:pt idx="2372">
                  <c:v>2.1481E-2</c:v>
                </c:pt>
                <c:pt idx="2373">
                  <c:v>4.8735000000000001E-2</c:v>
                </c:pt>
                <c:pt idx="2374">
                  <c:v>2.2103000000000001E-2</c:v>
                </c:pt>
                <c:pt idx="2375">
                  <c:v>0.12128</c:v>
                </c:pt>
                <c:pt idx="2376">
                  <c:v>5.6047E-2</c:v>
                </c:pt>
                <c:pt idx="2377">
                  <c:v>7.4509000000000006E-2</c:v>
                </c:pt>
                <c:pt idx="2378">
                  <c:v>0.17756</c:v>
                </c:pt>
                <c:pt idx="2379">
                  <c:v>0.30504999999999999</c:v>
                </c:pt>
                <c:pt idx="2380">
                  <c:v>0.23230000000000001</c:v>
                </c:pt>
                <c:pt idx="2381">
                  <c:v>0.22917999999999999</c:v>
                </c:pt>
                <c:pt idx="2382">
                  <c:v>7.3752999999999999E-2</c:v>
                </c:pt>
                <c:pt idx="2383">
                  <c:v>5.9700999999999997E-2</c:v>
                </c:pt>
                <c:pt idx="2384">
                  <c:v>0.17993999999999999</c:v>
                </c:pt>
                <c:pt idx="2385">
                  <c:v>0.12675</c:v>
                </c:pt>
                <c:pt idx="2386">
                  <c:v>0.21045</c:v>
                </c:pt>
                <c:pt idx="2387">
                  <c:v>0.20815</c:v>
                </c:pt>
                <c:pt idx="2388">
                  <c:v>0.42219000000000001</c:v>
                </c:pt>
                <c:pt idx="2389">
                  <c:v>0.40237000000000001</c:v>
                </c:pt>
                <c:pt idx="2390">
                  <c:v>0.56233999999999995</c:v>
                </c:pt>
                <c:pt idx="2391">
                  <c:v>0.57654000000000005</c:v>
                </c:pt>
                <c:pt idx="2392">
                  <c:v>0.57618000000000003</c:v>
                </c:pt>
                <c:pt idx="2393">
                  <c:v>0.56276000000000004</c:v>
                </c:pt>
                <c:pt idx="2394">
                  <c:v>0.25522</c:v>
                </c:pt>
                <c:pt idx="2395">
                  <c:v>0.15761</c:v>
                </c:pt>
                <c:pt idx="2396">
                  <c:v>0.25276999999999999</c:v>
                </c:pt>
                <c:pt idx="2397">
                  <c:v>0.27651999999999999</c:v>
                </c:pt>
                <c:pt idx="2398">
                  <c:v>0.23241999999999999</c:v>
                </c:pt>
                <c:pt idx="2399">
                  <c:v>0.21612999999999999</c:v>
                </c:pt>
                <c:pt idx="2400">
                  <c:v>0.40483000000000002</c:v>
                </c:pt>
                <c:pt idx="2401">
                  <c:v>0.39433000000000001</c:v>
                </c:pt>
                <c:pt idx="2402">
                  <c:v>0.14473</c:v>
                </c:pt>
                <c:pt idx="2403">
                  <c:v>0.18895000000000001</c:v>
                </c:pt>
                <c:pt idx="2404">
                  <c:v>0.16061</c:v>
                </c:pt>
                <c:pt idx="2405">
                  <c:v>0.20566000000000001</c:v>
                </c:pt>
                <c:pt idx="2406">
                  <c:v>0.17982999999999999</c:v>
                </c:pt>
                <c:pt idx="2407">
                  <c:v>0.15967000000000001</c:v>
                </c:pt>
                <c:pt idx="2408">
                  <c:v>0.15221999999999999</c:v>
                </c:pt>
                <c:pt idx="2409">
                  <c:v>0.25501000000000001</c:v>
                </c:pt>
                <c:pt idx="2410">
                  <c:v>0.30656</c:v>
                </c:pt>
                <c:pt idx="2411">
                  <c:v>0.23208999999999999</c:v>
                </c:pt>
                <c:pt idx="2412">
                  <c:v>0.22197</c:v>
                </c:pt>
                <c:pt idx="2413">
                  <c:v>0.18287999999999999</c:v>
                </c:pt>
                <c:pt idx="2414">
                  <c:v>0.26732</c:v>
                </c:pt>
                <c:pt idx="2415">
                  <c:v>0.24682000000000001</c:v>
                </c:pt>
                <c:pt idx="2416">
                  <c:v>0.18706</c:v>
                </c:pt>
                <c:pt idx="2417">
                  <c:v>0.37029000000000001</c:v>
                </c:pt>
                <c:pt idx="2418">
                  <c:v>0.37558999999999998</c:v>
                </c:pt>
                <c:pt idx="2419">
                  <c:v>0.11745999999999999</c:v>
                </c:pt>
                <c:pt idx="2420">
                  <c:v>0.10959000000000001</c:v>
                </c:pt>
                <c:pt idx="2421">
                  <c:v>0.11387</c:v>
                </c:pt>
                <c:pt idx="2422">
                  <c:v>0.10889</c:v>
                </c:pt>
                <c:pt idx="2423">
                  <c:v>0.12078</c:v>
                </c:pt>
                <c:pt idx="2424">
                  <c:v>0.11126999999999999</c:v>
                </c:pt>
                <c:pt idx="2425">
                  <c:v>2.9975999999999999E-2</c:v>
                </c:pt>
                <c:pt idx="2426">
                  <c:v>0.10097</c:v>
                </c:pt>
                <c:pt idx="2427">
                  <c:v>0.1043</c:v>
                </c:pt>
                <c:pt idx="2428">
                  <c:v>0.11514000000000001</c:v>
                </c:pt>
                <c:pt idx="2429">
                  <c:v>0.11695999999999999</c:v>
                </c:pt>
                <c:pt idx="2430">
                  <c:v>0.11985</c:v>
                </c:pt>
                <c:pt idx="2431">
                  <c:v>0.10236000000000001</c:v>
                </c:pt>
                <c:pt idx="2432">
                  <c:v>6.8977999999999998E-2</c:v>
                </c:pt>
                <c:pt idx="2433">
                  <c:v>3.8995000000000002E-2</c:v>
                </c:pt>
                <c:pt idx="2434">
                  <c:v>3.0977999999999999E-2</c:v>
                </c:pt>
                <c:pt idx="2435">
                  <c:v>3.4821999999999999E-2</c:v>
                </c:pt>
                <c:pt idx="2436">
                  <c:v>0.14996999999999999</c:v>
                </c:pt>
                <c:pt idx="2437">
                  <c:v>0.23269000000000001</c:v>
                </c:pt>
                <c:pt idx="2438">
                  <c:v>0.15281</c:v>
                </c:pt>
                <c:pt idx="2439">
                  <c:v>7.7071000000000001E-2</c:v>
                </c:pt>
                <c:pt idx="2440">
                  <c:v>9.6137E-2</c:v>
                </c:pt>
                <c:pt idx="2441">
                  <c:v>7.3313000000000003E-2</c:v>
                </c:pt>
                <c:pt idx="2442">
                  <c:v>0.13517000000000001</c:v>
                </c:pt>
                <c:pt idx="2443">
                  <c:v>0.21659999999999999</c:v>
                </c:pt>
                <c:pt idx="2444">
                  <c:v>0.25308999999999998</c:v>
                </c:pt>
                <c:pt idx="2445">
                  <c:v>0.16439999999999999</c:v>
                </c:pt>
                <c:pt idx="2446">
                  <c:v>0.42191000000000001</c:v>
                </c:pt>
                <c:pt idx="2447">
                  <c:v>0.42074</c:v>
                </c:pt>
                <c:pt idx="2448">
                  <c:v>0.34700999999999999</c:v>
                </c:pt>
                <c:pt idx="2449">
                  <c:v>0.34493000000000001</c:v>
                </c:pt>
                <c:pt idx="2450">
                  <c:v>0.31484000000000001</c:v>
                </c:pt>
                <c:pt idx="2451">
                  <c:v>0.40215000000000001</c:v>
                </c:pt>
                <c:pt idx="2452">
                  <c:v>0.20433999999999999</c:v>
                </c:pt>
                <c:pt idx="2453">
                  <c:v>0.19661999999999999</c:v>
                </c:pt>
                <c:pt idx="2454">
                  <c:v>0.64920999999999995</c:v>
                </c:pt>
                <c:pt idx="2455">
                  <c:v>0.29379</c:v>
                </c:pt>
                <c:pt idx="2456">
                  <c:v>0.28616000000000003</c:v>
                </c:pt>
                <c:pt idx="2457">
                  <c:v>0.23397999999999999</c:v>
                </c:pt>
                <c:pt idx="2458">
                  <c:v>0.27084000000000003</c:v>
                </c:pt>
                <c:pt idx="2459">
                  <c:v>0.25602999999999998</c:v>
                </c:pt>
                <c:pt idx="2460">
                  <c:v>0.27295999999999998</c:v>
                </c:pt>
                <c:pt idx="2461">
                  <c:v>0.17297000000000001</c:v>
                </c:pt>
                <c:pt idx="2462">
                  <c:v>0.11953999999999999</c:v>
                </c:pt>
                <c:pt idx="2463">
                  <c:v>0.10766000000000001</c:v>
                </c:pt>
                <c:pt idx="2464">
                  <c:v>0.36137000000000002</c:v>
                </c:pt>
                <c:pt idx="2465">
                  <c:v>0.19239999999999999</c:v>
                </c:pt>
                <c:pt idx="2466">
                  <c:v>7.6039999999999996E-2</c:v>
                </c:pt>
                <c:pt idx="2467">
                  <c:v>5.5468999999999997E-2</c:v>
                </c:pt>
                <c:pt idx="2468">
                  <c:v>6.6836999999999994E-2</c:v>
                </c:pt>
                <c:pt idx="2469">
                  <c:v>4.7302999999999998E-2</c:v>
                </c:pt>
                <c:pt idx="2470">
                  <c:v>0.14896999999999999</c:v>
                </c:pt>
                <c:pt idx="2471">
                  <c:v>0.17682999999999999</c:v>
                </c:pt>
                <c:pt idx="2472">
                  <c:v>0.17294999999999999</c:v>
                </c:pt>
                <c:pt idx="2473">
                  <c:v>8.6878999999999998E-2</c:v>
                </c:pt>
                <c:pt idx="2474">
                  <c:v>0.12848999999999999</c:v>
                </c:pt>
                <c:pt idx="2475">
                  <c:v>0.11314</c:v>
                </c:pt>
                <c:pt idx="2476">
                  <c:v>0.10579</c:v>
                </c:pt>
                <c:pt idx="2477">
                  <c:v>0.16592000000000001</c:v>
                </c:pt>
                <c:pt idx="2478">
                  <c:v>0.49081999999999998</c:v>
                </c:pt>
                <c:pt idx="2479">
                  <c:v>0.49937999999999999</c:v>
                </c:pt>
                <c:pt idx="2480">
                  <c:v>0.17691999999999999</c:v>
                </c:pt>
                <c:pt idx="2481">
                  <c:v>0.1042</c:v>
                </c:pt>
                <c:pt idx="2482">
                  <c:v>0.18149999999999999</c:v>
                </c:pt>
                <c:pt idx="2483">
                  <c:v>0.25107000000000002</c:v>
                </c:pt>
                <c:pt idx="2484">
                  <c:v>0.21512000000000001</c:v>
                </c:pt>
                <c:pt idx="2485">
                  <c:v>0.22309000000000001</c:v>
                </c:pt>
                <c:pt idx="2486">
                  <c:v>0.18583</c:v>
                </c:pt>
                <c:pt idx="2487">
                  <c:v>0.18812999999999999</c:v>
                </c:pt>
                <c:pt idx="2488">
                  <c:v>0.1236</c:v>
                </c:pt>
                <c:pt idx="2489">
                  <c:v>0.13755999999999999</c:v>
                </c:pt>
                <c:pt idx="2490">
                  <c:v>0.13235</c:v>
                </c:pt>
                <c:pt idx="2491">
                  <c:v>0.21143999999999999</c:v>
                </c:pt>
                <c:pt idx="2492">
                  <c:v>0.2427</c:v>
                </c:pt>
                <c:pt idx="2493">
                  <c:v>0.22570000000000001</c:v>
                </c:pt>
                <c:pt idx="2494">
                  <c:v>0.20984</c:v>
                </c:pt>
                <c:pt idx="2495">
                  <c:v>0.19941999999999999</c:v>
                </c:pt>
                <c:pt idx="2496">
                  <c:v>0.13189000000000001</c:v>
                </c:pt>
                <c:pt idx="2497">
                  <c:v>0.12457</c:v>
                </c:pt>
                <c:pt idx="2498">
                  <c:v>0.15439</c:v>
                </c:pt>
                <c:pt idx="2499">
                  <c:v>0.25247999999999998</c:v>
                </c:pt>
                <c:pt idx="2500">
                  <c:v>0.23901</c:v>
                </c:pt>
                <c:pt idx="2501">
                  <c:v>9.7059000000000006E-2</c:v>
                </c:pt>
                <c:pt idx="2502">
                  <c:v>9.2934000000000003E-2</c:v>
                </c:pt>
                <c:pt idx="2503">
                  <c:v>9.2918000000000001E-2</c:v>
                </c:pt>
                <c:pt idx="2504">
                  <c:v>9.3688999999999995E-2</c:v>
                </c:pt>
                <c:pt idx="2505">
                  <c:v>0.17305999999999999</c:v>
                </c:pt>
                <c:pt idx="2506">
                  <c:v>9.5274999999999999E-2</c:v>
                </c:pt>
                <c:pt idx="2507">
                  <c:v>0.25724999999999998</c:v>
                </c:pt>
                <c:pt idx="2508">
                  <c:v>0.25611</c:v>
                </c:pt>
                <c:pt idx="2509">
                  <c:v>0.39040999999999998</c:v>
                </c:pt>
                <c:pt idx="2510">
                  <c:v>0.26612000000000002</c:v>
                </c:pt>
                <c:pt idx="2511">
                  <c:v>0.55849000000000004</c:v>
                </c:pt>
                <c:pt idx="2512">
                  <c:v>0.61040000000000005</c:v>
                </c:pt>
                <c:pt idx="2513">
                  <c:v>0.55522000000000005</c:v>
                </c:pt>
                <c:pt idx="2514">
                  <c:v>0.65164999999999995</c:v>
                </c:pt>
                <c:pt idx="2515">
                  <c:v>0.55523999999999996</c:v>
                </c:pt>
                <c:pt idx="2516">
                  <c:v>0.19589000000000001</c:v>
                </c:pt>
                <c:pt idx="2517">
                  <c:v>9.1306999999999999E-2</c:v>
                </c:pt>
                <c:pt idx="2518">
                  <c:v>0.184</c:v>
                </c:pt>
                <c:pt idx="2519">
                  <c:v>0.25813999999999998</c:v>
                </c:pt>
                <c:pt idx="2520">
                  <c:v>0.22450999999999999</c:v>
                </c:pt>
                <c:pt idx="2521">
                  <c:v>0.16386999999999999</c:v>
                </c:pt>
                <c:pt idx="2522">
                  <c:v>0.24803</c:v>
                </c:pt>
                <c:pt idx="2523">
                  <c:v>0.34411000000000003</c:v>
                </c:pt>
                <c:pt idx="2524">
                  <c:v>0.35753000000000001</c:v>
                </c:pt>
                <c:pt idx="2525">
                  <c:v>0.36723</c:v>
                </c:pt>
                <c:pt idx="2526">
                  <c:v>0.20596</c:v>
                </c:pt>
                <c:pt idx="2527">
                  <c:v>0.23716000000000001</c:v>
                </c:pt>
                <c:pt idx="2528">
                  <c:v>0.21060999999999999</c:v>
                </c:pt>
                <c:pt idx="2529">
                  <c:v>0.20982999999999999</c:v>
                </c:pt>
                <c:pt idx="2530">
                  <c:v>0.15744</c:v>
                </c:pt>
                <c:pt idx="2531">
                  <c:v>0.12021999999999999</c:v>
                </c:pt>
                <c:pt idx="2532">
                  <c:v>0.12282</c:v>
                </c:pt>
                <c:pt idx="2533">
                  <c:v>0.16284000000000001</c:v>
                </c:pt>
                <c:pt idx="2534">
                  <c:v>0.25352000000000002</c:v>
                </c:pt>
                <c:pt idx="2535">
                  <c:v>0.22162999999999999</c:v>
                </c:pt>
                <c:pt idx="2536">
                  <c:v>0.17508000000000001</c:v>
                </c:pt>
                <c:pt idx="2537">
                  <c:v>0.18398999999999999</c:v>
                </c:pt>
                <c:pt idx="2538">
                  <c:v>0.16708999999999999</c:v>
                </c:pt>
                <c:pt idx="2539">
                  <c:v>0.18088000000000001</c:v>
                </c:pt>
                <c:pt idx="2540">
                  <c:v>0.17766000000000001</c:v>
                </c:pt>
                <c:pt idx="2541">
                  <c:v>0.27310000000000001</c:v>
                </c:pt>
                <c:pt idx="2542">
                  <c:v>0.30532999999999999</c:v>
                </c:pt>
                <c:pt idx="2543">
                  <c:v>0.29976000000000003</c:v>
                </c:pt>
                <c:pt idx="2544">
                  <c:v>0.22572999999999999</c:v>
                </c:pt>
                <c:pt idx="2545">
                  <c:v>0.66707000000000005</c:v>
                </c:pt>
                <c:pt idx="2546">
                  <c:v>0.78952999999999995</c:v>
                </c:pt>
                <c:pt idx="2547">
                  <c:v>0.76976999999999995</c:v>
                </c:pt>
                <c:pt idx="2548">
                  <c:v>0.94164000000000003</c:v>
                </c:pt>
                <c:pt idx="2549">
                  <c:v>0.87951000000000001</c:v>
                </c:pt>
                <c:pt idx="2550">
                  <c:v>0.83984999999999999</c:v>
                </c:pt>
                <c:pt idx="2551">
                  <c:v>0.75995000000000001</c:v>
                </c:pt>
                <c:pt idx="2552">
                  <c:v>0.75909000000000004</c:v>
                </c:pt>
                <c:pt idx="2553">
                  <c:v>0.56606000000000001</c:v>
                </c:pt>
                <c:pt idx="2554">
                  <c:v>0.51932999999999996</c:v>
                </c:pt>
                <c:pt idx="2555">
                  <c:v>0.50302999999999998</c:v>
                </c:pt>
                <c:pt idx="2556">
                  <c:v>0.14582999999999999</c:v>
                </c:pt>
                <c:pt idx="2557">
                  <c:v>0.21639</c:v>
                </c:pt>
                <c:pt idx="2558">
                  <c:v>0.35994999999999999</c:v>
                </c:pt>
                <c:pt idx="2559">
                  <c:v>0.33456000000000002</c:v>
                </c:pt>
                <c:pt idx="2560">
                  <c:v>0.31230999999999998</c:v>
                </c:pt>
                <c:pt idx="2561">
                  <c:v>0.39399000000000001</c:v>
                </c:pt>
                <c:pt idx="2562">
                  <c:v>0.39243</c:v>
                </c:pt>
                <c:pt idx="2563">
                  <c:v>0.21323</c:v>
                </c:pt>
                <c:pt idx="2564">
                  <c:v>0.15490999999999999</c:v>
                </c:pt>
                <c:pt idx="2565">
                  <c:v>0.20022000000000001</c:v>
                </c:pt>
                <c:pt idx="2566">
                  <c:v>0.31218000000000001</c:v>
                </c:pt>
                <c:pt idx="2567">
                  <c:v>0.15107999999999999</c:v>
                </c:pt>
                <c:pt idx="2568">
                  <c:v>0.17626</c:v>
                </c:pt>
                <c:pt idx="2569">
                  <c:v>0.44412000000000001</c:v>
                </c:pt>
                <c:pt idx="2570">
                  <c:v>0.48527999999999999</c:v>
                </c:pt>
                <c:pt idx="2571">
                  <c:v>0.36153000000000002</c:v>
                </c:pt>
                <c:pt idx="2572">
                  <c:v>0.3347</c:v>
                </c:pt>
                <c:pt idx="2573">
                  <c:v>0.24006</c:v>
                </c:pt>
                <c:pt idx="2574">
                  <c:v>0.19073999999999999</c:v>
                </c:pt>
                <c:pt idx="2575">
                  <c:v>0.14338000000000001</c:v>
                </c:pt>
                <c:pt idx="2576">
                  <c:v>0.15792999999999999</c:v>
                </c:pt>
                <c:pt idx="2577">
                  <c:v>0.14985999999999999</c:v>
                </c:pt>
                <c:pt idx="2578">
                  <c:v>0.21906999999999999</c:v>
                </c:pt>
                <c:pt idx="2579">
                  <c:v>0.21970999999999999</c:v>
                </c:pt>
                <c:pt idx="2580">
                  <c:v>0.16594</c:v>
                </c:pt>
                <c:pt idx="2581">
                  <c:v>0.23735999999999999</c:v>
                </c:pt>
                <c:pt idx="2582">
                  <c:v>0.23794000000000001</c:v>
                </c:pt>
                <c:pt idx="2583">
                  <c:v>0.20324</c:v>
                </c:pt>
                <c:pt idx="2584">
                  <c:v>0.21307000000000001</c:v>
                </c:pt>
                <c:pt idx="2585">
                  <c:v>0.30725000000000002</c:v>
                </c:pt>
                <c:pt idx="2586">
                  <c:v>0.41704999999999998</c:v>
                </c:pt>
                <c:pt idx="2587">
                  <c:v>0.30724000000000001</c:v>
                </c:pt>
                <c:pt idx="2588">
                  <c:v>0.25318000000000002</c:v>
                </c:pt>
                <c:pt idx="2589">
                  <c:v>0.17197000000000001</c:v>
                </c:pt>
                <c:pt idx="2590">
                  <c:v>0.24263999999999999</c:v>
                </c:pt>
                <c:pt idx="2591">
                  <c:v>0.24701000000000001</c:v>
                </c:pt>
                <c:pt idx="2592">
                  <c:v>0.26489000000000001</c:v>
                </c:pt>
                <c:pt idx="2593">
                  <c:v>0.19808000000000001</c:v>
                </c:pt>
                <c:pt idx="2594">
                  <c:v>0.26627000000000001</c:v>
                </c:pt>
                <c:pt idx="2595">
                  <c:v>0.19517999999999999</c:v>
                </c:pt>
                <c:pt idx="2596">
                  <c:v>0.15781000000000001</c:v>
                </c:pt>
                <c:pt idx="2597">
                  <c:v>7.9978999999999995E-2</c:v>
                </c:pt>
                <c:pt idx="2598">
                  <c:v>0.11064</c:v>
                </c:pt>
                <c:pt idx="2599">
                  <c:v>0.1103</c:v>
                </c:pt>
                <c:pt idx="2600">
                  <c:v>8.4649000000000002E-2</c:v>
                </c:pt>
                <c:pt idx="2601">
                  <c:v>3.2379999999999999E-2</c:v>
                </c:pt>
                <c:pt idx="2602">
                  <c:v>9.9618999999999999E-2</c:v>
                </c:pt>
                <c:pt idx="2603">
                  <c:v>0.18181</c:v>
                </c:pt>
                <c:pt idx="2604">
                  <c:v>0.57865</c:v>
                </c:pt>
                <c:pt idx="2605">
                  <c:v>0.21412</c:v>
                </c:pt>
                <c:pt idx="2606">
                  <c:v>0.17476</c:v>
                </c:pt>
                <c:pt idx="2607">
                  <c:v>0.15406</c:v>
                </c:pt>
                <c:pt idx="2608">
                  <c:v>0.18432999999999999</c:v>
                </c:pt>
                <c:pt idx="2609">
                  <c:v>0.16114000000000001</c:v>
                </c:pt>
                <c:pt idx="2610">
                  <c:v>0.2447</c:v>
                </c:pt>
                <c:pt idx="2611">
                  <c:v>0.12318999999999999</c:v>
                </c:pt>
                <c:pt idx="2612">
                  <c:v>0.19353999999999999</c:v>
                </c:pt>
                <c:pt idx="2613">
                  <c:v>0.14266000000000001</c:v>
                </c:pt>
                <c:pt idx="2614">
                  <c:v>0.18770000000000001</c:v>
                </c:pt>
                <c:pt idx="2615">
                  <c:v>0.16947999999999999</c:v>
                </c:pt>
                <c:pt idx="2616">
                  <c:v>0.15262999999999999</c:v>
                </c:pt>
                <c:pt idx="2617">
                  <c:v>0.11432</c:v>
                </c:pt>
                <c:pt idx="2618">
                  <c:v>5.5364999999999998E-2</c:v>
                </c:pt>
                <c:pt idx="2619">
                  <c:v>6.7743999999999999E-2</c:v>
                </c:pt>
                <c:pt idx="2620">
                  <c:v>9.0848999999999999E-2</c:v>
                </c:pt>
                <c:pt idx="2621">
                  <c:v>0.11673</c:v>
                </c:pt>
                <c:pt idx="2622">
                  <c:v>6.7530999999999994E-2</c:v>
                </c:pt>
                <c:pt idx="2623">
                  <c:v>4.5030000000000001E-2</c:v>
                </c:pt>
                <c:pt idx="2624">
                  <c:v>4.5405000000000001E-2</c:v>
                </c:pt>
                <c:pt idx="2625">
                  <c:v>1.8308999999999999E-2</c:v>
                </c:pt>
                <c:pt idx="2626">
                  <c:v>6.5250000000000002E-2</c:v>
                </c:pt>
                <c:pt idx="2627">
                  <c:v>5.6600999999999999E-2</c:v>
                </c:pt>
                <c:pt idx="2628">
                  <c:v>0.19212000000000001</c:v>
                </c:pt>
                <c:pt idx="2629">
                  <c:v>8.0126000000000003E-2</c:v>
                </c:pt>
                <c:pt idx="2630">
                  <c:v>0.11647</c:v>
                </c:pt>
                <c:pt idx="2631">
                  <c:v>0.26984999999999998</c:v>
                </c:pt>
                <c:pt idx="2632">
                  <c:v>0.34377000000000002</c:v>
                </c:pt>
                <c:pt idx="2633">
                  <c:v>0.33953</c:v>
                </c:pt>
                <c:pt idx="2634">
                  <c:v>0.43641999999999997</c:v>
                </c:pt>
                <c:pt idx="2635">
                  <c:v>0.42343999999999998</c:v>
                </c:pt>
                <c:pt idx="2636">
                  <c:v>0.22803000000000001</c:v>
                </c:pt>
                <c:pt idx="2637">
                  <c:v>0.19483</c:v>
                </c:pt>
                <c:pt idx="2638">
                  <c:v>0.57164999999999999</c:v>
                </c:pt>
                <c:pt idx="2639">
                  <c:v>0.57386999999999999</c:v>
                </c:pt>
                <c:pt idx="2640">
                  <c:v>0.59538999999999997</c:v>
                </c:pt>
                <c:pt idx="2641">
                  <c:v>0.55869000000000002</c:v>
                </c:pt>
                <c:pt idx="2642">
                  <c:v>0.34172000000000002</c:v>
                </c:pt>
                <c:pt idx="2643">
                  <c:v>0.13025999999999999</c:v>
                </c:pt>
                <c:pt idx="2644">
                  <c:v>0.18931000000000001</c:v>
                </c:pt>
                <c:pt idx="2645">
                  <c:v>0.21764</c:v>
                </c:pt>
                <c:pt idx="2646">
                  <c:v>0.26833000000000001</c:v>
                </c:pt>
                <c:pt idx="2647">
                  <c:v>0.25145000000000001</c:v>
                </c:pt>
                <c:pt idx="2648">
                  <c:v>0.44057000000000002</c:v>
                </c:pt>
                <c:pt idx="2649">
                  <c:v>0.43386999999999998</c:v>
                </c:pt>
                <c:pt idx="2650">
                  <c:v>0.25885999999999998</c:v>
                </c:pt>
                <c:pt idx="2651">
                  <c:v>0.29449999999999998</c:v>
                </c:pt>
                <c:pt idx="2652">
                  <c:v>0.28614000000000001</c:v>
                </c:pt>
                <c:pt idx="2653">
                  <c:v>0.27085999999999999</c:v>
                </c:pt>
                <c:pt idx="2654">
                  <c:v>0.28996</c:v>
                </c:pt>
                <c:pt idx="2655">
                  <c:v>0.28455999999999998</c:v>
                </c:pt>
                <c:pt idx="2656">
                  <c:v>0.25258999999999998</c:v>
                </c:pt>
                <c:pt idx="2657">
                  <c:v>0.16880999999999999</c:v>
                </c:pt>
                <c:pt idx="2658">
                  <c:v>0.11085</c:v>
                </c:pt>
                <c:pt idx="2659">
                  <c:v>0.21304000000000001</c:v>
                </c:pt>
                <c:pt idx="2660">
                  <c:v>7.9357999999999998E-2</c:v>
                </c:pt>
                <c:pt idx="2661">
                  <c:v>0.14507999999999999</c:v>
                </c:pt>
                <c:pt idx="2662">
                  <c:v>0.15598999999999999</c:v>
                </c:pt>
                <c:pt idx="2663">
                  <c:v>0.17657</c:v>
                </c:pt>
                <c:pt idx="2664">
                  <c:v>0.16611000000000001</c:v>
                </c:pt>
                <c:pt idx="2665">
                  <c:v>0.24845</c:v>
                </c:pt>
                <c:pt idx="2666">
                  <c:v>0.25273000000000001</c:v>
                </c:pt>
                <c:pt idx="2667">
                  <c:v>0.22975000000000001</c:v>
                </c:pt>
                <c:pt idx="2668">
                  <c:v>0.13646</c:v>
                </c:pt>
                <c:pt idx="2669">
                  <c:v>0.30536000000000002</c:v>
                </c:pt>
                <c:pt idx="2670">
                  <c:v>0.38456000000000001</c:v>
                </c:pt>
                <c:pt idx="2671">
                  <c:v>0.26556999999999997</c:v>
                </c:pt>
                <c:pt idx="2672">
                  <c:v>0.28248000000000001</c:v>
                </c:pt>
                <c:pt idx="2673">
                  <c:v>0.27982000000000001</c:v>
                </c:pt>
                <c:pt idx="2674">
                  <c:v>0.20646</c:v>
                </c:pt>
                <c:pt idx="2675">
                  <c:v>0.15401999999999999</c:v>
                </c:pt>
                <c:pt idx="2676">
                  <c:v>0.15440999999999999</c:v>
                </c:pt>
                <c:pt idx="2677">
                  <c:v>0.13012000000000001</c:v>
                </c:pt>
                <c:pt idx="2678">
                  <c:v>0.12986</c:v>
                </c:pt>
                <c:pt idx="2679">
                  <c:v>9.7231999999999999E-2</c:v>
                </c:pt>
                <c:pt idx="2680">
                  <c:v>6.8294999999999995E-2</c:v>
                </c:pt>
                <c:pt idx="2681">
                  <c:v>4.6089999999999999E-2</c:v>
                </c:pt>
                <c:pt idx="2682">
                  <c:v>2.7695999999999998E-2</c:v>
                </c:pt>
                <c:pt idx="2683">
                  <c:v>9.4344999999999998E-2</c:v>
                </c:pt>
                <c:pt idx="2684">
                  <c:v>0.17143</c:v>
                </c:pt>
                <c:pt idx="2685">
                  <c:v>0.10128</c:v>
                </c:pt>
                <c:pt idx="2686">
                  <c:v>9.3349000000000001E-2</c:v>
                </c:pt>
                <c:pt idx="2687">
                  <c:v>2.4830000000000001E-2</c:v>
                </c:pt>
                <c:pt idx="2688">
                  <c:v>0.23069000000000001</c:v>
                </c:pt>
                <c:pt idx="2689">
                  <c:v>3.2024999999999998E-2</c:v>
                </c:pt>
                <c:pt idx="2690">
                  <c:v>2.0801E-2</c:v>
                </c:pt>
                <c:pt idx="2691">
                  <c:v>3.6527999999999998E-2</c:v>
                </c:pt>
                <c:pt idx="2692">
                  <c:v>3.7501E-2</c:v>
                </c:pt>
                <c:pt idx="2693">
                  <c:v>6.2255999999999999E-2</c:v>
                </c:pt>
                <c:pt idx="2694">
                  <c:v>0.19545999999999999</c:v>
                </c:pt>
                <c:pt idx="2695">
                  <c:v>9.6236000000000002E-2</c:v>
                </c:pt>
                <c:pt idx="2696">
                  <c:v>6.6897999999999999E-2</c:v>
                </c:pt>
                <c:pt idx="2697">
                  <c:v>8.5999000000000006E-2</c:v>
                </c:pt>
                <c:pt idx="2698">
                  <c:v>0.19747999999999999</c:v>
                </c:pt>
                <c:pt idx="2699">
                  <c:v>0.20926</c:v>
                </c:pt>
                <c:pt idx="2700">
                  <c:v>0.29108000000000001</c:v>
                </c:pt>
                <c:pt idx="2701">
                  <c:v>0.33857999999999999</c:v>
                </c:pt>
                <c:pt idx="2702">
                  <c:v>0.30920999999999998</c:v>
                </c:pt>
                <c:pt idx="2703">
                  <c:v>0.21329999999999999</c:v>
                </c:pt>
                <c:pt idx="2704">
                  <c:v>0.14427000000000001</c:v>
                </c:pt>
                <c:pt idx="2705">
                  <c:v>4.9161000000000003E-2</c:v>
                </c:pt>
                <c:pt idx="2706">
                  <c:v>2.7324999999999999E-2</c:v>
                </c:pt>
                <c:pt idx="2707">
                  <c:v>3.0384999999999999E-2</c:v>
                </c:pt>
                <c:pt idx="2708">
                  <c:v>2.9822999999999999E-2</c:v>
                </c:pt>
                <c:pt idx="2709">
                  <c:v>8.4201999999999999E-2</c:v>
                </c:pt>
                <c:pt idx="2710">
                  <c:v>0.29865000000000003</c:v>
                </c:pt>
                <c:pt idx="2711">
                  <c:v>0.33407999999999999</c:v>
                </c:pt>
                <c:pt idx="2712">
                  <c:v>0.31111</c:v>
                </c:pt>
                <c:pt idx="2713">
                  <c:v>0.32413999999999998</c:v>
                </c:pt>
                <c:pt idx="2714">
                  <c:v>0.32446000000000003</c:v>
                </c:pt>
                <c:pt idx="2715">
                  <c:v>0.32401999999999997</c:v>
                </c:pt>
                <c:pt idx="2716">
                  <c:v>0.32496000000000003</c:v>
                </c:pt>
                <c:pt idx="2717">
                  <c:v>0.33740999999999999</c:v>
                </c:pt>
                <c:pt idx="2718">
                  <c:v>0.15121000000000001</c:v>
                </c:pt>
                <c:pt idx="2719">
                  <c:v>4.2763000000000002E-2</c:v>
                </c:pt>
                <c:pt idx="2720">
                  <c:v>0.13295999999999999</c:v>
                </c:pt>
                <c:pt idx="2721">
                  <c:v>0.13309000000000001</c:v>
                </c:pt>
                <c:pt idx="2722">
                  <c:v>0.17918000000000001</c:v>
                </c:pt>
                <c:pt idx="2723">
                  <c:v>0.27583000000000002</c:v>
                </c:pt>
                <c:pt idx="2724">
                  <c:v>0.28955999999999998</c:v>
                </c:pt>
                <c:pt idx="2725">
                  <c:v>0.25273000000000001</c:v>
                </c:pt>
                <c:pt idx="2726">
                  <c:v>0.15620000000000001</c:v>
                </c:pt>
                <c:pt idx="2727">
                  <c:v>0.14149</c:v>
                </c:pt>
                <c:pt idx="2728">
                  <c:v>8.0307000000000003E-2</c:v>
                </c:pt>
                <c:pt idx="2729">
                  <c:v>0.1772</c:v>
                </c:pt>
                <c:pt idx="2730">
                  <c:v>0.12106</c:v>
                </c:pt>
                <c:pt idx="2731">
                  <c:v>0.19397</c:v>
                </c:pt>
                <c:pt idx="2732">
                  <c:v>0.17576</c:v>
                </c:pt>
                <c:pt idx="2733">
                  <c:v>0.17713999999999999</c:v>
                </c:pt>
                <c:pt idx="2734">
                  <c:v>0.26887</c:v>
                </c:pt>
                <c:pt idx="2735">
                  <c:v>0.22081000000000001</c:v>
                </c:pt>
                <c:pt idx="2736">
                  <c:v>0.20856</c:v>
                </c:pt>
                <c:pt idx="2737">
                  <c:v>0.25142999999999999</c:v>
                </c:pt>
                <c:pt idx="2738">
                  <c:v>0.25691999999999998</c:v>
                </c:pt>
                <c:pt idx="2739">
                  <c:v>0.39033000000000001</c:v>
                </c:pt>
                <c:pt idx="2740">
                  <c:v>0.24401999999999999</c:v>
                </c:pt>
                <c:pt idx="2741">
                  <c:v>0.24514</c:v>
                </c:pt>
                <c:pt idx="2742">
                  <c:v>0.27950000000000003</c:v>
                </c:pt>
                <c:pt idx="2743">
                  <c:v>0.35166999999999998</c:v>
                </c:pt>
                <c:pt idx="2744">
                  <c:v>0.25524000000000002</c:v>
                </c:pt>
                <c:pt idx="2745">
                  <c:v>0.27539999999999998</c:v>
                </c:pt>
                <c:pt idx="2746">
                  <c:v>0.50648000000000004</c:v>
                </c:pt>
                <c:pt idx="2747">
                  <c:v>0.54334000000000005</c:v>
                </c:pt>
                <c:pt idx="2748">
                  <c:v>0.30609999999999998</c:v>
                </c:pt>
                <c:pt idx="2749">
                  <c:v>0.26430999999999999</c:v>
                </c:pt>
                <c:pt idx="2750">
                  <c:v>0.21479999999999999</c:v>
                </c:pt>
                <c:pt idx="2751">
                  <c:v>0.24792</c:v>
                </c:pt>
                <c:pt idx="2752">
                  <c:v>0.24772</c:v>
                </c:pt>
                <c:pt idx="2753">
                  <c:v>0.18825</c:v>
                </c:pt>
                <c:pt idx="2754">
                  <c:v>0.22054000000000001</c:v>
                </c:pt>
                <c:pt idx="2755">
                  <c:v>0.19295999999999999</c:v>
                </c:pt>
                <c:pt idx="2756">
                  <c:v>0.22178</c:v>
                </c:pt>
                <c:pt idx="2757">
                  <c:v>0.16325999999999999</c:v>
                </c:pt>
                <c:pt idx="2758">
                  <c:v>0.24006</c:v>
                </c:pt>
                <c:pt idx="2759">
                  <c:v>0.19322</c:v>
                </c:pt>
                <c:pt idx="2760">
                  <c:v>0.45846999999999999</c:v>
                </c:pt>
                <c:pt idx="2761">
                  <c:v>0.49741000000000002</c:v>
                </c:pt>
                <c:pt idx="2762">
                  <c:v>0.50261</c:v>
                </c:pt>
                <c:pt idx="2763">
                  <c:v>0.68484999999999996</c:v>
                </c:pt>
                <c:pt idx="2764">
                  <c:v>0.60414999999999996</c:v>
                </c:pt>
                <c:pt idx="2765">
                  <c:v>0.60211000000000003</c:v>
                </c:pt>
                <c:pt idx="2766">
                  <c:v>0.48182000000000003</c:v>
                </c:pt>
                <c:pt idx="2767">
                  <c:v>0.14741000000000001</c:v>
                </c:pt>
                <c:pt idx="2768">
                  <c:v>0.1449</c:v>
                </c:pt>
                <c:pt idx="2769">
                  <c:v>0.23762</c:v>
                </c:pt>
                <c:pt idx="2770">
                  <c:v>0.29238999999999998</c:v>
                </c:pt>
                <c:pt idx="2771">
                  <c:v>0.36486000000000002</c:v>
                </c:pt>
                <c:pt idx="2772">
                  <c:v>0.36849999999999999</c:v>
                </c:pt>
                <c:pt idx="2773">
                  <c:v>8.7405999999999998E-2</c:v>
                </c:pt>
                <c:pt idx="2774">
                  <c:v>3.9621000000000003E-2</c:v>
                </c:pt>
                <c:pt idx="2775">
                  <c:v>0.12920000000000001</c:v>
                </c:pt>
                <c:pt idx="2776">
                  <c:v>9.8153000000000004E-2</c:v>
                </c:pt>
                <c:pt idx="2777">
                  <c:v>2.1083000000000001E-2</c:v>
                </c:pt>
                <c:pt idx="2778">
                  <c:v>2.3959000000000001E-2</c:v>
                </c:pt>
                <c:pt idx="2779">
                  <c:v>0.21920000000000001</c:v>
                </c:pt>
                <c:pt idx="2780">
                  <c:v>0.16184000000000001</c:v>
                </c:pt>
                <c:pt idx="2781">
                  <c:v>0.32967999999999997</c:v>
                </c:pt>
                <c:pt idx="2782">
                  <c:v>0.25295000000000001</c:v>
                </c:pt>
                <c:pt idx="2783">
                  <c:v>0.44642999999999999</c:v>
                </c:pt>
                <c:pt idx="2784">
                  <c:v>0.47511999999999999</c:v>
                </c:pt>
                <c:pt idx="2785">
                  <c:v>0.36959999999999998</c:v>
                </c:pt>
                <c:pt idx="2786">
                  <c:v>0.19838</c:v>
                </c:pt>
                <c:pt idx="2787">
                  <c:v>0.28478999999999999</c:v>
                </c:pt>
                <c:pt idx="2788">
                  <c:v>0.33033000000000001</c:v>
                </c:pt>
                <c:pt idx="2789">
                  <c:v>0.34692000000000001</c:v>
                </c:pt>
                <c:pt idx="2790">
                  <c:v>0.23141999999999999</c:v>
                </c:pt>
                <c:pt idx="2791">
                  <c:v>0.24548</c:v>
                </c:pt>
                <c:pt idx="2792">
                  <c:v>0.17188999999999999</c:v>
                </c:pt>
                <c:pt idx="2793">
                  <c:v>0.22842999999999999</c:v>
                </c:pt>
                <c:pt idx="2794">
                  <c:v>0.22638</c:v>
                </c:pt>
                <c:pt idx="2795">
                  <c:v>0.37425999999999998</c:v>
                </c:pt>
                <c:pt idx="2796">
                  <c:v>0.23069000000000001</c:v>
                </c:pt>
                <c:pt idx="2797">
                  <c:v>0.21226999999999999</c:v>
                </c:pt>
                <c:pt idx="2798">
                  <c:v>0.27700000000000002</c:v>
                </c:pt>
                <c:pt idx="2799">
                  <c:v>0.2928</c:v>
                </c:pt>
                <c:pt idx="2800">
                  <c:v>0.35785</c:v>
                </c:pt>
                <c:pt idx="2801">
                  <c:v>0.25261</c:v>
                </c:pt>
                <c:pt idx="2802">
                  <c:v>0.35110999999999998</c:v>
                </c:pt>
                <c:pt idx="2803">
                  <c:v>0.37528</c:v>
                </c:pt>
                <c:pt idx="2804">
                  <c:v>0.39023999999999998</c:v>
                </c:pt>
                <c:pt idx="2805">
                  <c:v>0.39262000000000002</c:v>
                </c:pt>
                <c:pt idx="2806">
                  <c:v>0.39439999999999997</c:v>
                </c:pt>
                <c:pt idx="2807">
                  <c:v>0.49401</c:v>
                </c:pt>
                <c:pt idx="2808">
                  <c:v>0.37220999999999999</c:v>
                </c:pt>
                <c:pt idx="2809">
                  <c:v>0.43351000000000001</c:v>
                </c:pt>
                <c:pt idx="2810">
                  <c:v>0.32965</c:v>
                </c:pt>
                <c:pt idx="2811">
                  <c:v>0.3503</c:v>
                </c:pt>
                <c:pt idx="2812">
                  <c:v>0.33016000000000001</c:v>
                </c:pt>
                <c:pt idx="2813">
                  <c:v>0.31455</c:v>
                </c:pt>
                <c:pt idx="2814">
                  <c:v>0.26430999999999999</c:v>
                </c:pt>
                <c:pt idx="2815">
                  <c:v>0.18085999999999999</c:v>
                </c:pt>
                <c:pt idx="2816">
                  <c:v>0.39348</c:v>
                </c:pt>
                <c:pt idx="2817">
                  <c:v>0.39639000000000002</c:v>
                </c:pt>
                <c:pt idx="2818">
                  <c:v>0.40447</c:v>
                </c:pt>
                <c:pt idx="2819">
                  <c:v>0.25212000000000001</c:v>
                </c:pt>
                <c:pt idx="2820">
                  <c:v>0.25385999999999997</c:v>
                </c:pt>
                <c:pt idx="2821">
                  <c:v>0.25358000000000003</c:v>
                </c:pt>
                <c:pt idx="2822">
                  <c:v>0.15149000000000001</c:v>
                </c:pt>
                <c:pt idx="2823">
                  <c:v>9.2495999999999995E-2</c:v>
                </c:pt>
                <c:pt idx="2824">
                  <c:v>0.19822000000000001</c:v>
                </c:pt>
                <c:pt idx="2825">
                  <c:v>0.19198000000000001</c:v>
                </c:pt>
                <c:pt idx="2826">
                  <c:v>0.18579999999999999</c:v>
                </c:pt>
                <c:pt idx="2827">
                  <c:v>0.10238999999999999</c:v>
                </c:pt>
                <c:pt idx="2828">
                  <c:v>0.15701999999999999</c:v>
                </c:pt>
                <c:pt idx="2829">
                  <c:v>0.14083999999999999</c:v>
                </c:pt>
                <c:pt idx="2830">
                  <c:v>0.23921000000000001</c:v>
                </c:pt>
                <c:pt idx="2831">
                  <c:v>0.27056999999999998</c:v>
                </c:pt>
                <c:pt idx="2832">
                  <c:v>0.32807999999999998</c:v>
                </c:pt>
                <c:pt idx="2833">
                  <c:v>0.20921000000000001</c:v>
                </c:pt>
                <c:pt idx="2834">
                  <c:v>9.6808000000000005E-2</c:v>
                </c:pt>
                <c:pt idx="2835">
                  <c:v>0.24315999999999999</c:v>
                </c:pt>
                <c:pt idx="2836">
                  <c:v>0.23765</c:v>
                </c:pt>
                <c:pt idx="2837">
                  <c:v>0.24249999999999999</c:v>
                </c:pt>
                <c:pt idx="2838">
                  <c:v>0.10013</c:v>
                </c:pt>
                <c:pt idx="2839">
                  <c:v>0.13286999999999999</c:v>
                </c:pt>
                <c:pt idx="2840">
                  <c:v>0.21672</c:v>
                </c:pt>
                <c:pt idx="2841">
                  <c:v>0.15731000000000001</c:v>
                </c:pt>
                <c:pt idx="2842">
                  <c:v>0.10441</c:v>
                </c:pt>
                <c:pt idx="2843">
                  <c:v>9.9367999999999998E-2</c:v>
                </c:pt>
                <c:pt idx="2844">
                  <c:v>0.11612</c:v>
                </c:pt>
                <c:pt idx="2845">
                  <c:v>0.10496999999999999</c:v>
                </c:pt>
                <c:pt idx="2846">
                  <c:v>0.13403999999999999</c:v>
                </c:pt>
                <c:pt idx="2847">
                  <c:v>0.13309000000000001</c:v>
                </c:pt>
                <c:pt idx="2848">
                  <c:v>0.18290000000000001</c:v>
                </c:pt>
                <c:pt idx="2849">
                  <c:v>0.16017000000000001</c:v>
                </c:pt>
                <c:pt idx="2850">
                  <c:v>0.29466999999999999</c:v>
                </c:pt>
                <c:pt idx="2851">
                  <c:v>0.25928000000000001</c:v>
                </c:pt>
                <c:pt idx="2852">
                  <c:v>0.21639</c:v>
                </c:pt>
                <c:pt idx="2853">
                  <c:v>0.22958999999999999</c:v>
                </c:pt>
                <c:pt idx="2854">
                  <c:v>0.10438</c:v>
                </c:pt>
                <c:pt idx="2855">
                  <c:v>8.5693000000000005E-2</c:v>
                </c:pt>
                <c:pt idx="2856">
                  <c:v>0.31637999999999999</c:v>
                </c:pt>
                <c:pt idx="2857">
                  <c:v>0.22722000000000001</c:v>
                </c:pt>
                <c:pt idx="2858">
                  <c:v>0.27768999999999999</c:v>
                </c:pt>
                <c:pt idx="2859">
                  <c:v>0.20268</c:v>
                </c:pt>
                <c:pt idx="2860">
                  <c:v>0.25374999999999998</c:v>
                </c:pt>
                <c:pt idx="2861">
                  <c:v>0.27366000000000001</c:v>
                </c:pt>
                <c:pt idx="2862">
                  <c:v>0.28573999999999999</c:v>
                </c:pt>
                <c:pt idx="2863">
                  <c:v>0.20089000000000001</c:v>
                </c:pt>
                <c:pt idx="2864">
                  <c:v>0.24024000000000001</c:v>
                </c:pt>
                <c:pt idx="2865">
                  <c:v>0.22420000000000001</c:v>
                </c:pt>
                <c:pt idx="2866">
                  <c:v>0.22620999999999999</c:v>
                </c:pt>
                <c:pt idx="2867">
                  <c:v>0.20907999999999999</c:v>
                </c:pt>
                <c:pt idx="2868">
                  <c:v>0.1613</c:v>
                </c:pt>
                <c:pt idx="2869">
                  <c:v>0.13539999999999999</c:v>
                </c:pt>
                <c:pt idx="2870">
                  <c:v>0.10823000000000001</c:v>
                </c:pt>
                <c:pt idx="2871">
                  <c:v>0.54164000000000001</c:v>
                </c:pt>
                <c:pt idx="2872">
                  <c:v>0.72419999999999995</c:v>
                </c:pt>
                <c:pt idx="2873">
                  <c:v>0.57088000000000005</c:v>
                </c:pt>
                <c:pt idx="2874">
                  <c:v>0.49223</c:v>
                </c:pt>
                <c:pt idx="2875">
                  <c:v>0.34029999999999999</c:v>
                </c:pt>
                <c:pt idx="2876">
                  <c:v>0.11197</c:v>
                </c:pt>
                <c:pt idx="2877">
                  <c:v>0.12776000000000001</c:v>
                </c:pt>
                <c:pt idx="2878">
                  <c:v>0.22585</c:v>
                </c:pt>
                <c:pt idx="2879">
                  <c:v>0.13491</c:v>
                </c:pt>
                <c:pt idx="2880">
                  <c:v>0.13711999999999999</c:v>
                </c:pt>
                <c:pt idx="2881">
                  <c:v>0.188</c:v>
                </c:pt>
                <c:pt idx="2882">
                  <c:v>0.17501</c:v>
                </c:pt>
                <c:pt idx="2883">
                  <c:v>0.15198</c:v>
                </c:pt>
                <c:pt idx="2884">
                  <c:v>0.11498999999999999</c:v>
                </c:pt>
                <c:pt idx="2885">
                  <c:v>0.19202</c:v>
                </c:pt>
                <c:pt idx="2886">
                  <c:v>0.23794999999999999</c:v>
                </c:pt>
                <c:pt idx="2887">
                  <c:v>0.27068999999999999</c:v>
                </c:pt>
                <c:pt idx="2888">
                  <c:v>0.28439999999999999</c:v>
                </c:pt>
                <c:pt idx="2889">
                  <c:v>0.26751000000000003</c:v>
                </c:pt>
                <c:pt idx="2890">
                  <c:v>0.29720999999999997</c:v>
                </c:pt>
                <c:pt idx="2891">
                  <c:v>0.23454</c:v>
                </c:pt>
                <c:pt idx="2892">
                  <c:v>0.20816000000000001</c:v>
                </c:pt>
                <c:pt idx="2893">
                  <c:v>0.27773999999999999</c:v>
                </c:pt>
                <c:pt idx="2894">
                  <c:v>0.28916999999999998</c:v>
                </c:pt>
                <c:pt idx="2895">
                  <c:v>0.26072000000000001</c:v>
                </c:pt>
                <c:pt idx="2896">
                  <c:v>0.22775999999999999</c:v>
                </c:pt>
                <c:pt idx="2897">
                  <c:v>0.20083999999999999</c:v>
                </c:pt>
                <c:pt idx="2898">
                  <c:v>0.16363</c:v>
                </c:pt>
                <c:pt idx="2899">
                  <c:v>0.19259000000000001</c:v>
                </c:pt>
                <c:pt idx="2900">
                  <c:v>0.10317999999999999</c:v>
                </c:pt>
                <c:pt idx="2901">
                  <c:v>0.18814</c:v>
                </c:pt>
                <c:pt idx="2902">
                  <c:v>0.2104</c:v>
                </c:pt>
                <c:pt idx="2903">
                  <c:v>0.21942999999999999</c:v>
                </c:pt>
                <c:pt idx="2904">
                  <c:v>0.28803000000000001</c:v>
                </c:pt>
                <c:pt idx="2905">
                  <c:v>0.26966000000000001</c:v>
                </c:pt>
                <c:pt idx="2906">
                  <c:v>0.28244999999999998</c:v>
                </c:pt>
                <c:pt idx="2907">
                  <c:v>0.24046999999999999</c:v>
                </c:pt>
                <c:pt idx="2908">
                  <c:v>0.21701000000000001</c:v>
                </c:pt>
                <c:pt idx="2909">
                  <c:v>0.21051</c:v>
                </c:pt>
                <c:pt idx="2910">
                  <c:v>0.36729000000000001</c:v>
                </c:pt>
                <c:pt idx="2911">
                  <c:v>0.54381000000000002</c:v>
                </c:pt>
                <c:pt idx="2912">
                  <c:v>0.40477999999999997</c:v>
                </c:pt>
                <c:pt idx="2913">
                  <c:v>0.40828999999999999</c:v>
                </c:pt>
                <c:pt idx="2914">
                  <c:v>0.31179000000000001</c:v>
                </c:pt>
                <c:pt idx="2915">
                  <c:v>0.36567</c:v>
                </c:pt>
                <c:pt idx="2916">
                  <c:v>0.25075999999999998</c:v>
                </c:pt>
                <c:pt idx="2917">
                  <c:v>0.25912000000000002</c:v>
                </c:pt>
                <c:pt idx="2918">
                  <c:v>0.28732999999999997</c:v>
                </c:pt>
                <c:pt idx="2919">
                  <c:v>0.28913</c:v>
                </c:pt>
                <c:pt idx="2920">
                  <c:v>0.10638</c:v>
                </c:pt>
                <c:pt idx="2921">
                  <c:v>0.10734</c:v>
                </c:pt>
                <c:pt idx="2922">
                  <c:v>0.12981000000000001</c:v>
                </c:pt>
                <c:pt idx="2923">
                  <c:v>0.12243999999999999</c:v>
                </c:pt>
                <c:pt idx="2924">
                  <c:v>0.21853</c:v>
                </c:pt>
                <c:pt idx="2925">
                  <c:v>0.31884000000000001</c:v>
                </c:pt>
                <c:pt idx="2926">
                  <c:v>0.19724</c:v>
                </c:pt>
                <c:pt idx="2927">
                  <c:v>0.13342000000000001</c:v>
                </c:pt>
                <c:pt idx="2928">
                  <c:v>6.5226000000000006E-2</c:v>
                </c:pt>
                <c:pt idx="2929">
                  <c:v>0.24865000000000001</c:v>
                </c:pt>
                <c:pt idx="2930">
                  <c:v>0.30663000000000001</c:v>
                </c:pt>
                <c:pt idx="2931">
                  <c:v>0.27549000000000001</c:v>
                </c:pt>
                <c:pt idx="2932">
                  <c:v>0.36445</c:v>
                </c:pt>
                <c:pt idx="2933">
                  <c:v>0.36082999999999998</c:v>
                </c:pt>
                <c:pt idx="2934">
                  <c:v>0.34308</c:v>
                </c:pt>
                <c:pt idx="2935">
                  <c:v>0.3614</c:v>
                </c:pt>
                <c:pt idx="2936">
                  <c:v>0.28155999999999998</c:v>
                </c:pt>
                <c:pt idx="2937">
                  <c:v>0.55413000000000001</c:v>
                </c:pt>
                <c:pt idx="2938">
                  <c:v>0.55774999999999997</c:v>
                </c:pt>
                <c:pt idx="2939">
                  <c:v>9.8420999999999995E-2</c:v>
                </c:pt>
                <c:pt idx="2940">
                  <c:v>0.1321</c:v>
                </c:pt>
                <c:pt idx="2941">
                  <c:v>0.16470000000000001</c:v>
                </c:pt>
                <c:pt idx="2942">
                  <c:v>0.16725000000000001</c:v>
                </c:pt>
                <c:pt idx="2943">
                  <c:v>0.16016</c:v>
                </c:pt>
                <c:pt idx="2944">
                  <c:v>0.11609999999999999</c:v>
                </c:pt>
                <c:pt idx="2945">
                  <c:v>0.15523999999999999</c:v>
                </c:pt>
                <c:pt idx="2946">
                  <c:v>0.15867000000000001</c:v>
                </c:pt>
                <c:pt idx="2947">
                  <c:v>7.1433999999999997E-2</c:v>
                </c:pt>
                <c:pt idx="2948">
                  <c:v>0.21482000000000001</c:v>
                </c:pt>
                <c:pt idx="2949">
                  <c:v>0.26458999999999999</c:v>
                </c:pt>
                <c:pt idx="2950">
                  <c:v>0.29053000000000001</c:v>
                </c:pt>
                <c:pt idx="2951">
                  <c:v>0.27977999999999997</c:v>
                </c:pt>
                <c:pt idx="2952">
                  <c:v>0.39626</c:v>
                </c:pt>
                <c:pt idx="2953">
                  <c:v>0.41832999999999998</c:v>
                </c:pt>
                <c:pt idx="2954">
                  <c:v>0.36015999999999998</c:v>
                </c:pt>
                <c:pt idx="2955">
                  <c:v>0.19980999999999999</c:v>
                </c:pt>
                <c:pt idx="2956">
                  <c:v>0.24551000000000001</c:v>
                </c:pt>
                <c:pt idx="2957">
                  <c:v>0.19294</c:v>
                </c:pt>
                <c:pt idx="2958">
                  <c:v>0.29444999999999999</c:v>
                </c:pt>
                <c:pt idx="2959">
                  <c:v>0.29788999999999999</c:v>
                </c:pt>
                <c:pt idx="2960">
                  <c:v>0.31180000000000002</c:v>
                </c:pt>
                <c:pt idx="2961">
                  <c:v>0.17041999999999999</c:v>
                </c:pt>
                <c:pt idx="2962">
                  <c:v>0.11619</c:v>
                </c:pt>
                <c:pt idx="2963">
                  <c:v>0.11083999999999999</c:v>
                </c:pt>
                <c:pt idx="2964">
                  <c:v>0.22020999999999999</c:v>
                </c:pt>
                <c:pt idx="2965">
                  <c:v>0.38307000000000002</c:v>
                </c:pt>
                <c:pt idx="2966">
                  <c:v>0.26541999999999999</c:v>
                </c:pt>
                <c:pt idx="2967">
                  <c:v>0.19675999999999999</c:v>
                </c:pt>
                <c:pt idx="2968">
                  <c:v>0.16159999999999999</c:v>
                </c:pt>
                <c:pt idx="2969">
                  <c:v>0.16341</c:v>
                </c:pt>
                <c:pt idx="2970">
                  <c:v>7.4807999999999999E-2</c:v>
                </c:pt>
                <c:pt idx="2971">
                  <c:v>0.16447000000000001</c:v>
                </c:pt>
                <c:pt idx="2972">
                  <c:v>0.44019000000000003</c:v>
                </c:pt>
                <c:pt idx="2973">
                  <c:v>0.35259000000000001</c:v>
                </c:pt>
                <c:pt idx="2974">
                  <c:v>0.19381999999999999</c:v>
                </c:pt>
                <c:pt idx="2975">
                  <c:v>0.45773000000000003</c:v>
                </c:pt>
                <c:pt idx="2976">
                  <c:v>0.11413</c:v>
                </c:pt>
                <c:pt idx="2977">
                  <c:v>0.13097</c:v>
                </c:pt>
                <c:pt idx="2978">
                  <c:v>0.11905</c:v>
                </c:pt>
                <c:pt idx="2979">
                  <c:v>0.18090999999999999</c:v>
                </c:pt>
                <c:pt idx="2980">
                  <c:v>0.30085000000000001</c:v>
                </c:pt>
                <c:pt idx="2981">
                  <c:v>0.28944999999999999</c:v>
                </c:pt>
                <c:pt idx="2982">
                  <c:v>0.22352</c:v>
                </c:pt>
                <c:pt idx="2983">
                  <c:v>0.25751000000000002</c:v>
                </c:pt>
                <c:pt idx="2984">
                  <c:v>0.24754000000000001</c:v>
                </c:pt>
                <c:pt idx="2985">
                  <c:v>0.13941000000000001</c:v>
                </c:pt>
                <c:pt idx="2986">
                  <c:v>6.7338999999999996E-2</c:v>
                </c:pt>
                <c:pt idx="2987">
                  <c:v>4.4475000000000001E-2</c:v>
                </c:pt>
                <c:pt idx="2988">
                  <c:v>0.30675999999999998</c:v>
                </c:pt>
                <c:pt idx="2989">
                  <c:v>0.53173000000000004</c:v>
                </c:pt>
                <c:pt idx="2990">
                  <c:v>0.64849000000000001</c:v>
                </c:pt>
                <c:pt idx="2991">
                  <c:v>0.54056000000000004</c:v>
                </c:pt>
                <c:pt idx="2992">
                  <c:v>0.57667000000000002</c:v>
                </c:pt>
                <c:pt idx="2993">
                  <c:v>0.48308000000000001</c:v>
                </c:pt>
                <c:pt idx="2994">
                  <c:v>0.49869000000000002</c:v>
                </c:pt>
                <c:pt idx="2995">
                  <c:v>0.37835000000000002</c:v>
                </c:pt>
                <c:pt idx="2996">
                  <c:v>0.36434</c:v>
                </c:pt>
                <c:pt idx="2997">
                  <c:v>0.36391000000000001</c:v>
                </c:pt>
                <c:pt idx="2998">
                  <c:v>0.27393000000000001</c:v>
                </c:pt>
                <c:pt idx="2999">
                  <c:v>0.28888999999999998</c:v>
                </c:pt>
                <c:pt idx="3000">
                  <c:v>0.14713000000000001</c:v>
                </c:pt>
                <c:pt idx="3001">
                  <c:v>0.26016</c:v>
                </c:pt>
                <c:pt idx="3002">
                  <c:v>0.25874999999999998</c:v>
                </c:pt>
                <c:pt idx="3003">
                  <c:v>0.27399000000000001</c:v>
                </c:pt>
                <c:pt idx="3004">
                  <c:v>0.37805</c:v>
                </c:pt>
                <c:pt idx="3005">
                  <c:v>0.40323999999999999</c:v>
                </c:pt>
                <c:pt idx="3006">
                  <c:v>0.37379000000000001</c:v>
                </c:pt>
                <c:pt idx="3007">
                  <c:v>0.43659999999999999</c:v>
                </c:pt>
                <c:pt idx="3008">
                  <c:v>0.42365999999999998</c:v>
                </c:pt>
                <c:pt idx="3009">
                  <c:v>0.48503000000000002</c:v>
                </c:pt>
                <c:pt idx="3010">
                  <c:v>0.24226</c:v>
                </c:pt>
                <c:pt idx="3011">
                  <c:v>0.27295999999999998</c:v>
                </c:pt>
                <c:pt idx="3012">
                  <c:v>0.15770999999999999</c:v>
                </c:pt>
                <c:pt idx="3013">
                  <c:v>0.15586</c:v>
                </c:pt>
                <c:pt idx="3014">
                  <c:v>0.15348000000000001</c:v>
                </c:pt>
                <c:pt idx="3015">
                  <c:v>0.20263</c:v>
                </c:pt>
                <c:pt idx="3016">
                  <c:v>0.47926000000000002</c:v>
                </c:pt>
                <c:pt idx="3017">
                  <c:v>0.57482999999999995</c:v>
                </c:pt>
                <c:pt idx="3018">
                  <c:v>0.39639000000000002</c:v>
                </c:pt>
                <c:pt idx="3019">
                  <c:v>0.42031000000000002</c:v>
                </c:pt>
                <c:pt idx="3020">
                  <c:v>0.36897000000000002</c:v>
                </c:pt>
                <c:pt idx="3021">
                  <c:v>0.32791999999999999</c:v>
                </c:pt>
                <c:pt idx="3022">
                  <c:v>0.29836000000000001</c:v>
                </c:pt>
                <c:pt idx="3023">
                  <c:v>5.5122999999999998E-2</c:v>
                </c:pt>
                <c:pt idx="3024">
                  <c:v>4.9465000000000002E-2</c:v>
                </c:pt>
                <c:pt idx="3025">
                  <c:v>3.5196999999999999E-2</c:v>
                </c:pt>
                <c:pt idx="3026">
                  <c:v>5.2259E-2</c:v>
                </c:pt>
                <c:pt idx="3027">
                  <c:v>0.10173</c:v>
                </c:pt>
                <c:pt idx="3028">
                  <c:v>0.15565999999999999</c:v>
                </c:pt>
                <c:pt idx="3029">
                  <c:v>0.17576</c:v>
                </c:pt>
                <c:pt idx="3030">
                  <c:v>9.1937000000000005E-2</c:v>
                </c:pt>
                <c:pt idx="3031">
                  <c:v>0.25396999999999997</c:v>
                </c:pt>
                <c:pt idx="3032">
                  <c:v>0.24443999999999999</c:v>
                </c:pt>
                <c:pt idx="3033">
                  <c:v>0.24349000000000001</c:v>
                </c:pt>
                <c:pt idx="3034">
                  <c:v>0.24507000000000001</c:v>
                </c:pt>
                <c:pt idx="3035">
                  <c:v>0.29288999999999998</c:v>
                </c:pt>
                <c:pt idx="3036">
                  <c:v>0.28364</c:v>
                </c:pt>
                <c:pt idx="3037">
                  <c:v>0.14276</c:v>
                </c:pt>
                <c:pt idx="3038">
                  <c:v>0.15903999999999999</c:v>
                </c:pt>
                <c:pt idx="3039">
                  <c:v>0.13281999999999999</c:v>
                </c:pt>
                <c:pt idx="3040">
                  <c:v>0.19164</c:v>
                </c:pt>
                <c:pt idx="3041">
                  <c:v>0.21096000000000001</c:v>
                </c:pt>
                <c:pt idx="3042">
                  <c:v>0.17385999999999999</c:v>
                </c:pt>
                <c:pt idx="3043">
                  <c:v>0.16558999999999999</c:v>
                </c:pt>
                <c:pt idx="3044">
                  <c:v>0.17476</c:v>
                </c:pt>
                <c:pt idx="3045">
                  <c:v>0.28476000000000001</c:v>
                </c:pt>
                <c:pt idx="3046">
                  <c:v>0.25151000000000001</c:v>
                </c:pt>
                <c:pt idx="3047">
                  <c:v>0.24032000000000001</c:v>
                </c:pt>
                <c:pt idx="3048">
                  <c:v>7.2690000000000005E-2</c:v>
                </c:pt>
                <c:pt idx="3049">
                  <c:v>6.0118999999999999E-2</c:v>
                </c:pt>
                <c:pt idx="3050">
                  <c:v>7.1545999999999998E-2</c:v>
                </c:pt>
                <c:pt idx="3051">
                  <c:v>7.6151999999999997E-2</c:v>
                </c:pt>
                <c:pt idx="3052">
                  <c:v>2.6065999999999999E-2</c:v>
                </c:pt>
                <c:pt idx="3053">
                  <c:v>0.10059</c:v>
                </c:pt>
                <c:pt idx="3054">
                  <c:v>0.18215000000000001</c:v>
                </c:pt>
                <c:pt idx="3055">
                  <c:v>0.21756</c:v>
                </c:pt>
                <c:pt idx="3056">
                  <c:v>0.22334000000000001</c:v>
                </c:pt>
                <c:pt idx="3057">
                  <c:v>0.23355000000000001</c:v>
                </c:pt>
                <c:pt idx="3058">
                  <c:v>0.41537000000000002</c:v>
                </c:pt>
                <c:pt idx="3059">
                  <c:v>0.37096000000000001</c:v>
                </c:pt>
                <c:pt idx="3060">
                  <c:v>0.99148999999999998</c:v>
                </c:pt>
                <c:pt idx="3061">
                  <c:v>0.90910999999999997</c:v>
                </c:pt>
                <c:pt idx="3062">
                  <c:v>0.32895000000000002</c:v>
                </c:pt>
                <c:pt idx="3063">
                  <c:v>0.43804999999999999</c:v>
                </c:pt>
                <c:pt idx="3064">
                  <c:v>0.38002999999999998</c:v>
                </c:pt>
                <c:pt idx="3065">
                  <c:v>0.33234999999999998</c:v>
                </c:pt>
                <c:pt idx="3066">
                  <c:v>0.41453000000000001</c:v>
                </c:pt>
                <c:pt idx="3067">
                  <c:v>0.33317000000000002</c:v>
                </c:pt>
                <c:pt idx="3068">
                  <c:v>0.25957000000000002</c:v>
                </c:pt>
                <c:pt idx="3069">
                  <c:v>0.29147000000000001</c:v>
                </c:pt>
                <c:pt idx="3070">
                  <c:v>0.15909000000000001</c:v>
                </c:pt>
                <c:pt idx="3071">
                  <c:v>0.13779</c:v>
                </c:pt>
                <c:pt idx="3072">
                  <c:v>0.25441999999999998</c:v>
                </c:pt>
                <c:pt idx="3073">
                  <c:v>0.23016</c:v>
                </c:pt>
                <c:pt idx="3074">
                  <c:v>0.56386999999999998</c:v>
                </c:pt>
                <c:pt idx="3075">
                  <c:v>0.71394000000000002</c:v>
                </c:pt>
                <c:pt idx="3076">
                  <c:v>0.52019000000000004</c:v>
                </c:pt>
                <c:pt idx="3077">
                  <c:v>0.33090000000000003</c:v>
                </c:pt>
                <c:pt idx="3078">
                  <c:v>0.31037999999999999</c:v>
                </c:pt>
                <c:pt idx="3079">
                  <c:v>3.5090999999999997E-2</c:v>
                </c:pt>
                <c:pt idx="3080">
                  <c:v>3.3031999999999999E-2</c:v>
                </c:pt>
                <c:pt idx="3081">
                  <c:v>3.2257000000000001E-2</c:v>
                </c:pt>
                <c:pt idx="3082">
                  <c:v>0.18442</c:v>
                </c:pt>
                <c:pt idx="3083">
                  <c:v>9.5921000000000006E-2</c:v>
                </c:pt>
                <c:pt idx="3084">
                  <c:v>0.23902000000000001</c:v>
                </c:pt>
                <c:pt idx="3085">
                  <c:v>0.24568999999999999</c:v>
                </c:pt>
                <c:pt idx="3086">
                  <c:v>0.28254000000000001</c:v>
                </c:pt>
                <c:pt idx="3087">
                  <c:v>0.30569000000000002</c:v>
                </c:pt>
                <c:pt idx="3088">
                  <c:v>0.32523999999999997</c:v>
                </c:pt>
                <c:pt idx="3089">
                  <c:v>0.36491000000000001</c:v>
                </c:pt>
                <c:pt idx="3090">
                  <c:v>0.57969000000000004</c:v>
                </c:pt>
                <c:pt idx="3091">
                  <c:v>0.49922</c:v>
                </c:pt>
                <c:pt idx="3092">
                  <c:v>0.27703</c:v>
                </c:pt>
                <c:pt idx="3093">
                  <c:v>0.40187</c:v>
                </c:pt>
                <c:pt idx="3094">
                  <c:v>0.29815999999999998</c:v>
                </c:pt>
                <c:pt idx="3095">
                  <c:v>0.24707000000000001</c:v>
                </c:pt>
                <c:pt idx="3096">
                  <c:v>0.25561</c:v>
                </c:pt>
                <c:pt idx="3097">
                  <c:v>0.37414999999999998</c:v>
                </c:pt>
                <c:pt idx="3098">
                  <c:v>0.36281000000000002</c:v>
                </c:pt>
                <c:pt idx="3099">
                  <c:v>0.43919999999999998</c:v>
                </c:pt>
                <c:pt idx="3100">
                  <c:v>0.21923999999999999</c:v>
                </c:pt>
                <c:pt idx="3101">
                  <c:v>0.34450999999999998</c:v>
                </c:pt>
                <c:pt idx="3102">
                  <c:v>0.35015000000000002</c:v>
                </c:pt>
                <c:pt idx="3103">
                  <c:v>0.26855000000000001</c:v>
                </c:pt>
                <c:pt idx="3104">
                  <c:v>0.66398000000000001</c:v>
                </c:pt>
                <c:pt idx="3105">
                  <c:v>0.60267999999999999</c:v>
                </c:pt>
                <c:pt idx="3106">
                  <c:v>0.66476999999999997</c:v>
                </c:pt>
                <c:pt idx="3107">
                  <c:v>0.49953999999999998</c:v>
                </c:pt>
                <c:pt idx="3108">
                  <c:v>0.49146000000000001</c:v>
                </c:pt>
                <c:pt idx="3109">
                  <c:v>0.60492000000000001</c:v>
                </c:pt>
                <c:pt idx="3110">
                  <c:v>0.57306999999999997</c:v>
                </c:pt>
                <c:pt idx="3111">
                  <c:v>0.51166999999999996</c:v>
                </c:pt>
                <c:pt idx="3112">
                  <c:v>0.50180999999999998</c:v>
                </c:pt>
                <c:pt idx="3113">
                  <c:v>0.41232999999999997</c:v>
                </c:pt>
                <c:pt idx="3114">
                  <c:v>0.38084000000000001</c:v>
                </c:pt>
                <c:pt idx="3115">
                  <c:v>0.14026</c:v>
                </c:pt>
                <c:pt idx="3116">
                  <c:v>0.13331999999999999</c:v>
                </c:pt>
                <c:pt idx="3117">
                  <c:v>5.5482999999999998E-2</c:v>
                </c:pt>
                <c:pt idx="3118">
                  <c:v>4.0306000000000002E-2</c:v>
                </c:pt>
                <c:pt idx="3119">
                  <c:v>3.0648000000000002E-2</c:v>
                </c:pt>
                <c:pt idx="3120">
                  <c:v>3.5784000000000003E-2</c:v>
                </c:pt>
                <c:pt idx="3121">
                  <c:v>0.18983</c:v>
                </c:pt>
                <c:pt idx="3122">
                  <c:v>3.3311E-2</c:v>
                </c:pt>
                <c:pt idx="3123">
                  <c:v>0.28149000000000002</c:v>
                </c:pt>
                <c:pt idx="3124">
                  <c:v>0.27933000000000002</c:v>
                </c:pt>
                <c:pt idx="3125">
                  <c:v>0.23385</c:v>
                </c:pt>
                <c:pt idx="3126">
                  <c:v>0.13403000000000001</c:v>
                </c:pt>
                <c:pt idx="3127">
                  <c:v>0.20677999999999999</c:v>
                </c:pt>
                <c:pt idx="3128">
                  <c:v>0.28345999999999999</c:v>
                </c:pt>
                <c:pt idx="3129">
                  <c:v>0.14321999999999999</c:v>
                </c:pt>
                <c:pt idx="3130">
                  <c:v>0.12051000000000001</c:v>
                </c:pt>
                <c:pt idx="3131">
                  <c:v>0.2145</c:v>
                </c:pt>
                <c:pt idx="3132">
                  <c:v>0.19691</c:v>
                </c:pt>
                <c:pt idx="3133">
                  <c:v>8.4150000000000003E-2</c:v>
                </c:pt>
                <c:pt idx="3134">
                  <c:v>8.3341999999999999E-2</c:v>
                </c:pt>
                <c:pt idx="3135">
                  <c:v>6.2245000000000002E-2</c:v>
                </c:pt>
                <c:pt idx="3136">
                  <c:v>8.3652000000000004E-2</c:v>
                </c:pt>
                <c:pt idx="3137">
                  <c:v>0.13106999999999999</c:v>
                </c:pt>
                <c:pt idx="3138">
                  <c:v>0.13444999999999999</c:v>
                </c:pt>
                <c:pt idx="3139">
                  <c:v>2.7002999999999999E-2</c:v>
                </c:pt>
                <c:pt idx="3140">
                  <c:v>4.1327000000000003E-2</c:v>
                </c:pt>
                <c:pt idx="3141">
                  <c:v>0.20202999999999999</c:v>
                </c:pt>
                <c:pt idx="3142">
                  <c:v>0.20552999999999999</c:v>
                </c:pt>
                <c:pt idx="3143">
                  <c:v>0.33478000000000002</c:v>
                </c:pt>
                <c:pt idx="3144">
                  <c:v>0.29363</c:v>
                </c:pt>
                <c:pt idx="3145">
                  <c:v>0.37351000000000001</c:v>
                </c:pt>
                <c:pt idx="3146">
                  <c:v>0.35385</c:v>
                </c:pt>
                <c:pt idx="3147">
                  <c:v>0.36826999999999999</c:v>
                </c:pt>
                <c:pt idx="3148">
                  <c:v>0.27651999999999999</c:v>
                </c:pt>
                <c:pt idx="3149">
                  <c:v>0.23726</c:v>
                </c:pt>
                <c:pt idx="3150">
                  <c:v>0.31383</c:v>
                </c:pt>
                <c:pt idx="3151">
                  <c:v>0.31159999999999999</c:v>
                </c:pt>
                <c:pt idx="3152">
                  <c:v>0.42466999999999999</c:v>
                </c:pt>
                <c:pt idx="3153">
                  <c:v>0.31325999999999998</c:v>
                </c:pt>
                <c:pt idx="3154">
                  <c:v>0.25856000000000001</c:v>
                </c:pt>
                <c:pt idx="3155">
                  <c:v>0.10051</c:v>
                </c:pt>
                <c:pt idx="3156">
                  <c:v>9.9337999999999996E-2</c:v>
                </c:pt>
                <c:pt idx="3157">
                  <c:v>9.6573999999999993E-2</c:v>
                </c:pt>
                <c:pt idx="3158">
                  <c:v>9.1591000000000006E-2</c:v>
                </c:pt>
                <c:pt idx="3159">
                  <c:v>4.5492999999999999E-2</c:v>
                </c:pt>
                <c:pt idx="3160">
                  <c:v>0.20232</c:v>
                </c:pt>
                <c:pt idx="3161">
                  <c:v>8.4551000000000001E-2</c:v>
                </c:pt>
                <c:pt idx="3162">
                  <c:v>0.10402</c:v>
                </c:pt>
                <c:pt idx="3163">
                  <c:v>0.11804000000000001</c:v>
                </c:pt>
                <c:pt idx="3164">
                  <c:v>0.33956999999999998</c:v>
                </c:pt>
                <c:pt idx="3165">
                  <c:v>0.29648999999999998</c:v>
                </c:pt>
                <c:pt idx="3166">
                  <c:v>0.33627000000000001</c:v>
                </c:pt>
                <c:pt idx="3167">
                  <c:v>0.34333000000000002</c:v>
                </c:pt>
                <c:pt idx="3168">
                  <c:v>0.33072000000000001</c:v>
                </c:pt>
                <c:pt idx="3169">
                  <c:v>0.31706000000000001</c:v>
                </c:pt>
                <c:pt idx="3170">
                  <c:v>0.42798999999999998</c:v>
                </c:pt>
                <c:pt idx="3171">
                  <c:v>0.42748000000000003</c:v>
                </c:pt>
                <c:pt idx="3172">
                  <c:v>0.53498000000000001</c:v>
                </c:pt>
                <c:pt idx="3173">
                  <c:v>0.21762000000000001</c:v>
                </c:pt>
                <c:pt idx="3174">
                  <c:v>0.23508000000000001</c:v>
                </c:pt>
                <c:pt idx="3175">
                  <c:v>0.24870999999999999</c:v>
                </c:pt>
                <c:pt idx="3176">
                  <c:v>0.40828999999999999</c:v>
                </c:pt>
                <c:pt idx="3177">
                  <c:v>0.47793999999999998</c:v>
                </c:pt>
                <c:pt idx="3178">
                  <c:v>0.45762000000000003</c:v>
                </c:pt>
                <c:pt idx="3179">
                  <c:v>0.53371999999999997</c:v>
                </c:pt>
                <c:pt idx="3180">
                  <c:v>0.33104</c:v>
                </c:pt>
                <c:pt idx="3181">
                  <c:v>0.32208999999999999</c:v>
                </c:pt>
                <c:pt idx="3182">
                  <c:v>0.30525999999999998</c:v>
                </c:pt>
                <c:pt idx="3183">
                  <c:v>0.18515999999999999</c:v>
                </c:pt>
                <c:pt idx="3184">
                  <c:v>9.5357999999999998E-2</c:v>
                </c:pt>
                <c:pt idx="3185">
                  <c:v>8.8984999999999995E-2</c:v>
                </c:pt>
                <c:pt idx="3186">
                  <c:v>8.4575999999999998E-2</c:v>
                </c:pt>
                <c:pt idx="3187">
                  <c:v>7.6993000000000006E-2</c:v>
                </c:pt>
                <c:pt idx="3188">
                  <c:v>7.4662000000000006E-2</c:v>
                </c:pt>
                <c:pt idx="3189">
                  <c:v>0.11841</c:v>
                </c:pt>
                <c:pt idx="3190">
                  <c:v>0.12917999999999999</c:v>
                </c:pt>
                <c:pt idx="3191">
                  <c:v>9.0732999999999994E-2</c:v>
                </c:pt>
                <c:pt idx="3192">
                  <c:v>0.18454999999999999</c:v>
                </c:pt>
                <c:pt idx="3193">
                  <c:v>0.21901999999999999</c:v>
                </c:pt>
                <c:pt idx="3194">
                  <c:v>0.18742</c:v>
                </c:pt>
                <c:pt idx="3195">
                  <c:v>0.13849</c:v>
                </c:pt>
                <c:pt idx="3196">
                  <c:v>0.18492</c:v>
                </c:pt>
                <c:pt idx="3197">
                  <c:v>0.30567</c:v>
                </c:pt>
                <c:pt idx="3198">
                  <c:v>0.18826999999999999</c:v>
                </c:pt>
                <c:pt idx="3199">
                  <c:v>0.17144000000000001</c:v>
                </c:pt>
                <c:pt idx="3200">
                  <c:v>0.16805999999999999</c:v>
                </c:pt>
                <c:pt idx="3201">
                  <c:v>0.16264999999999999</c:v>
                </c:pt>
                <c:pt idx="3202">
                  <c:v>0.24815999999999999</c:v>
                </c:pt>
                <c:pt idx="3203">
                  <c:v>0.25142999999999999</c:v>
                </c:pt>
                <c:pt idx="3204">
                  <c:v>0.23247000000000001</c:v>
                </c:pt>
                <c:pt idx="3205">
                  <c:v>0.24462</c:v>
                </c:pt>
                <c:pt idx="3206">
                  <c:v>0.25824999999999998</c:v>
                </c:pt>
                <c:pt idx="3207">
                  <c:v>0.26246999999999998</c:v>
                </c:pt>
                <c:pt idx="3208">
                  <c:v>0.18342</c:v>
                </c:pt>
                <c:pt idx="3209">
                  <c:v>0.20008000000000001</c:v>
                </c:pt>
                <c:pt idx="3210">
                  <c:v>0.20455000000000001</c:v>
                </c:pt>
                <c:pt idx="3211">
                  <c:v>0.16471</c:v>
                </c:pt>
                <c:pt idx="3212">
                  <c:v>0.16961999999999999</c:v>
                </c:pt>
                <c:pt idx="3213">
                  <c:v>0.11824</c:v>
                </c:pt>
                <c:pt idx="3214">
                  <c:v>0.35527999999999998</c:v>
                </c:pt>
                <c:pt idx="3215">
                  <c:v>0.43947000000000003</c:v>
                </c:pt>
                <c:pt idx="3216">
                  <c:v>0.48161999999999999</c:v>
                </c:pt>
                <c:pt idx="3217">
                  <c:v>0.54515999999999998</c:v>
                </c:pt>
                <c:pt idx="3218">
                  <c:v>0.40111999999999998</c:v>
                </c:pt>
                <c:pt idx="3219">
                  <c:v>0.20255000000000001</c:v>
                </c:pt>
                <c:pt idx="3220">
                  <c:v>0.41863</c:v>
                </c:pt>
                <c:pt idx="3221">
                  <c:v>0.41333999999999999</c:v>
                </c:pt>
                <c:pt idx="3222">
                  <c:v>0.51663000000000003</c:v>
                </c:pt>
                <c:pt idx="3223">
                  <c:v>0.46851999999999999</c:v>
                </c:pt>
                <c:pt idx="3224">
                  <c:v>0.47916999999999998</c:v>
                </c:pt>
                <c:pt idx="3225">
                  <c:v>0.62407000000000001</c:v>
                </c:pt>
                <c:pt idx="3226">
                  <c:v>0.72974000000000006</c:v>
                </c:pt>
                <c:pt idx="3227">
                  <c:v>0.35711999999999999</c:v>
                </c:pt>
                <c:pt idx="3228">
                  <c:v>0.28172000000000003</c:v>
                </c:pt>
                <c:pt idx="3229">
                  <c:v>0.14602000000000001</c:v>
                </c:pt>
                <c:pt idx="3230">
                  <c:v>0.15115000000000001</c:v>
                </c:pt>
                <c:pt idx="3231">
                  <c:v>0.15961</c:v>
                </c:pt>
                <c:pt idx="3232">
                  <c:v>0.14606</c:v>
                </c:pt>
                <c:pt idx="3233">
                  <c:v>0.15090999999999999</c:v>
                </c:pt>
                <c:pt idx="3234">
                  <c:v>0.10462</c:v>
                </c:pt>
                <c:pt idx="3235">
                  <c:v>0.11645999999999999</c:v>
                </c:pt>
                <c:pt idx="3236">
                  <c:v>0.11607000000000001</c:v>
                </c:pt>
                <c:pt idx="3237">
                  <c:v>0.17899000000000001</c:v>
                </c:pt>
                <c:pt idx="3238">
                  <c:v>0.18304999999999999</c:v>
                </c:pt>
                <c:pt idx="3239">
                  <c:v>0.2475</c:v>
                </c:pt>
                <c:pt idx="3240">
                  <c:v>0.20918</c:v>
                </c:pt>
                <c:pt idx="3241">
                  <c:v>0.20599999999999999</c:v>
                </c:pt>
                <c:pt idx="3242">
                  <c:v>0.22417000000000001</c:v>
                </c:pt>
                <c:pt idx="3243">
                  <c:v>0.20777999999999999</c:v>
                </c:pt>
                <c:pt idx="3244">
                  <c:v>0.21152000000000001</c:v>
                </c:pt>
                <c:pt idx="3245">
                  <c:v>0.18159</c:v>
                </c:pt>
                <c:pt idx="3246">
                  <c:v>0.22725999999999999</c:v>
                </c:pt>
                <c:pt idx="3247">
                  <c:v>0.17921999999999999</c:v>
                </c:pt>
                <c:pt idx="3248">
                  <c:v>0.15559999999999999</c:v>
                </c:pt>
                <c:pt idx="3249">
                  <c:v>0.18115000000000001</c:v>
                </c:pt>
                <c:pt idx="3250">
                  <c:v>0.16914999999999999</c:v>
                </c:pt>
                <c:pt idx="3251">
                  <c:v>0.25090000000000001</c:v>
                </c:pt>
                <c:pt idx="3252">
                  <c:v>0.21027999999999999</c:v>
                </c:pt>
                <c:pt idx="3253">
                  <c:v>0.20749000000000001</c:v>
                </c:pt>
                <c:pt idx="3254">
                  <c:v>0.22140000000000001</c:v>
                </c:pt>
                <c:pt idx="3255">
                  <c:v>0.43362000000000001</c:v>
                </c:pt>
                <c:pt idx="3256">
                  <c:v>0.13686999999999999</c:v>
                </c:pt>
                <c:pt idx="3257">
                  <c:v>0.15007000000000001</c:v>
                </c:pt>
                <c:pt idx="3258">
                  <c:v>0.19156000000000001</c:v>
                </c:pt>
                <c:pt idx="3259">
                  <c:v>0.35629</c:v>
                </c:pt>
                <c:pt idx="3260">
                  <c:v>0.33278999999999997</c:v>
                </c:pt>
                <c:pt idx="3261">
                  <c:v>0.38046000000000002</c:v>
                </c:pt>
                <c:pt idx="3262">
                  <c:v>0.26254</c:v>
                </c:pt>
                <c:pt idx="3263">
                  <c:v>0.27559</c:v>
                </c:pt>
                <c:pt idx="3264">
                  <c:v>0.21246000000000001</c:v>
                </c:pt>
                <c:pt idx="3265">
                  <c:v>0.18282999999999999</c:v>
                </c:pt>
                <c:pt idx="3266">
                  <c:v>0.35826999999999998</c:v>
                </c:pt>
                <c:pt idx="3267">
                  <c:v>2.5236000000000001E-2</c:v>
                </c:pt>
                <c:pt idx="3268">
                  <c:v>6.9384000000000001E-2</c:v>
                </c:pt>
                <c:pt idx="3269">
                  <c:v>0.27943000000000001</c:v>
                </c:pt>
                <c:pt idx="3270">
                  <c:v>0.30349999999999999</c:v>
                </c:pt>
                <c:pt idx="3271">
                  <c:v>8.7194999999999995E-2</c:v>
                </c:pt>
                <c:pt idx="3272">
                  <c:v>0.11946</c:v>
                </c:pt>
                <c:pt idx="3273">
                  <c:v>0.12035999999999999</c:v>
                </c:pt>
                <c:pt idx="3274">
                  <c:v>9.3304999999999999E-2</c:v>
                </c:pt>
                <c:pt idx="3275">
                  <c:v>9.2868000000000006E-2</c:v>
                </c:pt>
                <c:pt idx="3276">
                  <c:v>0.18698000000000001</c:v>
                </c:pt>
                <c:pt idx="3277">
                  <c:v>0.18687999999999999</c:v>
                </c:pt>
                <c:pt idx="3278">
                  <c:v>0.1104</c:v>
                </c:pt>
                <c:pt idx="3279">
                  <c:v>8.5278999999999994E-2</c:v>
                </c:pt>
                <c:pt idx="3280">
                  <c:v>5.9513000000000003E-2</c:v>
                </c:pt>
                <c:pt idx="3281">
                  <c:v>0.44603999999999999</c:v>
                </c:pt>
                <c:pt idx="3282">
                  <c:v>0.43581999999999999</c:v>
                </c:pt>
                <c:pt idx="3283">
                  <c:v>0.45841999999999999</c:v>
                </c:pt>
                <c:pt idx="3284">
                  <c:v>0.15748000000000001</c:v>
                </c:pt>
                <c:pt idx="3285">
                  <c:v>0.17929999999999999</c:v>
                </c:pt>
                <c:pt idx="3286">
                  <c:v>0.23458999999999999</c:v>
                </c:pt>
                <c:pt idx="3287">
                  <c:v>0.20785999999999999</c:v>
                </c:pt>
                <c:pt idx="3288">
                  <c:v>0.19398000000000001</c:v>
                </c:pt>
                <c:pt idx="3289">
                  <c:v>0.18651000000000001</c:v>
                </c:pt>
                <c:pt idx="3290">
                  <c:v>0.21476000000000001</c:v>
                </c:pt>
                <c:pt idx="3291">
                  <c:v>0.20266999999999999</c:v>
                </c:pt>
                <c:pt idx="3292">
                  <c:v>0.25980999999999999</c:v>
                </c:pt>
                <c:pt idx="3293">
                  <c:v>0.69262000000000001</c:v>
                </c:pt>
                <c:pt idx="3294">
                  <c:v>0.46227000000000001</c:v>
                </c:pt>
                <c:pt idx="3295">
                  <c:v>0.43767</c:v>
                </c:pt>
                <c:pt idx="3296">
                  <c:v>0.27672000000000002</c:v>
                </c:pt>
                <c:pt idx="3297">
                  <c:v>0.21955</c:v>
                </c:pt>
                <c:pt idx="3298">
                  <c:v>0.19217000000000001</c:v>
                </c:pt>
                <c:pt idx="3299">
                  <c:v>0.10263</c:v>
                </c:pt>
                <c:pt idx="3300">
                  <c:v>4.8591000000000002E-2</c:v>
                </c:pt>
                <c:pt idx="3301">
                  <c:v>8.4901000000000004E-2</c:v>
                </c:pt>
                <c:pt idx="3302">
                  <c:v>5.0298000000000002E-2</c:v>
                </c:pt>
                <c:pt idx="3303">
                  <c:v>4.9306000000000003E-2</c:v>
                </c:pt>
                <c:pt idx="3304">
                  <c:v>0.14051</c:v>
                </c:pt>
                <c:pt idx="3305">
                  <c:v>0.16994999999999999</c:v>
                </c:pt>
                <c:pt idx="3306">
                  <c:v>0.20447000000000001</c:v>
                </c:pt>
                <c:pt idx="3307">
                  <c:v>0.21481</c:v>
                </c:pt>
                <c:pt idx="3308">
                  <c:v>0.44420999999999999</c:v>
                </c:pt>
                <c:pt idx="3309">
                  <c:v>0.43785000000000002</c:v>
                </c:pt>
                <c:pt idx="3310">
                  <c:v>0.59250000000000003</c:v>
                </c:pt>
                <c:pt idx="3311">
                  <c:v>0.58304</c:v>
                </c:pt>
                <c:pt idx="3312">
                  <c:v>0.68006999999999995</c:v>
                </c:pt>
                <c:pt idx="3313">
                  <c:v>0.71867999999999999</c:v>
                </c:pt>
                <c:pt idx="3314">
                  <c:v>0.46972000000000003</c:v>
                </c:pt>
                <c:pt idx="3315">
                  <c:v>0.4335</c:v>
                </c:pt>
                <c:pt idx="3316">
                  <c:v>0.15556</c:v>
                </c:pt>
                <c:pt idx="3317">
                  <c:v>0.16918</c:v>
                </c:pt>
                <c:pt idx="3318">
                  <c:v>0.16882</c:v>
                </c:pt>
                <c:pt idx="3319">
                  <c:v>0.19705</c:v>
                </c:pt>
                <c:pt idx="3320">
                  <c:v>0.20111999999999999</c:v>
                </c:pt>
                <c:pt idx="3321">
                  <c:v>0.18991</c:v>
                </c:pt>
                <c:pt idx="3322">
                  <c:v>8.9736999999999997E-2</c:v>
                </c:pt>
                <c:pt idx="3323">
                  <c:v>0.17100000000000001</c:v>
                </c:pt>
                <c:pt idx="3324">
                  <c:v>0.16811000000000001</c:v>
                </c:pt>
                <c:pt idx="3325">
                  <c:v>0.12647</c:v>
                </c:pt>
                <c:pt idx="3326">
                  <c:v>0.16924</c:v>
                </c:pt>
                <c:pt idx="3327">
                  <c:v>0.15332000000000001</c:v>
                </c:pt>
                <c:pt idx="3328">
                  <c:v>7.3644000000000001E-2</c:v>
                </c:pt>
                <c:pt idx="3329">
                  <c:v>7.6553999999999997E-2</c:v>
                </c:pt>
                <c:pt idx="3330">
                  <c:v>0.25491000000000003</c:v>
                </c:pt>
                <c:pt idx="3331">
                  <c:v>0.42393999999999998</c:v>
                </c:pt>
                <c:pt idx="3332">
                  <c:v>0.42903999999999998</c:v>
                </c:pt>
                <c:pt idx="3333">
                  <c:v>0.32644000000000001</c:v>
                </c:pt>
                <c:pt idx="3334">
                  <c:v>0.30784</c:v>
                </c:pt>
                <c:pt idx="3335">
                  <c:v>0.19822000000000001</c:v>
                </c:pt>
                <c:pt idx="3336">
                  <c:v>0.16306999999999999</c:v>
                </c:pt>
                <c:pt idx="3337">
                  <c:v>0.158</c:v>
                </c:pt>
                <c:pt idx="3338">
                  <c:v>7.8628000000000003E-2</c:v>
                </c:pt>
                <c:pt idx="3339">
                  <c:v>0.15347</c:v>
                </c:pt>
                <c:pt idx="3340">
                  <c:v>0.16397999999999999</c:v>
                </c:pt>
                <c:pt idx="3341">
                  <c:v>0.10265000000000001</c:v>
                </c:pt>
                <c:pt idx="3342">
                  <c:v>0.14649999999999999</c:v>
                </c:pt>
                <c:pt idx="3343">
                  <c:v>0.12916</c:v>
                </c:pt>
                <c:pt idx="3344">
                  <c:v>0.24657000000000001</c:v>
                </c:pt>
                <c:pt idx="3345">
                  <c:v>0.44952999999999999</c:v>
                </c:pt>
                <c:pt idx="3346">
                  <c:v>0.42881000000000002</c:v>
                </c:pt>
                <c:pt idx="3347">
                  <c:v>0.26857999999999999</c:v>
                </c:pt>
                <c:pt idx="3348">
                  <c:v>0.30447999999999997</c:v>
                </c:pt>
                <c:pt idx="3349">
                  <c:v>0.30113000000000001</c:v>
                </c:pt>
                <c:pt idx="3350">
                  <c:v>0.30421999999999999</c:v>
                </c:pt>
                <c:pt idx="3351">
                  <c:v>0.34523999999999999</c:v>
                </c:pt>
                <c:pt idx="3352">
                  <c:v>0.31827</c:v>
                </c:pt>
                <c:pt idx="3353">
                  <c:v>0.30343999999999999</c:v>
                </c:pt>
                <c:pt idx="3354">
                  <c:v>0.37791000000000002</c:v>
                </c:pt>
                <c:pt idx="3355">
                  <c:v>0.22122</c:v>
                </c:pt>
                <c:pt idx="3356">
                  <c:v>4.9756000000000002E-2</c:v>
                </c:pt>
                <c:pt idx="3357">
                  <c:v>0.19142999999999999</c:v>
                </c:pt>
                <c:pt idx="3358">
                  <c:v>0.28138999999999997</c:v>
                </c:pt>
                <c:pt idx="3359">
                  <c:v>0.29769000000000001</c:v>
                </c:pt>
                <c:pt idx="3360">
                  <c:v>0.2797</c:v>
                </c:pt>
                <c:pt idx="3361">
                  <c:v>0.18052000000000001</c:v>
                </c:pt>
                <c:pt idx="3362">
                  <c:v>0.15390000000000001</c:v>
                </c:pt>
                <c:pt idx="3363">
                  <c:v>0.25774000000000002</c:v>
                </c:pt>
                <c:pt idx="3364">
                  <c:v>0.19447999999999999</c:v>
                </c:pt>
                <c:pt idx="3365">
                  <c:v>0.10050000000000001</c:v>
                </c:pt>
                <c:pt idx="3366">
                  <c:v>2.3377999999999999E-2</c:v>
                </c:pt>
                <c:pt idx="3367">
                  <c:v>2.3491999999999999E-2</c:v>
                </c:pt>
                <c:pt idx="3368">
                  <c:v>2.0235E-2</c:v>
                </c:pt>
                <c:pt idx="3369">
                  <c:v>3.5392E-2</c:v>
                </c:pt>
                <c:pt idx="3370">
                  <c:v>2.9901E-2</c:v>
                </c:pt>
                <c:pt idx="3371">
                  <c:v>5.2138999999999998E-2</c:v>
                </c:pt>
                <c:pt idx="3372">
                  <c:v>2.6710999999999999E-2</c:v>
                </c:pt>
                <c:pt idx="3373">
                  <c:v>2.7477000000000001E-2</c:v>
                </c:pt>
                <c:pt idx="3374">
                  <c:v>0.10465000000000001</c:v>
                </c:pt>
                <c:pt idx="3375">
                  <c:v>0.22447</c:v>
                </c:pt>
                <c:pt idx="3376">
                  <c:v>0.53981999999999997</c:v>
                </c:pt>
                <c:pt idx="3377">
                  <c:v>0.46211000000000002</c:v>
                </c:pt>
                <c:pt idx="3378">
                  <c:v>0.16866999999999999</c:v>
                </c:pt>
                <c:pt idx="3379">
                  <c:v>0.17111000000000001</c:v>
                </c:pt>
                <c:pt idx="3380">
                  <c:v>0.16808000000000001</c:v>
                </c:pt>
                <c:pt idx="3381">
                  <c:v>0.26066</c:v>
                </c:pt>
                <c:pt idx="3382">
                  <c:v>0.14052000000000001</c:v>
                </c:pt>
                <c:pt idx="3383">
                  <c:v>0.47510999999999998</c:v>
                </c:pt>
                <c:pt idx="3384">
                  <c:v>0.51165000000000005</c:v>
                </c:pt>
                <c:pt idx="3385">
                  <c:v>0.47503000000000001</c:v>
                </c:pt>
                <c:pt idx="3386">
                  <c:v>0.47040999999999999</c:v>
                </c:pt>
                <c:pt idx="3387">
                  <c:v>0.48613000000000001</c:v>
                </c:pt>
                <c:pt idx="3388">
                  <c:v>0.48548000000000002</c:v>
                </c:pt>
                <c:pt idx="3389">
                  <c:v>9.5908999999999994E-2</c:v>
                </c:pt>
                <c:pt idx="3390">
                  <c:v>0.27645999999999998</c:v>
                </c:pt>
                <c:pt idx="3391">
                  <c:v>0.11992</c:v>
                </c:pt>
                <c:pt idx="3392">
                  <c:v>0.12565000000000001</c:v>
                </c:pt>
                <c:pt idx="3393">
                  <c:v>0.12456</c:v>
                </c:pt>
                <c:pt idx="3394">
                  <c:v>7.9200000000000007E-2</c:v>
                </c:pt>
                <c:pt idx="3395">
                  <c:v>6.6812999999999997E-2</c:v>
                </c:pt>
                <c:pt idx="3396">
                  <c:v>9.1434000000000001E-2</c:v>
                </c:pt>
                <c:pt idx="3397">
                  <c:v>9.6915000000000001E-2</c:v>
                </c:pt>
                <c:pt idx="3398">
                  <c:v>0.1767</c:v>
                </c:pt>
                <c:pt idx="3399">
                  <c:v>0.16199</c:v>
                </c:pt>
                <c:pt idx="3400">
                  <c:v>0.35147</c:v>
                </c:pt>
                <c:pt idx="3401">
                  <c:v>0.36497000000000002</c:v>
                </c:pt>
                <c:pt idx="3402">
                  <c:v>0.11252</c:v>
                </c:pt>
                <c:pt idx="3403">
                  <c:v>0.19025</c:v>
                </c:pt>
                <c:pt idx="3404">
                  <c:v>0.23910999999999999</c:v>
                </c:pt>
                <c:pt idx="3405">
                  <c:v>0.34387000000000001</c:v>
                </c:pt>
                <c:pt idx="3406">
                  <c:v>0.47810000000000002</c:v>
                </c:pt>
                <c:pt idx="3407">
                  <c:v>0.24204999999999999</c:v>
                </c:pt>
                <c:pt idx="3408">
                  <c:v>0.24243999999999999</c:v>
                </c:pt>
                <c:pt idx="3409">
                  <c:v>0.2218</c:v>
                </c:pt>
                <c:pt idx="3410">
                  <c:v>0.40055000000000002</c:v>
                </c:pt>
                <c:pt idx="3411">
                  <c:v>0.32685999999999998</c:v>
                </c:pt>
                <c:pt idx="3412">
                  <c:v>1.0135000000000001</c:v>
                </c:pt>
                <c:pt idx="3413">
                  <c:v>1.1989000000000001</c:v>
                </c:pt>
                <c:pt idx="3414">
                  <c:v>0.60285999999999995</c:v>
                </c:pt>
                <c:pt idx="3415">
                  <c:v>0.54944999999999999</c:v>
                </c:pt>
                <c:pt idx="3416">
                  <c:v>0.35861999999999999</c:v>
                </c:pt>
                <c:pt idx="3417">
                  <c:v>0.32850000000000001</c:v>
                </c:pt>
                <c:pt idx="3418">
                  <c:v>0.34611999999999998</c:v>
                </c:pt>
                <c:pt idx="3419">
                  <c:v>0.39262999999999998</c:v>
                </c:pt>
                <c:pt idx="3420">
                  <c:v>0.39565</c:v>
                </c:pt>
                <c:pt idx="3421">
                  <c:v>0.38952999999999999</c:v>
                </c:pt>
                <c:pt idx="3422">
                  <c:v>0.40082000000000001</c:v>
                </c:pt>
                <c:pt idx="3423">
                  <c:v>0.28165000000000001</c:v>
                </c:pt>
                <c:pt idx="3424">
                  <c:v>0.34559000000000001</c:v>
                </c:pt>
                <c:pt idx="3425">
                  <c:v>0.33212999999999998</c:v>
                </c:pt>
                <c:pt idx="3426">
                  <c:v>0.35659000000000002</c:v>
                </c:pt>
                <c:pt idx="3427">
                  <c:v>0.38628000000000001</c:v>
                </c:pt>
                <c:pt idx="3428">
                  <c:v>0.41548000000000002</c:v>
                </c:pt>
                <c:pt idx="3429">
                  <c:v>0.36554999999999999</c:v>
                </c:pt>
                <c:pt idx="3430">
                  <c:v>0.46539999999999998</c:v>
                </c:pt>
                <c:pt idx="3431">
                  <c:v>0.34705000000000003</c:v>
                </c:pt>
                <c:pt idx="3432">
                  <c:v>0.35124</c:v>
                </c:pt>
                <c:pt idx="3433">
                  <c:v>0.37509999999999999</c:v>
                </c:pt>
                <c:pt idx="3434">
                  <c:v>0.17895</c:v>
                </c:pt>
                <c:pt idx="3435">
                  <c:v>0.14785999999999999</c:v>
                </c:pt>
                <c:pt idx="3436">
                  <c:v>8.5420999999999997E-2</c:v>
                </c:pt>
                <c:pt idx="3437">
                  <c:v>0.22559000000000001</c:v>
                </c:pt>
                <c:pt idx="3438">
                  <c:v>0.40417999999999998</c:v>
                </c:pt>
                <c:pt idx="3439">
                  <c:v>0.39389999999999997</c:v>
                </c:pt>
                <c:pt idx="3440">
                  <c:v>0.43351000000000001</c:v>
                </c:pt>
                <c:pt idx="3441">
                  <c:v>0.34594999999999998</c:v>
                </c:pt>
                <c:pt idx="3442">
                  <c:v>0.26321</c:v>
                </c:pt>
                <c:pt idx="3443">
                  <c:v>0.26386999999999999</c:v>
                </c:pt>
                <c:pt idx="3444">
                  <c:v>0.37463999999999997</c:v>
                </c:pt>
                <c:pt idx="3445">
                  <c:v>0.34839999999999999</c:v>
                </c:pt>
                <c:pt idx="3446">
                  <c:v>0.31136999999999998</c:v>
                </c:pt>
                <c:pt idx="3447">
                  <c:v>0.12967999999999999</c:v>
                </c:pt>
                <c:pt idx="3448">
                  <c:v>0.17319999999999999</c:v>
                </c:pt>
                <c:pt idx="3449">
                  <c:v>0.35931999999999997</c:v>
                </c:pt>
                <c:pt idx="3450">
                  <c:v>0.21984999999999999</c:v>
                </c:pt>
                <c:pt idx="3451">
                  <c:v>0.18464</c:v>
                </c:pt>
                <c:pt idx="3452">
                  <c:v>0.22242000000000001</c:v>
                </c:pt>
                <c:pt idx="3453">
                  <c:v>0.21575</c:v>
                </c:pt>
                <c:pt idx="3454">
                  <c:v>0.32285000000000003</c:v>
                </c:pt>
                <c:pt idx="3455">
                  <c:v>0.32673000000000002</c:v>
                </c:pt>
                <c:pt idx="3456">
                  <c:v>0.31748999999999999</c:v>
                </c:pt>
                <c:pt idx="3457">
                  <c:v>7.2329000000000004E-2</c:v>
                </c:pt>
                <c:pt idx="3458">
                  <c:v>0.10551000000000001</c:v>
                </c:pt>
                <c:pt idx="3459">
                  <c:v>6.3153000000000001E-2</c:v>
                </c:pt>
                <c:pt idx="3460">
                  <c:v>6.8839999999999998E-2</c:v>
                </c:pt>
                <c:pt idx="3461">
                  <c:v>6.3198000000000004E-2</c:v>
                </c:pt>
                <c:pt idx="3462">
                  <c:v>9.2008999999999994E-2</c:v>
                </c:pt>
                <c:pt idx="3463">
                  <c:v>9.5066999999999999E-2</c:v>
                </c:pt>
                <c:pt idx="3464">
                  <c:v>9.6589999999999995E-2</c:v>
                </c:pt>
                <c:pt idx="3465">
                  <c:v>7.5595999999999997E-2</c:v>
                </c:pt>
                <c:pt idx="3466">
                  <c:v>0.30729000000000001</c:v>
                </c:pt>
                <c:pt idx="3467">
                  <c:v>0.33639999999999998</c:v>
                </c:pt>
                <c:pt idx="3468">
                  <c:v>0.40201999999999999</c:v>
                </c:pt>
                <c:pt idx="3469">
                  <c:v>0.44688</c:v>
                </c:pt>
                <c:pt idx="3470">
                  <c:v>0.20441000000000001</c:v>
                </c:pt>
                <c:pt idx="3471">
                  <c:v>0.21639</c:v>
                </c:pt>
                <c:pt idx="3472">
                  <c:v>0.2102</c:v>
                </c:pt>
                <c:pt idx="3473">
                  <c:v>0.20868</c:v>
                </c:pt>
                <c:pt idx="3474">
                  <c:v>0.21243000000000001</c:v>
                </c:pt>
                <c:pt idx="3475">
                  <c:v>0.24757000000000001</c:v>
                </c:pt>
                <c:pt idx="3476">
                  <c:v>0.26028000000000001</c:v>
                </c:pt>
                <c:pt idx="3477">
                  <c:v>0.16511999999999999</c:v>
                </c:pt>
                <c:pt idx="3478">
                  <c:v>0.24228</c:v>
                </c:pt>
                <c:pt idx="3479">
                  <c:v>8.9302000000000006E-2</c:v>
                </c:pt>
                <c:pt idx="3480">
                  <c:v>7.1607000000000004E-2</c:v>
                </c:pt>
                <c:pt idx="3481">
                  <c:v>8.7147000000000002E-2</c:v>
                </c:pt>
                <c:pt idx="3482">
                  <c:v>0.10496999999999999</c:v>
                </c:pt>
                <c:pt idx="3483">
                  <c:v>8.9423000000000002E-2</c:v>
                </c:pt>
                <c:pt idx="3484">
                  <c:v>8.7137999999999993E-2</c:v>
                </c:pt>
                <c:pt idx="3485">
                  <c:v>8.7420999999999999E-2</c:v>
                </c:pt>
                <c:pt idx="3486">
                  <c:v>0.19255</c:v>
                </c:pt>
                <c:pt idx="3487">
                  <c:v>4.2627999999999999E-2</c:v>
                </c:pt>
                <c:pt idx="3488">
                  <c:v>4.6105E-2</c:v>
                </c:pt>
                <c:pt idx="3489">
                  <c:v>0.12435</c:v>
                </c:pt>
                <c:pt idx="3490">
                  <c:v>0.12259</c:v>
                </c:pt>
                <c:pt idx="3491">
                  <c:v>0.21976999999999999</c:v>
                </c:pt>
                <c:pt idx="3492">
                  <c:v>0.17193</c:v>
                </c:pt>
                <c:pt idx="3493">
                  <c:v>0.17050000000000001</c:v>
                </c:pt>
                <c:pt idx="3494">
                  <c:v>0.32927000000000001</c:v>
                </c:pt>
                <c:pt idx="3495">
                  <c:v>0.47832999999999998</c:v>
                </c:pt>
                <c:pt idx="3496">
                  <c:v>0.24535999999999999</c:v>
                </c:pt>
                <c:pt idx="3497">
                  <c:v>0.27426</c:v>
                </c:pt>
                <c:pt idx="3498">
                  <c:v>0.28523999999999999</c:v>
                </c:pt>
                <c:pt idx="3499">
                  <c:v>0.23277</c:v>
                </c:pt>
                <c:pt idx="3500">
                  <c:v>0.18793000000000001</c:v>
                </c:pt>
                <c:pt idx="3501">
                  <c:v>0.23254</c:v>
                </c:pt>
                <c:pt idx="3502">
                  <c:v>0.21271999999999999</c:v>
                </c:pt>
                <c:pt idx="3503">
                  <c:v>0.26444000000000001</c:v>
                </c:pt>
                <c:pt idx="3504">
                  <c:v>0.20915</c:v>
                </c:pt>
                <c:pt idx="3505">
                  <c:v>0.20744000000000001</c:v>
                </c:pt>
                <c:pt idx="3506">
                  <c:v>0.15759000000000001</c:v>
                </c:pt>
                <c:pt idx="3507">
                  <c:v>0.23239000000000001</c:v>
                </c:pt>
                <c:pt idx="3508">
                  <c:v>0.24645</c:v>
                </c:pt>
                <c:pt idx="3509">
                  <c:v>0.23304</c:v>
                </c:pt>
                <c:pt idx="3510">
                  <c:v>0.19120000000000001</c:v>
                </c:pt>
                <c:pt idx="3511">
                  <c:v>0.18124000000000001</c:v>
                </c:pt>
                <c:pt idx="3512">
                  <c:v>0.16328999999999999</c:v>
                </c:pt>
                <c:pt idx="3513">
                  <c:v>0.30686999999999998</c:v>
                </c:pt>
                <c:pt idx="3514">
                  <c:v>0.20372999999999999</c:v>
                </c:pt>
                <c:pt idx="3515">
                  <c:v>0.28355999999999998</c:v>
                </c:pt>
                <c:pt idx="3516">
                  <c:v>0.23791000000000001</c:v>
                </c:pt>
                <c:pt idx="3517">
                  <c:v>0.24167</c:v>
                </c:pt>
                <c:pt idx="3518">
                  <c:v>0.16996</c:v>
                </c:pt>
                <c:pt idx="3519">
                  <c:v>0.18720999999999999</c:v>
                </c:pt>
                <c:pt idx="3520">
                  <c:v>0.20322000000000001</c:v>
                </c:pt>
                <c:pt idx="3521">
                  <c:v>0.18190999999999999</c:v>
                </c:pt>
                <c:pt idx="3522">
                  <c:v>0.15312000000000001</c:v>
                </c:pt>
                <c:pt idx="3523">
                  <c:v>0.11183</c:v>
                </c:pt>
                <c:pt idx="3524">
                  <c:v>9.7525000000000001E-2</c:v>
                </c:pt>
                <c:pt idx="3525">
                  <c:v>0.161</c:v>
                </c:pt>
                <c:pt idx="3526">
                  <c:v>5.2916999999999999E-2</c:v>
                </c:pt>
                <c:pt idx="3527">
                  <c:v>5.4419000000000002E-2</c:v>
                </c:pt>
                <c:pt idx="3528">
                  <c:v>4.8368000000000001E-2</c:v>
                </c:pt>
                <c:pt idx="3529">
                  <c:v>1.9779000000000001E-2</c:v>
                </c:pt>
                <c:pt idx="3530">
                  <c:v>0.15054000000000001</c:v>
                </c:pt>
                <c:pt idx="3531">
                  <c:v>0.14721999999999999</c:v>
                </c:pt>
                <c:pt idx="3532">
                  <c:v>0.21886</c:v>
                </c:pt>
                <c:pt idx="3533">
                  <c:v>0.21865000000000001</c:v>
                </c:pt>
                <c:pt idx="3534">
                  <c:v>8.3960000000000007E-2</c:v>
                </c:pt>
                <c:pt idx="3535">
                  <c:v>0.13088</c:v>
                </c:pt>
                <c:pt idx="3536">
                  <c:v>0.17659</c:v>
                </c:pt>
                <c:pt idx="3537">
                  <c:v>0.13980000000000001</c:v>
                </c:pt>
                <c:pt idx="3538">
                  <c:v>0.11812</c:v>
                </c:pt>
                <c:pt idx="3539">
                  <c:v>8.4399000000000002E-2</c:v>
                </c:pt>
                <c:pt idx="3540">
                  <c:v>0.1996</c:v>
                </c:pt>
                <c:pt idx="3541">
                  <c:v>0.15331</c:v>
                </c:pt>
                <c:pt idx="3542">
                  <c:v>7.3599999999999999E-2</c:v>
                </c:pt>
                <c:pt idx="3543">
                  <c:v>5.7194000000000002E-2</c:v>
                </c:pt>
                <c:pt idx="3544">
                  <c:v>8.2507999999999998E-2</c:v>
                </c:pt>
                <c:pt idx="3545">
                  <c:v>8.2512000000000002E-2</c:v>
                </c:pt>
                <c:pt idx="3546">
                  <c:v>9.5124E-2</c:v>
                </c:pt>
                <c:pt idx="3547">
                  <c:v>0.12444</c:v>
                </c:pt>
                <c:pt idx="3548">
                  <c:v>8.3912E-2</c:v>
                </c:pt>
                <c:pt idx="3549">
                  <c:v>6.4519000000000007E-2</c:v>
                </c:pt>
                <c:pt idx="3550">
                  <c:v>5.6710999999999998E-2</c:v>
                </c:pt>
                <c:pt idx="3551">
                  <c:v>3.8524999999999997E-2</c:v>
                </c:pt>
                <c:pt idx="3552">
                  <c:v>0.16514000000000001</c:v>
                </c:pt>
                <c:pt idx="3553">
                  <c:v>7.3379E-2</c:v>
                </c:pt>
                <c:pt idx="3554">
                  <c:v>8.1321000000000004E-2</c:v>
                </c:pt>
                <c:pt idx="3555">
                  <c:v>4.9771000000000003E-2</c:v>
                </c:pt>
                <c:pt idx="3556">
                  <c:v>0.16374</c:v>
                </c:pt>
                <c:pt idx="3557">
                  <c:v>0.23863999999999999</c:v>
                </c:pt>
                <c:pt idx="3558">
                  <c:v>0.14729</c:v>
                </c:pt>
                <c:pt idx="3559">
                  <c:v>0.23804</c:v>
                </c:pt>
                <c:pt idx="3560">
                  <c:v>0.11594</c:v>
                </c:pt>
                <c:pt idx="3561">
                  <c:v>6.5948999999999994E-2</c:v>
                </c:pt>
                <c:pt idx="3562">
                  <c:v>0.10825</c:v>
                </c:pt>
                <c:pt idx="3563">
                  <c:v>0.1158</c:v>
                </c:pt>
                <c:pt idx="3564">
                  <c:v>0.19667999999999999</c:v>
                </c:pt>
                <c:pt idx="3565">
                  <c:v>0.20447000000000001</c:v>
                </c:pt>
                <c:pt idx="3566">
                  <c:v>0.21894</c:v>
                </c:pt>
                <c:pt idx="3567">
                  <c:v>0.24395</c:v>
                </c:pt>
                <c:pt idx="3568">
                  <c:v>0.21795</c:v>
                </c:pt>
                <c:pt idx="3569">
                  <c:v>0.21737999999999999</c:v>
                </c:pt>
                <c:pt idx="3570">
                  <c:v>0.21751999999999999</c:v>
                </c:pt>
                <c:pt idx="3571">
                  <c:v>0.23058000000000001</c:v>
                </c:pt>
                <c:pt idx="3572">
                  <c:v>0.2321</c:v>
                </c:pt>
                <c:pt idx="3573">
                  <c:v>0.30845</c:v>
                </c:pt>
                <c:pt idx="3574">
                  <c:v>0.28754000000000002</c:v>
                </c:pt>
                <c:pt idx="3575">
                  <c:v>0.32828000000000002</c:v>
                </c:pt>
                <c:pt idx="3576">
                  <c:v>0.29000999999999999</c:v>
                </c:pt>
                <c:pt idx="3577">
                  <c:v>0.29326000000000002</c:v>
                </c:pt>
                <c:pt idx="3578">
                  <c:v>0.25120999999999999</c:v>
                </c:pt>
                <c:pt idx="3579">
                  <c:v>0.22606999999999999</c:v>
                </c:pt>
                <c:pt idx="3580">
                  <c:v>0.32700000000000001</c:v>
                </c:pt>
                <c:pt idx="3581">
                  <c:v>0.31315999999999999</c:v>
                </c:pt>
                <c:pt idx="3582">
                  <c:v>0.29726999999999998</c:v>
                </c:pt>
                <c:pt idx="3583">
                  <c:v>0.30452000000000001</c:v>
                </c:pt>
                <c:pt idx="3584">
                  <c:v>0.39657999999999999</c:v>
                </c:pt>
                <c:pt idx="3585">
                  <c:v>0.34633999999999998</c:v>
                </c:pt>
                <c:pt idx="3586">
                  <c:v>0.33101000000000003</c:v>
                </c:pt>
                <c:pt idx="3587">
                  <c:v>0.36348999999999998</c:v>
                </c:pt>
                <c:pt idx="3588">
                  <c:v>0.55144000000000004</c:v>
                </c:pt>
                <c:pt idx="3589">
                  <c:v>0.53979999999999995</c:v>
                </c:pt>
                <c:pt idx="3590">
                  <c:v>0.77098999999999995</c:v>
                </c:pt>
                <c:pt idx="3591">
                  <c:v>0.52412999999999998</c:v>
                </c:pt>
                <c:pt idx="3592">
                  <c:v>0.44230000000000003</c:v>
                </c:pt>
                <c:pt idx="3593">
                  <c:v>0.24789</c:v>
                </c:pt>
                <c:pt idx="3594">
                  <c:v>0.12314</c:v>
                </c:pt>
                <c:pt idx="3595">
                  <c:v>3.8543000000000001E-2</c:v>
                </c:pt>
                <c:pt idx="3596">
                  <c:v>9.6437999999999996E-2</c:v>
                </c:pt>
                <c:pt idx="3597">
                  <c:v>0.13450999999999999</c:v>
                </c:pt>
                <c:pt idx="3598">
                  <c:v>0.13538</c:v>
                </c:pt>
                <c:pt idx="3599">
                  <c:v>0.14921999999999999</c:v>
                </c:pt>
                <c:pt idx="3600">
                  <c:v>0.19614000000000001</c:v>
                </c:pt>
                <c:pt idx="3601">
                  <c:v>0.53237999999999996</c:v>
                </c:pt>
                <c:pt idx="3602">
                  <c:v>0.30713000000000001</c:v>
                </c:pt>
                <c:pt idx="3603">
                  <c:v>0.13583999999999999</c:v>
                </c:pt>
                <c:pt idx="3604">
                  <c:v>0.37957000000000002</c:v>
                </c:pt>
                <c:pt idx="3605">
                  <c:v>0.18117</c:v>
                </c:pt>
                <c:pt idx="3606">
                  <c:v>0.17249999999999999</c:v>
                </c:pt>
                <c:pt idx="3607">
                  <c:v>0.15475</c:v>
                </c:pt>
                <c:pt idx="3608">
                  <c:v>0.10979999999999999</c:v>
                </c:pt>
                <c:pt idx="3609">
                  <c:v>9.4922999999999993E-2</c:v>
                </c:pt>
                <c:pt idx="3610">
                  <c:v>0.10829999999999999</c:v>
                </c:pt>
                <c:pt idx="3611">
                  <c:v>9.1225000000000001E-2</c:v>
                </c:pt>
                <c:pt idx="3612">
                  <c:v>0.20871000000000001</c:v>
                </c:pt>
                <c:pt idx="3613">
                  <c:v>0.19248000000000001</c:v>
                </c:pt>
                <c:pt idx="3614">
                  <c:v>0.20452999999999999</c:v>
                </c:pt>
                <c:pt idx="3615">
                  <c:v>0.56789000000000001</c:v>
                </c:pt>
                <c:pt idx="3616">
                  <c:v>0.59921999999999997</c:v>
                </c:pt>
                <c:pt idx="3617">
                  <c:v>0.49323</c:v>
                </c:pt>
                <c:pt idx="3618">
                  <c:v>0.17019999999999999</c:v>
                </c:pt>
                <c:pt idx="3619">
                  <c:v>0.12094000000000001</c:v>
                </c:pt>
                <c:pt idx="3620">
                  <c:v>0.34517999999999999</c:v>
                </c:pt>
                <c:pt idx="3621">
                  <c:v>9.8569000000000004E-2</c:v>
                </c:pt>
                <c:pt idx="3622">
                  <c:v>0.24781</c:v>
                </c:pt>
                <c:pt idx="3623">
                  <c:v>9.1491000000000003E-2</c:v>
                </c:pt>
                <c:pt idx="3624">
                  <c:v>8.4094000000000002E-2</c:v>
                </c:pt>
                <c:pt idx="3625">
                  <c:v>0.15653</c:v>
                </c:pt>
                <c:pt idx="3626">
                  <c:v>0.24303</c:v>
                </c:pt>
                <c:pt idx="3627">
                  <c:v>0.15473999999999999</c:v>
                </c:pt>
                <c:pt idx="3628">
                  <c:v>0.14807000000000001</c:v>
                </c:pt>
                <c:pt idx="3629">
                  <c:v>0.24790999999999999</c:v>
                </c:pt>
                <c:pt idx="3630">
                  <c:v>0.24764</c:v>
                </c:pt>
                <c:pt idx="3631">
                  <c:v>0.23222000000000001</c:v>
                </c:pt>
                <c:pt idx="3632">
                  <c:v>0.25140000000000001</c:v>
                </c:pt>
                <c:pt idx="3633">
                  <c:v>0.26579000000000003</c:v>
                </c:pt>
                <c:pt idx="3634">
                  <c:v>0.26030999999999999</c:v>
                </c:pt>
                <c:pt idx="3635">
                  <c:v>0.31969999999999998</c:v>
                </c:pt>
                <c:pt idx="3636">
                  <c:v>0.21751999999999999</c:v>
                </c:pt>
                <c:pt idx="3637">
                  <c:v>0.21201</c:v>
                </c:pt>
                <c:pt idx="3638">
                  <c:v>4.6318999999999999E-2</c:v>
                </c:pt>
                <c:pt idx="3639">
                  <c:v>9.4159000000000007E-2</c:v>
                </c:pt>
                <c:pt idx="3640">
                  <c:v>0.25396999999999997</c:v>
                </c:pt>
                <c:pt idx="3641">
                  <c:v>0.33162999999999998</c:v>
                </c:pt>
                <c:pt idx="3642">
                  <c:v>0.30116999999999999</c:v>
                </c:pt>
                <c:pt idx="3643">
                  <c:v>0.16105</c:v>
                </c:pt>
                <c:pt idx="3644">
                  <c:v>0.11853</c:v>
                </c:pt>
                <c:pt idx="3645">
                  <c:v>0.11765</c:v>
                </c:pt>
                <c:pt idx="3646">
                  <c:v>0.39883000000000002</c:v>
                </c:pt>
                <c:pt idx="3647">
                  <c:v>0.30164999999999997</c:v>
                </c:pt>
                <c:pt idx="3648">
                  <c:v>0.12436</c:v>
                </c:pt>
                <c:pt idx="3649">
                  <c:v>0.14938000000000001</c:v>
                </c:pt>
                <c:pt idx="3650">
                  <c:v>0.11840000000000001</c:v>
                </c:pt>
                <c:pt idx="3651">
                  <c:v>0.13173000000000001</c:v>
                </c:pt>
                <c:pt idx="3652">
                  <c:v>9.8214999999999997E-2</c:v>
                </c:pt>
                <c:pt idx="3653">
                  <c:v>0.30958000000000002</c:v>
                </c:pt>
                <c:pt idx="3654">
                  <c:v>0.31186000000000003</c:v>
                </c:pt>
                <c:pt idx="3655">
                  <c:v>0.30025000000000002</c:v>
                </c:pt>
                <c:pt idx="3656">
                  <c:v>0.31577</c:v>
                </c:pt>
                <c:pt idx="3657">
                  <c:v>0.12</c:v>
                </c:pt>
                <c:pt idx="3658">
                  <c:v>0.16463</c:v>
                </c:pt>
                <c:pt idx="3659">
                  <c:v>0.32196000000000002</c:v>
                </c:pt>
                <c:pt idx="3660">
                  <c:v>0.33495999999999998</c:v>
                </c:pt>
                <c:pt idx="3661">
                  <c:v>0.30323</c:v>
                </c:pt>
                <c:pt idx="3662">
                  <c:v>0.24045</c:v>
                </c:pt>
                <c:pt idx="3663">
                  <c:v>0.24177000000000001</c:v>
                </c:pt>
                <c:pt idx="3664">
                  <c:v>0.1129</c:v>
                </c:pt>
                <c:pt idx="3665">
                  <c:v>0.15361</c:v>
                </c:pt>
                <c:pt idx="3666">
                  <c:v>0.12690000000000001</c:v>
                </c:pt>
                <c:pt idx="3667">
                  <c:v>0.15310000000000001</c:v>
                </c:pt>
                <c:pt idx="3668">
                  <c:v>0.37552000000000002</c:v>
                </c:pt>
                <c:pt idx="3669">
                  <c:v>0.10027999999999999</c:v>
                </c:pt>
                <c:pt idx="3670">
                  <c:v>0.21354999999999999</c:v>
                </c:pt>
                <c:pt idx="3671">
                  <c:v>0.20771999999999999</c:v>
                </c:pt>
                <c:pt idx="3672">
                  <c:v>0.19409999999999999</c:v>
                </c:pt>
                <c:pt idx="3673">
                  <c:v>0.13489999999999999</c:v>
                </c:pt>
                <c:pt idx="3674">
                  <c:v>0.17521</c:v>
                </c:pt>
                <c:pt idx="3675">
                  <c:v>0.17915</c:v>
                </c:pt>
                <c:pt idx="3676">
                  <c:v>0.21018000000000001</c:v>
                </c:pt>
                <c:pt idx="3677">
                  <c:v>0.26832</c:v>
                </c:pt>
                <c:pt idx="3678">
                  <c:v>0.37386999999999998</c:v>
                </c:pt>
                <c:pt idx="3679">
                  <c:v>0.40954000000000002</c:v>
                </c:pt>
                <c:pt idx="3680">
                  <c:v>0.33987000000000001</c:v>
                </c:pt>
                <c:pt idx="3681">
                  <c:v>0.11999</c:v>
                </c:pt>
                <c:pt idx="3682">
                  <c:v>0.12069000000000001</c:v>
                </c:pt>
                <c:pt idx="3683">
                  <c:v>0.16880000000000001</c:v>
                </c:pt>
                <c:pt idx="3684">
                  <c:v>0.26329000000000002</c:v>
                </c:pt>
                <c:pt idx="3685">
                  <c:v>0.28859000000000001</c:v>
                </c:pt>
                <c:pt idx="3686">
                  <c:v>0.32449</c:v>
                </c:pt>
                <c:pt idx="3687">
                  <c:v>0.26515</c:v>
                </c:pt>
                <c:pt idx="3688">
                  <c:v>0.30345</c:v>
                </c:pt>
                <c:pt idx="3689">
                  <c:v>0.18140999999999999</c:v>
                </c:pt>
                <c:pt idx="3690">
                  <c:v>0.37063000000000001</c:v>
                </c:pt>
                <c:pt idx="3691">
                  <c:v>0.36765999999999999</c:v>
                </c:pt>
                <c:pt idx="3692">
                  <c:v>0.34118999999999999</c:v>
                </c:pt>
                <c:pt idx="3693">
                  <c:v>0.28065000000000001</c:v>
                </c:pt>
                <c:pt idx="3694">
                  <c:v>0.27007999999999999</c:v>
                </c:pt>
                <c:pt idx="3695">
                  <c:v>0.17327999999999999</c:v>
                </c:pt>
                <c:pt idx="3696">
                  <c:v>0.22355</c:v>
                </c:pt>
                <c:pt idx="3697">
                  <c:v>0.17541000000000001</c:v>
                </c:pt>
                <c:pt idx="3698">
                  <c:v>0.20244999999999999</c:v>
                </c:pt>
                <c:pt idx="3699">
                  <c:v>0.1177</c:v>
                </c:pt>
                <c:pt idx="3700">
                  <c:v>0.13014999999999999</c:v>
                </c:pt>
                <c:pt idx="3701">
                  <c:v>0.22689999999999999</c:v>
                </c:pt>
                <c:pt idx="3702">
                  <c:v>0.16127</c:v>
                </c:pt>
                <c:pt idx="3703">
                  <c:v>0.17909</c:v>
                </c:pt>
                <c:pt idx="3704">
                  <c:v>0.32845999999999997</c:v>
                </c:pt>
                <c:pt idx="3705">
                  <c:v>0.36459000000000003</c:v>
                </c:pt>
                <c:pt idx="3706">
                  <c:v>0.42341000000000001</c:v>
                </c:pt>
                <c:pt idx="3707">
                  <c:v>0.48859999999999998</c:v>
                </c:pt>
                <c:pt idx="3708">
                  <c:v>0.57977999999999996</c:v>
                </c:pt>
                <c:pt idx="3709">
                  <c:v>0.69201000000000001</c:v>
                </c:pt>
                <c:pt idx="3710">
                  <c:v>0.4955</c:v>
                </c:pt>
                <c:pt idx="3711">
                  <c:v>0.65061000000000002</c:v>
                </c:pt>
                <c:pt idx="3712">
                  <c:v>0.65983000000000003</c:v>
                </c:pt>
                <c:pt idx="3713">
                  <c:v>0.44124000000000002</c:v>
                </c:pt>
                <c:pt idx="3714">
                  <c:v>0.31289</c:v>
                </c:pt>
                <c:pt idx="3715">
                  <c:v>0.32589000000000001</c:v>
                </c:pt>
                <c:pt idx="3716">
                  <c:v>0.31653999999999999</c:v>
                </c:pt>
                <c:pt idx="3717">
                  <c:v>0.36425999999999997</c:v>
                </c:pt>
                <c:pt idx="3718">
                  <c:v>0.20000999999999999</c:v>
                </c:pt>
                <c:pt idx="3719">
                  <c:v>0.42336000000000001</c:v>
                </c:pt>
                <c:pt idx="3720">
                  <c:v>0.42910999999999999</c:v>
                </c:pt>
                <c:pt idx="3721">
                  <c:v>0.62634000000000001</c:v>
                </c:pt>
                <c:pt idx="3722">
                  <c:v>0.62289000000000005</c:v>
                </c:pt>
                <c:pt idx="3723">
                  <c:v>0.46068999999999999</c:v>
                </c:pt>
                <c:pt idx="3724">
                  <c:v>0.2666</c:v>
                </c:pt>
                <c:pt idx="3725">
                  <c:v>0.2059</c:v>
                </c:pt>
                <c:pt idx="3726">
                  <c:v>0.36515999999999998</c:v>
                </c:pt>
                <c:pt idx="3727">
                  <c:v>0.36446000000000001</c:v>
                </c:pt>
                <c:pt idx="3728">
                  <c:v>0.34153</c:v>
                </c:pt>
                <c:pt idx="3729">
                  <c:v>0.17882000000000001</c:v>
                </c:pt>
                <c:pt idx="3730">
                  <c:v>0.16678999999999999</c:v>
                </c:pt>
                <c:pt idx="3731">
                  <c:v>0.14682000000000001</c:v>
                </c:pt>
                <c:pt idx="3732">
                  <c:v>0.21359</c:v>
                </c:pt>
                <c:pt idx="3733">
                  <c:v>0.1341</c:v>
                </c:pt>
                <c:pt idx="3734">
                  <c:v>0.14538000000000001</c:v>
                </c:pt>
                <c:pt idx="3735">
                  <c:v>0.15246000000000001</c:v>
                </c:pt>
                <c:pt idx="3736">
                  <c:v>0.37158000000000002</c:v>
                </c:pt>
                <c:pt idx="3737">
                  <c:v>0.39226</c:v>
                </c:pt>
                <c:pt idx="3738">
                  <c:v>0.33209</c:v>
                </c:pt>
                <c:pt idx="3739">
                  <c:v>0.10478999999999999</c:v>
                </c:pt>
                <c:pt idx="3740">
                  <c:v>5.6855999999999997E-2</c:v>
                </c:pt>
                <c:pt idx="3741">
                  <c:v>5.4004000000000003E-2</c:v>
                </c:pt>
                <c:pt idx="3742">
                  <c:v>5.5153000000000001E-2</c:v>
                </c:pt>
                <c:pt idx="3743">
                  <c:v>0.15298</c:v>
                </c:pt>
                <c:pt idx="3744">
                  <c:v>7.7526999999999999E-2</c:v>
                </c:pt>
                <c:pt idx="3745">
                  <c:v>7.4653999999999998E-2</c:v>
                </c:pt>
                <c:pt idx="3746">
                  <c:v>6.5740000000000007E-2</c:v>
                </c:pt>
                <c:pt idx="3747">
                  <c:v>0.1794</c:v>
                </c:pt>
                <c:pt idx="3748">
                  <c:v>0.41682999999999998</c:v>
                </c:pt>
                <c:pt idx="3749">
                  <c:v>0.33263999999999999</c:v>
                </c:pt>
                <c:pt idx="3750">
                  <c:v>0.62170000000000003</c:v>
                </c:pt>
                <c:pt idx="3751">
                  <c:v>0.24296999999999999</c:v>
                </c:pt>
                <c:pt idx="3752">
                  <c:v>0.24257000000000001</c:v>
                </c:pt>
                <c:pt idx="3753">
                  <c:v>0.39350000000000002</c:v>
                </c:pt>
                <c:pt idx="3754">
                  <c:v>0.24968000000000001</c:v>
                </c:pt>
                <c:pt idx="3755">
                  <c:v>0.36814999999999998</c:v>
                </c:pt>
                <c:pt idx="3756">
                  <c:v>0.65141000000000004</c:v>
                </c:pt>
                <c:pt idx="3757">
                  <c:v>0.55508000000000002</c:v>
                </c:pt>
                <c:pt idx="3758">
                  <c:v>0.55542999999999998</c:v>
                </c:pt>
                <c:pt idx="3759">
                  <c:v>0.36098999999999998</c:v>
                </c:pt>
                <c:pt idx="3760">
                  <c:v>0.39921000000000001</c:v>
                </c:pt>
                <c:pt idx="3761">
                  <c:v>0.15287999999999999</c:v>
                </c:pt>
                <c:pt idx="3762">
                  <c:v>0.13413</c:v>
                </c:pt>
                <c:pt idx="3763">
                  <c:v>0.12852</c:v>
                </c:pt>
                <c:pt idx="3764">
                  <c:v>0.21182000000000001</c:v>
                </c:pt>
                <c:pt idx="3765">
                  <c:v>0.41577999999999998</c:v>
                </c:pt>
                <c:pt idx="3766">
                  <c:v>0.40150999999999998</c:v>
                </c:pt>
                <c:pt idx="3767">
                  <c:v>0.33306000000000002</c:v>
                </c:pt>
                <c:pt idx="3768">
                  <c:v>0.25892999999999999</c:v>
                </c:pt>
                <c:pt idx="3769">
                  <c:v>0.28319</c:v>
                </c:pt>
                <c:pt idx="3770">
                  <c:v>0.31609999999999999</c:v>
                </c:pt>
                <c:pt idx="3771">
                  <c:v>0.27038000000000001</c:v>
                </c:pt>
                <c:pt idx="3772">
                  <c:v>0.24475</c:v>
                </c:pt>
                <c:pt idx="3773">
                  <c:v>0.27516000000000002</c:v>
                </c:pt>
                <c:pt idx="3774">
                  <c:v>0.16644999999999999</c:v>
                </c:pt>
                <c:pt idx="3775">
                  <c:v>0.15653</c:v>
                </c:pt>
                <c:pt idx="3776">
                  <c:v>0.20846999999999999</c:v>
                </c:pt>
                <c:pt idx="3777">
                  <c:v>0.21242</c:v>
                </c:pt>
                <c:pt idx="3778">
                  <c:v>0.26711000000000001</c:v>
                </c:pt>
                <c:pt idx="3779">
                  <c:v>0.37864999999999999</c:v>
                </c:pt>
                <c:pt idx="3780">
                  <c:v>0.53505999999999998</c:v>
                </c:pt>
                <c:pt idx="3781">
                  <c:v>0.73002</c:v>
                </c:pt>
                <c:pt idx="3782">
                  <c:v>0.64122999999999997</c:v>
                </c:pt>
                <c:pt idx="3783">
                  <c:v>0.62814000000000003</c:v>
                </c:pt>
                <c:pt idx="3784">
                  <c:v>0.48309999999999997</c:v>
                </c:pt>
                <c:pt idx="3785">
                  <c:v>0.35702</c:v>
                </c:pt>
                <c:pt idx="3786">
                  <c:v>0.38812000000000002</c:v>
                </c:pt>
                <c:pt idx="3787">
                  <c:v>0.39036999999999999</c:v>
                </c:pt>
                <c:pt idx="3788">
                  <c:v>0.26680999999999999</c:v>
                </c:pt>
                <c:pt idx="3789">
                  <c:v>0.22735</c:v>
                </c:pt>
                <c:pt idx="3790">
                  <c:v>0.15679000000000001</c:v>
                </c:pt>
                <c:pt idx="3791">
                  <c:v>0.14323</c:v>
                </c:pt>
                <c:pt idx="3792">
                  <c:v>0.14166999999999999</c:v>
                </c:pt>
                <c:pt idx="3793">
                  <c:v>0.13886999999999999</c:v>
                </c:pt>
                <c:pt idx="3794">
                  <c:v>0.15951000000000001</c:v>
                </c:pt>
                <c:pt idx="3795">
                  <c:v>0.12259</c:v>
                </c:pt>
                <c:pt idx="3796">
                  <c:v>0.12845000000000001</c:v>
                </c:pt>
                <c:pt idx="3797">
                  <c:v>0.10957</c:v>
                </c:pt>
                <c:pt idx="3798">
                  <c:v>0.25218000000000002</c:v>
                </c:pt>
                <c:pt idx="3799">
                  <c:v>0.44041999999999998</c:v>
                </c:pt>
                <c:pt idx="3800">
                  <c:v>0.42436000000000001</c:v>
                </c:pt>
                <c:pt idx="3801">
                  <c:v>0.23164999999999999</c:v>
                </c:pt>
                <c:pt idx="3802">
                  <c:v>0.25240000000000001</c:v>
                </c:pt>
                <c:pt idx="3803">
                  <c:v>0.27766000000000002</c:v>
                </c:pt>
                <c:pt idx="3804">
                  <c:v>0.29521999999999998</c:v>
                </c:pt>
                <c:pt idx="3805">
                  <c:v>0.43895000000000001</c:v>
                </c:pt>
                <c:pt idx="3806">
                  <c:v>0.29357</c:v>
                </c:pt>
                <c:pt idx="3807">
                  <c:v>0.36408000000000001</c:v>
                </c:pt>
                <c:pt idx="3808">
                  <c:v>0.36057</c:v>
                </c:pt>
                <c:pt idx="3809">
                  <c:v>0.21687999999999999</c:v>
                </c:pt>
                <c:pt idx="3810">
                  <c:v>0.17233000000000001</c:v>
                </c:pt>
                <c:pt idx="3811">
                  <c:v>0.1085</c:v>
                </c:pt>
                <c:pt idx="3812">
                  <c:v>0.22953999999999999</c:v>
                </c:pt>
                <c:pt idx="3813">
                  <c:v>0.20857000000000001</c:v>
                </c:pt>
                <c:pt idx="3814">
                  <c:v>0.10238999999999999</c:v>
                </c:pt>
                <c:pt idx="3815">
                  <c:v>0.17546</c:v>
                </c:pt>
                <c:pt idx="3816">
                  <c:v>0.15448000000000001</c:v>
                </c:pt>
                <c:pt idx="3817">
                  <c:v>0.19939000000000001</c:v>
                </c:pt>
                <c:pt idx="3818">
                  <c:v>0.31730000000000003</c:v>
                </c:pt>
                <c:pt idx="3819">
                  <c:v>0.29788999999999999</c:v>
                </c:pt>
                <c:pt idx="3820">
                  <c:v>0.43408000000000002</c:v>
                </c:pt>
                <c:pt idx="3821">
                  <c:v>0.40105000000000002</c:v>
                </c:pt>
                <c:pt idx="3822">
                  <c:v>0.28022000000000002</c:v>
                </c:pt>
                <c:pt idx="3823">
                  <c:v>0.11894</c:v>
                </c:pt>
                <c:pt idx="3824">
                  <c:v>0.13769000000000001</c:v>
                </c:pt>
                <c:pt idx="3825">
                  <c:v>0.15964999999999999</c:v>
                </c:pt>
                <c:pt idx="3826">
                  <c:v>0.17892</c:v>
                </c:pt>
                <c:pt idx="3827">
                  <c:v>0.16807</c:v>
                </c:pt>
                <c:pt idx="3828">
                  <c:v>0.18909000000000001</c:v>
                </c:pt>
                <c:pt idx="3829">
                  <c:v>0.14374999999999999</c:v>
                </c:pt>
                <c:pt idx="3830">
                  <c:v>9.5315999999999998E-2</c:v>
                </c:pt>
                <c:pt idx="3831">
                  <c:v>0.40819</c:v>
                </c:pt>
                <c:pt idx="3832">
                  <c:v>0.45624999999999999</c:v>
                </c:pt>
                <c:pt idx="3833">
                  <c:v>0.43983</c:v>
                </c:pt>
                <c:pt idx="3834">
                  <c:v>0.26007999999999998</c:v>
                </c:pt>
                <c:pt idx="3835">
                  <c:v>0.20455000000000001</c:v>
                </c:pt>
                <c:pt idx="3836">
                  <c:v>0.26205000000000001</c:v>
                </c:pt>
                <c:pt idx="3837">
                  <c:v>0.29918</c:v>
                </c:pt>
                <c:pt idx="3838">
                  <c:v>0.34148000000000001</c:v>
                </c:pt>
                <c:pt idx="3839">
                  <c:v>0.29476000000000002</c:v>
                </c:pt>
                <c:pt idx="3840">
                  <c:v>0.32279999999999998</c:v>
                </c:pt>
                <c:pt idx="3841">
                  <c:v>0.25623000000000001</c:v>
                </c:pt>
                <c:pt idx="3842">
                  <c:v>0.15004000000000001</c:v>
                </c:pt>
                <c:pt idx="3843">
                  <c:v>0.24048</c:v>
                </c:pt>
                <c:pt idx="3844">
                  <c:v>0.30346000000000001</c:v>
                </c:pt>
                <c:pt idx="3845">
                  <c:v>0.12977</c:v>
                </c:pt>
                <c:pt idx="3846">
                  <c:v>0.11722</c:v>
                </c:pt>
                <c:pt idx="3847">
                  <c:v>0.30031000000000002</c:v>
                </c:pt>
                <c:pt idx="3848">
                  <c:v>0.39922999999999997</c:v>
                </c:pt>
                <c:pt idx="3849">
                  <c:v>0.27793000000000001</c:v>
                </c:pt>
                <c:pt idx="3850">
                  <c:v>0.10514</c:v>
                </c:pt>
                <c:pt idx="3851">
                  <c:v>9.9862999999999993E-2</c:v>
                </c:pt>
                <c:pt idx="3852">
                  <c:v>0.12681000000000001</c:v>
                </c:pt>
                <c:pt idx="3853">
                  <c:v>0.10224999999999999</c:v>
                </c:pt>
                <c:pt idx="3854">
                  <c:v>9.8003999999999994E-2</c:v>
                </c:pt>
                <c:pt idx="3855">
                  <c:v>8.8271000000000002E-2</c:v>
                </c:pt>
                <c:pt idx="3856">
                  <c:v>8.5961999999999997E-2</c:v>
                </c:pt>
                <c:pt idx="3857">
                  <c:v>8.5748000000000005E-2</c:v>
                </c:pt>
                <c:pt idx="3858">
                  <c:v>6.8930000000000005E-2</c:v>
                </c:pt>
                <c:pt idx="3859">
                  <c:v>0.11645999999999999</c:v>
                </c:pt>
                <c:pt idx="3860">
                  <c:v>0.28351999999999999</c:v>
                </c:pt>
                <c:pt idx="3861">
                  <c:v>0.28625</c:v>
                </c:pt>
                <c:pt idx="3862">
                  <c:v>0.31369000000000002</c:v>
                </c:pt>
                <c:pt idx="3863">
                  <c:v>0.15795000000000001</c:v>
                </c:pt>
                <c:pt idx="3864">
                  <c:v>0.20896000000000001</c:v>
                </c:pt>
                <c:pt idx="3865">
                  <c:v>0.20351</c:v>
                </c:pt>
                <c:pt idx="3866">
                  <c:v>0.17676</c:v>
                </c:pt>
                <c:pt idx="3867">
                  <c:v>0.16428999999999999</c:v>
                </c:pt>
                <c:pt idx="3868">
                  <c:v>8.3183000000000007E-2</c:v>
                </c:pt>
                <c:pt idx="3869">
                  <c:v>8.3138000000000004E-2</c:v>
                </c:pt>
                <c:pt idx="3870">
                  <c:v>6.1053999999999997E-2</c:v>
                </c:pt>
                <c:pt idx="3871">
                  <c:v>0.24518999999999999</c:v>
                </c:pt>
                <c:pt idx="3872">
                  <c:v>0.15042</c:v>
                </c:pt>
                <c:pt idx="3873">
                  <c:v>0.24123</c:v>
                </c:pt>
                <c:pt idx="3874">
                  <c:v>0.20535</c:v>
                </c:pt>
                <c:pt idx="3875">
                  <c:v>0.41127000000000002</c:v>
                </c:pt>
                <c:pt idx="3876">
                  <c:v>0.39949000000000001</c:v>
                </c:pt>
                <c:pt idx="3877">
                  <c:v>0.43114000000000002</c:v>
                </c:pt>
                <c:pt idx="3878">
                  <c:v>0.44591999999999998</c:v>
                </c:pt>
                <c:pt idx="3879">
                  <c:v>0.42619000000000001</c:v>
                </c:pt>
                <c:pt idx="3880">
                  <c:v>0.44080999999999998</c:v>
                </c:pt>
                <c:pt idx="3881">
                  <c:v>0.42751</c:v>
                </c:pt>
                <c:pt idx="3882">
                  <c:v>0.39539000000000002</c:v>
                </c:pt>
                <c:pt idx="3883">
                  <c:v>0.39889000000000002</c:v>
                </c:pt>
                <c:pt idx="3884">
                  <c:v>0.35505999999999999</c:v>
                </c:pt>
                <c:pt idx="3885">
                  <c:v>0.34989999999999999</c:v>
                </c:pt>
                <c:pt idx="3886">
                  <c:v>0.21059</c:v>
                </c:pt>
                <c:pt idx="3887">
                  <c:v>0.13700000000000001</c:v>
                </c:pt>
                <c:pt idx="3888">
                  <c:v>0.18523000000000001</c:v>
                </c:pt>
                <c:pt idx="3889">
                  <c:v>0.20981</c:v>
                </c:pt>
                <c:pt idx="3890">
                  <c:v>0.24107000000000001</c:v>
                </c:pt>
                <c:pt idx="3891">
                  <c:v>0.13231000000000001</c:v>
                </c:pt>
                <c:pt idx="3892">
                  <c:v>0.16222</c:v>
                </c:pt>
                <c:pt idx="3893">
                  <c:v>0.11952</c:v>
                </c:pt>
                <c:pt idx="3894">
                  <c:v>0.1177</c:v>
                </c:pt>
                <c:pt idx="3895">
                  <c:v>0.1787</c:v>
                </c:pt>
                <c:pt idx="3896">
                  <c:v>0.15187999999999999</c:v>
                </c:pt>
                <c:pt idx="3897">
                  <c:v>0.15332999999999999</c:v>
                </c:pt>
                <c:pt idx="3898">
                  <c:v>9.2530000000000001E-2</c:v>
                </c:pt>
                <c:pt idx="3899">
                  <c:v>9.6829999999999999E-2</c:v>
                </c:pt>
                <c:pt idx="3900">
                  <c:v>7.0597999999999994E-2</c:v>
                </c:pt>
                <c:pt idx="3901">
                  <c:v>5.6926999999999998E-2</c:v>
                </c:pt>
                <c:pt idx="3902">
                  <c:v>6.1003000000000002E-2</c:v>
                </c:pt>
                <c:pt idx="3903">
                  <c:v>9.7025E-2</c:v>
                </c:pt>
                <c:pt idx="3904">
                  <c:v>0.11595999999999999</c:v>
                </c:pt>
                <c:pt idx="3905">
                  <c:v>0.11298999999999999</c:v>
                </c:pt>
                <c:pt idx="3906">
                  <c:v>0.11895</c:v>
                </c:pt>
                <c:pt idx="3907">
                  <c:v>0.14112</c:v>
                </c:pt>
                <c:pt idx="3908">
                  <c:v>0.12139</c:v>
                </c:pt>
                <c:pt idx="3909">
                  <c:v>9.3567999999999998E-2</c:v>
                </c:pt>
                <c:pt idx="3910">
                  <c:v>8.1008999999999998E-2</c:v>
                </c:pt>
                <c:pt idx="3911">
                  <c:v>0.13186</c:v>
                </c:pt>
                <c:pt idx="3912">
                  <c:v>0.26417000000000002</c:v>
                </c:pt>
                <c:pt idx="3913">
                  <c:v>0.27013999999999999</c:v>
                </c:pt>
                <c:pt idx="3914">
                  <c:v>0.10087</c:v>
                </c:pt>
                <c:pt idx="3915">
                  <c:v>8.5325999999999999E-2</c:v>
                </c:pt>
                <c:pt idx="3916">
                  <c:v>6.9225999999999996E-2</c:v>
                </c:pt>
                <c:pt idx="3917">
                  <c:v>7.2971999999999995E-2</c:v>
                </c:pt>
                <c:pt idx="3918">
                  <c:v>0.32939000000000002</c:v>
                </c:pt>
                <c:pt idx="3919">
                  <c:v>0.32406000000000001</c:v>
                </c:pt>
                <c:pt idx="3920">
                  <c:v>0.36876999999999999</c:v>
                </c:pt>
                <c:pt idx="3921">
                  <c:v>0.53044999999999998</c:v>
                </c:pt>
                <c:pt idx="3922">
                  <c:v>0.35366999999999998</c:v>
                </c:pt>
                <c:pt idx="3923">
                  <c:v>0.15079999999999999</c:v>
                </c:pt>
                <c:pt idx="3924">
                  <c:v>0.29200999999999999</c:v>
                </c:pt>
                <c:pt idx="3925">
                  <c:v>0.1449</c:v>
                </c:pt>
                <c:pt idx="3926">
                  <c:v>7.7858999999999998E-2</c:v>
                </c:pt>
                <c:pt idx="3927">
                  <c:v>5.2782000000000003E-2</c:v>
                </c:pt>
                <c:pt idx="3928">
                  <c:v>5.9907000000000002E-2</c:v>
                </c:pt>
                <c:pt idx="3929">
                  <c:v>4.2500999999999997E-2</c:v>
                </c:pt>
                <c:pt idx="3930">
                  <c:v>0.21173</c:v>
                </c:pt>
                <c:pt idx="3931">
                  <c:v>0.22412000000000001</c:v>
                </c:pt>
                <c:pt idx="3932">
                  <c:v>0.19708999999999999</c:v>
                </c:pt>
                <c:pt idx="3933">
                  <c:v>0.23236999999999999</c:v>
                </c:pt>
                <c:pt idx="3934">
                  <c:v>0.20215</c:v>
                </c:pt>
                <c:pt idx="3935">
                  <c:v>0.19137000000000001</c:v>
                </c:pt>
                <c:pt idx="3936">
                  <c:v>0.20421</c:v>
                </c:pt>
                <c:pt idx="3937">
                  <c:v>0.20774999999999999</c:v>
                </c:pt>
                <c:pt idx="3938">
                  <c:v>0.24318999999999999</c:v>
                </c:pt>
                <c:pt idx="3939">
                  <c:v>0.21720999999999999</c:v>
                </c:pt>
                <c:pt idx="3940">
                  <c:v>0.30740000000000001</c:v>
                </c:pt>
                <c:pt idx="3941">
                  <c:v>0.22772999999999999</c:v>
                </c:pt>
                <c:pt idx="3942">
                  <c:v>0.24743000000000001</c:v>
                </c:pt>
                <c:pt idx="3943">
                  <c:v>0.28583999999999998</c:v>
                </c:pt>
                <c:pt idx="3944">
                  <c:v>0.1968</c:v>
                </c:pt>
                <c:pt idx="3945">
                  <c:v>0.61068999999999996</c:v>
                </c:pt>
                <c:pt idx="3946">
                  <c:v>0.42585000000000001</c:v>
                </c:pt>
                <c:pt idx="3947">
                  <c:v>0.38167000000000001</c:v>
                </c:pt>
                <c:pt idx="3948">
                  <c:v>0.39410000000000001</c:v>
                </c:pt>
                <c:pt idx="3949">
                  <c:v>0.42559000000000002</c:v>
                </c:pt>
                <c:pt idx="3950">
                  <c:v>0.29515000000000002</c:v>
                </c:pt>
                <c:pt idx="3951">
                  <c:v>0.30268</c:v>
                </c:pt>
                <c:pt idx="3952">
                  <c:v>0.16256000000000001</c:v>
                </c:pt>
                <c:pt idx="3953">
                  <c:v>0.17624000000000001</c:v>
                </c:pt>
                <c:pt idx="3954">
                  <c:v>0.12356</c:v>
                </c:pt>
                <c:pt idx="3955">
                  <c:v>0.11555</c:v>
                </c:pt>
                <c:pt idx="3956">
                  <c:v>9.9024000000000001E-2</c:v>
                </c:pt>
                <c:pt idx="3957">
                  <c:v>0.33378000000000002</c:v>
                </c:pt>
                <c:pt idx="3958">
                  <c:v>0.31830000000000003</c:v>
                </c:pt>
                <c:pt idx="3959">
                  <c:v>0.32246000000000002</c:v>
                </c:pt>
                <c:pt idx="3960">
                  <c:v>0.10364</c:v>
                </c:pt>
                <c:pt idx="3961">
                  <c:v>0.31669000000000003</c:v>
                </c:pt>
                <c:pt idx="3962">
                  <c:v>0.38712999999999997</c:v>
                </c:pt>
                <c:pt idx="3963">
                  <c:v>0.49010999999999999</c:v>
                </c:pt>
                <c:pt idx="3964">
                  <c:v>0.64898999999999996</c:v>
                </c:pt>
                <c:pt idx="3965">
                  <c:v>0.32616000000000001</c:v>
                </c:pt>
                <c:pt idx="3966">
                  <c:v>0.34849000000000002</c:v>
                </c:pt>
                <c:pt idx="3967">
                  <c:v>0.35050999999999999</c:v>
                </c:pt>
                <c:pt idx="3968">
                  <c:v>0.28005000000000002</c:v>
                </c:pt>
                <c:pt idx="3969">
                  <c:v>0.14510000000000001</c:v>
                </c:pt>
                <c:pt idx="3970">
                  <c:v>0.13899</c:v>
                </c:pt>
                <c:pt idx="3971">
                  <c:v>0.21757000000000001</c:v>
                </c:pt>
                <c:pt idx="3972">
                  <c:v>0.2135</c:v>
                </c:pt>
                <c:pt idx="3973">
                  <c:v>0.21274000000000001</c:v>
                </c:pt>
                <c:pt idx="3974">
                  <c:v>0.21634999999999999</c:v>
                </c:pt>
                <c:pt idx="3975">
                  <c:v>0.28816000000000003</c:v>
                </c:pt>
                <c:pt idx="3976">
                  <c:v>0.17294999999999999</c:v>
                </c:pt>
                <c:pt idx="3977">
                  <c:v>0.17457</c:v>
                </c:pt>
                <c:pt idx="3978">
                  <c:v>0.21181</c:v>
                </c:pt>
                <c:pt idx="3979">
                  <c:v>0.23021</c:v>
                </c:pt>
                <c:pt idx="3980">
                  <c:v>0.25795000000000001</c:v>
                </c:pt>
                <c:pt idx="3981">
                  <c:v>0.14451</c:v>
                </c:pt>
                <c:pt idx="3982">
                  <c:v>0.27609</c:v>
                </c:pt>
                <c:pt idx="3983">
                  <c:v>0.26998</c:v>
                </c:pt>
                <c:pt idx="3984">
                  <c:v>0.29252</c:v>
                </c:pt>
                <c:pt idx="3985">
                  <c:v>0.18953999999999999</c:v>
                </c:pt>
                <c:pt idx="3986">
                  <c:v>0.17849999999999999</c:v>
                </c:pt>
                <c:pt idx="3987">
                  <c:v>0.20460999999999999</c:v>
                </c:pt>
                <c:pt idx="3988">
                  <c:v>0.14127999999999999</c:v>
                </c:pt>
                <c:pt idx="3989">
                  <c:v>0.14804999999999999</c:v>
                </c:pt>
                <c:pt idx="3990">
                  <c:v>0.26478000000000002</c:v>
                </c:pt>
                <c:pt idx="3991">
                  <c:v>0.17277999999999999</c:v>
                </c:pt>
                <c:pt idx="3992">
                  <c:v>0.12015000000000001</c:v>
                </c:pt>
                <c:pt idx="3993">
                  <c:v>0.15140999999999999</c:v>
                </c:pt>
                <c:pt idx="3994">
                  <c:v>0.17835999999999999</c:v>
                </c:pt>
                <c:pt idx="3995">
                  <c:v>0.20463000000000001</c:v>
                </c:pt>
                <c:pt idx="3996">
                  <c:v>0.20397999999999999</c:v>
                </c:pt>
                <c:pt idx="3997">
                  <c:v>0.14338999999999999</c:v>
                </c:pt>
                <c:pt idx="3998">
                  <c:v>8.8784000000000002E-2</c:v>
                </c:pt>
                <c:pt idx="3999">
                  <c:v>7.3570999999999998E-2</c:v>
                </c:pt>
                <c:pt idx="4000">
                  <c:v>5.2961000000000001E-2</c:v>
                </c:pt>
                <c:pt idx="4001">
                  <c:v>6.6375000000000003E-2</c:v>
                </c:pt>
                <c:pt idx="4002">
                  <c:v>0.16750999999999999</c:v>
                </c:pt>
                <c:pt idx="4003">
                  <c:v>7.4774999999999994E-2</c:v>
                </c:pt>
                <c:pt idx="4004">
                  <c:v>7.4912000000000006E-2</c:v>
                </c:pt>
                <c:pt idx="4005">
                  <c:v>0.24662999999999999</c:v>
                </c:pt>
                <c:pt idx="4006">
                  <c:v>0.24171000000000001</c:v>
                </c:pt>
                <c:pt idx="4007">
                  <c:v>0.24346999999999999</c:v>
                </c:pt>
                <c:pt idx="4008">
                  <c:v>0.39661999999999997</c:v>
                </c:pt>
                <c:pt idx="4009">
                  <c:v>0.50502999999999998</c:v>
                </c:pt>
                <c:pt idx="4010">
                  <c:v>0.50310999999999995</c:v>
                </c:pt>
                <c:pt idx="4011">
                  <c:v>0.57782999999999995</c:v>
                </c:pt>
                <c:pt idx="4012">
                  <c:v>0.58584999999999998</c:v>
                </c:pt>
                <c:pt idx="4013">
                  <c:v>0.49904999999999999</c:v>
                </c:pt>
                <c:pt idx="4014">
                  <c:v>0.33581</c:v>
                </c:pt>
                <c:pt idx="4015">
                  <c:v>0.30320999999999998</c:v>
                </c:pt>
                <c:pt idx="4016">
                  <c:v>5.9187999999999998E-2</c:v>
                </c:pt>
                <c:pt idx="4017">
                  <c:v>0.19697999999999999</c:v>
                </c:pt>
                <c:pt idx="4018">
                  <c:v>0.21076</c:v>
                </c:pt>
                <c:pt idx="4019">
                  <c:v>0.22817999999999999</c:v>
                </c:pt>
                <c:pt idx="4020">
                  <c:v>0.18099000000000001</c:v>
                </c:pt>
                <c:pt idx="4021">
                  <c:v>0.18883</c:v>
                </c:pt>
                <c:pt idx="4022">
                  <c:v>0.27783999999999998</c:v>
                </c:pt>
                <c:pt idx="4023">
                  <c:v>0.18168999999999999</c:v>
                </c:pt>
                <c:pt idx="4024">
                  <c:v>8.6891999999999997E-2</c:v>
                </c:pt>
                <c:pt idx="4025">
                  <c:v>0.12023</c:v>
                </c:pt>
                <c:pt idx="4026">
                  <c:v>0.16259999999999999</c:v>
                </c:pt>
                <c:pt idx="4027">
                  <c:v>0.27879999999999999</c:v>
                </c:pt>
                <c:pt idx="4028">
                  <c:v>0.32280999999999999</c:v>
                </c:pt>
                <c:pt idx="4029">
                  <c:v>0.32158999999999999</c:v>
                </c:pt>
                <c:pt idx="4030">
                  <c:v>0.25559999999999999</c:v>
                </c:pt>
                <c:pt idx="4031">
                  <c:v>0.26064999999999999</c:v>
                </c:pt>
                <c:pt idx="4032">
                  <c:v>0.26945000000000002</c:v>
                </c:pt>
                <c:pt idx="4033">
                  <c:v>0.26135000000000003</c:v>
                </c:pt>
                <c:pt idx="4034">
                  <c:v>0.16919000000000001</c:v>
                </c:pt>
                <c:pt idx="4035">
                  <c:v>0.17271</c:v>
                </c:pt>
                <c:pt idx="4036">
                  <c:v>0.19955999999999999</c:v>
                </c:pt>
                <c:pt idx="4037">
                  <c:v>0.14688999999999999</c:v>
                </c:pt>
                <c:pt idx="4038">
                  <c:v>0.14871999999999999</c:v>
                </c:pt>
                <c:pt idx="4039">
                  <c:v>0.12</c:v>
                </c:pt>
                <c:pt idx="4040">
                  <c:v>0.11759</c:v>
                </c:pt>
                <c:pt idx="4041">
                  <c:v>0.19958999999999999</c:v>
                </c:pt>
                <c:pt idx="4042">
                  <c:v>0.19142000000000001</c:v>
                </c:pt>
                <c:pt idx="4043">
                  <c:v>8.5149000000000002E-2</c:v>
                </c:pt>
                <c:pt idx="4044">
                  <c:v>0.15507000000000001</c:v>
                </c:pt>
                <c:pt idx="4045">
                  <c:v>0.28589999999999999</c:v>
                </c:pt>
                <c:pt idx="4046">
                  <c:v>0.23527999999999999</c:v>
                </c:pt>
                <c:pt idx="4047">
                  <c:v>0.13880999999999999</c:v>
                </c:pt>
                <c:pt idx="4048">
                  <c:v>0.11254</c:v>
                </c:pt>
                <c:pt idx="4049">
                  <c:v>7.2909000000000002E-2</c:v>
                </c:pt>
                <c:pt idx="4050">
                  <c:v>0.25235000000000002</c:v>
                </c:pt>
                <c:pt idx="4051">
                  <c:v>0.25647999999999999</c:v>
                </c:pt>
                <c:pt idx="4052">
                  <c:v>0.21167</c:v>
                </c:pt>
                <c:pt idx="4053">
                  <c:v>0.28338999999999998</c:v>
                </c:pt>
                <c:pt idx="4054">
                  <c:v>0.28569</c:v>
                </c:pt>
                <c:pt idx="4055">
                  <c:v>0.12331</c:v>
                </c:pt>
                <c:pt idx="4056">
                  <c:v>0.12279</c:v>
                </c:pt>
                <c:pt idx="4057">
                  <c:v>0.14130999999999999</c:v>
                </c:pt>
                <c:pt idx="4058">
                  <c:v>0.13397999999999999</c:v>
                </c:pt>
                <c:pt idx="4059">
                  <c:v>0.13095999999999999</c:v>
                </c:pt>
                <c:pt idx="4060">
                  <c:v>4.8383000000000002E-2</c:v>
                </c:pt>
                <c:pt idx="4061">
                  <c:v>6.3936000000000007E-2</c:v>
                </c:pt>
                <c:pt idx="4062">
                  <c:v>6.1806E-2</c:v>
                </c:pt>
                <c:pt idx="4063">
                  <c:v>0.24732000000000001</c:v>
                </c:pt>
                <c:pt idx="4064">
                  <c:v>0.42781999999999998</c:v>
                </c:pt>
                <c:pt idx="4065">
                  <c:v>0.45530999999999999</c:v>
                </c:pt>
                <c:pt idx="4066">
                  <c:v>0.48468</c:v>
                </c:pt>
                <c:pt idx="4067">
                  <c:v>0.21152000000000001</c:v>
                </c:pt>
                <c:pt idx="4068">
                  <c:v>0.20405999999999999</c:v>
                </c:pt>
                <c:pt idx="4069">
                  <c:v>0.25794</c:v>
                </c:pt>
                <c:pt idx="4070">
                  <c:v>0.25374000000000002</c:v>
                </c:pt>
                <c:pt idx="4071">
                  <c:v>0.28642000000000001</c:v>
                </c:pt>
                <c:pt idx="4072">
                  <c:v>0.32157999999999998</c:v>
                </c:pt>
                <c:pt idx="4073">
                  <c:v>0.25327</c:v>
                </c:pt>
                <c:pt idx="4074">
                  <c:v>0.36437000000000003</c:v>
                </c:pt>
                <c:pt idx="4075">
                  <c:v>0.31035000000000001</c:v>
                </c:pt>
                <c:pt idx="4076">
                  <c:v>0.28016999999999997</c:v>
                </c:pt>
                <c:pt idx="4077">
                  <c:v>0.26288</c:v>
                </c:pt>
                <c:pt idx="4078">
                  <c:v>0.35908000000000001</c:v>
                </c:pt>
                <c:pt idx="4079">
                  <c:v>0.28220000000000001</c:v>
                </c:pt>
                <c:pt idx="4080">
                  <c:v>0.13816000000000001</c:v>
                </c:pt>
                <c:pt idx="4081">
                  <c:v>0.15201000000000001</c:v>
                </c:pt>
                <c:pt idx="4082">
                  <c:v>0.39338000000000001</c:v>
                </c:pt>
                <c:pt idx="4083">
                  <c:v>0.38857999999999998</c:v>
                </c:pt>
                <c:pt idx="4084">
                  <c:v>0.45952999999999999</c:v>
                </c:pt>
                <c:pt idx="4085">
                  <c:v>0.48805999999999999</c:v>
                </c:pt>
                <c:pt idx="4086">
                  <c:v>0.1583</c:v>
                </c:pt>
                <c:pt idx="4087">
                  <c:v>0.21218000000000001</c:v>
                </c:pt>
                <c:pt idx="4088">
                  <c:v>0.23608999999999999</c:v>
                </c:pt>
                <c:pt idx="4089">
                  <c:v>0.18472</c:v>
                </c:pt>
                <c:pt idx="4090">
                  <c:v>0.22749</c:v>
                </c:pt>
                <c:pt idx="4091">
                  <c:v>0.22647</c:v>
                </c:pt>
                <c:pt idx="4092">
                  <c:v>0.29672999999999999</c:v>
                </c:pt>
                <c:pt idx="4093">
                  <c:v>0.32063999999999998</c:v>
                </c:pt>
                <c:pt idx="4094">
                  <c:v>0.28439999999999999</c:v>
                </c:pt>
                <c:pt idx="4095">
                  <c:v>0.32462000000000002</c:v>
                </c:pt>
                <c:pt idx="4096">
                  <c:v>0.44055</c:v>
                </c:pt>
                <c:pt idx="4097">
                  <c:v>0.80430000000000001</c:v>
                </c:pt>
                <c:pt idx="4098">
                  <c:v>0.96940000000000004</c:v>
                </c:pt>
                <c:pt idx="4099">
                  <c:v>1.0784</c:v>
                </c:pt>
                <c:pt idx="4100">
                  <c:v>0.98321999999999998</c:v>
                </c:pt>
                <c:pt idx="4101">
                  <c:v>0.53205999999999998</c:v>
                </c:pt>
                <c:pt idx="4102">
                  <c:v>0.69064999999999999</c:v>
                </c:pt>
                <c:pt idx="4103">
                  <c:v>0.49715999999999999</c:v>
                </c:pt>
                <c:pt idx="4104">
                  <c:v>0.501</c:v>
                </c:pt>
                <c:pt idx="4105">
                  <c:v>0.17262</c:v>
                </c:pt>
                <c:pt idx="4106">
                  <c:v>0.22453000000000001</c:v>
                </c:pt>
                <c:pt idx="4107">
                  <c:v>0.23946000000000001</c:v>
                </c:pt>
                <c:pt idx="4108">
                  <c:v>0.23896000000000001</c:v>
                </c:pt>
                <c:pt idx="4109">
                  <c:v>0.25957999999999998</c:v>
                </c:pt>
                <c:pt idx="4110">
                  <c:v>0.18037</c:v>
                </c:pt>
                <c:pt idx="4111">
                  <c:v>0.18232999999999999</c:v>
                </c:pt>
                <c:pt idx="4112">
                  <c:v>0.14122999999999999</c:v>
                </c:pt>
                <c:pt idx="4113">
                  <c:v>0.27807999999999999</c:v>
                </c:pt>
                <c:pt idx="4114">
                  <c:v>0.37180999999999997</c:v>
                </c:pt>
                <c:pt idx="4115">
                  <c:v>0.46033000000000002</c:v>
                </c:pt>
                <c:pt idx="4116">
                  <c:v>0.48551</c:v>
                </c:pt>
                <c:pt idx="4117">
                  <c:v>0.38178000000000001</c:v>
                </c:pt>
                <c:pt idx="4118">
                  <c:v>0.17810999999999999</c:v>
                </c:pt>
                <c:pt idx="4119">
                  <c:v>0.16603999999999999</c:v>
                </c:pt>
                <c:pt idx="4120">
                  <c:v>0.13120999999999999</c:v>
                </c:pt>
                <c:pt idx="4121">
                  <c:v>0.15231</c:v>
                </c:pt>
                <c:pt idx="4122">
                  <c:v>0.16403999999999999</c:v>
                </c:pt>
                <c:pt idx="4123">
                  <c:v>0.32786999999999999</c:v>
                </c:pt>
                <c:pt idx="4124">
                  <c:v>0.2208</c:v>
                </c:pt>
                <c:pt idx="4125">
                  <c:v>0.31759999999999999</c:v>
                </c:pt>
                <c:pt idx="4126">
                  <c:v>0.22650000000000001</c:v>
                </c:pt>
                <c:pt idx="4127">
                  <c:v>0.20571</c:v>
                </c:pt>
                <c:pt idx="4128">
                  <c:v>0.21243000000000001</c:v>
                </c:pt>
                <c:pt idx="4129">
                  <c:v>9.8053000000000001E-2</c:v>
                </c:pt>
                <c:pt idx="4130">
                  <c:v>9.8442000000000002E-2</c:v>
                </c:pt>
                <c:pt idx="4131">
                  <c:v>0.24789</c:v>
                </c:pt>
                <c:pt idx="4132">
                  <c:v>4.9977000000000001E-2</c:v>
                </c:pt>
                <c:pt idx="4133">
                  <c:v>6.1477999999999998E-2</c:v>
                </c:pt>
                <c:pt idx="4134">
                  <c:v>5.9562999999999998E-2</c:v>
                </c:pt>
                <c:pt idx="4135">
                  <c:v>6.7264000000000004E-2</c:v>
                </c:pt>
                <c:pt idx="4136">
                  <c:v>8.7216000000000002E-2</c:v>
                </c:pt>
                <c:pt idx="4137">
                  <c:v>9.3804999999999999E-2</c:v>
                </c:pt>
                <c:pt idx="4138">
                  <c:v>0.10736999999999999</c:v>
                </c:pt>
                <c:pt idx="4139">
                  <c:v>0.23219000000000001</c:v>
                </c:pt>
                <c:pt idx="4140">
                  <c:v>0.27165</c:v>
                </c:pt>
                <c:pt idx="4141">
                  <c:v>0.21856</c:v>
                </c:pt>
                <c:pt idx="4142">
                  <c:v>0.26388</c:v>
                </c:pt>
                <c:pt idx="4143">
                  <c:v>0.14383000000000001</c:v>
                </c:pt>
                <c:pt idx="4144">
                  <c:v>0.22392999999999999</c:v>
                </c:pt>
                <c:pt idx="4145">
                  <c:v>0.18321000000000001</c:v>
                </c:pt>
                <c:pt idx="4146">
                  <c:v>0.13983999999999999</c:v>
                </c:pt>
                <c:pt idx="4147">
                  <c:v>6.8529000000000007E-2</c:v>
                </c:pt>
                <c:pt idx="4148">
                  <c:v>8.4787000000000001E-2</c:v>
                </c:pt>
                <c:pt idx="4149">
                  <c:v>0.33892</c:v>
                </c:pt>
                <c:pt idx="4150">
                  <c:v>0.45278000000000002</c:v>
                </c:pt>
                <c:pt idx="4151">
                  <c:v>0.15212999999999999</c:v>
                </c:pt>
                <c:pt idx="4152">
                  <c:v>0.11637</c:v>
                </c:pt>
                <c:pt idx="4153">
                  <c:v>4.4824999999999997E-2</c:v>
                </c:pt>
                <c:pt idx="4154">
                  <c:v>4.1755E-2</c:v>
                </c:pt>
                <c:pt idx="4155">
                  <c:v>0.30807000000000001</c:v>
                </c:pt>
                <c:pt idx="4156">
                  <c:v>0.25658999999999998</c:v>
                </c:pt>
                <c:pt idx="4157">
                  <c:v>0.50443000000000005</c:v>
                </c:pt>
                <c:pt idx="4158">
                  <c:v>0.49969000000000002</c:v>
                </c:pt>
                <c:pt idx="4159">
                  <c:v>0.58123000000000002</c:v>
                </c:pt>
                <c:pt idx="4160">
                  <c:v>0.81733999999999996</c:v>
                </c:pt>
                <c:pt idx="4161">
                  <c:v>0.77024999999999999</c:v>
                </c:pt>
                <c:pt idx="4162">
                  <c:v>1.0466</c:v>
                </c:pt>
                <c:pt idx="4163">
                  <c:v>0.72897999999999996</c:v>
                </c:pt>
                <c:pt idx="4164">
                  <c:v>0.70711999999999997</c:v>
                </c:pt>
                <c:pt idx="4165">
                  <c:v>0.54493000000000003</c:v>
                </c:pt>
                <c:pt idx="4166">
                  <c:v>0.54122999999999999</c:v>
                </c:pt>
                <c:pt idx="4167">
                  <c:v>0.5554</c:v>
                </c:pt>
                <c:pt idx="4168">
                  <c:v>0.26182</c:v>
                </c:pt>
                <c:pt idx="4169">
                  <c:v>0.15898999999999999</c:v>
                </c:pt>
                <c:pt idx="4170">
                  <c:v>8.8997999999999994E-2</c:v>
                </c:pt>
                <c:pt idx="4171">
                  <c:v>0.10385999999999999</c:v>
                </c:pt>
                <c:pt idx="4172">
                  <c:v>0.11169999999999999</c:v>
                </c:pt>
                <c:pt idx="4173">
                  <c:v>0.18926000000000001</c:v>
                </c:pt>
                <c:pt idx="4174">
                  <c:v>0.2225</c:v>
                </c:pt>
                <c:pt idx="4175">
                  <c:v>0.14443</c:v>
                </c:pt>
                <c:pt idx="4176">
                  <c:v>5.6335999999999997E-2</c:v>
                </c:pt>
                <c:pt idx="4177">
                  <c:v>0.11279</c:v>
                </c:pt>
                <c:pt idx="4178">
                  <c:v>4.5624999999999999E-2</c:v>
                </c:pt>
                <c:pt idx="4179">
                  <c:v>6.8260000000000001E-2</c:v>
                </c:pt>
                <c:pt idx="4180">
                  <c:v>4.7413999999999998E-2</c:v>
                </c:pt>
                <c:pt idx="4181">
                  <c:v>0.13256000000000001</c:v>
                </c:pt>
                <c:pt idx="4182">
                  <c:v>0.13264999999999999</c:v>
                </c:pt>
                <c:pt idx="4183">
                  <c:v>9.7202999999999998E-2</c:v>
                </c:pt>
                <c:pt idx="4184">
                  <c:v>0.27389000000000002</c:v>
                </c:pt>
                <c:pt idx="4185">
                  <c:v>0.30997999999999998</c:v>
                </c:pt>
                <c:pt idx="4186">
                  <c:v>0.32167000000000001</c:v>
                </c:pt>
                <c:pt idx="4187">
                  <c:v>0.26400000000000001</c:v>
                </c:pt>
                <c:pt idx="4188">
                  <c:v>0.23438000000000001</c:v>
                </c:pt>
                <c:pt idx="4189">
                  <c:v>0.22745000000000001</c:v>
                </c:pt>
                <c:pt idx="4190">
                  <c:v>0.23902999999999999</c:v>
                </c:pt>
                <c:pt idx="4191">
                  <c:v>0.25308999999999998</c:v>
                </c:pt>
                <c:pt idx="4192">
                  <c:v>0.26551999999999998</c:v>
                </c:pt>
                <c:pt idx="4193">
                  <c:v>0.51517000000000002</c:v>
                </c:pt>
                <c:pt idx="4194">
                  <c:v>0.57964000000000004</c:v>
                </c:pt>
                <c:pt idx="4195">
                  <c:v>0.45115</c:v>
                </c:pt>
                <c:pt idx="4196">
                  <c:v>0.33743000000000001</c:v>
                </c:pt>
                <c:pt idx="4197">
                  <c:v>0.55161000000000004</c:v>
                </c:pt>
                <c:pt idx="4198">
                  <c:v>0.32745999999999997</c:v>
                </c:pt>
                <c:pt idx="4199">
                  <c:v>0.33887</c:v>
                </c:pt>
                <c:pt idx="4200">
                  <c:v>0.35957</c:v>
                </c:pt>
                <c:pt idx="4201">
                  <c:v>0.35563</c:v>
                </c:pt>
                <c:pt idx="4202">
                  <c:v>0.30624000000000001</c:v>
                </c:pt>
                <c:pt idx="4203">
                  <c:v>0.30104999999999998</c:v>
                </c:pt>
                <c:pt idx="4204">
                  <c:v>0.31535999999999997</c:v>
                </c:pt>
                <c:pt idx="4205">
                  <c:v>0.34253</c:v>
                </c:pt>
                <c:pt idx="4206">
                  <c:v>0.28864000000000001</c:v>
                </c:pt>
                <c:pt idx="4207">
                  <c:v>0.18442</c:v>
                </c:pt>
                <c:pt idx="4208">
                  <c:v>0.31922</c:v>
                </c:pt>
                <c:pt idx="4209">
                  <c:v>0.39395000000000002</c:v>
                </c:pt>
                <c:pt idx="4210">
                  <c:v>0.70064000000000004</c:v>
                </c:pt>
                <c:pt idx="4211">
                  <c:v>0.41899999999999998</c:v>
                </c:pt>
                <c:pt idx="4212">
                  <c:v>0.29564000000000001</c:v>
                </c:pt>
                <c:pt idx="4213">
                  <c:v>0.27633999999999997</c:v>
                </c:pt>
                <c:pt idx="4214">
                  <c:v>0.22758</c:v>
                </c:pt>
                <c:pt idx="4215">
                  <c:v>0.23616999999999999</c:v>
                </c:pt>
                <c:pt idx="4216">
                  <c:v>0.40426000000000001</c:v>
                </c:pt>
                <c:pt idx="4217">
                  <c:v>0.47804000000000002</c:v>
                </c:pt>
                <c:pt idx="4218">
                  <c:v>0.32869999999999999</c:v>
                </c:pt>
                <c:pt idx="4219">
                  <c:v>0.32190999999999997</c:v>
                </c:pt>
                <c:pt idx="4220">
                  <c:v>0.25675999999999999</c:v>
                </c:pt>
                <c:pt idx="4221">
                  <c:v>0.36596000000000001</c:v>
                </c:pt>
                <c:pt idx="4222">
                  <c:v>0.40826000000000001</c:v>
                </c:pt>
                <c:pt idx="4223">
                  <c:v>0.78127000000000002</c:v>
                </c:pt>
                <c:pt idx="4224">
                  <c:v>0.49253000000000002</c:v>
                </c:pt>
                <c:pt idx="4225">
                  <c:v>0.34693000000000002</c:v>
                </c:pt>
                <c:pt idx="4226">
                  <c:v>0.30642999999999998</c:v>
                </c:pt>
                <c:pt idx="4227">
                  <c:v>0.28647</c:v>
                </c:pt>
                <c:pt idx="4228">
                  <c:v>0.31841000000000003</c:v>
                </c:pt>
                <c:pt idx="4229">
                  <c:v>0.33211000000000002</c:v>
                </c:pt>
                <c:pt idx="4230">
                  <c:v>0.30427999999999999</c:v>
                </c:pt>
                <c:pt idx="4231">
                  <c:v>0.39140999999999998</c:v>
                </c:pt>
                <c:pt idx="4232">
                  <c:v>0.34547</c:v>
                </c:pt>
                <c:pt idx="4233">
                  <c:v>0.16211</c:v>
                </c:pt>
                <c:pt idx="4234">
                  <c:v>0.18554000000000001</c:v>
                </c:pt>
                <c:pt idx="4235">
                  <c:v>0.48837000000000003</c:v>
                </c:pt>
                <c:pt idx="4236">
                  <c:v>0.19416</c:v>
                </c:pt>
                <c:pt idx="4237">
                  <c:v>0.16291</c:v>
                </c:pt>
                <c:pt idx="4238">
                  <c:v>0.15001</c:v>
                </c:pt>
                <c:pt idx="4239">
                  <c:v>8.1920999999999994E-2</c:v>
                </c:pt>
                <c:pt idx="4240">
                  <c:v>8.1256999999999996E-2</c:v>
                </c:pt>
                <c:pt idx="4241">
                  <c:v>8.1368999999999997E-2</c:v>
                </c:pt>
                <c:pt idx="4242">
                  <c:v>7.9349000000000003E-2</c:v>
                </c:pt>
                <c:pt idx="4243">
                  <c:v>0.19514000000000001</c:v>
                </c:pt>
                <c:pt idx="4244">
                  <c:v>0.12299</c:v>
                </c:pt>
                <c:pt idx="4245">
                  <c:v>0.2155</c:v>
                </c:pt>
                <c:pt idx="4246">
                  <c:v>0.12708</c:v>
                </c:pt>
                <c:pt idx="4247">
                  <c:v>0.13037000000000001</c:v>
                </c:pt>
                <c:pt idx="4248">
                  <c:v>9.3052999999999997E-2</c:v>
                </c:pt>
                <c:pt idx="4249">
                  <c:v>0.12149</c:v>
                </c:pt>
                <c:pt idx="4250">
                  <c:v>0.13156999999999999</c:v>
                </c:pt>
                <c:pt idx="4251">
                  <c:v>0.34126000000000001</c:v>
                </c:pt>
                <c:pt idx="4252">
                  <c:v>0.36382999999999999</c:v>
                </c:pt>
                <c:pt idx="4253">
                  <c:v>0.17018</c:v>
                </c:pt>
                <c:pt idx="4254">
                  <c:v>0.17014000000000001</c:v>
                </c:pt>
                <c:pt idx="4255">
                  <c:v>0.15084</c:v>
                </c:pt>
                <c:pt idx="4256">
                  <c:v>0.11932</c:v>
                </c:pt>
                <c:pt idx="4257">
                  <c:v>0.29432000000000003</c:v>
                </c:pt>
                <c:pt idx="4258">
                  <c:v>0.11252</c:v>
                </c:pt>
                <c:pt idx="4259">
                  <c:v>0.14545</c:v>
                </c:pt>
                <c:pt idx="4260">
                  <c:v>0.1123</c:v>
                </c:pt>
                <c:pt idx="4261">
                  <c:v>0.23153000000000001</c:v>
                </c:pt>
                <c:pt idx="4262">
                  <c:v>0.28038999999999997</c:v>
                </c:pt>
                <c:pt idx="4263">
                  <c:v>0.30157</c:v>
                </c:pt>
                <c:pt idx="4264">
                  <c:v>0.48215999999999998</c:v>
                </c:pt>
                <c:pt idx="4265">
                  <c:v>0.46148</c:v>
                </c:pt>
                <c:pt idx="4266">
                  <c:v>0.44797999999999999</c:v>
                </c:pt>
                <c:pt idx="4267">
                  <c:v>7.1966000000000002E-2</c:v>
                </c:pt>
                <c:pt idx="4268">
                  <c:v>0.10983</c:v>
                </c:pt>
                <c:pt idx="4269">
                  <c:v>8.5565000000000002E-2</c:v>
                </c:pt>
                <c:pt idx="4270">
                  <c:v>9.2412999999999995E-2</c:v>
                </c:pt>
                <c:pt idx="4271">
                  <c:v>4.9598000000000003E-2</c:v>
                </c:pt>
                <c:pt idx="4272">
                  <c:v>5.0379E-2</c:v>
                </c:pt>
                <c:pt idx="4273">
                  <c:v>0.37302999999999997</c:v>
                </c:pt>
                <c:pt idx="4274">
                  <c:v>0.37251000000000001</c:v>
                </c:pt>
                <c:pt idx="4275">
                  <c:v>0.17659</c:v>
                </c:pt>
                <c:pt idx="4276">
                  <c:v>0.18740999999999999</c:v>
                </c:pt>
                <c:pt idx="4277">
                  <c:v>0.47854000000000002</c:v>
                </c:pt>
                <c:pt idx="4278">
                  <c:v>0.52027000000000001</c:v>
                </c:pt>
                <c:pt idx="4279">
                  <c:v>0.47839999999999999</c:v>
                </c:pt>
                <c:pt idx="4280">
                  <c:v>0.50087999999999999</c:v>
                </c:pt>
                <c:pt idx="4281">
                  <c:v>0.44613000000000003</c:v>
                </c:pt>
                <c:pt idx="4282">
                  <c:v>0.41221999999999998</c:v>
                </c:pt>
                <c:pt idx="4283">
                  <c:v>0.22383</c:v>
                </c:pt>
                <c:pt idx="4284">
                  <c:v>0.21113999999999999</c:v>
                </c:pt>
                <c:pt idx="4285">
                  <c:v>0.30486000000000002</c:v>
                </c:pt>
                <c:pt idx="4286">
                  <c:v>0.26823999999999998</c:v>
                </c:pt>
                <c:pt idx="4287">
                  <c:v>0.1409</c:v>
                </c:pt>
                <c:pt idx="4288">
                  <c:v>0.26084000000000002</c:v>
                </c:pt>
                <c:pt idx="4289">
                  <c:v>0.26688000000000001</c:v>
                </c:pt>
                <c:pt idx="4290">
                  <c:v>6.0528999999999999E-2</c:v>
                </c:pt>
                <c:pt idx="4291">
                  <c:v>4.0400999999999999E-2</c:v>
                </c:pt>
                <c:pt idx="4292">
                  <c:v>0.29119</c:v>
                </c:pt>
                <c:pt idx="4293">
                  <c:v>4.0223000000000002E-2</c:v>
                </c:pt>
                <c:pt idx="4294">
                  <c:v>3.8228999999999999E-2</c:v>
                </c:pt>
                <c:pt idx="4295">
                  <c:v>5.8276000000000001E-2</c:v>
                </c:pt>
                <c:pt idx="4296">
                  <c:v>0.16744000000000001</c:v>
                </c:pt>
                <c:pt idx="4297">
                  <c:v>0.48703000000000002</c:v>
                </c:pt>
                <c:pt idx="4298">
                  <c:v>0.57486000000000004</c:v>
                </c:pt>
                <c:pt idx="4299">
                  <c:v>0.49246000000000001</c:v>
                </c:pt>
                <c:pt idx="4300">
                  <c:v>0.71250999999999998</c:v>
                </c:pt>
                <c:pt idx="4301">
                  <c:v>0.52915000000000001</c:v>
                </c:pt>
                <c:pt idx="4302">
                  <c:v>0.55740999999999996</c:v>
                </c:pt>
                <c:pt idx="4303">
                  <c:v>0.47989999999999999</c:v>
                </c:pt>
                <c:pt idx="4304">
                  <c:v>0.51175000000000004</c:v>
                </c:pt>
                <c:pt idx="4305">
                  <c:v>0.71896000000000004</c:v>
                </c:pt>
                <c:pt idx="4306">
                  <c:v>0.53029999999999999</c:v>
                </c:pt>
                <c:pt idx="4307">
                  <c:v>0.92625000000000002</c:v>
                </c:pt>
                <c:pt idx="4308">
                  <c:v>0.84447000000000005</c:v>
                </c:pt>
                <c:pt idx="4309">
                  <c:v>0.50814999999999999</c:v>
                </c:pt>
                <c:pt idx="4310">
                  <c:v>0.46243000000000001</c:v>
                </c:pt>
                <c:pt idx="4311">
                  <c:v>0.47055000000000002</c:v>
                </c:pt>
                <c:pt idx="4312">
                  <c:v>0.38029000000000002</c:v>
                </c:pt>
                <c:pt idx="4313">
                  <c:v>0.27543000000000001</c:v>
                </c:pt>
                <c:pt idx="4314">
                  <c:v>0.22417000000000001</c:v>
                </c:pt>
                <c:pt idx="4315">
                  <c:v>0.25407999999999997</c:v>
                </c:pt>
                <c:pt idx="4316">
                  <c:v>0.26959</c:v>
                </c:pt>
                <c:pt idx="4317">
                  <c:v>0.25017</c:v>
                </c:pt>
                <c:pt idx="4318">
                  <c:v>0.29987999999999998</c:v>
                </c:pt>
                <c:pt idx="4319">
                  <c:v>0.26719999999999999</c:v>
                </c:pt>
                <c:pt idx="4320">
                  <c:v>9.9038000000000001E-2</c:v>
                </c:pt>
                <c:pt idx="4321">
                  <c:v>0.16156999999999999</c:v>
                </c:pt>
                <c:pt idx="4322">
                  <c:v>5.1291000000000003E-2</c:v>
                </c:pt>
                <c:pt idx="4323">
                  <c:v>6.7266999999999993E-2</c:v>
                </c:pt>
                <c:pt idx="4324">
                  <c:v>9.9104999999999999E-2</c:v>
                </c:pt>
                <c:pt idx="4325">
                  <c:v>0.10761</c:v>
                </c:pt>
                <c:pt idx="4326">
                  <c:v>0.27532000000000001</c:v>
                </c:pt>
                <c:pt idx="4327">
                  <c:v>0.24498</c:v>
                </c:pt>
                <c:pt idx="4328">
                  <c:v>0.2853</c:v>
                </c:pt>
                <c:pt idx="4329">
                  <c:v>0.24262</c:v>
                </c:pt>
                <c:pt idx="4330">
                  <c:v>0.42159000000000002</c:v>
                </c:pt>
                <c:pt idx="4331">
                  <c:v>0.49075999999999997</c:v>
                </c:pt>
                <c:pt idx="4332">
                  <c:v>0.14205000000000001</c:v>
                </c:pt>
                <c:pt idx="4333">
                  <c:v>0.25462000000000001</c:v>
                </c:pt>
                <c:pt idx="4334">
                  <c:v>0.13550999999999999</c:v>
                </c:pt>
                <c:pt idx="4335">
                  <c:v>0.29766999999999999</c:v>
                </c:pt>
                <c:pt idx="4336">
                  <c:v>0.224</c:v>
                </c:pt>
                <c:pt idx="4337">
                  <c:v>0.23057</c:v>
                </c:pt>
                <c:pt idx="4338">
                  <c:v>0.13278000000000001</c:v>
                </c:pt>
                <c:pt idx="4339">
                  <c:v>1.2082000000000001E-2</c:v>
                </c:pt>
                <c:pt idx="4340">
                  <c:v>0.11901</c:v>
                </c:pt>
                <c:pt idx="4341">
                  <c:v>0.30851000000000001</c:v>
                </c:pt>
                <c:pt idx="4342">
                  <c:v>0.51595000000000002</c:v>
                </c:pt>
                <c:pt idx="4343">
                  <c:v>0.47394999999999998</c:v>
                </c:pt>
                <c:pt idx="4344">
                  <c:v>0.44108999999999998</c:v>
                </c:pt>
                <c:pt idx="4345">
                  <c:v>0.33867000000000003</c:v>
                </c:pt>
                <c:pt idx="4346">
                  <c:v>0.31674000000000002</c:v>
                </c:pt>
                <c:pt idx="4347">
                  <c:v>0.29915000000000003</c:v>
                </c:pt>
                <c:pt idx="4348">
                  <c:v>0.28669</c:v>
                </c:pt>
                <c:pt idx="4349">
                  <c:v>0.12548999999999999</c:v>
                </c:pt>
                <c:pt idx="4350">
                  <c:v>0.18529999999999999</c:v>
                </c:pt>
                <c:pt idx="4351">
                  <c:v>0.16125</c:v>
                </c:pt>
                <c:pt idx="4352">
                  <c:v>0.25220999999999999</c:v>
                </c:pt>
                <c:pt idx="4353">
                  <c:v>0.14693000000000001</c:v>
                </c:pt>
                <c:pt idx="4354">
                  <c:v>0.12458</c:v>
                </c:pt>
                <c:pt idx="4355">
                  <c:v>0.36368</c:v>
                </c:pt>
                <c:pt idx="4356">
                  <c:v>0.33565</c:v>
                </c:pt>
                <c:pt idx="4357">
                  <c:v>0.31574000000000002</c:v>
                </c:pt>
                <c:pt idx="4358">
                  <c:v>8.0641000000000004E-2</c:v>
                </c:pt>
                <c:pt idx="4359">
                  <c:v>0.17616000000000001</c:v>
                </c:pt>
                <c:pt idx="4360">
                  <c:v>0.17768999999999999</c:v>
                </c:pt>
                <c:pt idx="4361">
                  <c:v>8.6125999999999994E-2</c:v>
                </c:pt>
                <c:pt idx="4362">
                  <c:v>9.6409999999999996E-2</c:v>
                </c:pt>
                <c:pt idx="4363">
                  <c:v>7.7566999999999997E-2</c:v>
                </c:pt>
                <c:pt idx="4364">
                  <c:v>0.12408</c:v>
                </c:pt>
                <c:pt idx="4365">
                  <c:v>0.13486000000000001</c:v>
                </c:pt>
                <c:pt idx="4366">
                  <c:v>0.15633</c:v>
                </c:pt>
                <c:pt idx="4367">
                  <c:v>0.23397999999999999</c:v>
                </c:pt>
                <c:pt idx="4368">
                  <c:v>0.14152999999999999</c:v>
                </c:pt>
                <c:pt idx="4369">
                  <c:v>0.21523</c:v>
                </c:pt>
                <c:pt idx="4370">
                  <c:v>0.16735</c:v>
                </c:pt>
                <c:pt idx="4371">
                  <c:v>0.14222000000000001</c:v>
                </c:pt>
                <c:pt idx="4372">
                  <c:v>0.32744000000000001</c:v>
                </c:pt>
                <c:pt idx="4373">
                  <c:v>0.32665</c:v>
                </c:pt>
                <c:pt idx="4374">
                  <c:v>6.5813999999999998E-2</c:v>
                </c:pt>
                <c:pt idx="4375">
                  <c:v>0.16181999999999999</c:v>
                </c:pt>
                <c:pt idx="4376">
                  <c:v>0.46847</c:v>
                </c:pt>
                <c:pt idx="4377">
                  <c:v>0.46411999999999998</c:v>
                </c:pt>
                <c:pt idx="4378">
                  <c:v>0.48276999999999998</c:v>
                </c:pt>
                <c:pt idx="4379">
                  <c:v>0.23555000000000001</c:v>
                </c:pt>
                <c:pt idx="4380">
                  <c:v>0.20530999999999999</c:v>
                </c:pt>
                <c:pt idx="4381">
                  <c:v>0.21443999999999999</c:v>
                </c:pt>
                <c:pt idx="4382">
                  <c:v>0.26948</c:v>
                </c:pt>
                <c:pt idx="4383">
                  <c:v>0.25317000000000001</c:v>
                </c:pt>
                <c:pt idx="4384">
                  <c:v>0.30314999999999998</c:v>
                </c:pt>
                <c:pt idx="4385">
                  <c:v>0.24746000000000001</c:v>
                </c:pt>
                <c:pt idx="4386">
                  <c:v>0.2145</c:v>
                </c:pt>
                <c:pt idx="4387">
                  <c:v>0.26217000000000001</c:v>
                </c:pt>
                <c:pt idx="4388">
                  <c:v>0.26435999999999998</c:v>
                </c:pt>
                <c:pt idx="4389">
                  <c:v>0.22492999999999999</c:v>
                </c:pt>
                <c:pt idx="4390">
                  <c:v>0.19333</c:v>
                </c:pt>
                <c:pt idx="4391">
                  <c:v>0.36520999999999998</c:v>
                </c:pt>
                <c:pt idx="4392">
                  <c:v>6.8374000000000004E-2</c:v>
                </c:pt>
                <c:pt idx="4393">
                  <c:v>7.6344999999999996E-2</c:v>
                </c:pt>
                <c:pt idx="4394">
                  <c:v>0.10076</c:v>
                </c:pt>
                <c:pt idx="4395">
                  <c:v>0.11559</c:v>
                </c:pt>
                <c:pt idx="4396">
                  <c:v>0.13755999999999999</c:v>
                </c:pt>
                <c:pt idx="4397">
                  <c:v>0.30463000000000001</c:v>
                </c:pt>
                <c:pt idx="4398">
                  <c:v>0.28403</c:v>
                </c:pt>
                <c:pt idx="4399">
                  <c:v>0.24479000000000001</c:v>
                </c:pt>
                <c:pt idx="4400">
                  <c:v>0.35326000000000002</c:v>
                </c:pt>
                <c:pt idx="4401">
                  <c:v>0.42777999999999999</c:v>
                </c:pt>
                <c:pt idx="4402">
                  <c:v>0.25955</c:v>
                </c:pt>
                <c:pt idx="4403">
                  <c:v>0.44738</c:v>
                </c:pt>
                <c:pt idx="4404">
                  <c:v>0.10478999999999999</c:v>
                </c:pt>
                <c:pt idx="4405">
                  <c:v>0.14049</c:v>
                </c:pt>
                <c:pt idx="4406">
                  <c:v>0.12794</c:v>
                </c:pt>
                <c:pt idx="4407">
                  <c:v>7.7386999999999997E-2</c:v>
                </c:pt>
                <c:pt idx="4408">
                  <c:v>7.2207999999999994E-2</c:v>
                </c:pt>
                <c:pt idx="4409">
                  <c:v>7.2170999999999999E-2</c:v>
                </c:pt>
                <c:pt idx="4410">
                  <c:v>0.17956</c:v>
                </c:pt>
                <c:pt idx="4411">
                  <c:v>8.2501000000000005E-2</c:v>
                </c:pt>
                <c:pt idx="4412">
                  <c:v>0.25529000000000002</c:v>
                </c:pt>
                <c:pt idx="4413">
                  <c:v>0.16113</c:v>
                </c:pt>
                <c:pt idx="4414">
                  <c:v>4.1438999999999997E-2</c:v>
                </c:pt>
                <c:pt idx="4415">
                  <c:v>4.6836000000000003E-2</c:v>
                </c:pt>
                <c:pt idx="4416">
                  <c:v>3.5602000000000002E-2</c:v>
                </c:pt>
                <c:pt idx="4417">
                  <c:v>0.15656</c:v>
                </c:pt>
                <c:pt idx="4418">
                  <c:v>0.20841000000000001</c:v>
                </c:pt>
                <c:pt idx="4419">
                  <c:v>0.21112</c:v>
                </c:pt>
                <c:pt idx="4420">
                  <c:v>0.38602999999999998</c:v>
                </c:pt>
                <c:pt idx="4421">
                  <c:v>0.30453999999999998</c:v>
                </c:pt>
                <c:pt idx="4422">
                  <c:v>0.21187</c:v>
                </c:pt>
                <c:pt idx="4423">
                  <c:v>0.16003000000000001</c:v>
                </c:pt>
                <c:pt idx="4424">
                  <c:v>0.23913999999999999</c:v>
                </c:pt>
                <c:pt idx="4425">
                  <c:v>0.22802</c:v>
                </c:pt>
                <c:pt idx="4426">
                  <c:v>0.24848999999999999</c:v>
                </c:pt>
                <c:pt idx="4427">
                  <c:v>0.27854000000000001</c:v>
                </c:pt>
                <c:pt idx="4428">
                  <c:v>0.52666000000000002</c:v>
                </c:pt>
                <c:pt idx="4429">
                  <c:v>0.50483999999999996</c:v>
                </c:pt>
                <c:pt idx="4430">
                  <c:v>0.17558000000000001</c:v>
                </c:pt>
                <c:pt idx="4431">
                  <c:v>8.4348999999999993E-2</c:v>
                </c:pt>
                <c:pt idx="4432">
                  <c:v>7.6967999999999995E-2</c:v>
                </c:pt>
                <c:pt idx="4433">
                  <c:v>0.18237</c:v>
                </c:pt>
                <c:pt idx="4434">
                  <c:v>0.18534</c:v>
                </c:pt>
                <c:pt idx="4435">
                  <c:v>8.7267999999999998E-2</c:v>
                </c:pt>
                <c:pt idx="4436">
                  <c:v>8.1727999999999995E-2</c:v>
                </c:pt>
                <c:pt idx="4437">
                  <c:v>0.14191999999999999</c:v>
                </c:pt>
                <c:pt idx="4438">
                  <c:v>0.14718999999999999</c:v>
                </c:pt>
                <c:pt idx="4439">
                  <c:v>0.19819999999999999</c:v>
                </c:pt>
                <c:pt idx="4440">
                  <c:v>0.15074000000000001</c:v>
                </c:pt>
                <c:pt idx="4441">
                  <c:v>7.5886999999999996E-2</c:v>
                </c:pt>
                <c:pt idx="4442">
                  <c:v>6.9156999999999996E-2</c:v>
                </c:pt>
                <c:pt idx="4443">
                  <c:v>8.4532999999999997E-2</c:v>
                </c:pt>
                <c:pt idx="4444">
                  <c:v>0.15779000000000001</c:v>
                </c:pt>
                <c:pt idx="4445">
                  <c:v>0.23602000000000001</c:v>
                </c:pt>
                <c:pt idx="4446">
                  <c:v>0.20630999999999999</c:v>
                </c:pt>
                <c:pt idx="4447">
                  <c:v>0.19041</c:v>
                </c:pt>
                <c:pt idx="4448">
                  <c:v>0.13666</c:v>
                </c:pt>
                <c:pt idx="4449">
                  <c:v>0.13657</c:v>
                </c:pt>
                <c:pt idx="4450">
                  <c:v>0.24006</c:v>
                </c:pt>
                <c:pt idx="4451">
                  <c:v>0.25189</c:v>
                </c:pt>
                <c:pt idx="4452">
                  <c:v>0.21224000000000001</c:v>
                </c:pt>
                <c:pt idx="4453">
                  <c:v>0.20227999999999999</c:v>
                </c:pt>
                <c:pt idx="4454">
                  <c:v>0.23413999999999999</c:v>
                </c:pt>
                <c:pt idx="4455">
                  <c:v>0.28843000000000002</c:v>
                </c:pt>
                <c:pt idx="4456">
                  <c:v>0.21026</c:v>
                </c:pt>
                <c:pt idx="4457">
                  <c:v>0.19273999999999999</c:v>
                </c:pt>
                <c:pt idx="4458">
                  <c:v>0.18195</c:v>
                </c:pt>
                <c:pt idx="4459">
                  <c:v>0.23699000000000001</c:v>
                </c:pt>
                <c:pt idx="4460">
                  <c:v>0.31962000000000002</c:v>
                </c:pt>
                <c:pt idx="4461">
                  <c:v>0.34562999999999999</c:v>
                </c:pt>
                <c:pt idx="4462">
                  <c:v>0.34699999999999998</c:v>
                </c:pt>
                <c:pt idx="4463">
                  <c:v>0.21296000000000001</c:v>
                </c:pt>
                <c:pt idx="4464">
                  <c:v>0.16708000000000001</c:v>
                </c:pt>
                <c:pt idx="4465">
                  <c:v>0.1507</c:v>
                </c:pt>
                <c:pt idx="4466">
                  <c:v>8.6453000000000002E-2</c:v>
                </c:pt>
                <c:pt idx="4467">
                  <c:v>0.14918000000000001</c:v>
                </c:pt>
                <c:pt idx="4468">
                  <c:v>0.44235999999999998</c:v>
                </c:pt>
                <c:pt idx="4469">
                  <c:v>0.41389999999999999</c:v>
                </c:pt>
                <c:pt idx="4470">
                  <c:v>0.35669000000000001</c:v>
                </c:pt>
                <c:pt idx="4471">
                  <c:v>0.34816000000000003</c:v>
                </c:pt>
                <c:pt idx="4472">
                  <c:v>0.34745999999999999</c:v>
                </c:pt>
                <c:pt idx="4473">
                  <c:v>0.39521000000000001</c:v>
                </c:pt>
                <c:pt idx="4474">
                  <c:v>0.3952</c:v>
                </c:pt>
                <c:pt idx="4475">
                  <c:v>0.39528999999999997</c:v>
                </c:pt>
                <c:pt idx="4476">
                  <c:v>0.11343</c:v>
                </c:pt>
                <c:pt idx="4477">
                  <c:v>0.1273</c:v>
                </c:pt>
                <c:pt idx="4478">
                  <c:v>0.19112000000000001</c:v>
                </c:pt>
                <c:pt idx="4479">
                  <c:v>0.17258999999999999</c:v>
                </c:pt>
                <c:pt idx="4480">
                  <c:v>0.11744</c:v>
                </c:pt>
                <c:pt idx="4481">
                  <c:v>0.15686</c:v>
                </c:pt>
                <c:pt idx="4482">
                  <c:v>0.2475</c:v>
                </c:pt>
                <c:pt idx="4483">
                  <c:v>0.2873</c:v>
                </c:pt>
                <c:pt idx="4484">
                  <c:v>0.19077</c:v>
                </c:pt>
                <c:pt idx="4485">
                  <c:v>0.37209999999999999</c:v>
                </c:pt>
                <c:pt idx="4486">
                  <c:v>0.32846999999999998</c:v>
                </c:pt>
                <c:pt idx="4487">
                  <c:v>0.35830000000000001</c:v>
                </c:pt>
                <c:pt idx="4488">
                  <c:v>0.13478000000000001</c:v>
                </c:pt>
                <c:pt idx="4489">
                  <c:v>0.14993000000000001</c:v>
                </c:pt>
                <c:pt idx="4490">
                  <c:v>0.19123000000000001</c:v>
                </c:pt>
                <c:pt idx="4491">
                  <c:v>0.11885999999999999</c:v>
                </c:pt>
                <c:pt idx="4492">
                  <c:v>0.2293</c:v>
                </c:pt>
                <c:pt idx="4493">
                  <c:v>0.24337</c:v>
                </c:pt>
                <c:pt idx="4494">
                  <c:v>9.9747000000000002E-2</c:v>
                </c:pt>
                <c:pt idx="4495">
                  <c:v>0.28434999999999999</c:v>
                </c:pt>
                <c:pt idx="4496">
                  <c:v>0.20843</c:v>
                </c:pt>
                <c:pt idx="4497">
                  <c:v>0.14635999999999999</c:v>
                </c:pt>
                <c:pt idx="4498">
                  <c:v>0.12471</c:v>
                </c:pt>
                <c:pt idx="4499">
                  <c:v>0.31373000000000001</c:v>
                </c:pt>
                <c:pt idx="4500">
                  <c:v>0.51895999999999998</c:v>
                </c:pt>
                <c:pt idx="4501">
                  <c:v>0.14113999999999999</c:v>
                </c:pt>
                <c:pt idx="4502">
                  <c:v>0.42782999999999999</c:v>
                </c:pt>
                <c:pt idx="4503">
                  <c:v>0.43458999999999998</c:v>
                </c:pt>
                <c:pt idx="4504">
                  <c:v>0.12870000000000001</c:v>
                </c:pt>
                <c:pt idx="4505">
                  <c:v>0.13763</c:v>
                </c:pt>
                <c:pt idx="4506">
                  <c:v>0.41865999999999998</c:v>
                </c:pt>
                <c:pt idx="4507">
                  <c:v>0.10285999999999999</c:v>
                </c:pt>
                <c:pt idx="4508">
                  <c:v>0.13313</c:v>
                </c:pt>
                <c:pt idx="4509">
                  <c:v>0.26848</c:v>
                </c:pt>
                <c:pt idx="4510">
                  <c:v>0.27600000000000002</c:v>
                </c:pt>
                <c:pt idx="4511">
                  <c:v>0.28227999999999998</c:v>
                </c:pt>
                <c:pt idx="4512">
                  <c:v>0.27590999999999999</c:v>
                </c:pt>
                <c:pt idx="4513">
                  <c:v>0.27493000000000001</c:v>
                </c:pt>
                <c:pt idx="4514">
                  <c:v>0.26756999999999997</c:v>
                </c:pt>
                <c:pt idx="4515">
                  <c:v>0.23155000000000001</c:v>
                </c:pt>
                <c:pt idx="4516">
                  <c:v>8.8260000000000005E-2</c:v>
                </c:pt>
                <c:pt idx="4517">
                  <c:v>0.11376</c:v>
                </c:pt>
                <c:pt idx="4518">
                  <c:v>0.18118999999999999</c:v>
                </c:pt>
                <c:pt idx="4519">
                  <c:v>0.18593999999999999</c:v>
                </c:pt>
                <c:pt idx="4520">
                  <c:v>0.32035000000000002</c:v>
                </c:pt>
                <c:pt idx="4521">
                  <c:v>0.18607000000000001</c:v>
                </c:pt>
                <c:pt idx="4522">
                  <c:v>0.27166000000000001</c:v>
                </c:pt>
                <c:pt idx="4523">
                  <c:v>0.26727000000000001</c:v>
                </c:pt>
                <c:pt idx="4524">
                  <c:v>0.33372000000000002</c:v>
                </c:pt>
                <c:pt idx="4525">
                  <c:v>0.21279000000000001</c:v>
                </c:pt>
                <c:pt idx="4526">
                  <c:v>0.13320000000000001</c:v>
                </c:pt>
                <c:pt idx="4527">
                  <c:v>0.20155000000000001</c:v>
                </c:pt>
                <c:pt idx="4528">
                  <c:v>0.19524</c:v>
                </c:pt>
                <c:pt idx="4529">
                  <c:v>0.15703</c:v>
                </c:pt>
                <c:pt idx="4530">
                  <c:v>0.18814</c:v>
                </c:pt>
                <c:pt idx="4531">
                  <c:v>0.28843000000000002</c:v>
                </c:pt>
                <c:pt idx="4532">
                  <c:v>0.27472999999999997</c:v>
                </c:pt>
                <c:pt idx="4533">
                  <c:v>0.25295000000000001</c:v>
                </c:pt>
                <c:pt idx="4534">
                  <c:v>0.22914000000000001</c:v>
                </c:pt>
                <c:pt idx="4535">
                  <c:v>0.24956999999999999</c:v>
                </c:pt>
                <c:pt idx="4536">
                  <c:v>0.25518999999999997</c:v>
                </c:pt>
                <c:pt idx="4537">
                  <c:v>0.30470999999999998</c:v>
                </c:pt>
                <c:pt idx="4538">
                  <c:v>0.48621999999999999</c:v>
                </c:pt>
                <c:pt idx="4539">
                  <c:v>0.55101999999999995</c:v>
                </c:pt>
                <c:pt idx="4540">
                  <c:v>0.54995000000000005</c:v>
                </c:pt>
                <c:pt idx="4541">
                  <c:v>0.24778</c:v>
                </c:pt>
                <c:pt idx="4542">
                  <c:v>0.40503</c:v>
                </c:pt>
                <c:pt idx="4543">
                  <c:v>0.45530999999999999</c:v>
                </c:pt>
                <c:pt idx="4544">
                  <c:v>0.42224</c:v>
                </c:pt>
                <c:pt idx="4545">
                  <c:v>0.29493999999999998</c:v>
                </c:pt>
                <c:pt idx="4546">
                  <c:v>0.28523999999999999</c:v>
                </c:pt>
                <c:pt idx="4547">
                  <c:v>0.40844999999999998</c:v>
                </c:pt>
                <c:pt idx="4548">
                  <c:v>0.31136000000000003</c:v>
                </c:pt>
                <c:pt idx="4549">
                  <c:v>0.31267</c:v>
                </c:pt>
                <c:pt idx="4550">
                  <c:v>0.23635</c:v>
                </c:pt>
                <c:pt idx="4551">
                  <c:v>0.15137999999999999</c:v>
                </c:pt>
                <c:pt idx="4552">
                  <c:v>0.15395</c:v>
                </c:pt>
                <c:pt idx="4553">
                  <c:v>0.35624</c:v>
                </c:pt>
                <c:pt idx="4554">
                  <c:v>5.4115000000000003E-2</c:v>
                </c:pt>
                <c:pt idx="4555">
                  <c:v>5.1574000000000002E-2</c:v>
                </c:pt>
                <c:pt idx="4556">
                  <c:v>6.0400000000000002E-2</c:v>
                </c:pt>
                <c:pt idx="4557">
                  <c:v>6.3004000000000004E-2</c:v>
                </c:pt>
                <c:pt idx="4558">
                  <c:v>9.8711999999999994E-2</c:v>
                </c:pt>
                <c:pt idx="4559">
                  <c:v>7.5900999999999996E-2</c:v>
                </c:pt>
                <c:pt idx="4560">
                  <c:v>8.3266999999999994E-2</c:v>
                </c:pt>
                <c:pt idx="4561">
                  <c:v>0.16547000000000001</c:v>
                </c:pt>
                <c:pt idx="4562">
                  <c:v>0.25464999999999999</c:v>
                </c:pt>
                <c:pt idx="4563">
                  <c:v>8.3946999999999994E-2</c:v>
                </c:pt>
                <c:pt idx="4564">
                  <c:v>2.1410999999999999E-2</c:v>
                </c:pt>
                <c:pt idx="4565">
                  <c:v>2.6872E-2</c:v>
                </c:pt>
                <c:pt idx="4566">
                  <c:v>2.0364E-2</c:v>
                </c:pt>
                <c:pt idx="4567">
                  <c:v>4.6605000000000001E-2</c:v>
                </c:pt>
                <c:pt idx="4568">
                  <c:v>0.22353000000000001</c:v>
                </c:pt>
                <c:pt idx="4569">
                  <c:v>0.31990000000000002</c:v>
                </c:pt>
                <c:pt idx="4570">
                  <c:v>0.42582999999999999</c:v>
                </c:pt>
                <c:pt idx="4571">
                  <c:v>0.54947000000000001</c:v>
                </c:pt>
                <c:pt idx="4572">
                  <c:v>0.54874999999999996</c:v>
                </c:pt>
                <c:pt idx="4573">
                  <c:v>0.59541999999999995</c:v>
                </c:pt>
                <c:pt idx="4574">
                  <c:v>0.76668999999999998</c:v>
                </c:pt>
                <c:pt idx="4575">
                  <c:v>0.78925999999999996</c:v>
                </c:pt>
                <c:pt idx="4576">
                  <c:v>0.64076</c:v>
                </c:pt>
                <c:pt idx="4577">
                  <c:v>0.41094000000000003</c:v>
                </c:pt>
                <c:pt idx="4578">
                  <c:v>0.39772999999999997</c:v>
                </c:pt>
                <c:pt idx="4579">
                  <c:v>0.14044999999999999</c:v>
                </c:pt>
                <c:pt idx="4580">
                  <c:v>6.5307000000000004E-2</c:v>
                </c:pt>
                <c:pt idx="4581">
                  <c:v>3.3952000000000003E-2</c:v>
                </c:pt>
                <c:pt idx="4582">
                  <c:v>5.9546000000000002E-2</c:v>
                </c:pt>
                <c:pt idx="4583">
                  <c:v>5.5194E-2</c:v>
                </c:pt>
                <c:pt idx="4584">
                  <c:v>4.6241999999999998E-2</c:v>
                </c:pt>
                <c:pt idx="4585">
                  <c:v>4.6350000000000002E-2</c:v>
                </c:pt>
                <c:pt idx="4586">
                  <c:v>5.2142000000000001E-2</c:v>
                </c:pt>
                <c:pt idx="4587">
                  <c:v>0.16233</c:v>
                </c:pt>
                <c:pt idx="4588">
                  <c:v>0.25129000000000001</c:v>
                </c:pt>
                <c:pt idx="4589">
                  <c:v>0.17810999999999999</c:v>
                </c:pt>
                <c:pt idx="4590">
                  <c:v>0.17151</c:v>
                </c:pt>
                <c:pt idx="4591">
                  <c:v>0.17072000000000001</c:v>
                </c:pt>
                <c:pt idx="4592">
                  <c:v>0.17193</c:v>
                </c:pt>
                <c:pt idx="4593">
                  <c:v>0.17687</c:v>
                </c:pt>
                <c:pt idx="4594">
                  <c:v>0.18651999999999999</c:v>
                </c:pt>
                <c:pt idx="4595">
                  <c:v>0.26352999999999999</c:v>
                </c:pt>
                <c:pt idx="4596">
                  <c:v>0.25990999999999997</c:v>
                </c:pt>
                <c:pt idx="4597">
                  <c:v>0.29377999999999999</c:v>
                </c:pt>
                <c:pt idx="4598">
                  <c:v>0.25591000000000003</c:v>
                </c:pt>
                <c:pt idx="4599">
                  <c:v>0.17476</c:v>
                </c:pt>
                <c:pt idx="4600">
                  <c:v>0.21362</c:v>
                </c:pt>
                <c:pt idx="4601">
                  <c:v>0.16874</c:v>
                </c:pt>
                <c:pt idx="4602">
                  <c:v>0.22559999999999999</c:v>
                </c:pt>
                <c:pt idx="4603">
                  <c:v>0.18564</c:v>
                </c:pt>
                <c:pt idx="4604">
                  <c:v>0.15404999999999999</c:v>
                </c:pt>
                <c:pt idx="4605">
                  <c:v>0.13508999999999999</c:v>
                </c:pt>
                <c:pt idx="4606">
                  <c:v>0.1802</c:v>
                </c:pt>
                <c:pt idx="4607">
                  <c:v>9.8517999999999994E-2</c:v>
                </c:pt>
                <c:pt idx="4608">
                  <c:v>0.10004</c:v>
                </c:pt>
                <c:pt idx="4609">
                  <c:v>0.25117</c:v>
                </c:pt>
                <c:pt idx="4610">
                  <c:v>0.15398999999999999</c:v>
                </c:pt>
                <c:pt idx="4611">
                  <c:v>0.15178</c:v>
                </c:pt>
                <c:pt idx="4612">
                  <c:v>0.18318000000000001</c:v>
                </c:pt>
                <c:pt idx="4613">
                  <c:v>0.28954000000000002</c:v>
                </c:pt>
                <c:pt idx="4614">
                  <c:v>0.47039999999999998</c:v>
                </c:pt>
                <c:pt idx="4615">
                  <c:v>0.43567</c:v>
                </c:pt>
                <c:pt idx="4616">
                  <c:v>0.46465000000000001</c:v>
                </c:pt>
                <c:pt idx="4617">
                  <c:v>0.67513999999999996</c:v>
                </c:pt>
                <c:pt idx="4618">
                  <c:v>0.49174000000000001</c:v>
                </c:pt>
                <c:pt idx="4619">
                  <c:v>0.43163000000000001</c:v>
                </c:pt>
                <c:pt idx="4620">
                  <c:v>0.38633000000000001</c:v>
                </c:pt>
                <c:pt idx="4621">
                  <c:v>0.65303</c:v>
                </c:pt>
                <c:pt idx="4622">
                  <c:v>0.60699999999999998</c:v>
                </c:pt>
                <c:pt idx="4623">
                  <c:v>0.29178999999999999</c:v>
                </c:pt>
                <c:pt idx="4624">
                  <c:v>0.14371</c:v>
                </c:pt>
                <c:pt idx="4625">
                  <c:v>0.20519000000000001</c:v>
                </c:pt>
                <c:pt idx="4626">
                  <c:v>0.37640000000000001</c:v>
                </c:pt>
                <c:pt idx="4627">
                  <c:v>0.29935</c:v>
                </c:pt>
                <c:pt idx="4628">
                  <c:v>0.29319000000000001</c:v>
                </c:pt>
                <c:pt idx="4629">
                  <c:v>0.31258000000000002</c:v>
                </c:pt>
                <c:pt idx="4630">
                  <c:v>0.33067000000000002</c:v>
                </c:pt>
                <c:pt idx="4631">
                  <c:v>0.30102000000000001</c:v>
                </c:pt>
                <c:pt idx="4632">
                  <c:v>0.42344999999999999</c:v>
                </c:pt>
                <c:pt idx="4633">
                  <c:v>0.6149</c:v>
                </c:pt>
                <c:pt idx="4634">
                  <c:v>0.62400999999999995</c:v>
                </c:pt>
                <c:pt idx="4635">
                  <c:v>0.75668000000000002</c:v>
                </c:pt>
                <c:pt idx="4636">
                  <c:v>0.80552000000000001</c:v>
                </c:pt>
                <c:pt idx="4637">
                  <c:v>0.78764999999999996</c:v>
                </c:pt>
                <c:pt idx="4638">
                  <c:v>0.42047000000000001</c:v>
                </c:pt>
                <c:pt idx="4639">
                  <c:v>0.28969</c:v>
                </c:pt>
                <c:pt idx="4640">
                  <c:v>0.28960000000000002</c:v>
                </c:pt>
                <c:pt idx="4641">
                  <c:v>0.26639000000000002</c:v>
                </c:pt>
                <c:pt idx="4642">
                  <c:v>0.18908</c:v>
                </c:pt>
                <c:pt idx="4643">
                  <c:v>0.13494999999999999</c:v>
                </c:pt>
                <c:pt idx="4644">
                  <c:v>0.19714999999999999</c:v>
                </c:pt>
                <c:pt idx="4645">
                  <c:v>0.23682</c:v>
                </c:pt>
                <c:pt idx="4646">
                  <c:v>0.49104999999999999</c:v>
                </c:pt>
                <c:pt idx="4647">
                  <c:v>0.26280999999999999</c:v>
                </c:pt>
                <c:pt idx="4648">
                  <c:v>0.21767</c:v>
                </c:pt>
                <c:pt idx="4649">
                  <c:v>0.22287999999999999</c:v>
                </c:pt>
                <c:pt idx="4650">
                  <c:v>0.19023000000000001</c:v>
                </c:pt>
                <c:pt idx="4651">
                  <c:v>0.23277</c:v>
                </c:pt>
                <c:pt idx="4652">
                  <c:v>0.33034999999999998</c:v>
                </c:pt>
                <c:pt idx="4653">
                  <c:v>0.25940000000000002</c:v>
                </c:pt>
                <c:pt idx="4654">
                  <c:v>0.45462000000000002</c:v>
                </c:pt>
                <c:pt idx="4655">
                  <c:v>0.38451999999999997</c:v>
                </c:pt>
                <c:pt idx="4656">
                  <c:v>0.52929999999999999</c:v>
                </c:pt>
                <c:pt idx="4657">
                  <c:v>0.55623</c:v>
                </c:pt>
                <c:pt idx="4658">
                  <c:v>0.36073</c:v>
                </c:pt>
                <c:pt idx="4659">
                  <c:v>0.32151999999999997</c:v>
                </c:pt>
                <c:pt idx="4660">
                  <c:v>0.33240999999999998</c:v>
                </c:pt>
                <c:pt idx="4661">
                  <c:v>0.26904</c:v>
                </c:pt>
                <c:pt idx="4662">
                  <c:v>0.20881</c:v>
                </c:pt>
                <c:pt idx="4663">
                  <c:v>0.28021000000000001</c:v>
                </c:pt>
                <c:pt idx="4664">
                  <c:v>0.48113</c:v>
                </c:pt>
                <c:pt idx="4665">
                  <c:v>0.41128999999999999</c:v>
                </c:pt>
                <c:pt idx="4666">
                  <c:v>0.39907999999999999</c:v>
                </c:pt>
                <c:pt idx="4667">
                  <c:v>0.44496999999999998</c:v>
                </c:pt>
                <c:pt idx="4668">
                  <c:v>0.40750999999999998</c:v>
                </c:pt>
                <c:pt idx="4669">
                  <c:v>0.13733999999999999</c:v>
                </c:pt>
                <c:pt idx="4670">
                  <c:v>0.13006000000000001</c:v>
                </c:pt>
                <c:pt idx="4671">
                  <c:v>0.36758999999999997</c:v>
                </c:pt>
                <c:pt idx="4672">
                  <c:v>0.39550000000000002</c:v>
                </c:pt>
                <c:pt idx="4673">
                  <c:v>0.39629999999999999</c:v>
                </c:pt>
                <c:pt idx="4674">
                  <c:v>0.44940000000000002</c:v>
                </c:pt>
                <c:pt idx="4675">
                  <c:v>0.17860999999999999</c:v>
                </c:pt>
                <c:pt idx="4676">
                  <c:v>0.24584</c:v>
                </c:pt>
                <c:pt idx="4677">
                  <c:v>0.25031999999999999</c:v>
                </c:pt>
                <c:pt idx="4678">
                  <c:v>0.26746999999999999</c:v>
                </c:pt>
                <c:pt idx="4679">
                  <c:v>0.20086000000000001</c:v>
                </c:pt>
                <c:pt idx="4680">
                  <c:v>0.14282</c:v>
                </c:pt>
                <c:pt idx="4681">
                  <c:v>0.12529999999999999</c:v>
                </c:pt>
                <c:pt idx="4682">
                  <c:v>0.12787000000000001</c:v>
                </c:pt>
                <c:pt idx="4683">
                  <c:v>0.36181000000000002</c:v>
                </c:pt>
                <c:pt idx="4684">
                  <c:v>0.34794999999999998</c:v>
                </c:pt>
                <c:pt idx="4685">
                  <c:v>0.31997999999999999</c:v>
                </c:pt>
                <c:pt idx="4686">
                  <c:v>7.3302999999999993E-2</c:v>
                </c:pt>
                <c:pt idx="4687">
                  <c:v>0.10151</c:v>
                </c:pt>
                <c:pt idx="4688">
                  <c:v>0.20430000000000001</c:v>
                </c:pt>
                <c:pt idx="4689">
                  <c:v>0.20275000000000001</c:v>
                </c:pt>
                <c:pt idx="4690">
                  <c:v>0.1918</c:v>
                </c:pt>
                <c:pt idx="4691">
                  <c:v>0.12592</c:v>
                </c:pt>
                <c:pt idx="4692">
                  <c:v>0.26225999999999999</c:v>
                </c:pt>
                <c:pt idx="4693">
                  <c:v>0.2636</c:v>
                </c:pt>
                <c:pt idx="4694">
                  <c:v>0.11607000000000001</c:v>
                </c:pt>
                <c:pt idx="4695">
                  <c:v>0.18668999999999999</c:v>
                </c:pt>
                <c:pt idx="4696">
                  <c:v>0.193</c:v>
                </c:pt>
                <c:pt idx="4697">
                  <c:v>0.26471</c:v>
                </c:pt>
                <c:pt idx="4698">
                  <c:v>0.23849999999999999</c:v>
                </c:pt>
                <c:pt idx="4699">
                  <c:v>0.34416999999999998</c:v>
                </c:pt>
                <c:pt idx="4700">
                  <c:v>0.14302000000000001</c:v>
                </c:pt>
                <c:pt idx="4701">
                  <c:v>0.23505999999999999</c:v>
                </c:pt>
                <c:pt idx="4702">
                  <c:v>0.19567999999999999</c:v>
                </c:pt>
                <c:pt idx="4703">
                  <c:v>0.17202000000000001</c:v>
                </c:pt>
                <c:pt idx="4704">
                  <c:v>0.20394999999999999</c:v>
                </c:pt>
                <c:pt idx="4705">
                  <c:v>0.42635000000000001</c:v>
                </c:pt>
                <c:pt idx="4706">
                  <c:v>0.39071</c:v>
                </c:pt>
                <c:pt idx="4707">
                  <c:v>0.36976999999999999</c:v>
                </c:pt>
                <c:pt idx="4708">
                  <c:v>0.21293999999999999</c:v>
                </c:pt>
                <c:pt idx="4709">
                  <c:v>0.27251999999999998</c:v>
                </c:pt>
                <c:pt idx="4710">
                  <c:v>0.38230999999999998</c:v>
                </c:pt>
                <c:pt idx="4711">
                  <c:v>0.39973999999999998</c:v>
                </c:pt>
                <c:pt idx="4712">
                  <c:v>0.23294999999999999</c:v>
                </c:pt>
                <c:pt idx="4713">
                  <c:v>0.22911000000000001</c:v>
                </c:pt>
                <c:pt idx="4714">
                  <c:v>0.24618000000000001</c:v>
                </c:pt>
                <c:pt idx="4715">
                  <c:v>0.25722</c:v>
                </c:pt>
                <c:pt idx="4716">
                  <c:v>0.16558</c:v>
                </c:pt>
                <c:pt idx="4717">
                  <c:v>0.24432999999999999</c:v>
                </c:pt>
                <c:pt idx="4718">
                  <c:v>0.28608</c:v>
                </c:pt>
                <c:pt idx="4719">
                  <c:v>0.24539</c:v>
                </c:pt>
                <c:pt idx="4720">
                  <c:v>0.1789</c:v>
                </c:pt>
                <c:pt idx="4721">
                  <c:v>0.14784</c:v>
                </c:pt>
                <c:pt idx="4722">
                  <c:v>0.24318999999999999</c:v>
                </c:pt>
                <c:pt idx="4723">
                  <c:v>0.30613000000000001</c:v>
                </c:pt>
                <c:pt idx="4724">
                  <c:v>0.34921999999999997</c:v>
                </c:pt>
                <c:pt idx="4725">
                  <c:v>0.70321999999999996</c:v>
                </c:pt>
                <c:pt idx="4726">
                  <c:v>0.40533000000000002</c:v>
                </c:pt>
                <c:pt idx="4727">
                  <c:v>0.73253000000000001</c:v>
                </c:pt>
                <c:pt idx="4728">
                  <c:v>0.64471999999999996</c:v>
                </c:pt>
                <c:pt idx="4729">
                  <c:v>0.72855999999999999</c:v>
                </c:pt>
                <c:pt idx="4730">
                  <c:v>0.60097</c:v>
                </c:pt>
                <c:pt idx="4731">
                  <c:v>0.51705999999999996</c:v>
                </c:pt>
                <c:pt idx="4732">
                  <c:v>0.19250999999999999</c:v>
                </c:pt>
                <c:pt idx="4733">
                  <c:v>0.26961000000000002</c:v>
                </c:pt>
                <c:pt idx="4734">
                  <c:v>0.34190999999999999</c:v>
                </c:pt>
                <c:pt idx="4735">
                  <c:v>0.58211000000000002</c:v>
                </c:pt>
                <c:pt idx="4736">
                  <c:v>0.28805999999999998</c:v>
                </c:pt>
                <c:pt idx="4737">
                  <c:v>0.35929</c:v>
                </c:pt>
                <c:pt idx="4738">
                  <c:v>0.34591</c:v>
                </c:pt>
                <c:pt idx="4739">
                  <c:v>0.42803000000000002</c:v>
                </c:pt>
                <c:pt idx="4740">
                  <c:v>0.53708</c:v>
                </c:pt>
                <c:pt idx="4741">
                  <c:v>0.52964999999999995</c:v>
                </c:pt>
                <c:pt idx="4742">
                  <c:v>0.33331</c:v>
                </c:pt>
                <c:pt idx="4743">
                  <c:v>0.33742</c:v>
                </c:pt>
                <c:pt idx="4744">
                  <c:v>0.32136999999999999</c:v>
                </c:pt>
                <c:pt idx="4745">
                  <c:v>0.3266</c:v>
                </c:pt>
                <c:pt idx="4746">
                  <c:v>0.31807000000000002</c:v>
                </c:pt>
                <c:pt idx="4747">
                  <c:v>8.7042999999999995E-2</c:v>
                </c:pt>
                <c:pt idx="4748">
                  <c:v>0.32662000000000002</c:v>
                </c:pt>
                <c:pt idx="4749">
                  <c:v>0.20438999999999999</c:v>
                </c:pt>
                <c:pt idx="4750">
                  <c:v>0.22894999999999999</c:v>
                </c:pt>
                <c:pt idx="4751">
                  <c:v>0.19683999999999999</c:v>
                </c:pt>
                <c:pt idx="4752">
                  <c:v>0.2175</c:v>
                </c:pt>
                <c:pt idx="4753">
                  <c:v>0.16650000000000001</c:v>
                </c:pt>
                <c:pt idx="4754">
                  <c:v>0.25841999999999998</c:v>
                </c:pt>
                <c:pt idx="4755">
                  <c:v>0.33695999999999998</c:v>
                </c:pt>
                <c:pt idx="4756">
                  <c:v>0.31342999999999999</c:v>
                </c:pt>
                <c:pt idx="4757">
                  <c:v>0.34566000000000002</c:v>
                </c:pt>
                <c:pt idx="4758">
                  <c:v>0.37647999999999998</c:v>
                </c:pt>
                <c:pt idx="4759">
                  <c:v>0.29854999999999998</c:v>
                </c:pt>
                <c:pt idx="4760">
                  <c:v>0.21625</c:v>
                </c:pt>
                <c:pt idx="4761">
                  <c:v>0.12273000000000001</c:v>
                </c:pt>
                <c:pt idx="4762">
                  <c:v>0.16120000000000001</c:v>
                </c:pt>
                <c:pt idx="4763">
                  <c:v>0.30141000000000001</c:v>
                </c:pt>
                <c:pt idx="4764">
                  <c:v>0.16245000000000001</c:v>
                </c:pt>
                <c:pt idx="4765">
                  <c:v>7.6258999999999993E-2</c:v>
                </c:pt>
                <c:pt idx="4766">
                  <c:v>8.8093000000000005E-2</c:v>
                </c:pt>
                <c:pt idx="4767">
                  <c:v>0.12719</c:v>
                </c:pt>
                <c:pt idx="4768">
                  <c:v>0.10169</c:v>
                </c:pt>
                <c:pt idx="4769">
                  <c:v>0.10251</c:v>
                </c:pt>
                <c:pt idx="4770">
                  <c:v>0.25092999999999999</c:v>
                </c:pt>
                <c:pt idx="4771">
                  <c:v>0.11756</c:v>
                </c:pt>
                <c:pt idx="4772">
                  <c:v>0.1915</c:v>
                </c:pt>
                <c:pt idx="4773">
                  <c:v>0.17616999999999999</c:v>
                </c:pt>
                <c:pt idx="4774">
                  <c:v>0.11311</c:v>
                </c:pt>
                <c:pt idx="4775">
                  <c:v>0.14776</c:v>
                </c:pt>
                <c:pt idx="4776">
                  <c:v>0.13813</c:v>
                </c:pt>
                <c:pt idx="4777">
                  <c:v>0.11357</c:v>
                </c:pt>
                <c:pt idx="4778">
                  <c:v>0.11137</c:v>
                </c:pt>
                <c:pt idx="4779">
                  <c:v>0.11675000000000001</c:v>
                </c:pt>
                <c:pt idx="4780">
                  <c:v>0.10888</c:v>
                </c:pt>
                <c:pt idx="4781">
                  <c:v>0.21651999999999999</c:v>
                </c:pt>
                <c:pt idx="4782">
                  <c:v>0.43702000000000002</c:v>
                </c:pt>
                <c:pt idx="4783">
                  <c:v>0.43708999999999998</c:v>
                </c:pt>
                <c:pt idx="4784">
                  <c:v>0.46600000000000003</c:v>
                </c:pt>
                <c:pt idx="4785">
                  <c:v>0.26090000000000002</c:v>
                </c:pt>
                <c:pt idx="4786">
                  <c:v>0.27438000000000001</c:v>
                </c:pt>
                <c:pt idx="4787">
                  <c:v>0.26601000000000002</c:v>
                </c:pt>
                <c:pt idx="4788">
                  <c:v>0.47932999999999998</c:v>
                </c:pt>
                <c:pt idx="4789">
                  <c:v>0.44808999999999999</c:v>
                </c:pt>
                <c:pt idx="4790">
                  <c:v>0.40921999999999997</c:v>
                </c:pt>
                <c:pt idx="4791">
                  <c:v>0.24318000000000001</c:v>
                </c:pt>
                <c:pt idx="4792">
                  <c:v>0.30092999999999998</c:v>
                </c:pt>
                <c:pt idx="4793">
                  <c:v>0.19083</c:v>
                </c:pt>
                <c:pt idx="4794">
                  <c:v>0.35421000000000002</c:v>
                </c:pt>
                <c:pt idx="4795">
                  <c:v>0.29222999999999999</c:v>
                </c:pt>
                <c:pt idx="4796">
                  <c:v>0.36079</c:v>
                </c:pt>
                <c:pt idx="4797">
                  <c:v>0.38162000000000001</c:v>
                </c:pt>
                <c:pt idx="4798">
                  <c:v>0.39267999999999997</c:v>
                </c:pt>
                <c:pt idx="4799">
                  <c:v>0.39760000000000001</c:v>
                </c:pt>
                <c:pt idx="4800">
                  <c:v>0.37885000000000002</c:v>
                </c:pt>
                <c:pt idx="4801">
                  <c:v>0.4698</c:v>
                </c:pt>
                <c:pt idx="4802">
                  <c:v>0.44995000000000002</c:v>
                </c:pt>
                <c:pt idx="4803">
                  <c:v>0.42737000000000003</c:v>
                </c:pt>
                <c:pt idx="4804">
                  <c:v>0.45123000000000002</c:v>
                </c:pt>
                <c:pt idx="4805">
                  <c:v>0.45787</c:v>
                </c:pt>
                <c:pt idx="4806">
                  <c:v>0.44309999999999999</c:v>
                </c:pt>
                <c:pt idx="4807">
                  <c:v>0.39996999999999999</c:v>
                </c:pt>
                <c:pt idx="4808">
                  <c:v>0.42869000000000002</c:v>
                </c:pt>
                <c:pt idx="4809">
                  <c:v>0.40786</c:v>
                </c:pt>
                <c:pt idx="4810">
                  <c:v>0.37834000000000001</c:v>
                </c:pt>
                <c:pt idx="4811">
                  <c:v>0.40739999999999998</c:v>
                </c:pt>
                <c:pt idx="4812">
                  <c:v>0.41532999999999998</c:v>
                </c:pt>
                <c:pt idx="4813">
                  <c:v>0.30146000000000001</c:v>
                </c:pt>
                <c:pt idx="4814">
                  <c:v>0.20837</c:v>
                </c:pt>
                <c:pt idx="4815">
                  <c:v>0.19707</c:v>
                </c:pt>
                <c:pt idx="4816">
                  <c:v>0.28111999999999998</c:v>
                </c:pt>
                <c:pt idx="4817">
                  <c:v>0.32349</c:v>
                </c:pt>
                <c:pt idx="4818">
                  <c:v>0.37620999999999999</c:v>
                </c:pt>
                <c:pt idx="4819">
                  <c:v>0.35610999999999998</c:v>
                </c:pt>
                <c:pt idx="4820">
                  <c:v>0.38827</c:v>
                </c:pt>
                <c:pt idx="4821">
                  <c:v>0.39823999999999998</c:v>
                </c:pt>
                <c:pt idx="4822">
                  <c:v>0.24598999999999999</c:v>
                </c:pt>
                <c:pt idx="4823">
                  <c:v>0.29355999999999999</c:v>
                </c:pt>
                <c:pt idx="4824">
                  <c:v>0.26939999999999997</c:v>
                </c:pt>
                <c:pt idx="4825">
                  <c:v>0.25139</c:v>
                </c:pt>
                <c:pt idx="4826">
                  <c:v>0.17322000000000001</c:v>
                </c:pt>
                <c:pt idx="4827">
                  <c:v>0.17251</c:v>
                </c:pt>
                <c:pt idx="4828">
                  <c:v>0.37780999999999998</c:v>
                </c:pt>
                <c:pt idx="4829">
                  <c:v>0.34322999999999998</c:v>
                </c:pt>
                <c:pt idx="4830">
                  <c:v>0.26978999999999997</c:v>
                </c:pt>
                <c:pt idx="4831">
                  <c:v>0.24697</c:v>
                </c:pt>
                <c:pt idx="4832">
                  <c:v>0.31485000000000002</c:v>
                </c:pt>
                <c:pt idx="4833">
                  <c:v>0.38185999999999998</c:v>
                </c:pt>
                <c:pt idx="4834">
                  <c:v>0.37445000000000001</c:v>
                </c:pt>
                <c:pt idx="4835">
                  <c:v>0.38018999999999997</c:v>
                </c:pt>
                <c:pt idx="4836">
                  <c:v>0.31335000000000002</c:v>
                </c:pt>
                <c:pt idx="4837">
                  <c:v>0.14613999999999999</c:v>
                </c:pt>
                <c:pt idx="4838">
                  <c:v>0.13847999999999999</c:v>
                </c:pt>
                <c:pt idx="4839">
                  <c:v>0.19076000000000001</c:v>
                </c:pt>
                <c:pt idx="4840">
                  <c:v>0.1661</c:v>
                </c:pt>
                <c:pt idx="4841">
                  <c:v>0.17816000000000001</c:v>
                </c:pt>
                <c:pt idx="4842">
                  <c:v>0.23000999999999999</c:v>
                </c:pt>
                <c:pt idx="4843">
                  <c:v>0.2286</c:v>
                </c:pt>
                <c:pt idx="4844">
                  <c:v>0.36054000000000003</c:v>
                </c:pt>
                <c:pt idx="4845">
                  <c:v>0.31918000000000002</c:v>
                </c:pt>
                <c:pt idx="4846">
                  <c:v>0.27514</c:v>
                </c:pt>
                <c:pt idx="4847">
                  <c:v>0.22691</c:v>
                </c:pt>
                <c:pt idx="4848">
                  <c:v>0.13203999999999999</c:v>
                </c:pt>
                <c:pt idx="4849">
                  <c:v>0.14660000000000001</c:v>
                </c:pt>
                <c:pt idx="4850">
                  <c:v>0.20036999999999999</c:v>
                </c:pt>
                <c:pt idx="4851">
                  <c:v>0.19502</c:v>
                </c:pt>
                <c:pt idx="4852">
                  <c:v>0.17385</c:v>
                </c:pt>
                <c:pt idx="4853">
                  <c:v>0.16148000000000001</c:v>
                </c:pt>
                <c:pt idx="4854">
                  <c:v>0.10217</c:v>
                </c:pt>
                <c:pt idx="4855">
                  <c:v>1.8952E-2</c:v>
                </c:pt>
                <c:pt idx="4856">
                  <c:v>7.2734999999999994E-2</c:v>
                </c:pt>
                <c:pt idx="4857">
                  <c:v>0.11581</c:v>
                </c:pt>
                <c:pt idx="4858">
                  <c:v>7.1855000000000002E-2</c:v>
                </c:pt>
                <c:pt idx="4859">
                  <c:v>7.4081999999999995E-2</c:v>
                </c:pt>
                <c:pt idx="4860">
                  <c:v>0.15729000000000001</c:v>
                </c:pt>
                <c:pt idx="4861">
                  <c:v>1.8541999999999999E-2</c:v>
                </c:pt>
                <c:pt idx="4862">
                  <c:v>4.0275999999999999E-2</c:v>
                </c:pt>
                <c:pt idx="4863">
                  <c:v>4.1020000000000001E-2</c:v>
                </c:pt>
                <c:pt idx="4864">
                  <c:v>0.16381999999999999</c:v>
                </c:pt>
                <c:pt idx="4865">
                  <c:v>0.10344</c:v>
                </c:pt>
                <c:pt idx="4866">
                  <c:v>0.15636</c:v>
                </c:pt>
                <c:pt idx="4867">
                  <c:v>0.15683</c:v>
                </c:pt>
                <c:pt idx="4868">
                  <c:v>0.29665000000000002</c:v>
                </c:pt>
                <c:pt idx="4869">
                  <c:v>0.1711</c:v>
                </c:pt>
                <c:pt idx="4870">
                  <c:v>0.44773000000000002</c:v>
                </c:pt>
                <c:pt idx="4871">
                  <c:v>0.44180999999999998</c:v>
                </c:pt>
                <c:pt idx="4872">
                  <c:v>0.45688000000000001</c:v>
                </c:pt>
                <c:pt idx="4873">
                  <c:v>0.46505999999999997</c:v>
                </c:pt>
                <c:pt idx="4874">
                  <c:v>0.50073999999999996</c:v>
                </c:pt>
                <c:pt idx="4875">
                  <c:v>0.51681999999999995</c:v>
                </c:pt>
                <c:pt idx="4876">
                  <c:v>0.26801999999999998</c:v>
                </c:pt>
                <c:pt idx="4877">
                  <c:v>0.30530000000000002</c:v>
                </c:pt>
                <c:pt idx="4878">
                  <c:v>0.26130999999999999</c:v>
                </c:pt>
                <c:pt idx="4879">
                  <c:v>0.27099000000000001</c:v>
                </c:pt>
                <c:pt idx="4880">
                  <c:v>0.26346999999999998</c:v>
                </c:pt>
                <c:pt idx="4881">
                  <c:v>0.21582999999999999</c:v>
                </c:pt>
                <c:pt idx="4882">
                  <c:v>0.10324</c:v>
                </c:pt>
                <c:pt idx="4883">
                  <c:v>0.30036000000000002</c:v>
                </c:pt>
                <c:pt idx="4884">
                  <c:v>0.30552000000000001</c:v>
                </c:pt>
                <c:pt idx="4885">
                  <c:v>0.39093</c:v>
                </c:pt>
                <c:pt idx="4886">
                  <c:v>0.45604</c:v>
                </c:pt>
                <c:pt idx="4887">
                  <c:v>0.71916999999999998</c:v>
                </c:pt>
                <c:pt idx="4888">
                  <c:v>0.38261000000000001</c:v>
                </c:pt>
                <c:pt idx="4889">
                  <c:v>0.29447000000000001</c:v>
                </c:pt>
                <c:pt idx="4890">
                  <c:v>0.21068000000000001</c:v>
                </c:pt>
                <c:pt idx="4891">
                  <c:v>0.25727</c:v>
                </c:pt>
                <c:pt idx="4892">
                  <c:v>0.28927999999999998</c:v>
                </c:pt>
                <c:pt idx="4893">
                  <c:v>0.28858</c:v>
                </c:pt>
                <c:pt idx="4894">
                  <c:v>0.24628</c:v>
                </c:pt>
                <c:pt idx="4895">
                  <c:v>0.40855999999999998</c:v>
                </c:pt>
                <c:pt idx="4896">
                  <c:v>0.40416000000000002</c:v>
                </c:pt>
                <c:pt idx="4897">
                  <c:v>0.30719000000000002</c:v>
                </c:pt>
                <c:pt idx="4898">
                  <c:v>0.17996000000000001</c:v>
                </c:pt>
                <c:pt idx="4899">
                  <c:v>0.18376999999999999</c:v>
                </c:pt>
                <c:pt idx="4900">
                  <c:v>0.19924</c:v>
                </c:pt>
                <c:pt idx="4901">
                  <c:v>0.20948</c:v>
                </c:pt>
                <c:pt idx="4902">
                  <c:v>0.18145</c:v>
                </c:pt>
                <c:pt idx="4903">
                  <c:v>0.18834999999999999</c:v>
                </c:pt>
                <c:pt idx="4904">
                  <c:v>0.18684000000000001</c:v>
                </c:pt>
                <c:pt idx="4905">
                  <c:v>0.26994000000000001</c:v>
                </c:pt>
                <c:pt idx="4906">
                  <c:v>0.26261000000000001</c:v>
                </c:pt>
                <c:pt idx="4907">
                  <c:v>0.29757</c:v>
                </c:pt>
                <c:pt idx="4908">
                  <c:v>0.28205000000000002</c:v>
                </c:pt>
                <c:pt idx="4909">
                  <c:v>0.25229000000000001</c:v>
                </c:pt>
                <c:pt idx="4910">
                  <c:v>0.10042</c:v>
                </c:pt>
                <c:pt idx="4911">
                  <c:v>0.10631</c:v>
                </c:pt>
                <c:pt idx="4912">
                  <c:v>5.1655E-2</c:v>
                </c:pt>
                <c:pt idx="4913">
                  <c:v>0.21446000000000001</c:v>
                </c:pt>
                <c:pt idx="4914">
                  <c:v>0.31596000000000002</c:v>
                </c:pt>
                <c:pt idx="4915">
                  <c:v>0.36024</c:v>
                </c:pt>
                <c:pt idx="4916">
                  <c:v>0.45023999999999997</c:v>
                </c:pt>
                <c:pt idx="4917">
                  <c:v>0.67066000000000003</c:v>
                </c:pt>
                <c:pt idx="4918">
                  <c:v>0.58865999999999996</c:v>
                </c:pt>
                <c:pt idx="4919">
                  <c:v>0.18686</c:v>
                </c:pt>
                <c:pt idx="4920">
                  <c:v>0.17668</c:v>
                </c:pt>
                <c:pt idx="4921">
                  <c:v>0.15534999999999999</c:v>
                </c:pt>
                <c:pt idx="4922">
                  <c:v>0.21282999999999999</c:v>
                </c:pt>
                <c:pt idx="4923">
                  <c:v>0.42792999999999998</c:v>
                </c:pt>
                <c:pt idx="4924">
                  <c:v>0.27021000000000001</c:v>
                </c:pt>
                <c:pt idx="4925">
                  <c:v>0.22672999999999999</c:v>
                </c:pt>
                <c:pt idx="4926">
                  <c:v>0.21485000000000001</c:v>
                </c:pt>
                <c:pt idx="4927">
                  <c:v>0.21035999999999999</c:v>
                </c:pt>
                <c:pt idx="4928">
                  <c:v>0.22497</c:v>
                </c:pt>
                <c:pt idx="4929">
                  <c:v>0.22797999999999999</c:v>
                </c:pt>
                <c:pt idx="4930">
                  <c:v>8.9344000000000007E-2</c:v>
                </c:pt>
                <c:pt idx="4931">
                  <c:v>3.7537000000000001E-2</c:v>
                </c:pt>
                <c:pt idx="4932">
                  <c:v>0.30359999999999998</c:v>
                </c:pt>
                <c:pt idx="4933">
                  <c:v>0.3019</c:v>
                </c:pt>
                <c:pt idx="4934">
                  <c:v>3.0518E-2</c:v>
                </c:pt>
                <c:pt idx="4935">
                  <c:v>4.9103000000000001E-2</c:v>
                </c:pt>
                <c:pt idx="4936">
                  <c:v>6.1823000000000003E-2</c:v>
                </c:pt>
                <c:pt idx="4937">
                  <c:v>4.2068000000000001E-2</c:v>
                </c:pt>
                <c:pt idx="4938">
                  <c:v>5.7301999999999999E-2</c:v>
                </c:pt>
                <c:pt idx="4939">
                  <c:v>5.7369000000000003E-2</c:v>
                </c:pt>
                <c:pt idx="4940">
                  <c:v>5.3296000000000003E-2</c:v>
                </c:pt>
                <c:pt idx="4941">
                  <c:v>0.12346</c:v>
                </c:pt>
                <c:pt idx="4942">
                  <c:v>3.6431999999999999E-2</c:v>
                </c:pt>
                <c:pt idx="4943">
                  <c:v>0.21312</c:v>
                </c:pt>
                <c:pt idx="4944">
                  <c:v>3.091E-2</c:v>
                </c:pt>
                <c:pt idx="4945">
                  <c:v>2.4240999999999999E-2</c:v>
                </c:pt>
                <c:pt idx="4946">
                  <c:v>0.27007999999999999</c:v>
                </c:pt>
                <c:pt idx="4947">
                  <c:v>0.43110999999999999</c:v>
                </c:pt>
                <c:pt idx="4948">
                  <c:v>0.52993999999999997</c:v>
                </c:pt>
                <c:pt idx="4949">
                  <c:v>0.58626999999999996</c:v>
                </c:pt>
                <c:pt idx="4950">
                  <c:v>0.65003999999999995</c:v>
                </c:pt>
                <c:pt idx="4951">
                  <c:v>0.61743000000000003</c:v>
                </c:pt>
                <c:pt idx="4952">
                  <c:v>0.45523999999999998</c:v>
                </c:pt>
                <c:pt idx="4953">
                  <c:v>0.46472999999999998</c:v>
                </c:pt>
                <c:pt idx="4954">
                  <c:v>0.37868000000000002</c:v>
                </c:pt>
                <c:pt idx="4955">
                  <c:v>0.21426999999999999</c:v>
                </c:pt>
                <c:pt idx="4956">
                  <c:v>0.16736000000000001</c:v>
                </c:pt>
                <c:pt idx="4957">
                  <c:v>0.84752000000000005</c:v>
                </c:pt>
                <c:pt idx="4958">
                  <c:v>0.92096</c:v>
                </c:pt>
                <c:pt idx="4959">
                  <c:v>1.0301</c:v>
                </c:pt>
                <c:pt idx="4960">
                  <c:v>1.1565000000000001</c:v>
                </c:pt>
                <c:pt idx="4961">
                  <c:v>0.53466999999999998</c:v>
                </c:pt>
                <c:pt idx="4962">
                  <c:v>0.48361999999999999</c:v>
                </c:pt>
                <c:pt idx="4963">
                  <c:v>0.55027000000000004</c:v>
                </c:pt>
                <c:pt idx="4964">
                  <c:v>0.38252000000000003</c:v>
                </c:pt>
                <c:pt idx="4965">
                  <c:v>0.2999</c:v>
                </c:pt>
                <c:pt idx="4966">
                  <c:v>0.42144999999999999</c:v>
                </c:pt>
                <c:pt idx="4967">
                  <c:v>0.41608000000000001</c:v>
                </c:pt>
                <c:pt idx="4968">
                  <c:v>0.56649000000000005</c:v>
                </c:pt>
                <c:pt idx="4969">
                  <c:v>0.50702000000000003</c:v>
                </c:pt>
                <c:pt idx="4970">
                  <c:v>0.47866999999999998</c:v>
                </c:pt>
                <c:pt idx="4971">
                  <c:v>0.56786000000000003</c:v>
                </c:pt>
                <c:pt idx="4972">
                  <c:v>0.47547</c:v>
                </c:pt>
                <c:pt idx="4973">
                  <c:v>0.61370000000000002</c:v>
                </c:pt>
                <c:pt idx="4974">
                  <c:v>0.34605000000000002</c:v>
                </c:pt>
                <c:pt idx="4975">
                  <c:v>0.28683999999999998</c:v>
                </c:pt>
                <c:pt idx="4976">
                  <c:v>0.28626000000000001</c:v>
                </c:pt>
                <c:pt idx="4977">
                  <c:v>0.36892000000000003</c:v>
                </c:pt>
                <c:pt idx="4978">
                  <c:v>0.34622999999999998</c:v>
                </c:pt>
                <c:pt idx="4979">
                  <c:v>0.31845000000000001</c:v>
                </c:pt>
                <c:pt idx="4980">
                  <c:v>0.27472999999999997</c:v>
                </c:pt>
                <c:pt idx="4981">
                  <c:v>0.27068999999999999</c:v>
                </c:pt>
                <c:pt idx="4982">
                  <c:v>0.27998000000000001</c:v>
                </c:pt>
                <c:pt idx="4983">
                  <c:v>0.23929</c:v>
                </c:pt>
                <c:pt idx="4984">
                  <c:v>0.26641999999999999</c:v>
                </c:pt>
                <c:pt idx="4985">
                  <c:v>0.21836</c:v>
                </c:pt>
                <c:pt idx="4986">
                  <c:v>0.2258</c:v>
                </c:pt>
                <c:pt idx="4987">
                  <c:v>0.24923000000000001</c:v>
                </c:pt>
                <c:pt idx="4988">
                  <c:v>0.22903999999999999</c:v>
                </c:pt>
                <c:pt idx="4989">
                  <c:v>0.19855</c:v>
                </c:pt>
                <c:pt idx="4990">
                  <c:v>0.46964</c:v>
                </c:pt>
                <c:pt idx="4991">
                  <c:v>0.54151000000000005</c:v>
                </c:pt>
                <c:pt idx="4992">
                  <c:v>0.54786000000000001</c:v>
                </c:pt>
                <c:pt idx="4993">
                  <c:v>0.27223999999999998</c:v>
                </c:pt>
                <c:pt idx="4994">
                  <c:v>0.23746999999999999</c:v>
                </c:pt>
                <c:pt idx="4995">
                  <c:v>0.23602999999999999</c:v>
                </c:pt>
                <c:pt idx="4996">
                  <c:v>0.22350999999999999</c:v>
                </c:pt>
                <c:pt idx="4997">
                  <c:v>0.22247</c:v>
                </c:pt>
                <c:pt idx="4998">
                  <c:v>0.22348999999999999</c:v>
                </c:pt>
                <c:pt idx="4999">
                  <c:v>0.22322</c:v>
                </c:pt>
                <c:pt idx="5000">
                  <c:v>0.15201999999999999</c:v>
                </c:pt>
                <c:pt idx="5001">
                  <c:v>0.25874000000000003</c:v>
                </c:pt>
                <c:pt idx="5002">
                  <c:v>0.36620999999999998</c:v>
                </c:pt>
                <c:pt idx="5003">
                  <c:v>0.31301000000000001</c:v>
                </c:pt>
                <c:pt idx="5004">
                  <c:v>0.18257999999999999</c:v>
                </c:pt>
                <c:pt idx="5005">
                  <c:v>0.17860999999999999</c:v>
                </c:pt>
                <c:pt idx="5006">
                  <c:v>0.25041999999999998</c:v>
                </c:pt>
                <c:pt idx="5007">
                  <c:v>0.28261999999999998</c:v>
                </c:pt>
                <c:pt idx="5008">
                  <c:v>0.23751</c:v>
                </c:pt>
                <c:pt idx="5009">
                  <c:v>0.29704999999999998</c:v>
                </c:pt>
                <c:pt idx="5010">
                  <c:v>0.25690000000000002</c:v>
                </c:pt>
                <c:pt idx="5011">
                  <c:v>0.30538999999999999</c:v>
                </c:pt>
                <c:pt idx="5012">
                  <c:v>0.19314000000000001</c:v>
                </c:pt>
                <c:pt idx="5013">
                  <c:v>0.29830000000000001</c:v>
                </c:pt>
                <c:pt idx="5014">
                  <c:v>0.16733000000000001</c:v>
                </c:pt>
                <c:pt idx="5015">
                  <c:v>0.16425999999999999</c:v>
                </c:pt>
                <c:pt idx="5016">
                  <c:v>0.18245</c:v>
                </c:pt>
                <c:pt idx="5017">
                  <c:v>0.26501000000000002</c:v>
                </c:pt>
                <c:pt idx="5018">
                  <c:v>0.32107999999999998</c:v>
                </c:pt>
                <c:pt idx="5019">
                  <c:v>0.31777</c:v>
                </c:pt>
                <c:pt idx="5020">
                  <c:v>0.51817000000000002</c:v>
                </c:pt>
                <c:pt idx="5021">
                  <c:v>0.39168999999999998</c:v>
                </c:pt>
                <c:pt idx="5022">
                  <c:v>0.68252000000000002</c:v>
                </c:pt>
                <c:pt idx="5023">
                  <c:v>0.54108000000000001</c:v>
                </c:pt>
                <c:pt idx="5024">
                  <c:v>0.33709</c:v>
                </c:pt>
                <c:pt idx="5025">
                  <c:v>0.31730000000000003</c:v>
                </c:pt>
                <c:pt idx="5026">
                  <c:v>0.24037</c:v>
                </c:pt>
                <c:pt idx="5027">
                  <c:v>0.24138000000000001</c:v>
                </c:pt>
                <c:pt idx="5028">
                  <c:v>0.10215</c:v>
                </c:pt>
                <c:pt idx="5029">
                  <c:v>0.10353999999999999</c:v>
                </c:pt>
                <c:pt idx="5030">
                  <c:v>9.3809000000000003E-2</c:v>
                </c:pt>
                <c:pt idx="5031">
                  <c:v>0.17419000000000001</c:v>
                </c:pt>
                <c:pt idx="5032">
                  <c:v>0.15687000000000001</c:v>
                </c:pt>
                <c:pt idx="5033">
                  <c:v>0.14788999999999999</c:v>
                </c:pt>
                <c:pt idx="5034">
                  <c:v>0.15581</c:v>
                </c:pt>
                <c:pt idx="5035">
                  <c:v>0.22237999999999999</c:v>
                </c:pt>
                <c:pt idx="5036">
                  <c:v>0.29415000000000002</c:v>
                </c:pt>
                <c:pt idx="5037">
                  <c:v>0.18909000000000001</c:v>
                </c:pt>
                <c:pt idx="5038">
                  <c:v>0.22853000000000001</c:v>
                </c:pt>
                <c:pt idx="5039">
                  <c:v>0.35481000000000001</c:v>
                </c:pt>
                <c:pt idx="5040">
                  <c:v>0.36736999999999997</c:v>
                </c:pt>
                <c:pt idx="5041">
                  <c:v>0.21584</c:v>
                </c:pt>
                <c:pt idx="5042">
                  <c:v>0.19403000000000001</c:v>
                </c:pt>
                <c:pt idx="5043">
                  <c:v>0.16744000000000001</c:v>
                </c:pt>
                <c:pt idx="5044">
                  <c:v>0.15525</c:v>
                </c:pt>
                <c:pt idx="5045">
                  <c:v>0.16453000000000001</c:v>
                </c:pt>
                <c:pt idx="5046">
                  <c:v>0.20291999999999999</c:v>
                </c:pt>
                <c:pt idx="5047">
                  <c:v>0.20380000000000001</c:v>
                </c:pt>
                <c:pt idx="5048">
                  <c:v>0.13929</c:v>
                </c:pt>
                <c:pt idx="5049">
                  <c:v>0.18262999999999999</c:v>
                </c:pt>
                <c:pt idx="5050">
                  <c:v>0.22825999999999999</c:v>
                </c:pt>
                <c:pt idx="5051">
                  <c:v>0.12373000000000001</c:v>
                </c:pt>
                <c:pt idx="5052">
                  <c:v>0.22187000000000001</c:v>
                </c:pt>
                <c:pt idx="5053">
                  <c:v>0.23146</c:v>
                </c:pt>
                <c:pt idx="5054">
                  <c:v>0.27177000000000001</c:v>
                </c:pt>
                <c:pt idx="5055">
                  <c:v>0.25213000000000002</c:v>
                </c:pt>
                <c:pt idx="5056">
                  <c:v>0.25517000000000001</c:v>
                </c:pt>
                <c:pt idx="5057">
                  <c:v>0.17005999999999999</c:v>
                </c:pt>
                <c:pt idx="5058">
                  <c:v>0.21793000000000001</c:v>
                </c:pt>
                <c:pt idx="5059">
                  <c:v>0.2041</c:v>
                </c:pt>
                <c:pt idx="5060">
                  <c:v>0.21615999999999999</c:v>
                </c:pt>
                <c:pt idx="5061">
                  <c:v>0.21026</c:v>
                </c:pt>
                <c:pt idx="5062">
                  <c:v>0.30980999999999997</c:v>
                </c:pt>
                <c:pt idx="5063">
                  <c:v>0.19078999999999999</c:v>
                </c:pt>
                <c:pt idx="5064">
                  <c:v>9.4228999999999993E-2</c:v>
                </c:pt>
                <c:pt idx="5065">
                  <c:v>0.14554</c:v>
                </c:pt>
                <c:pt idx="5066">
                  <c:v>0.10173</c:v>
                </c:pt>
                <c:pt idx="5067">
                  <c:v>0.12529999999999999</c:v>
                </c:pt>
                <c:pt idx="5068">
                  <c:v>0.25796999999999998</c:v>
                </c:pt>
                <c:pt idx="5069">
                  <c:v>0.23311999999999999</c:v>
                </c:pt>
                <c:pt idx="5070">
                  <c:v>0.24468000000000001</c:v>
                </c:pt>
                <c:pt idx="5071">
                  <c:v>0.35197000000000001</c:v>
                </c:pt>
                <c:pt idx="5072">
                  <c:v>0.22031000000000001</c:v>
                </c:pt>
                <c:pt idx="5073">
                  <c:v>0.30880999999999997</c:v>
                </c:pt>
                <c:pt idx="5074">
                  <c:v>0.22262000000000001</c:v>
                </c:pt>
                <c:pt idx="5075">
                  <c:v>3.0758000000000001E-2</c:v>
                </c:pt>
                <c:pt idx="5076">
                  <c:v>3.5222000000000003E-2</c:v>
                </c:pt>
                <c:pt idx="5077">
                  <c:v>0.13225999999999999</c:v>
                </c:pt>
                <c:pt idx="5078">
                  <c:v>0.22448000000000001</c:v>
                </c:pt>
                <c:pt idx="5079">
                  <c:v>0.22448000000000001</c:v>
                </c:pt>
                <c:pt idx="5080">
                  <c:v>0.26034000000000002</c:v>
                </c:pt>
                <c:pt idx="5081">
                  <c:v>0.25656000000000001</c:v>
                </c:pt>
                <c:pt idx="5082">
                  <c:v>0.17737</c:v>
                </c:pt>
                <c:pt idx="5083">
                  <c:v>0.17174</c:v>
                </c:pt>
                <c:pt idx="5084">
                  <c:v>0.14118</c:v>
                </c:pt>
                <c:pt idx="5085">
                  <c:v>0.15547</c:v>
                </c:pt>
                <c:pt idx="5086">
                  <c:v>0.14193</c:v>
                </c:pt>
                <c:pt idx="5087">
                  <c:v>0.23050000000000001</c:v>
                </c:pt>
                <c:pt idx="5088">
                  <c:v>0.32107999999999998</c:v>
                </c:pt>
                <c:pt idx="5089">
                  <c:v>0.36884</c:v>
                </c:pt>
                <c:pt idx="5090">
                  <c:v>0.33900999999999998</c:v>
                </c:pt>
                <c:pt idx="5091">
                  <c:v>0.29335</c:v>
                </c:pt>
                <c:pt idx="5092">
                  <c:v>0.31172</c:v>
                </c:pt>
                <c:pt idx="5093">
                  <c:v>0.58664000000000005</c:v>
                </c:pt>
                <c:pt idx="5094">
                  <c:v>0.42664999999999997</c:v>
                </c:pt>
                <c:pt idx="5095">
                  <c:v>0.40343000000000001</c:v>
                </c:pt>
                <c:pt idx="5096">
                  <c:v>0.21309</c:v>
                </c:pt>
                <c:pt idx="5097">
                  <c:v>0.55571000000000004</c:v>
                </c:pt>
                <c:pt idx="5098">
                  <c:v>0.34227000000000002</c:v>
                </c:pt>
                <c:pt idx="5099">
                  <c:v>0.34066999999999997</c:v>
                </c:pt>
                <c:pt idx="5100">
                  <c:v>0.35820000000000002</c:v>
                </c:pt>
                <c:pt idx="5101">
                  <c:v>0.47978999999999999</c:v>
                </c:pt>
                <c:pt idx="5102">
                  <c:v>0.43874000000000002</c:v>
                </c:pt>
                <c:pt idx="5103">
                  <c:v>0.44879999999999998</c:v>
                </c:pt>
                <c:pt idx="5104">
                  <c:v>0.39183000000000001</c:v>
                </c:pt>
                <c:pt idx="5105">
                  <c:v>0.31608999999999998</c:v>
                </c:pt>
                <c:pt idx="5106">
                  <c:v>0.41926999999999998</c:v>
                </c:pt>
                <c:pt idx="5107">
                  <c:v>0.41199000000000002</c:v>
                </c:pt>
                <c:pt idx="5108">
                  <c:v>0.43862000000000001</c:v>
                </c:pt>
                <c:pt idx="5109">
                  <c:v>0.40910000000000002</c:v>
                </c:pt>
                <c:pt idx="5110">
                  <c:v>0.63800000000000001</c:v>
                </c:pt>
                <c:pt idx="5111">
                  <c:v>0.60141</c:v>
                </c:pt>
                <c:pt idx="5112">
                  <c:v>0.37726999999999999</c:v>
                </c:pt>
                <c:pt idx="5113">
                  <c:v>0.26050000000000001</c:v>
                </c:pt>
                <c:pt idx="5114">
                  <c:v>0.34850999999999999</c:v>
                </c:pt>
                <c:pt idx="5115">
                  <c:v>0.36323</c:v>
                </c:pt>
                <c:pt idx="5116">
                  <c:v>0.53478999999999999</c:v>
                </c:pt>
                <c:pt idx="5117">
                  <c:v>0.37659999999999999</c:v>
                </c:pt>
                <c:pt idx="5118">
                  <c:v>0.34888999999999998</c:v>
                </c:pt>
                <c:pt idx="5119">
                  <c:v>0.19177</c:v>
                </c:pt>
                <c:pt idx="5120">
                  <c:v>0.27056999999999998</c:v>
                </c:pt>
                <c:pt idx="5121">
                  <c:v>0.19109000000000001</c:v>
                </c:pt>
                <c:pt idx="5122">
                  <c:v>0.15382999999999999</c:v>
                </c:pt>
                <c:pt idx="5123">
                  <c:v>0.15837000000000001</c:v>
                </c:pt>
                <c:pt idx="5124">
                  <c:v>0.12679000000000001</c:v>
                </c:pt>
                <c:pt idx="5125">
                  <c:v>0.12044000000000001</c:v>
                </c:pt>
                <c:pt idx="5126">
                  <c:v>0.20054</c:v>
                </c:pt>
                <c:pt idx="5127">
                  <c:v>0.21523</c:v>
                </c:pt>
                <c:pt idx="5128">
                  <c:v>0.22585</c:v>
                </c:pt>
                <c:pt idx="5129">
                  <c:v>0.1676</c:v>
                </c:pt>
                <c:pt idx="5130">
                  <c:v>0.15373000000000001</c:v>
                </c:pt>
                <c:pt idx="5131">
                  <c:v>0.1547</c:v>
                </c:pt>
                <c:pt idx="5132">
                  <c:v>0.15381</c:v>
                </c:pt>
                <c:pt idx="5133">
                  <c:v>0.25417000000000001</c:v>
                </c:pt>
                <c:pt idx="5134">
                  <c:v>0.24861</c:v>
                </c:pt>
                <c:pt idx="5135">
                  <c:v>0.15708</c:v>
                </c:pt>
                <c:pt idx="5136">
                  <c:v>0.17968999999999999</c:v>
                </c:pt>
                <c:pt idx="5137">
                  <c:v>0.17033000000000001</c:v>
                </c:pt>
                <c:pt idx="5138">
                  <c:v>0.11207</c:v>
                </c:pt>
                <c:pt idx="5139">
                  <c:v>0.28494000000000003</c:v>
                </c:pt>
                <c:pt idx="5140">
                  <c:v>0.29725000000000001</c:v>
                </c:pt>
                <c:pt idx="5141">
                  <c:v>0.14057</c:v>
                </c:pt>
                <c:pt idx="5142">
                  <c:v>0.35598000000000002</c:v>
                </c:pt>
                <c:pt idx="5143">
                  <c:v>0.10883</c:v>
                </c:pt>
                <c:pt idx="5144">
                  <c:v>4.2821999999999999E-2</c:v>
                </c:pt>
                <c:pt idx="5145">
                  <c:v>0.11967999999999999</c:v>
                </c:pt>
                <c:pt idx="5146">
                  <c:v>0.16485</c:v>
                </c:pt>
                <c:pt idx="5147">
                  <c:v>0.16739999999999999</c:v>
                </c:pt>
                <c:pt idx="5148">
                  <c:v>0.13017000000000001</c:v>
                </c:pt>
                <c:pt idx="5149">
                  <c:v>6.7254999999999995E-2</c:v>
                </c:pt>
                <c:pt idx="5150">
                  <c:v>0.12007</c:v>
                </c:pt>
                <c:pt idx="5151">
                  <c:v>0.11708</c:v>
                </c:pt>
                <c:pt idx="5152">
                  <c:v>1.3497E-2</c:v>
                </c:pt>
                <c:pt idx="5153">
                  <c:v>5.7098000000000003E-2</c:v>
                </c:pt>
                <c:pt idx="5154">
                  <c:v>0.16211</c:v>
                </c:pt>
                <c:pt idx="5155">
                  <c:v>0.16386000000000001</c:v>
                </c:pt>
                <c:pt idx="5156">
                  <c:v>0.21318000000000001</c:v>
                </c:pt>
                <c:pt idx="5157">
                  <c:v>0.21554000000000001</c:v>
                </c:pt>
                <c:pt idx="5158">
                  <c:v>0.24077999999999999</c:v>
                </c:pt>
                <c:pt idx="5159">
                  <c:v>0.18715999999999999</c:v>
                </c:pt>
                <c:pt idx="5160">
                  <c:v>0.18829000000000001</c:v>
                </c:pt>
                <c:pt idx="5161">
                  <c:v>0.23841000000000001</c:v>
                </c:pt>
                <c:pt idx="5162">
                  <c:v>0.23669999999999999</c:v>
                </c:pt>
                <c:pt idx="5163">
                  <c:v>0.37129000000000001</c:v>
                </c:pt>
                <c:pt idx="5164">
                  <c:v>0.32079999999999997</c:v>
                </c:pt>
                <c:pt idx="5165">
                  <c:v>0.16952999999999999</c:v>
                </c:pt>
                <c:pt idx="5166">
                  <c:v>0.22875000000000001</c:v>
                </c:pt>
                <c:pt idx="5167">
                  <c:v>0.15589</c:v>
                </c:pt>
                <c:pt idx="5168">
                  <c:v>0.18521000000000001</c:v>
                </c:pt>
                <c:pt idx="5169">
                  <c:v>0.15723000000000001</c:v>
                </c:pt>
                <c:pt idx="5170">
                  <c:v>0.16169</c:v>
                </c:pt>
                <c:pt idx="5171">
                  <c:v>0.13402</c:v>
                </c:pt>
                <c:pt idx="5172">
                  <c:v>6.1457999999999999E-2</c:v>
                </c:pt>
                <c:pt idx="5173">
                  <c:v>6.0627E-2</c:v>
                </c:pt>
                <c:pt idx="5174">
                  <c:v>0.10173</c:v>
                </c:pt>
                <c:pt idx="5175">
                  <c:v>9.7173999999999996E-2</c:v>
                </c:pt>
                <c:pt idx="5176">
                  <c:v>9.5935999999999994E-2</c:v>
                </c:pt>
                <c:pt idx="5177">
                  <c:v>0.12812999999999999</c:v>
                </c:pt>
                <c:pt idx="5178">
                  <c:v>0.26695999999999998</c:v>
                </c:pt>
                <c:pt idx="5179">
                  <c:v>0.12908</c:v>
                </c:pt>
                <c:pt idx="5180">
                  <c:v>0.12094000000000001</c:v>
                </c:pt>
                <c:pt idx="5181">
                  <c:v>0.11197</c:v>
                </c:pt>
                <c:pt idx="5182">
                  <c:v>0.31468000000000002</c:v>
                </c:pt>
                <c:pt idx="5183">
                  <c:v>0.27572999999999998</c:v>
                </c:pt>
                <c:pt idx="5184">
                  <c:v>5.9027000000000003E-2</c:v>
                </c:pt>
                <c:pt idx="5185">
                  <c:v>0.14391000000000001</c:v>
                </c:pt>
                <c:pt idx="5186">
                  <c:v>0.22037999999999999</c:v>
                </c:pt>
                <c:pt idx="5187">
                  <c:v>0.14693999999999999</c:v>
                </c:pt>
                <c:pt idx="5188">
                  <c:v>4.0183999999999997E-2</c:v>
                </c:pt>
                <c:pt idx="5189">
                  <c:v>3.2634000000000003E-2</c:v>
                </c:pt>
                <c:pt idx="5190">
                  <c:v>3.7393000000000003E-2</c:v>
                </c:pt>
                <c:pt idx="5191">
                  <c:v>3.5064999999999999E-2</c:v>
                </c:pt>
                <c:pt idx="5192">
                  <c:v>0.10492</c:v>
                </c:pt>
                <c:pt idx="5193">
                  <c:v>0.20962</c:v>
                </c:pt>
                <c:pt idx="5194">
                  <c:v>0.13858999999999999</c:v>
                </c:pt>
                <c:pt idx="5195">
                  <c:v>0.15953000000000001</c:v>
                </c:pt>
                <c:pt idx="5196">
                  <c:v>0.17155999999999999</c:v>
                </c:pt>
                <c:pt idx="5197">
                  <c:v>0.13247</c:v>
                </c:pt>
                <c:pt idx="5198">
                  <c:v>0.11808</c:v>
                </c:pt>
                <c:pt idx="5199">
                  <c:v>0.13521</c:v>
                </c:pt>
                <c:pt idx="5200">
                  <c:v>0.28267999999999999</c:v>
                </c:pt>
                <c:pt idx="5201">
                  <c:v>0.10914</c:v>
                </c:pt>
                <c:pt idx="5202">
                  <c:v>0.12756999999999999</c:v>
                </c:pt>
                <c:pt idx="5203">
                  <c:v>0.31991000000000003</c:v>
                </c:pt>
                <c:pt idx="5204">
                  <c:v>0.47748000000000002</c:v>
                </c:pt>
                <c:pt idx="5205">
                  <c:v>0.33199000000000001</c:v>
                </c:pt>
                <c:pt idx="5206">
                  <c:v>0.47436</c:v>
                </c:pt>
                <c:pt idx="5207">
                  <c:v>0.30051</c:v>
                </c:pt>
                <c:pt idx="5208">
                  <c:v>6.2349000000000002E-2</c:v>
                </c:pt>
                <c:pt idx="5209">
                  <c:v>7.7368000000000006E-2</c:v>
                </c:pt>
                <c:pt idx="5210">
                  <c:v>0.15179999999999999</c:v>
                </c:pt>
                <c:pt idx="5211">
                  <c:v>0.18776999999999999</c:v>
                </c:pt>
                <c:pt idx="5212">
                  <c:v>0.19941999999999999</c:v>
                </c:pt>
                <c:pt idx="5213">
                  <c:v>0.11982</c:v>
                </c:pt>
                <c:pt idx="5214">
                  <c:v>9.2258999999999994E-2</c:v>
                </c:pt>
                <c:pt idx="5215">
                  <c:v>3.5222000000000003E-2</c:v>
                </c:pt>
                <c:pt idx="5216">
                  <c:v>5.1105999999999999E-2</c:v>
                </c:pt>
                <c:pt idx="5217">
                  <c:v>0.37855</c:v>
                </c:pt>
                <c:pt idx="5218">
                  <c:v>0.40943000000000002</c:v>
                </c:pt>
                <c:pt idx="5219">
                  <c:v>0.41022999999999998</c:v>
                </c:pt>
                <c:pt idx="5220">
                  <c:v>0.43389</c:v>
                </c:pt>
                <c:pt idx="5221">
                  <c:v>0.50707000000000002</c:v>
                </c:pt>
                <c:pt idx="5222">
                  <c:v>0.28376000000000001</c:v>
                </c:pt>
                <c:pt idx="5223">
                  <c:v>0.1794</c:v>
                </c:pt>
                <c:pt idx="5224">
                  <c:v>0.19911000000000001</c:v>
                </c:pt>
                <c:pt idx="5225">
                  <c:v>0.15368000000000001</c:v>
                </c:pt>
                <c:pt idx="5226">
                  <c:v>0.20358999999999999</c:v>
                </c:pt>
                <c:pt idx="5227">
                  <c:v>0.16761000000000001</c:v>
                </c:pt>
                <c:pt idx="5228">
                  <c:v>0.21381</c:v>
                </c:pt>
                <c:pt idx="5229">
                  <c:v>0.17480999999999999</c:v>
                </c:pt>
                <c:pt idx="5230">
                  <c:v>0.16258</c:v>
                </c:pt>
                <c:pt idx="5231">
                  <c:v>7.6930999999999999E-2</c:v>
                </c:pt>
                <c:pt idx="5232">
                  <c:v>7.4071999999999999E-2</c:v>
                </c:pt>
                <c:pt idx="5233">
                  <c:v>6.3492999999999994E-2</c:v>
                </c:pt>
                <c:pt idx="5234">
                  <c:v>5.9573000000000001E-2</c:v>
                </c:pt>
                <c:pt idx="5235">
                  <c:v>7.0282999999999998E-2</c:v>
                </c:pt>
                <c:pt idx="5236">
                  <c:v>1.6881E-2</c:v>
                </c:pt>
                <c:pt idx="5237">
                  <c:v>6.6365999999999994E-2</c:v>
                </c:pt>
                <c:pt idx="5238">
                  <c:v>6.6027000000000002E-2</c:v>
                </c:pt>
                <c:pt idx="5239">
                  <c:v>6.2505000000000005E-2</c:v>
                </c:pt>
                <c:pt idx="5240">
                  <c:v>0.10734</c:v>
                </c:pt>
                <c:pt idx="5241">
                  <c:v>6.4529000000000003E-2</c:v>
                </c:pt>
                <c:pt idx="5242">
                  <c:v>0.10162</c:v>
                </c:pt>
                <c:pt idx="5243">
                  <c:v>0.12278</c:v>
                </c:pt>
                <c:pt idx="5244">
                  <c:v>0.23860000000000001</c:v>
                </c:pt>
                <c:pt idx="5245">
                  <c:v>0.27771000000000001</c:v>
                </c:pt>
                <c:pt idx="5246">
                  <c:v>0.26438</c:v>
                </c:pt>
                <c:pt idx="5247">
                  <c:v>0.14480000000000001</c:v>
                </c:pt>
                <c:pt idx="5248">
                  <c:v>8.7776999999999994E-2</c:v>
                </c:pt>
                <c:pt idx="5249">
                  <c:v>8.0097000000000002E-2</c:v>
                </c:pt>
                <c:pt idx="5250">
                  <c:v>7.467E-2</c:v>
                </c:pt>
                <c:pt idx="5251">
                  <c:v>1.1285999999999999E-2</c:v>
                </c:pt>
                <c:pt idx="5252">
                  <c:v>4.0968999999999998E-2</c:v>
                </c:pt>
                <c:pt idx="5253">
                  <c:v>0.26404</c:v>
                </c:pt>
                <c:pt idx="5254">
                  <c:v>2.8239E-2</c:v>
                </c:pt>
                <c:pt idx="5255">
                  <c:v>2.7591000000000001E-2</c:v>
                </c:pt>
                <c:pt idx="5256">
                  <c:v>0.19979</c:v>
                </c:pt>
                <c:pt idx="5257">
                  <c:v>3.4977000000000001E-2</c:v>
                </c:pt>
                <c:pt idx="5258">
                  <c:v>4.4656000000000001E-2</c:v>
                </c:pt>
                <c:pt idx="5259">
                  <c:v>0.10226</c:v>
                </c:pt>
                <c:pt idx="5260">
                  <c:v>0.15317</c:v>
                </c:pt>
                <c:pt idx="5261">
                  <c:v>0.39761000000000002</c:v>
                </c:pt>
                <c:pt idx="5262">
                  <c:v>0.50634000000000001</c:v>
                </c:pt>
                <c:pt idx="5263">
                  <c:v>0.50214000000000003</c:v>
                </c:pt>
                <c:pt idx="5264">
                  <c:v>0.53624000000000005</c:v>
                </c:pt>
                <c:pt idx="5265">
                  <c:v>0.33327000000000001</c:v>
                </c:pt>
                <c:pt idx="5266">
                  <c:v>0.36504999999999999</c:v>
                </c:pt>
                <c:pt idx="5267">
                  <c:v>0.26627000000000001</c:v>
                </c:pt>
                <c:pt idx="5268">
                  <c:v>0.11799999999999999</c:v>
                </c:pt>
                <c:pt idx="5269">
                  <c:v>0.20482</c:v>
                </c:pt>
                <c:pt idx="5270">
                  <c:v>0.2424</c:v>
                </c:pt>
                <c:pt idx="5271">
                  <c:v>0.23316999999999999</c:v>
                </c:pt>
                <c:pt idx="5272">
                  <c:v>5.2052000000000001E-2</c:v>
                </c:pt>
                <c:pt idx="5273">
                  <c:v>4.6462999999999997E-2</c:v>
                </c:pt>
                <c:pt idx="5274">
                  <c:v>8.6082000000000006E-2</c:v>
                </c:pt>
                <c:pt idx="5275">
                  <c:v>0.10095</c:v>
                </c:pt>
                <c:pt idx="5276">
                  <c:v>0.20299</c:v>
                </c:pt>
                <c:pt idx="5277">
                  <c:v>0.20077999999999999</c:v>
                </c:pt>
                <c:pt idx="5278">
                  <c:v>0.20391000000000001</c:v>
                </c:pt>
                <c:pt idx="5279">
                  <c:v>0.25842999999999999</c:v>
                </c:pt>
                <c:pt idx="5280">
                  <c:v>0.25640000000000002</c:v>
                </c:pt>
                <c:pt idx="5281">
                  <c:v>0.28919</c:v>
                </c:pt>
                <c:pt idx="5282">
                  <c:v>0.28803000000000001</c:v>
                </c:pt>
                <c:pt idx="5283">
                  <c:v>0.25390000000000001</c:v>
                </c:pt>
                <c:pt idx="5284">
                  <c:v>0.26443</c:v>
                </c:pt>
                <c:pt idx="5285">
                  <c:v>0.29909000000000002</c:v>
                </c:pt>
                <c:pt idx="5286">
                  <c:v>0.37043999999999999</c:v>
                </c:pt>
                <c:pt idx="5287">
                  <c:v>0.2792</c:v>
                </c:pt>
                <c:pt idx="5288">
                  <c:v>0.13131999999999999</c:v>
                </c:pt>
                <c:pt idx="5289">
                  <c:v>9.9321999999999994E-2</c:v>
                </c:pt>
                <c:pt idx="5290">
                  <c:v>4.2833000000000003E-2</c:v>
                </c:pt>
                <c:pt idx="5291">
                  <c:v>4.5214999999999998E-2</c:v>
                </c:pt>
                <c:pt idx="5292">
                  <c:v>1.9942999999999999E-2</c:v>
                </c:pt>
                <c:pt idx="5293">
                  <c:v>5.7282E-2</c:v>
                </c:pt>
                <c:pt idx="5294">
                  <c:v>0.10977000000000001</c:v>
                </c:pt>
                <c:pt idx="5295">
                  <c:v>9.3404000000000001E-2</c:v>
                </c:pt>
                <c:pt idx="5296">
                  <c:v>9.8020999999999997E-2</c:v>
                </c:pt>
                <c:pt idx="5297">
                  <c:v>0.10723000000000001</c:v>
                </c:pt>
                <c:pt idx="5298">
                  <c:v>0.13691</c:v>
                </c:pt>
                <c:pt idx="5299">
                  <c:v>0.11315</c:v>
                </c:pt>
                <c:pt idx="5300">
                  <c:v>0.14122000000000001</c:v>
                </c:pt>
                <c:pt idx="5301">
                  <c:v>0.108</c:v>
                </c:pt>
                <c:pt idx="5302">
                  <c:v>0.13063</c:v>
                </c:pt>
                <c:pt idx="5303">
                  <c:v>9.6003000000000005E-2</c:v>
                </c:pt>
                <c:pt idx="5304">
                  <c:v>0.1109</c:v>
                </c:pt>
                <c:pt idx="5305">
                  <c:v>5.8377999999999999E-2</c:v>
                </c:pt>
                <c:pt idx="5306">
                  <c:v>9.5352999999999993E-2</c:v>
                </c:pt>
                <c:pt idx="5307">
                  <c:v>5.5067999999999999E-2</c:v>
                </c:pt>
                <c:pt idx="5308">
                  <c:v>8.3685999999999997E-2</c:v>
                </c:pt>
                <c:pt idx="5309">
                  <c:v>6.7575999999999997E-2</c:v>
                </c:pt>
                <c:pt idx="5310">
                  <c:v>8.4862000000000007E-2</c:v>
                </c:pt>
                <c:pt idx="5311">
                  <c:v>0.14305000000000001</c:v>
                </c:pt>
                <c:pt idx="5312">
                  <c:v>0.14501</c:v>
                </c:pt>
                <c:pt idx="5313">
                  <c:v>0.27818999999999999</c:v>
                </c:pt>
                <c:pt idx="5314">
                  <c:v>0.10555</c:v>
                </c:pt>
                <c:pt idx="5315">
                  <c:v>6.6924999999999998E-2</c:v>
                </c:pt>
                <c:pt idx="5316">
                  <c:v>0.11333</c:v>
                </c:pt>
                <c:pt idx="5317">
                  <c:v>5.8081000000000001E-2</c:v>
                </c:pt>
                <c:pt idx="5318">
                  <c:v>5.8888999999999997E-2</c:v>
                </c:pt>
                <c:pt idx="5319">
                  <c:v>7.0671999999999999E-2</c:v>
                </c:pt>
                <c:pt idx="5320">
                  <c:v>9.2497999999999997E-2</c:v>
                </c:pt>
                <c:pt idx="5321">
                  <c:v>7.9391000000000003E-2</c:v>
                </c:pt>
                <c:pt idx="5322">
                  <c:v>0.16436999999999999</c:v>
                </c:pt>
                <c:pt idx="5323">
                  <c:v>0.10087</c:v>
                </c:pt>
                <c:pt idx="5324">
                  <c:v>0.13481000000000001</c:v>
                </c:pt>
                <c:pt idx="5325">
                  <c:v>0.12336</c:v>
                </c:pt>
                <c:pt idx="5326">
                  <c:v>0.12578</c:v>
                </c:pt>
                <c:pt idx="5327">
                  <c:v>0.11061</c:v>
                </c:pt>
                <c:pt idx="5328">
                  <c:v>0.12261</c:v>
                </c:pt>
                <c:pt idx="5329">
                  <c:v>0.25130999999999998</c:v>
                </c:pt>
                <c:pt idx="5330">
                  <c:v>0.26887</c:v>
                </c:pt>
                <c:pt idx="5331">
                  <c:v>0.32218999999999998</c:v>
                </c:pt>
                <c:pt idx="5332">
                  <c:v>0.24279000000000001</c:v>
                </c:pt>
                <c:pt idx="5333">
                  <c:v>0.34648000000000001</c:v>
                </c:pt>
                <c:pt idx="5334">
                  <c:v>0.34811999999999999</c:v>
                </c:pt>
                <c:pt idx="5335">
                  <c:v>0.44087999999999999</c:v>
                </c:pt>
                <c:pt idx="5336">
                  <c:v>0.46737000000000001</c:v>
                </c:pt>
                <c:pt idx="5337">
                  <c:v>0.37270999999999999</c:v>
                </c:pt>
                <c:pt idx="5338">
                  <c:v>0.34419</c:v>
                </c:pt>
                <c:pt idx="5339">
                  <c:v>0.34466999999999998</c:v>
                </c:pt>
                <c:pt idx="5340">
                  <c:v>0.34777000000000002</c:v>
                </c:pt>
                <c:pt idx="5341">
                  <c:v>0.50390999999999997</c:v>
                </c:pt>
                <c:pt idx="5342">
                  <c:v>0.34569</c:v>
                </c:pt>
                <c:pt idx="5343">
                  <c:v>7.4970999999999996E-2</c:v>
                </c:pt>
                <c:pt idx="5344">
                  <c:v>7.8016000000000002E-2</c:v>
                </c:pt>
                <c:pt idx="5345">
                  <c:v>0.10662000000000001</c:v>
                </c:pt>
                <c:pt idx="5346">
                  <c:v>0.40004000000000001</c:v>
                </c:pt>
                <c:pt idx="5347">
                  <c:v>0.40412999999999999</c:v>
                </c:pt>
                <c:pt idx="5348">
                  <c:v>0.18362999999999999</c:v>
                </c:pt>
                <c:pt idx="5349">
                  <c:v>0.17665</c:v>
                </c:pt>
                <c:pt idx="5350">
                  <c:v>0.18128</c:v>
                </c:pt>
                <c:pt idx="5351">
                  <c:v>0.20272000000000001</c:v>
                </c:pt>
                <c:pt idx="5352">
                  <c:v>0.21862000000000001</c:v>
                </c:pt>
                <c:pt idx="5353">
                  <c:v>0.23058000000000001</c:v>
                </c:pt>
                <c:pt idx="5354">
                  <c:v>0.22214</c:v>
                </c:pt>
                <c:pt idx="5355">
                  <c:v>0.21604999999999999</c:v>
                </c:pt>
                <c:pt idx="5356">
                  <c:v>0.25425999999999999</c:v>
                </c:pt>
                <c:pt idx="5357">
                  <c:v>0.19367000000000001</c:v>
                </c:pt>
                <c:pt idx="5358">
                  <c:v>0.37735000000000002</c:v>
                </c:pt>
                <c:pt idx="5359">
                  <c:v>0.41327000000000003</c:v>
                </c:pt>
                <c:pt idx="5360">
                  <c:v>0.38943</c:v>
                </c:pt>
                <c:pt idx="5361">
                  <c:v>0.37847999999999998</c:v>
                </c:pt>
                <c:pt idx="5362">
                  <c:v>0.25080000000000002</c:v>
                </c:pt>
                <c:pt idx="5363">
                  <c:v>0.34217999999999998</c:v>
                </c:pt>
                <c:pt idx="5364">
                  <c:v>0.43330999999999997</c:v>
                </c:pt>
                <c:pt idx="5365">
                  <c:v>0.39717999999999998</c:v>
                </c:pt>
                <c:pt idx="5366">
                  <c:v>0.41754999999999998</c:v>
                </c:pt>
                <c:pt idx="5367">
                  <c:v>0.43451000000000001</c:v>
                </c:pt>
                <c:pt idx="5368">
                  <c:v>0.45423000000000002</c:v>
                </c:pt>
                <c:pt idx="5369">
                  <c:v>0.59399000000000002</c:v>
                </c:pt>
                <c:pt idx="5370">
                  <c:v>0.56642000000000003</c:v>
                </c:pt>
                <c:pt idx="5371">
                  <c:v>0.68125000000000002</c:v>
                </c:pt>
                <c:pt idx="5372">
                  <c:v>0.52775000000000005</c:v>
                </c:pt>
                <c:pt idx="5373">
                  <c:v>0.59294000000000002</c:v>
                </c:pt>
                <c:pt idx="5374">
                  <c:v>0.44851999999999997</c:v>
                </c:pt>
                <c:pt idx="5375">
                  <c:v>0.45271</c:v>
                </c:pt>
                <c:pt idx="5376">
                  <c:v>0.33838000000000001</c:v>
                </c:pt>
                <c:pt idx="5377">
                  <c:v>0.31324000000000002</c:v>
                </c:pt>
                <c:pt idx="5378">
                  <c:v>0.27534999999999998</c:v>
                </c:pt>
                <c:pt idx="5379">
                  <c:v>0.29642000000000002</c:v>
                </c:pt>
                <c:pt idx="5380">
                  <c:v>0.19547999999999999</c:v>
                </c:pt>
                <c:pt idx="5381">
                  <c:v>0.29178999999999999</c:v>
                </c:pt>
                <c:pt idx="5382">
                  <c:v>0.25383</c:v>
                </c:pt>
                <c:pt idx="5383">
                  <c:v>0.27538000000000001</c:v>
                </c:pt>
                <c:pt idx="5384">
                  <c:v>0.24584</c:v>
                </c:pt>
                <c:pt idx="5385">
                  <c:v>0.12379</c:v>
                </c:pt>
                <c:pt idx="5386">
                  <c:v>0.13707</c:v>
                </c:pt>
                <c:pt idx="5387">
                  <c:v>0.39426</c:v>
                </c:pt>
                <c:pt idx="5388">
                  <c:v>0.38099</c:v>
                </c:pt>
                <c:pt idx="5389">
                  <c:v>0.20346</c:v>
                </c:pt>
                <c:pt idx="5390">
                  <c:v>8.8203000000000004E-2</c:v>
                </c:pt>
                <c:pt idx="5391">
                  <c:v>0.11357</c:v>
                </c:pt>
                <c:pt idx="5392">
                  <c:v>8.9130000000000001E-2</c:v>
                </c:pt>
                <c:pt idx="5393">
                  <c:v>0.12245</c:v>
                </c:pt>
                <c:pt idx="5394">
                  <c:v>0.43852000000000002</c:v>
                </c:pt>
                <c:pt idx="5395">
                  <c:v>0.47051999999999999</c:v>
                </c:pt>
                <c:pt idx="5396">
                  <c:v>0.18490000000000001</c:v>
                </c:pt>
                <c:pt idx="5397">
                  <c:v>0.32250000000000001</c:v>
                </c:pt>
                <c:pt idx="5398">
                  <c:v>0.46616999999999997</c:v>
                </c:pt>
                <c:pt idx="5399">
                  <c:v>0.43390000000000001</c:v>
                </c:pt>
                <c:pt idx="5400">
                  <c:v>0.44817000000000001</c:v>
                </c:pt>
                <c:pt idx="5401">
                  <c:v>0.33934999999999998</c:v>
                </c:pt>
                <c:pt idx="5402">
                  <c:v>0.33343</c:v>
                </c:pt>
                <c:pt idx="5403">
                  <c:v>0.12655</c:v>
                </c:pt>
                <c:pt idx="5404">
                  <c:v>0.12074</c:v>
                </c:pt>
                <c:pt idx="5405">
                  <c:v>0.20313999999999999</c:v>
                </c:pt>
                <c:pt idx="5406">
                  <c:v>0.11937</c:v>
                </c:pt>
                <c:pt idx="5407">
                  <c:v>0.33850000000000002</c:v>
                </c:pt>
                <c:pt idx="5408">
                  <c:v>0.15160000000000001</c:v>
                </c:pt>
                <c:pt idx="5409">
                  <c:v>0.15737999999999999</c:v>
                </c:pt>
                <c:pt idx="5410">
                  <c:v>0.14316999999999999</c:v>
                </c:pt>
                <c:pt idx="5411">
                  <c:v>0.29742000000000002</c:v>
                </c:pt>
                <c:pt idx="5412">
                  <c:v>0.28244000000000002</c:v>
                </c:pt>
                <c:pt idx="5413">
                  <c:v>0.38532</c:v>
                </c:pt>
                <c:pt idx="5414">
                  <c:v>0.28194000000000002</c:v>
                </c:pt>
                <c:pt idx="5415">
                  <c:v>0.21990000000000001</c:v>
                </c:pt>
                <c:pt idx="5416">
                  <c:v>0.214</c:v>
                </c:pt>
                <c:pt idx="5417">
                  <c:v>0.28325</c:v>
                </c:pt>
                <c:pt idx="5418">
                  <c:v>0.24467</c:v>
                </c:pt>
                <c:pt idx="5419">
                  <c:v>0.10013</c:v>
                </c:pt>
                <c:pt idx="5420">
                  <c:v>0.21260000000000001</c:v>
                </c:pt>
                <c:pt idx="5421">
                  <c:v>0.30704999999999999</c:v>
                </c:pt>
                <c:pt idx="5422">
                  <c:v>0.23938999999999999</c:v>
                </c:pt>
                <c:pt idx="5423">
                  <c:v>0.41102</c:v>
                </c:pt>
                <c:pt idx="5424">
                  <c:v>0.26042999999999999</c:v>
                </c:pt>
                <c:pt idx="5425">
                  <c:v>0.23164999999999999</c:v>
                </c:pt>
                <c:pt idx="5426">
                  <c:v>0.19198000000000001</c:v>
                </c:pt>
                <c:pt idx="5427">
                  <c:v>0.19555</c:v>
                </c:pt>
                <c:pt idx="5428">
                  <c:v>0.20494000000000001</c:v>
                </c:pt>
                <c:pt idx="5429">
                  <c:v>0.18661</c:v>
                </c:pt>
                <c:pt idx="5430">
                  <c:v>0.13356999999999999</c:v>
                </c:pt>
                <c:pt idx="5431">
                  <c:v>4.8888000000000001E-2</c:v>
                </c:pt>
                <c:pt idx="5432">
                  <c:v>0.28936000000000001</c:v>
                </c:pt>
                <c:pt idx="5433">
                  <c:v>0.15659999999999999</c:v>
                </c:pt>
                <c:pt idx="5434">
                  <c:v>0.15273</c:v>
                </c:pt>
                <c:pt idx="5435">
                  <c:v>1.7166000000000001E-2</c:v>
                </c:pt>
                <c:pt idx="5436">
                  <c:v>0.13094</c:v>
                </c:pt>
                <c:pt idx="5437">
                  <c:v>0.26005</c:v>
                </c:pt>
                <c:pt idx="5438">
                  <c:v>0.31344</c:v>
                </c:pt>
                <c:pt idx="5439">
                  <c:v>0.20749999999999999</c:v>
                </c:pt>
                <c:pt idx="5440">
                  <c:v>0.21303</c:v>
                </c:pt>
                <c:pt idx="5441">
                  <c:v>0.15207999999999999</c:v>
                </c:pt>
                <c:pt idx="5442">
                  <c:v>0.13450000000000001</c:v>
                </c:pt>
                <c:pt idx="5443">
                  <c:v>6.5314999999999998E-2</c:v>
                </c:pt>
                <c:pt idx="5444">
                  <c:v>4.7280999999999997E-2</c:v>
                </c:pt>
                <c:pt idx="5445">
                  <c:v>0.35192000000000001</c:v>
                </c:pt>
                <c:pt idx="5446">
                  <c:v>0.35926000000000002</c:v>
                </c:pt>
                <c:pt idx="5447">
                  <c:v>0.34264</c:v>
                </c:pt>
                <c:pt idx="5448">
                  <c:v>0.58070999999999995</c:v>
                </c:pt>
                <c:pt idx="5449">
                  <c:v>0.60840000000000005</c:v>
                </c:pt>
                <c:pt idx="5450">
                  <c:v>0.52232000000000001</c:v>
                </c:pt>
                <c:pt idx="5451">
                  <c:v>0.38908999999999999</c:v>
                </c:pt>
                <c:pt idx="5452">
                  <c:v>0.36686999999999997</c:v>
                </c:pt>
                <c:pt idx="5453">
                  <c:v>0.64614000000000005</c:v>
                </c:pt>
                <c:pt idx="5454">
                  <c:v>0.61173999999999995</c:v>
                </c:pt>
                <c:pt idx="5455">
                  <c:v>0.38122</c:v>
                </c:pt>
                <c:pt idx="5456">
                  <c:v>0.39600999999999997</c:v>
                </c:pt>
                <c:pt idx="5457">
                  <c:v>0.33861000000000002</c:v>
                </c:pt>
                <c:pt idx="5458">
                  <c:v>0.31032999999999999</c:v>
                </c:pt>
                <c:pt idx="5459">
                  <c:v>0.16206000000000001</c:v>
                </c:pt>
                <c:pt idx="5460">
                  <c:v>0.15242</c:v>
                </c:pt>
                <c:pt idx="5461">
                  <c:v>0.16064000000000001</c:v>
                </c:pt>
                <c:pt idx="5462">
                  <c:v>0.10012</c:v>
                </c:pt>
                <c:pt idx="5463">
                  <c:v>0.22672999999999999</c:v>
                </c:pt>
                <c:pt idx="5464">
                  <c:v>0.25346999999999997</c:v>
                </c:pt>
                <c:pt idx="5465">
                  <c:v>0.24507000000000001</c:v>
                </c:pt>
                <c:pt idx="5466">
                  <c:v>0.19342000000000001</c:v>
                </c:pt>
                <c:pt idx="5467">
                  <c:v>0.21593000000000001</c:v>
                </c:pt>
                <c:pt idx="5468">
                  <c:v>0.22755</c:v>
                </c:pt>
                <c:pt idx="5469">
                  <c:v>0.20166999999999999</c:v>
                </c:pt>
                <c:pt idx="5470">
                  <c:v>0.16141</c:v>
                </c:pt>
                <c:pt idx="5471">
                  <c:v>0.1545</c:v>
                </c:pt>
                <c:pt idx="5472">
                  <c:v>0.11398999999999999</c:v>
                </c:pt>
                <c:pt idx="5473">
                  <c:v>0.42559999999999998</c:v>
                </c:pt>
                <c:pt idx="5474">
                  <c:v>0.4849</c:v>
                </c:pt>
                <c:pt idx="5475">
                  <c:v>0.46843000000000001</c:v>
                </c:pt>
                <c:pt idx="5476">
                  <c:v>0.40812999999999999</c:v>
                </c:pt>
                <c:pt idx="5477">
                  <c:v>0.42294999999999999</c:v>
                </c:pt>
                <c:pt idx="5478">
                  <c:v>0.27842</c:v>
                </c:pt>
                <c:pt idx="5479">
                  <c:v>0.22963</c:v>
                </c:pt>
                <c:pt idx="5480">
                  <c:v>0.27766000000000002</c:v>
                </c:pt>
                <c:pt idx="5481">
                  <c:v>0.26085999999999998</c:v>
                </c:pt>
                <c:pt idx="5482">
                  <c:v>0.20136999999999999</c:v>
                </c:pt>
                <c:pt idx="5483">
                  <c:v>0.19033</c:v>
                </c:pt>
                <c:pt idx="5484">
                  <c:v>0.21718999999999999</c:v>
                </c:pt>
                <c:pt idx="5485">
                  <c:v>0.23949000000000001</c:v>
                </c:pt>
                <c:pt idx="5486">
                  <c:v>0.38584000000000002</c:v>
                </c:pt>
                <c:pt idx="5487">
                  <c:v>0.59591000000000005</c:v>
                </c:pt>
                <c:pt idx="5488">
                  <c:v>0.56145</c:v>
                </c:pt>
                <c:pt idx="5489">
                  <c:v>0.21703</c:v>
                </c:pt>
                <c:pt idx="5490">
                  <c:v>0.30338999999999999</c:v>
                </c:pt>
                <c:pt idx="5491">
                  <c:v>0.31718000000000002</c:v>
                </c:pt>
                <c:pt idx="5492">
                  <c:v>0.12019000000000001</c:v>
                </c:pt>
                <c:pt idx="5493">
                  <c:v>0.17680999999999999</c:v>
                </c:pt>
                <c:pt idx="5494">
                  <c:v>0.22444</c:v>
                </c:pt>
                <c:pt idx="5495">
                  <c:v>0.26200000000000001</c:v>
                </c:pt>
                <c:pt idx="5496">
                  <c:v>0.19983999999999999</c:v>
                </c:pt>
                <c:pt idx="5497">
                  <c:v>0.13952000000000001</c:v>
                </c:pt>
                <c:pt idx="5498">
                  <c:v>0.19453000000000001</c:v>
                </c:pt>
                <c:pt idx="5499">
                  <c:v>0.16658999999999999</c:v>
                </c:pt>
                <c:pt idx="5500">
                  <c:v>0.26134000000000002</c:v>
                </c:pt>
                <c:pt idx="5501">
                  <c:v>0.24707999999999999</c:v>
                </c:pt>
                <c:pt idx="5502">
                  <c:v>0.3987</c:v>
                </c:pt>
                <c:pt idx="5503">
                  <c:v>0.44235999999999998</c:v>
                </c:pt>
                <c:pt idx="5504">
                  <c:v>0.43923000000000001</c:v>
                </c:pt>
                <c:pt idx="5505">
                  <c:v>0.26066</c:v>
                </c:pt>
                <c:pt idx="5506">
                  <c:v>0.37936999999999999</c:v>
                </c:pt>
                <c:pt idx="5507">
                  <c:v>0.38535999999999998</c:v>
                </c:pt>
                <c:pt idx="5508">
                  <c:v>0.34481000000000001</c:v>
                </c:pt>
                <c:pt idx="5509">
                  <c:v>0.37674000000000002</c:v>
                </c:pt>
                <c:pt idx="5510">
                  <c:v>0.26948</c:v>
                </c:pt>
                <c:pt idx="5511">
                  <c:v>0.18855</c:v>
                </c:pt>
                <c:pt idx="5512">
                  <c:v>0.15167</c:v>
                </c:pt>
                <c:pt idx="5513">
                  <c:v>8.0722000000000002E-2</c:v>
                </c:pt>
                <c:pt idx="5514">
                  <c:v>7.6730000000000007E-2</c:v>
                </c:pt>
                <c:pt idx="5515">
                  <c:v>7.0097999999999994E-2</c:v>
                </c:pt>
                <c:pt idx="5516">
                  <c:v>0.10444000000000001</c:v>
                </c:pt>
                <c:pt idx="5517">
                  <c:v>0.14921999999999999</c:v>
                </c:pt>
                <c:pt idx="5518">
                  <c:v>0.41150999999999999</c:v>
                </c:pt>
                <c:pt idx="5519">
                  <c:v>0.30080000000000001</c:v>
                </c:pt>
                <c:pt idx="5520">
                  <c:v>0.10603</c:v>
                </c:pt>
                <c:pt idx="5521">
                  <c:v>0.13086999999999999</c:v>
                </c:pt>
                <c:pt idx="5522">
                  <c:v>0.23027</c:v>
                </c:pt>
                <c:pt idx="5523">
                  <c:v>0.26698</c:v>
                </c:pt>
                <c:pt idx="5524">
                  <c:v>0.14743000000000001</c:v>
                </c:pt>
                <c:pt idx="5525">
                  <c:v>0.14557999999999999</c:v>
                </c:pt>
                <c:pt idx="5526">
                  <c:v>0.16675999999999999</c:v>
                </c:pt>
                <c:pt idx="5527">
                  <c:v>0.11137</c:v>
                </c:pt>
                <c:pt idx="5528">
                  <c:v>0.20499999999999999</c:v>
                </c:pt>
                <c:pt idx="5529">
                  <c:v>0.24965999999999999</c:v>
                </c:pt>
                <c:pt idx="5530">
                  <c:v>0.24842</c:v>
                </c:pt>
                <c:pt idx="5531">
                  <c:v>0.16835</c:v>
                </c:pt>
                <c:pt idx="5532">
                  <c:v>0.20219000000000001</c:v>
                </c:pt>
                <c:pt idx="5533">
                  <c:v>0.36570000000000003</c:v>
                </c:pt>
                <c:pt idx="5534">
                  <c:v>0.15926999999999999</c:v>
                </c:pt>
                <c:pt idx="5535">
                  <c:v>0.15995999999999999</c:v>
                </c:pt>
                <c:pt idx="5536">
                  <c:v>0.14856</c:v>
                </c:pt>
                <c:pt idx="5537">
                  <c:v>0.11838</c:v>
                </c:pt>
                <c:pt idx="5538">
                  <c:v>0.31148999999999999</c:v>
                </c:pt>
                <c:pt idx="5539">
                  <c:v>0.10761999999999999</c:v>
                </c:pt>
                <c:pt idx="5540">
                  <c:v>0.10212</c:v>
                </c:pt>
                <c:pt idx="5541">
                  <c:v>0.25142999999999999</c:v>
                </c:pt>
                <c:pt idx="5542">
                  <c:v>0.32199</c:v>
                </c:pt>
                <c:pt idx="5543">
                  <c:v>0.23457</c:v>
                </c:pt>
                <c:pt idx="5544">
                  <c:v>0.18260999999999999</c:v>
                </c:pt>
                <c:pt idx="5545">
                  <c:v>0.39472000000000002</c:v>
                </c:pt>
                <c:pt idx="5546">
                  <c:v>0.37184</c:v>
                </c:pt>
                <c:pt idx="5547">
                  <c:v>0.31991000000000003</c:v>
                </c:pt>
                <c:pt idx="5548">
                  <c:v>0.35962</c:v>
                </c:pt>
                <c:pt idx="5549">
                  <c:v>0.28456999999999999</c:v>
                </c:pt>
                <c:pt idx="5550">
                  <c:v>0.33227000000000001</c:v>
                </c:pt>
                <c:pt idx="5551">
                  <c:v>0.22381999999999999</c:v>
                </c:pt>
                <c:pt idx="5552">
                  <c:v>0.17277000000000001</c:v>
                </c:pt>
                <c:pt idx="5553">
                  <c:v>0.16217999999999999</c:v>
                </c:pt>
                <c:pt idx="5554">
                  <c:v>0.25285000000000002</c:v>
                </c:pt>
                <c:pt idx="5555">
                  <c:v>0.13747999999999999</c:v>
                </c:pt>
                <c:pt idx="5556">
                  <c:v>0.18026</c:v>
                </c:pt>
                <c:pt idx="5557">
                  <c:v>0.14487</c:v>
                </c:pt>
                <c:pt idx="5558">
                  <c:v>0.15875</c:v>
                </c:pt>
                <c:pt idx="5559">
                  <c:v>0.18595</c:v>
                </c:pt>
                <c:pt idx="5560">
                  <c:v>0.19944999999999999</c:v>
                </c:pt>
                <c:pt idx="5561">
                  <c:v>0.22602</c:v>
                </c:pt>
                <c:pt idx="5562">
                  <c:v>0.2145</c:v>
                </c:pt>
                <c:pt idx="5563">
                  <c:v>0.16536999999999999</c:v>
                </c:pt>
                <c:pt idx="5564">
                  <c:v>0.16450000000000001</c:v>
                </c:pt>
                <c:pt idx="5565">
                  <c:v>0.16693</c:v>
                </c:pt>
                <c:pt idx="5566">
                  <c:v>0.22252</c:v>
                </c:pt>
                <c:pt idx="5567">
                  <c:v>0.26801000000000003</c:v>
                </c:pt>
                <c:pt idx="5568">
                  <c:v>0.25245000000000001</c:v>
                </c:pt>
                <c:pt idx="5569">
                  <c:v>0.27050000000000002</c:v>
                </c:pt>
                <c:pt idx="5570">
                  <c:v>0.60231000000000001</c:v>
                </c:pt>
                <c:pt idx="5571">
                  <c:v>0.66395000000000004</c:v>
                </c:pt>
                <c:pt idx="5572">
                  <c:v>0.65156999999999998</c:v>
                </c:pt>
                <c:pt idx="5573">
                  <c:v>0.28399000000000002</c:v>
                </c:pt>
                <c:pt idx="5574">
                  <c:v>0.28799999999999998</c:v>
                </c:pt>
                <c:pt idx="5575">
                  <c:v>0.16541</c:v>
                </c:pt>
                <c:pt idx="5576">
                  <c:v>0.12961</c:v>
                </c:pt>
                <c:pt idx="5577">
                  <c:v>0.11506</c:v>
                </c:pt>
                <c:pt idx="5578">
                  <c:v>0.11663</c:v>
                </c:pt>
                <c:pt idx="5579">
                  <c:v>5.9508999999999999E-2</c:v>
                </c:pt>
                <c:pt idx="5580">
                  <c:v>0.10624</c:v>
                </c:pt>
                <c:pt idx="5581">
                  <c:v>0.27254</c:v>
                </c:pt>
                <c:pt idx="5582">
                  <c:v>0.53957999999999995</c:v>
                </c:pt>
                <c:pt idx="5583">
                  <c:v>0.35075000000000001</c:v>
                </c:pt>
                <c:pt idx="5584">
                  <c:v>0.23483000000000001</c:v>
                </c:pt>
                <c:pt idx="5585">
                  <c:v>0.21013000000000001</c:v>
                </c:pt>
                <c:pt idx="5586">
                  <c:v>0.14907000000000001</c:v>
                </c:pt>
                <c:pt idx="5587">
                  <c:v>0.18869</c:v>
                </c:pt>
                <c:pt idx="5588">
                  <c:v>0.21692</c:v>
                </c:pt>
                <c:pt idx="5589">
                  <c:v>0.22331000000000001</c:v>
                </c:pt>
                <c:pt idx="5590">
                  <c:v>0.25328000000000001</c:v>
                </c:pt>
                <c:pt idx="5591">
                  <c:v>0.22721</c:v>
                </c:pt>
                <c:pt idx="5592">
                  <c:v>0.27027000000000001</c:v>
                </c:pt>
                <c:pt idx="5593">
                  <c:v>0.13556000000000001</c:v>
                </c:pt>
                <c:pt idx="5594">
                  <c:v>0.17041000000000001</c:v>
                </c:pt>
                <c:pt idx="5595">
                  <c:v>0.28743999999999997</c:v>
                </c:pt>
                <c:pt idx="5596">
                  <c:v>6.7957000000000004E-2</c:v>
                </c:pt>
                <c:pt idx="5597">
                  <c:v>0.1172</c:v>
                </c:pt>
                <c:pt idx="5598">
                  <c:v>0.10671</c:v>
                </c:pt>
                <c:pt idx="5599">
                  <c:v>0.20300000000000001</c:v>
                </c:pt>
                <c:pt idx="5600">
                  <c:v>0.26795000000000002</c:v>
                </c:pt>
                <c:pt idx="5601">
                  <c:v>0.23271</c:v>
                </c:pt>
                <c:pt idx="5602">
                  <c:v>0.27355000000000002</c:v>
                </c:pt>
                <c:pt idx="5603">
                  <c:v>0.24662999999999999</c:v>
                </c:pt>
                <c:pt idx="5604">
                  <c:v>0.24182999999999999</c:v>
                </c:pt>
                <c:pt idx="5605">
                  <c:v>0.22706999999999999</c:v>
                </c:pt>
                <c:pt idx="5606">
                  <c:v>0.16302</c:v>
                </c:pt>
                <c:pt idx="5607">
                  <c:v>0.16347</c:v>
                </c:pt>
                <c:pt idx="5608">
                  <c:v>0.12623999999999999</c:v>
                </c:pt>
                <c:pt idx="5609">
                  <c:v>0.16977999999999999</c:v>
                </c:pt>
                <c:pt idx="5610">
                  <c:v>0.23985000000000001</c:v>
                </c:pt>
                <c:pt idx="5611">
                  <c:v>0.37862000000000001</c:v>
                </c:pt>
                <c:pt idx="5612">
                  <c:v>0.37773000000000001</c:v>
                </c:pt>
                <c:pt idx="5613">
                  <c:v>0.35870000000000002</c:v>
                </c:pt>
                <c:pt idx="5614">
                  <c:v>0.28143000000000001</c:v>
                </c:pt>
                <c:pt idx="5615">
                  <c:v>0.15229000000000001</c:v>
                </c:pt>
                <c:pt idx="5616">
                  <c:v>0.15748000000000001</c:v>
                </c:pt>
                <c:pt idx="5617">
                  <c:v>0.1095</c:v>
                </c:pt>
                <c:pt idx="5618">
                  <c:v>0.27449000000000001</c:v>
                </c:pt>
                <c:pt idx="5619">
                  <c:v>0.25092999999999999</c:v>
                </c:pt>
                <c:pt idx="5620">
                  <c:v>0.31618000000000002</c:v>
                </c:pt>
                <c:pt idx="5621">
                  <c:v>0.26574999999999999</c:v>
                </c:pt>
                <c:pt idx="5622">
                  <c:v>0.18187</c:v>
                </c:pt>
                <c:pt idx="5623">
                  <c:v>4.7559999999999998E-2</c:v>
                </c:pt>
                <c:pt idx="5624">
                  <c:v>6.2708E-2</c:v>
                </c:pt>
                <c:pt idx="5625">
                  <c:v>0.16691</c:v>
                </c:pt>
                <c:pt idx="5626">
                  <c:v>0.16635</c:v>
                </c:pt>
                <c:pt idx="5627">
                  <c:v>0.23585999999999999</c:v>
                </c:pt>
                <c:pt idx="5628">
                  <c:v>0.24388000000000001</c:v>
                </c:pt>
                <c:pt idx="5629">
                  <c:v>0.38367000000000001</c:v>
                </c:pt>
                <c:pt idx="5630">
                  <c:v>0.53832999999999998</c:v>
                </c:pt>
                <c:pt idx="5631">
                  <c:v>0.49826999999999999</c:v>
                </c:pt>
                <c:pt idx="5632">
                  <c:v>0.47893000000000002</c:v>
                </c:pt>
                <c:pt idx="5633">
                  <c:v>0.45018999999999998</c:v>
                </c:pt>
                <c:pt idx="5634">
                  <c:v>0.46422999999999998</c:v>
                </c:pt>
                <c:pt idx="5635">
                  <c:v>0.14394999999999999</c:v>
                </c:pt>
                <c:pt idx="5636">
                  <c:v>0.19927</c:v>
                </c:pt>
                <c:pt idx="5637">
                  <c:v>0.25216</c:v>
                </c:pt>
                <c:pt idx="5638">
                  <c:v>0.21712000000000001</c:v>
                </c:pt>
                <c:pt idx="5639">
                  <c:v>0.23061999999999999</c:v>
                </c:pt>
                <c:pt idx="5640">
                  <c:v>0.21914</c:v>
                </c:pt>
                <c:pt idx="5641">
                  <c:v>0.28965999999999997</c:v>
                </c:pt>
                <c:pt idx="5642">
                  <c:v>0.29984</c:v>
                </c:pt>
                <c:pt idx="5643">
                  <c:v>0.33655000000000002</c:v>
                </c:pt>
                <c:pt idx="5644">
                  <c:v>0.32477</c:v>
                </c:pt>
                <c:pt idx="5645">
                  <c:v>0.30869999999999997</c:v>
                </c:pt>
                <c:pt idx="5646">
                  <c:v>0.13317999999999999</c:v>
                </c:pt>
                <c:pt idx="5647">
                  <c:v>0.41375000000000001</c:v>
                </c:pt>
                <c:pt idx="5648">
                  <c:v>0.39921000000000001</c:v>
                </c:pt>
                <c:pt idx="5649">
                  <c:v>0.34243000000000001</c:v>
                </c:pt>
                <c:pt idx="5650">
                  <c:v>0.14882000000000001</c:v>
                </c:pt>
                <c:pt idx="5651">
                  <c:v>0.23662</c:v>
                </c:pt>
                <c:pt idx="5652">
                  <c:v>0.18262</c:v>
                </c:pt>
                <c:pt idx="5653">
                  <c:v>0.18046000000000001</c:v>
                </c:pt>
                <c:pt idx="5654">
                  <c:v>0.19434000000000001</c:v>
                </c:pt>
                <c:pt idx="5655">
                  <c:v>0.25026999999999999</c:v>
                </c:pt>
                <c:pt idx="5656">
                  <c:v>0.25530999999999998</c:v>
                </c:pt>
                <c:pt idx="5657">
                  <c:v>0.62909999999999999</c:v>
                </c:pt>
                <c:pt idx="5658">
                  <c:v>0.59802999999999995</c:v>
                </c:pt>
                <c:pt idx="5659">
                  <c:v>0.34228999999999998</c:v>
                </c:pt>
                <c:pt idx="5660">
                  <c:v>0.31178</c:v>
                </c:pt>
                <c:pt idx="5661">
                  <c:v>0.55083000000000004</c:v>
                </c:pt>
                <c:pt idx="5662">
                  <c:v>0.55293000000000003</c:v>
                </c:pt>
                <c:pt idx="5663">
                  <c:v>0.32346000000000003</c:v>
                </c:pt>
                <c:pt idx="5664">
                  <c:v>8.5941000000000004E-2</c:v>
                </c:pt>
                <c:pt idx="5665">
                  <c:v>7.7743000000000007E-2</c:v>
                </c:pt>
                <c:pt idx="5666">
                  <c:v>8.1618999999999997E-2</c:v>
                </c:pt>
                <c:pt idx="5667">
                  <c:v>7.9960000000000003E-2</c:v>
                </c:pt>
                <c:pt idx="5668">
                  <c:v>0.10834000000000001</c:v>
                </c:pt>
                <c:pt idx="5669">
                  <c:v>6.6628999999999994E-2</c:v>
                </c:pt>
                <c:pt idx="5670">
                  <c:v>8.4421999999999997E-2</c:v>
                </c:pt>
                <c:pt idx="5671">
                  <c:v>0.14804</c:v>
                </c:pt>
                <c:pt idx="5672">
                  <c:v>0.19500999999999999</c:v>
                </c:pt>
                <c:pt idx="5673">
                  <c:v>0.21662999999999999</c:v>
                </c:pt>
                <c:pt idx="5674">
                  <c:v>0.26754</c:v>
                </c:pt>
                <c:pt idx="5675">
                  <c:v>0.25180000000000002</c:v>
                </c:pt>
                <c:pt idx="5676">
                  <c:v>0.35254999999999997</c:v>
                </c:pt>
                <c:pt idx="5677">
                  <c:v>0.27228999999999998</c:v>
                </c:pt>
                <c:pt idx="5678">
                  <c:v>0.17718</c:v>
                </c:pt>
                <c:pt idx="5679">
                  <c:v>0.29021000000000002</c:v>
                </c:pt>
                <c:pt idx="5680">
                  <c:v>0.31117</c:v>
                </c:pt>
                <c:pt idx="5681">
                  <c:v>0.30116999999999999</c:v>
                </c:pt>
                <c:pt idx="5682">
                  <c:v>0.19853999999999999</c:v>
                </c:pt>
                <c:pt idx="5683">
                  <c:v>0.46914</c:v>
                </c:pt>
                <c:pt idx="5684">
                  <c:v>0.31263999999999997</c:v>
                </c:pt>
                <c:pt idx="5685">
                  <c:v>0.46886</c:v>
                </c:pt>
                <c:pt idx="5686">
                  <c:v>0.45590000000000003</c:v>
                </c:pt>
                <c:pt idx="5687">
                  <c:v>0.53210999999999997</c:v>
                </c:pt>
                <c:pt idx="5688">
                  <c:v>0.37603999999999999</c:v>
                </c:pt>
                <c:pt idx="5689">
                  <c:v>0.43293999999999999</c:v>
                </c:pt>
                <c:pt idx="5690">
                  <c:v>0.35019</c:v>
                </c:pt>
                <c:pt idx="5691">
                  <c:v>0.34714</c:v>
                </c:pt>
                <c:pt idx="5692">
                  <c:v>0.35921999999999998</c:v>
                </c:pt>
                <c:pt idx="5693">
                  <c:v>0.27151999999999998</c:v>
                </c:pt>
                <c:pt idx="5694">
                  <c:v>0.29602000000000001</c:v>
                </c:pt>
                <c:pt idx="5695">
                  <c:v>0.26195000000000002</c:v>
                </c:pt>
                <c:pt idx="5696">
                  <c:v>0.31451000000000001</c:v>
                </c:pt>
                <c:pt idx="5697">
                  <c:v>0.40516000000000002</c:v>
                </c:pt>
                <c:pt idx="5698">
                  <c:v>0.36236000000000002</c:v>
                </c:pt>
                <c:pt idx="5699">
                  <c:v>0.19685</c:v>
                </c:pt>
                <c:pt idx="5700">
                  <c:v>0.19980999999999999</c:v>
                </c:pt>
                <c:pt idx="5701">
                  <c:v>6.7264000000000004E-2</c:v>
                </c:pt>
                <c:pt idx="5702">
                  <c:v>7.0239999999999997E-2</c:v>
                </c:pt>
                <c:pt idx="5703">
                  <c:v>5.8957000000000002E-2</c:v>
                </c:pt>
                <c:pt idx="5704">
                  <c:v>0.14452000000000001</c:v>
                </c:pt>
                <c:pt idx="5705">
                  <c:v>0.28661999999999999</c:v>
                </c:pt>
                <c:pt idx="5706">
                  <c:v>0.14277000000000001</c:v>
                </c:pt>
                <c:pt idx="5707">
                  <c:v>0.43023</c:v>
                </c:pt>
                <c:pt idx="5708">
                  <c:v>7.6219999999999996E-2</c:v>
                </c:pt>
                <c:pt idx="5709">
                  <c:v>2.8604000000000001E-2</c:v>
                </c:pt>
                <c:pt idx="5710">
                  <c:v>0.10399</c:v>
                </c:pt>
                <c:pt idx="5711">
                  <c:v>0.10437</c:v>
                </c:pt>
                <c:pt idx="5712">
                  <c:v>1.1925E-2</c:v>
                </c:pt>
                <c:pt idx="5713">
                  <c:v>9.6419000000000005E-2</c:v>
                </c:pt>
                <c:pt idx="5714">
                  <c:v>0.13976</c:v>
                </c:pt>
                <c:pt idx="5715">
                  <c:v>4.4756999999999998E-2</c:v>
                </c:pt>
                <c:pt idx="5716">
                  <c:v>9.2917E-2</c:v>
                </c:pt>
                <c:pt idx="5717">
                  <c:v>9.2093999999999995E-2</c:v>
                </c:pt>
                <c:pt idx="5718">
                  <c:v>7.8161999999999995E-2</c:v>
                </c:pt>
                <c:pt idx="5719">
                  <c:v>0.10019</c:v>
                </c:pt>
                <c:pt idx="5720">
                  <c:v>0.25063000000000002</c:v>
                </c:pt>
                <c:pt idx="5721">
                  <c:v>7.1055999999999994E-2</c:v>
                </c:pt>
                <c:pt idx="5722">
                  <c:v>9.5146999999999995E-2</c:v>
                </c:pt>
                <c:pt idx="5723">
                  <c:v>0.10347000000000001</c:v>
                </c:pt>
                <c:pt idx="5724">
                  <c:v>0.10150000000000001</c:v>
                </c:pt>
                <c:pt idx="5725">
                  <c:v>8.6890999999999996E-2</c:v>
                </c:pt>
                <c:pt idx="5726">
                  <c:v>0.11117</c:v>
                </c:pt>
                <c:pt idx="5727">
                  <c:v>9.8503999999999994E-2</c:v>
                </c:pt>
                <c:pt idx="5728">
                  <c:v>9.8541000000000004E-2</c:v>
                </c:pt>
                <c:pt idx="5729">
                  <c:v>0.33091999999999999</c:v>
                </c:pt>
                <c:pt idx="5730">
                  <c:v>0.33184000000000002</c:v>
                </c:pt>
                <c:pt idx="5731">
                  <c:v>0.36625000000000002</c:v>
                </c:pt>
                <c:pt idx="5732">
                  <c:v>0.25713999999999998</c:v>
                </c:pt>
                <c:pt idx="5733">
                  <c:v>0.41591</c:v>
                </c:pt>
                <c:pt idx="5734">
                  <c:v>0.27342</c:v>
                </c:pt>
                <c:pt idx="5735">
                  <c:v>0.28364</c:v>
                </c:pt>
                <c:pt idx="5736">
                  <c:v>0.26245000000000002</c:v>
                </c:pt>
                <c:pt idx="5737">
                  <c:v>0.13513</c:v>
                </c:pt>
                <c:pt idx="5738">
                  <c:v>0.10375</c:v>
                </c:pt>
                <c:pt idx="5739">
                  <c:v>0.1144</c:v>
                </c:pt>
                <c:pt idx="5740">
                  <c:v>8.3755999999999997E-2</c:v>
                </c:pt>
                <c:pt idx="5741">
                  <c:v>8.5100999999999996E-2</c:v>
                </c:pt>
                <c:pt idx="5742">
                  <c:v>0.23505000000000001</c:v>
                </c:pt>
                <c:pt idx="5743">
                  <c:v>0.1215</c:v>
                </c:pt>
                <c:pt idx="5744">
                  <c:v>0.10322000000000001</c:v>
                </c:pt>
                <c:pt idx="5745">
                  <c:v>8.9556999999999998E-2</c:v>
                </c:pt>
                <c:pt idx="5746">
                  <c:v>0.20651</c:v>
                </c:pt>
                <c:pt idx="5747">
                  <c:v>0.20885000000000001</c:v>
                </c:pt>
                <c:pt idx="5748">
                  <c:v>0.19603999999999999</c:v>
                </c:pt>
                <c:pt idx="5749">
                  <c:v>0.14019000000000001</c:v>
                </c:pt>
                <c:pt idx="5750">
                  <c:v>6.3940999999999998E-2</c:v>
                </c:pt>
                <c:pt idx="5751">
                  <c:v>0.10738</c:v>
                </c:pt>
                <c:pt idx="5752">
                  <c:v>0.12066</c:v>
                </c:pt>
                <c:pt idx="5753">
                  <c:v>0.1147</c:v>
                </c:pt>
                <c:pt idx="5754">
                  <c:v>0.13336999999999999</c:v>
                </c:pt>
                <c:pt idx="5755">
                  <c:v>0.13222999999999999</c:v>
                </c:pt>
                <c:pt idx="5756">
                  <c:v>9.7919999999999993E-2</c:v>
                </c:pt>
                <c:pt idx="5757">
                  <c:v>8.2765000000000005E-2</c:v>
                </c:pt>
                <c:pt idx="5758">
                  <c:v>9.8530999999999994E-2</c:v>
                </c:pt>
                <c:pt idx="5759">
                  <c:v>0.30759999999999998</c:v>
                </c:pt>
                <c:pt idx="5760">
                  <c:v>0.28132000000000001</c:v>
                </c:pt>
                <c:pt idx="5761">
                  <c:v>0.51836000000000004</c:v>
                </c:pt>
                <c:pt idx="5762">
                  <c:v>0.36687999999999998</c:v>
                </c:pt>
                <c:pt idx="5763">
                  <c:v>0.10657</c:v>
                </c:pt>
                <c:pt idx="5764">
                  <c:v>0.12590000000000001</c:v>
                </c:pt>
                <c:pt idx="5765">
                  <c:v>0.12099</c:v>
                </c:pt>
                <c:pt idx="5766">
                  <c:v>0.15292</c:v>
                </c:pt>
                <c:pt idx="5767">
                  <c:v>0.18212</c:v>
                </c:pt>
                <c:pt idx="5768">
                  <c:v>0.13771</c:v>
                </c:pt>
                <c:pt idx="5769">
                  <c:v>7.7668000000000001E-2</c:v>
                </c:pt>
                <c:pt idx="5770">
                  <c:v>8.9954999999999993E-2</c:v>
                </c:pt>
                <c:pt idx="5771">
                  <c:v>8.9069999999999996E-2</c:v>
                </c:pt>
                <c:pt idx="5772">
                  <c:v>0.12515000000000001</c:v>
                </c:pt>
                <c:pt idx="5773">
                  <c:v>0.17604</c:v>
                </c:pt>
                <c:pt idx="5774">
                  <c:v>0.17097999999999999</c:v>
                </c:pt>
                <c:pt idx="5775">
                  <c:v>0.17272999999999999</c:v>
                </c:pt>
                <c:pt idx="5776">
                  <c:v>0.15987999999999999</c:v>
                </c:pt>
                <c:pt idx="5777">
                  <c:v>0.11262</c:v>
                </c:pt>
                <c:pt idx="5778">
                  <c:v>0.12592999999999999</c:v>
                </c:pt>
                <c:pt idx="5779">
                  <c:v>8.9918999999999999E-2</c:v>
                </c:pt>
                <c:pt idx="5780">
                  <c:v>8.9729000000000003E-2</c:v>
                </c:pt>
                <c:pt idx="5781">
                  <c:v>8.4614999999999996E-2</c:v>
                </c:pt>
                <c:pt idx="5782">
                  <c:v>6.6780000000000006E-2</c:v>
                </c:pt>
                <c:pt idx="5783">
                  <c:v>8.9678999999999995E-2</c:v>
                </c:pt>
                <c:pt idx="5784">
                  <c:v>5.9478999999999997E-2</c:v>
                </c:pt>
                <c:pt idx="5785">
                  <c:v>7.3468000000000006E-2</c:v>
                </c:pt>
                <c:pt idx="5786">
                  <c:v>6.701E-2</c:v>
                </c:pt>
                <c:pt idx="5787">
                  <c:v>0.1787</c:v>
                </c:pt>
                <c:pt idx="5788">
                  <c:v>0.11962</c:v>
                </c:pt>
                <c:pt idx="5789">
                  <c:v>0.15076000000000001</c:v>
                </c:pt>
                <c:pt idx="5790">
                  <c:v>0.14158000000000001</c:v>
                </c:pt>
                <c:pt idx="5791">
                  <c:v>0.16234999999999999</c:v>
                </c:pt>
                <c:pt idx="5792">
                  <c:v>0.17319000000000001</c:v>
                </c:pt>
                <c:pt idx="5793">
                  <c:v>0.32712999999999998</c:v>
                </c:pt>
                <c:pt idx="5794">
                  <c:v>0.13039999999999999</c:v>
                </c:pt>
                <c:pt idx="5795">
                  <c:v>0.33848</c:v>
                </c:pt>
                <c:pt idx="5796">
                  <c:v>0.33</c:v>
                </c:pt>
                <c:pt idx="5797">
                  <c:v>0.44851999999999997</c:v>
                </c:pt>
                <c:pt idx="5798">
                  <c:v>0.48075000000000001</c:v>
                </c:pt>
                <c:pt idx="5799">
                  <c:v>0.66532999999999998</c:v>
                </c:pt>
                <c:pt idx="5800">
                  <c:v>0.36969999999999997</c:v>
                </c:pt>
                <c:pt idx="5801">
                  <c:v>0.37420999999999999</c:v>
                </c:pt>
                <c:pt idx="5802">
                  <c:v>0.36565999999999999</c:v>
                </c:pt>
                <c:pt idx="5803">
                  <c:v>0.10784000000000001</c:v>
                </c:pt>
                <c:pt idx="5804">
                  <c:v>8.4682999999999994E-2</c:v>
                </c:pt>
                <c:pt idx="5805">
                  <c:v>0.16930999999999999</c:v>
                </c:pt>
                <c:pt idx="5806">
                  <c:v>0.22001000000000001</c:v>
                </c:pt>
                <c:pt idx="5807">
                  <c:v>0.23682</c:v>
                </c:pt>
                <c:pt idx="5808">
                  <c:v>0.32956999999999997</c:v>
                </c:pt>
                <c:pt idx="5809">
                  <c:v>0.26715</c:v>
                </c:pt>
                <c:pt idx="5810">
                  <c:v>0.27655999999999997</c:v>
                </c:pt>
                <c:pt idx="5811">
                  <c:v>0.30692999999999998</c:v>
                </c:pt>
                <c:pt idx="5812">
                  <c:v>0.42382999999999998</c:v>
                </c:pt>
                <c:pt idx="5813">
                  <c:v>0.25285000000000002</c:v>
                </c:pt>
                <c:pt idx="5814">
                  <c:v>0.25276999999999999</c:v>
                </c:pt>
                <c:pt idx="5815">
                  <c:v>0.37605</c:v>
                </c:pt>
                <c:pt idx="5816">
                  <c:v>0.32667000000000002</c:v>
                </c:pt>
                <c:pt idx="5817">
                  <c:v>0.45979999999999999</c:v>
                </c:pt>
                <c:pt idx="5818">
                  <c:v>0.38847999999999999</c:v>
                </c:pt>
                <c:pt idx="5819">
                  <c:v>0.42509000000000002</c:v>
                </c:pt>
                <c:pt idx="5820">
                  <c:v>0.52166000000000001</c:v>
                </c:pt>
                <c:pt idx="5821">
                  <c:v>0.52375000000000005</c:v>
                </c:pt>
                <c:pt idx="5822">
                  <c:v>0.70828999999999998</c:v>
                </c:pt>
                <c:pt idx="5823">
                  <c:v>0.71214</c:v>
                </c:pt>
                <c:pt idx="5824">
                  <c:v>0.77624000000000004</c:v>
                </c:pt>
                <c:pt idx="5825">
                  <c:v>0.71104000000000001</c:v>
                </c:pt>
                <c:pt idx="5826">
                  <c:v>0.61400999999999994</c:v>
                </c:pt>
                <c:pt idx="5827">
                  <c:v>0.17491000000000001</c:v>
                </c:pt>
                <c:pt idx="5828">
                  <c:v>0.20046</c:v>
                </c:pt>
                <c:pt idx="5829">
                  <c:v>8.4935999999999998E-2</c:v>
                </c:pt>
                <c:pt idx="5830">
                  <c:v>8.5037000000000001E-2</c:v>
                </c:pt>
                <c:pt idx="5831">
                  <c:v>0.13986000000000001</c:v>
                </c:pt>
                <c:pt idx="5832">
                  <c:v>0.27840999999999999</c:v>
                </c:pt>
                <c:pt idx="5833">
                  <c:v>5.7800999999999998E-2</c:v>
                </c:pt>
                <c:pt idx="5834">
                  <c:v>5.5352999999999999E-2</c:v>
                </c:pt>
                <c:pt idx="5835">
                  <c:v>5.5597000000000001E-2</c:v>
                </c:pt>
                <c:pt idx="5836">
                  <c:v>0.24734999999999999</c:v>
                </c:pt>
                <c:pt idx="5837">
                  <c:v>0.25958999999999999</c:v>
                </c:pt>
                <c:pt idx="5838">
                  <c:v>8.9781E-2</c:v>
                </c:pt>
                <c:pt idx="5839">
                  <c:v>0.21942999999999999</c:v>
                </c:pt>
                <c:pt idx="5840">
                  <c:v>3.6471000000000003E-2</c:v>
                </c:pt>
                <c:pt idx="5841">
                  <c:v>0.12237000000000001</c:v>
                </c:pt>
                <c:pt idx="5842">
                  <c:v>0.12482</c:v>
                </c:pt>
                <c:pt idx="5843">
                  <c:v>0.12905</c:v>
                </c:pt>
                <c:pt idx="5844">
                  <c:v>0.15648999999999999</c:v>
                </c:pt>
                <c:pt idx="5845">
                  <c:v>0.13269</c:v>
                </c:pt>
                <c:pt idx="5846">
                  <c:v>0.11915000000000001</c:v>
                </c:pt>
                <c:pt idx="5847">
                  <c:v>0.22750000000000001</c:v>
                </c:pt>
                <c:pt idx="5848">
                  <c:v>0.15953000000000001</c:v>
                </c:pt>
                <c:pt idx="5849">
                  <c:v>0.12284</c:v>
                </c:pt>
                <c:pt idx="5850">
                  <c:v>0.14058000000000001</c:v>
                </c:pt>
                <c:pt idx="5851">
                  <c:v>8.2064999999999999E-2</c:v>
                </c:pt>
                <c:pt idx="5852">
                  <c:v>0.13353000000000001</c:v>
                </c:pt>
                <c:pt idx="5853">
                  <c:v>0.15185999999999999</c:v>
                </c:pt>
                <c:pt idx="5854">
                  <c:v>0.13338</c:v>
                </c:pt>
                <c:pt idx="5855">
                  <c:v>0.14868000000000001</c:v>
                </c:pt>
                <c:pt idx="5856">
                  <c:v>0.12282</c:v>
                </c:pt>
                <c:pt idx="5857">
                  <c:v>0.16846</c:v>
                </c:pt>
                <c:pt idx="5858">
                  <c:v>0.23257</c:v>
                </c:pt>
                <c:pt idx="5859">
                  <c:v>5.5885999999999998E-2</c:v>
                </c:pt>
                <c:pt idx="5860">
                  <c:v>0.29796</c:v>
                </c:pt>
                <c:pt idx="5861">
                  <c:v>0.40594999999999998</c:v>
                </c:pt>
                <c:pt idx="5862">
                  <c:v>0.55337999999999998</c:v>
                </c:pt>
                <c:pt idx="5863">
                  <c:v>0.40805999999999998</c:v>
                </c:pt>
                <c:pt idx="5864">
                  <c:v>0.61719000000000002</c:v>
                </c:pt>
                <c:pt idx="5865">
                  <c:v>0.58343</c:v>
                </c:pt>
                <c:pt idx="5866">
                  <c:v>0.22294</c:v>
                </c:pt>
                <c:pt idx="5867">
                  <c:v>0.21137</c:v>
                </c:pt>
                <c:pt idx="5868">
                  <c:v>0.2319</c:v>
                </c:pt>
                <c:pt idx="5869">
                  <c:v>0.21984000000000001</c:v>
                </c:pt>
                <c:pt idx="5870">
                  <c:v>0.23019000000000001</c:v>
                </c:pt>
                <c:pt idx="5871">
                  <c:v>0.20172000000000001</c:v>
                </c:pt>
                <c:pt idx="5872">
                  <c:v>0.23685</c:v>
                </c:pt>
                <c:pt idx="5873">
                  <c:v>0.22584000000000001</c:v>
                </c:pt>
                <c:pt idx="5874">
                  <c:v>0.33522000000000002</c:v>
                </c:pt>
                <c:pt idx="5875">
                  <c:v>0.41807</c:v>
                </c:pt>
                <c:pt idx="5876">
                  <c:v>0.45972000000000002</c:v>
                </c:pt>
                <c:pt idx="5877">
                  <c:v>0.34350999999999998</c:v>
                </c:pt>
                <c:pt idx="5878">
                  <c:v>0.35100999999999999</c:v>
                </c:pt>
                <c:pt idx="5879">
                  <c:v>0.24654999999999999</c:v>
                </c:pt>
                <c:pt idx="5880">
                  <c:v>0.41103000000000001</c:v>
                </c:pt>
                <c:pt idx="5881">
                  <c:v>0.40266000000000002</c:v>
                </c:pt>
                <c:pt idx="5882">
                  <c:v>0.33384999999999998</c:v>
                </c:pt>
                <c:pt idx="5883">
                  <c:v>0.16930000000000001</c:v>
                </c:pt>
                <c:pt idx="5884">
                  <c:v>0.17158999999999999</c:v>
                </c:pt>
                <c:pt idx="5885">
                  <c:v>0.20745</c:v>
                </c:pt>
                <c:pt idx="5886">
                  <c:v>0.16789999999999999</c:v>
                </c:pt>
                <c:pt idx="5887">
                  <c:v>0.29888999999999999</c:v>
                </c:pt>
                <c:pt idx="5888">
                  <c:v>0.30312</c:v>
                </c:pt>
                <c:pt idx="5889">
                  <c:v>0.31952999999999998</c:v>
                </c:pt>
                <c:pt idx="5890">
                  <c:v>0.30807000000000001</c:v>
                </c:pt>
                <c:pt idx="5891">
                  <c:v>0.11602999999999999</c:v>
                </c:pt>
                <c:pt idx="5892">
                  <c:v>0.10524</c:v>
                </c:pt>
                <c:pt idx="5893">
                  <c:v>0.25355</c:v>
                </c:pt>
                <c:pt idx="5894">
                  <c:v>0.25024999999999997</c:v>
                </c:pt>
                <c:pt idx="5895">
                  <c:v>0.23491999999999999</c:v>
                </c:pt>
                <c:pt idx="5896">
                  <c:v>0.26791999999999999</c:v>
                </c:pt>
                <c:pt idx="5897">
                  <c:v>0.17949000000000001</c:v>
                </c:pt>
                <c:pt idx="5898">
                  <c:v>0.16603000000000001</c:v>
                </c:pt>
                <c:pt idx="5899">
                  <c:v>0.29054000000000002</c:v>
                </c:pt>
                <c:pt idx="5900">
                  <c:v>0.29529</c:v>
                </c:pt>
                <c:pt idx="5901">
                  <c:v>0.30179</c:v>
                </c:pt>
                <c:pt idx="5902">
                  <c:v>0.36424000000000001</c:v>
                </c:pt>
                <c:pt idx="5903">
                  <c:v>0.30506</c:v>
                </c:pt>
                <c:pt idx="5904">
                  <c:v>0.33022000000000001</c:v>
                </c:pt>
                <c:pt idx="5905">
                  <c:v>0.22098999999999999</c:v>
                </c:pt>
                <c:pt idx="5906">
                  <c:v>0.23354</c:v>
                </c:pt>
                <c:pt idx="5907">
                  <c:v>0.22247</c:v>
                </c:pt>
                <c:pt idx="5908">
                  <c:v>0.21560000000000001</c:v>
                </c:pt>
                <c:pt idx="5909">
                  <c:v>0.27339999999999998</c:v>
                </c:pt>
                <c:pt idx="5910">
                  <c:v>0.36031000000000002</c:v>
                </c:pt>
                <c:pt idx="5911">
                  <c:v>0.26989999999999997</c:v>
                </c:pt>
                <c:pt idx="5912">
                  <c:v>0.28477999999999998</c:v>
                </c:pt>
                <c:pt idx="5913">
                  <c:v>0.53961999999999999</c:v>
                </c:pt>
                <c:pt idx="5914">
                  <c:v>0.58811999999999998</c:v>
                </c:pt>
                <c:pt idx="5915">
                  <c:v>0.50824000000000003</c:v>
                </c:pt>
                <c:pt idx="5916">
                  <c:v>0.29164000000000001</c:v>
                </c:pt>
                <c:pt idx="5917">
                  <c:v>0.38138</c:v>
                </c:pt>
                <c:pt idx="5918">
                  <c:v>0.50568999999999997</c:v>
                </c:pt>
                <c:pt idx="5919">
                  <c:v>0.38904</c:v>
                </c:pt>
                <c:pt idx="5920">
                  <c:v>0.34937000000000001</c:v>
                </c:pt>
                <c:pt idx="5921">
                  <c:v>0.17771000000000001</c:v>
                </c:pt>
                <c:pt idx="5922">
                  <c:v>0.15084</c:v>
                </c:pt>
                <c:pt idx="5923">
                  <c:v>0.27495000000000003</c:v>
                </c:pt>
                <c:pt idx="5924">
                  <c:v>0.22656999999999999</c:v>
                </c:pt>
                <c:pt idx="5925">
                  <c:v>0.30336000000000002</c:v>
                </c:pt>
                <c:pt idx="5926">
                  <c:v>0.26626</c:v>
                </c:pt>
                <c:pt idx="5927">
                  <c:v>0.23349</c:v>
                </c:pt>
                <c:pt idx="5928">
                  <c:v>0.10423</c:v>
                </c:pt>
                <c:pt idx="5929">
                  <c:v>0.32830999999999999</c:v>
                </c:pt>
                <c:pt idx="5930">
                  <c:v>0.13533000000000001</c:v>
                </c:pt>
                <c:pt idx="5931">
                  <c:v>0.12374</c:v>
                </c:pt>
                <c:pt idx="5932">
                  <c:v>0.15878</c:v>
                </c:pt>
                <c:pt idx="5933">
                  <c:v>0.16489000000000001</c:v>
                </c:pt>
                <c:pt idx="5934">
                  <c:v>0.17219999999999999</c:v>
                </c:pt>
                <c:pt idx="5935">
                  <c:v>0.14554</c:v>
                </c:pt>
                <c:pt idx="5936">
                  <c:v>0.13216</c:v>
                </c:pt>
                <c:pt idx="5937">
                  <c:v>0.13464000000000001</c:v>
                </c:pt>
                <c:pt idx="5938">
                  <c:v>2.9506000000000001E-2</c:v>
                </c:pt>
                <c:pt idx="5939">
                  <c:v>6.9569000000000006E-2</c:v>
                </c:pt>
                <c:pt idx="5940">
                  <c:v>3.5020999999999997E-2</c:v>
                </c:pt>
                <c:pt idx="5941">
                  <c:v>6.5702999999999998E-2</c:v>
                </c:pt>
                <c:pt idx="5942">
                  <c:v>2.8948999999999999E-2</c:v>
                </c:pt>
                <c:pt idx="5943">
                  <c:v>0.33295000000000002</c:v>
                </c:pt>
                <c:pt idx="5944">
                  <c:v>0.35718</c:v>
                </c:pt>
                <c:pt idx="5945">
                  <c:v>0.21845000000000001</c:v>
                </c:pt>
                <c:pt idx="5946">
                  <c:v>0.36021999999999998</c:v>
                </c:pt>
                <c:pt idx="5947">
                  <c:v>0.26645999999999997</c:v>
                </c:pt>
                <c:pt idx="5948">
                  <c:v>0.39992</c:v>
                </c:pt>
                <c:pt idx="5949">
                  <c:v>0.49015999999999998</c:v>
                </c:pt>
                <c:pt idx="5950">
                  <c:v>0.40222000000000002</c:v>
                </c:pt>
                <c:pt idx="5951">
                  <c:v>0.42130000000000001</c:v>
                </c:pt>
                <c:pt idx="5952">
                  <c:v>0.38429999999999997</c:v>
                </c:pt>
                <c:pt idx="5953">
                  <c:v>0.3523</c:v>
                </c:pt>
                <c:pt idx="5954">
                  <c:v>0.35415999999999997</c:v>
                </c:pt>
                <c:pt idx="5955">
                  <c:v>0.27866999999999997</c:v>
                </c:pt>
                <c:pt idx="5956">
                  <c:v>0.34849999999999998</c:v>
                </c:pt>
                <c:pt idx="5957">
                  <c:v>0.26994000000000001</c:v>
                </c:pt>
                <c:pt idx="5958">
                  <c:v>0.25459999999999999</c:v>
                </c:pt>
                <c:pt idx="5959">
                  <c:v>0.35974</c:v>
                </c:pt>
                <c:pt idx="5960">
                  <c:v>0.13621</c:v>
                </c:pt>
                <c:pt idx="5961">
                  <c:v>0.23902000000000001</c:v>
                </c:pt>
                <c:pt idx="5962">
                  <c:v>0.29827999999999999</c:v>
                </c:pt>
                <c:pt idx="5963">
                  <c:v>0.31849</c:v>
                </c:pt>
                <c:pt idx="5964">
                  <c:v>0.24360000000000001</c:v>
                </c:pt>
                <c:pt idx="5965">
                  <c:v>0.14588000000000001</c:v>
                </c:pt>
                <c:pt idx="5966">
                  <c:v>0.15089</c:v>
                </c:pt>
                <c:pt idx="5967">
                  <c:v>0.14437</c:v>
                </c:pt>
                <c:pt idx="5968">
                  <c:v>0.26569999999999999</c:v>
                </c:pt>
                <c:pt idx="5969">
                  <c:v>0.33867000000000003</c:v>
                </c:pt>
                <c:pt idx="5970">
                  <c:v>0.33671000000000001</c:v>
                </c:pt>
                <c:pt idx="5971">
                  <c:v>0.28713</c:v>
                </c:pt>
                <c:pt idx="5972">
                  <c:v>0.21576999999999999</c:v>
                </c:pt>
                <c:pt idx="5973">
                  <c:v>0.21093000000000001</c:v>
                </c:pt>
                <c:pt idx="5974">
                  <c:v>0.27792</c:v>
                </c:pt>
                <c:pt idx="5975">
                  <c:v>0.37065999999999999</c:v>
                </c:pt>
                <c:pt idx="5976">
                  <c:v>0.30136000000000002</c:v>
                </c:pt>
                <c:pt idx="5977">
                  <c:v>0.31169000000000002</c:v>
                </c:pt>
                <c:pt idx="5978">
                  <c:v>0.38558999999999999</c:v>
                </c:pt>
                <c:pt idx="5979">
                  <c:v>0.35750999999999999</c:v>
                </c:pt>
                <c:pt idx="5980">
                  <c:v>0.32969999999999999</c:v>
                </c:pt>
                <c:pt idx="5981">
                  <c:v>0.28126000000000001</c:v>
                </c:pt>
                <c:pt idx="5982">
                  <c:v>0.23616999999999999</c:v>
                </c:pt>
                <c:pt idx="5983">
                  <c:v>0.18440000000000001</c:v>
                </c:pt>
                <c:pt idx="5984">
                  <c:v>0.18659000000000001</c:v>
                </c:pt>
                <c:pt idx="5985">
                  <c:v>0.26924999999999999</c:v>
                </c:pt>
                <c:pt idx="5986">
                  <c:v>0.32995999999999998</c:v>
                </c:pt>
                <c:pt idx="5987">
                  <c:v>0.22864999999999999</c:v>
                </c:pt>
                <c:pt idx="5988">
                  <c:v>0.50653999999999999</c:v>
                </c:pt>
                <c:pt idx="5989">
                  <c:v>0.49480000000000002</c:v>
                </c:pt>
                <c:pt idx="5990">
                  <c:v>0.40617999999999999</c:v>
                </c:pt>
                <c:pt idx="5991">
                  <c:v>0.41311999999999999</c:v>
                </c:pt>
                <c:pt idx="5992">
                  <c:v>0.36453000000000002</c:v>
                </c:pt>
                <c:pt idx="5993">
                  <c:v>0.36896000000000001</c:v>
                </c:pt>
                <c:pt idx="5994">
                  <c:v>0.39063999999999999</c:v>
                </c:pt>
                <c:pt idx="5995">
                  <c:v>0.36817</c:v>
                </c:pt>
                <c:pt idx="5996">
                  <c:v>0.29215999999999998</c:v>
                </c:pt>
                <c:pt idx="5997">
                  <c:v>0.29526000000000002</c:v>
                </c:pt>
                <c:pt idx="5998">
                  <c:v>0.55311999999999995</c:v>
                </c:pt>
                <c:pt idx="5999">
                  <c:v>0.38278000000000001</c:v>
                </c:pt>
                <c:pt idx="6000">
                  <c:v>0.28722999999999999</c:v>
                </c:pt>
                <c:pt idx="6001">
                  <c:v>0.44923000000000002</c:v>
                </c:pt>
                <c:pt idx="6002">
                  <c:v>0.44413000000000002</c:v>
                </c:pt>
                <c:pt idx="6003">
                  <c:v>0.49091000000000001</c:v>
                </c:pt>
                <c:pt idx="6004">
                  <c:v>0.49809999999999999</c:v>
                </c:pt>
                <c:pt idx="6005">
                  <c:v>0.52158000000000004</c:v>
                </c:pt>
                <c:pt idx="6006">
                  <c:v>0.4879</c:v>
                </c:pt>
                <c:pt idx="6007">
                  <c:v>0.47776000000000002</c:v>
                </c:pt>
                <c:pt idx="6008">
                  <c:v>0.30758999999999997</c:v>
                </c:pt>
                <c:pt idx="6009">
                  <c:v>0.23683999999999999</c:v>
                </c:pt>
                <c:pt idx="6010">
                  <c:v>0.63912999999999998</c:v>
                </c:pt>
                <c:pt idx="6011">
                  <c:v>0.23164000000000001</c:v>
                </c:pt>
                <c:pt idx="6012">
                  <c:v>0.25463999999999998</c:v>
                </c:pt>
                <c:pt idx="6013">
                  <c:v>0.26066</c:v>
                </c:pt>
                <c:pt idx="6014">
                  <c:v>9.1952999999999993E-2</c:v>
                </c:pt>
                <c:pt idx="6015">
                  <c:v>8.2684999999999995E-2</c:v>
                </c:pt>
                <c:pt idx="6016">
                  <c:v>0.24046999999999999</c:v>
                </c:pt>
                <c:pt idx="6017">
                  <c:v>0.31823000000000001</c:v>
                </c:pt>
                <c:pt idx="6018">
                  <c:v>0.34243000000000001</c:v>
                </c:pt>
                <c:pt idx="6019">
                  <c:v>0.11076</c:v>
                </c:pt>
                <c:pt idx="6020">
                  <c:v>5.5060999999999999E-2</c:v>
                </c:pt>
                <c:pt idx="6021">
                  <c:v>0.18351999999999999</c:v>
                </c:pt>
                <c:pt idx="6022">
                  <c:v>0.13675999999999999</c:v>
                </c:pt>
                <c:pt idx="6023">
                  <c:v>0.13184999999999999</c:v>
                </c:pt>
                <c:pt idx="6024">
                  <c:v>0.13145999999999999</c:v>
                </c:pt>
                <c:pt idx="6025">
                  <c:v>0.17857000000000001</c:v>
                </c:pt>
                <c:pt idx="6026">
                  <c:v>0.13009999999999999</c:v>
                </c:pt>
                <c:pt idx="6027">
                  <c:v>0.14183000000000001</c:v>
                </c:pt>
                <c:pt idx="6028">
                  <c:v>0.21063999999999999</c:v>
                </c:pt>
                <c:pt idx="6029">
                  <c:v>0.22684000000000001</c:v>
                </c:pt>
                <c:pt idx="6030">
                  <c:v>0.24115</c:v>
                </c:pt>
                <c:pt idx="6031">
                  <c:v>0.25017</c:v>
                </c:pt>
                <c:pt idx="6032">
                  <c:v>0.30062</c:v>
                </c:pt>
                <c:pt idx="6033">
                  <c:v>0.36183999999999999</c:v>
                </c:pt>
                <c:pt idx="6034">
                  <c:v>0.36302000000000001</c:v>
                </c:pt>
                <c:pt idx="6035">
                  <c:v>0.27514</c:v>
                </c:pt>
                <c:pt idx="6036">
                  <c:v>0.1633</c:v>
                </c:pt>
                <c:pt idx="6037">
                  <c:v>0.21814</c:v>
                </c:pt>
                <c:pt idx="6038">
                  <c:v>0.47183000000000003</c:v>
                </c:pt>
                <c:pt idx="6039">
                  <c:v>0.13628999999999999</c:v>
                </c:pt>
                <c:pt idx="6040">
                  <c:v>0.13278000000000001</c:v>
                </c:pt>
                <c:pt idx="6041">
                  <c:v>0.12092</c:v>
                </c:pt>
                <c:pt idx="6042">
                  <c:v>0.12441000000000001</c:v>
                </c:pt>
                <c:pt idx="6043">
                  <c:v>0.47194999999999998</c:v>
                </c:pt>
                <c:pt idx="6044">
                  <c:v>0.43764999999999998</c:v>
                </c:pt>
                <c:pt idx="6045">
                  <c:v>8.9578000000000005E-2</c:v>
                </c:pt>
                <c:pt idx="6046">
                  <c:v>8.5979E-2</c:v>
                </c:pt>
                <c:pt idx="6047">
                  <c:v>0.14519000000000001</c:v>
                </c:pt>
                <c:pt idx="6048">
                  <c:v>0.15817999999999999</c:v>
                </c:pt>
                <c:pt idx="6049">
                  <c:v>0.14871999999999999</c:v>
                </c:pt>
                <c:pt idx="6050">
                  <c:v>0.17602999999999999</c:v>
                </c:pt>
                <c:pt idx="6051">
                  <c:v>0.12281</c:v>
                </c:pt>
                <c:pt idx="6052">
                  <c:v>0.12367</c:v>
                </c:pt>
                <c:pt idx="6053">
                  <c:v>0.11056000000000001</c:v>
                </c:pt>
                <c:pt idx="6054">
                  <c:v>0.23909</c:v>
                </c:pt>
                <c:pt idx="6055">
                  <c:v>0.20699000000000001</c:v>
                </c:pt>
                <c:pt idx="6056">
                  <c:v>0.11187999999999999</c:v>
                </c:pt>
                <c:pt idx="6057">
                  <c:v>0.24748000000000001</c:v>
                </c:pt>
                <c:pt idx="6058">
                  <c:v>9.8573999999999995E-2</c:v>
                </c:pt>
                <c:pt idx="6059">
                  <c:v>1.8298999999999999E-2</c:v>
                </c:pt>
                <c:pt idx="6060">
                  <c:v>2.6023999999999999E-2</c:v>
                </c:pt>
                <c:pt idx="6061">
                  <c:v>5.0488999999999999E-2</c:v>
                </c:pt>
                <c:pt idx="6062">
                  <c:v>0.18415000000000001</c:v>
                </c:pt>
                <c:pt idx="6063">
                  <c:v>0.29226999999999997</c:v>
                </c:pt>
                <c:pt idx="6064">
                  <c:v>0.30746000000000001</c:v>
                </c:pt>
                <c:pt idx="6065">
                  <c:v>0.23411000000000001</c:v>
                </c:pt>
                <c:pt idx="6066">
                  <c:v>0.30312</c:v>
                </c:pt>
                <c:pt idx="6067">
                  <c:v>0.20125999999999999</c:v>
                </c:pt>
                <c:pt idx="6068">
                  <c:v>0.22911000000000001</c:v>
                </c:pt>
                <c:pt idx="6069">
                  <c:v>0.31496000000000002</c:v>
                </c:pt>
                <c:pt idx="6070">
                  <c:v>0.30621999999999999</c:v>
                </c:pt>
                <c:pt idx="6071">
                  <c:v>0.38013000000000002</c:v>
                </c:pt>
                <c:pt idx="6072">
                  <c:v>0.36953999999999998</c:v>
                </c:pt>
                <c:pt idx="6073">
                  <c:v>0.35716999999999999</c:v>
                </c:pt>
                <c:pt idx="6074">
                  <c:v>0.35635</c:v>
                </c:pt>
                <c:pt idx="6075">
                  <c:v>0.45373000000000002</c:v>
                </c:pt>
                <c:pt idx="6076">
                  <c:v>0.42735000000000001</c:v>
                </c:pt>
                <c:pt idx="6077">
                  <c:v>0.42718</c:v>
                </c:pt>
                <c:pt idx="6078">
                  <c:v>0.37975999999999999</c:v>
                </c:pt>
                <c:pt idx="6079">
                  <c:v>0.46617999999999998</c:v>
                </c:pt>
                <c:pt idx="6080">
                  <c:v>0.2742</c:v>
                </c:pt>
                <c:pt idx="6081">
                  <c:v>0.40367999999999998</c:v>
                </c:pt>
                <c:pt idx="6082">
                  <c:v>0.21282999999999999</c:v>
                </c:pt>
                <c:pt idx="6083">
                  <c:v>0.37758000000000003</c:v>
                </c:pt>
                <c:pt idx="6084">
                  <c:v>0.37645000000000001</c:v>
                </c:pt>
                <c:pt idx="6085">
                  <c:v>0.60284000000000004</c:v>
                </c:pt>
                <c:pt idx="6086">
                  <c:v>0.62612000000000001</c:v>
                </c:pt>
                <c:pt idx="6087">
                  <c:v>0.29594999999999999</c:v>
                </c:pt>
                <c:pt idx="6088">
                  <c:v>0.33457999999999999</c:v>
                </c:pt>
                <c:pt idx="6089">
                  <c:v>0.33373000000000003</c:v>
                </c:pt>
                <c:pt idx="6090">
                  <c:v>0.25402999999999998</c:v>
                </c:pt>
                <c:pt idx="6091">
                  <c:v>0.23704</c:v>
                </c:pt>
                <c:pt idx="6092">
                  <c:v>0.21321000000000001</c:v>
                </c:pt>
                <c:pt idx="6093">
                  <c:v>0.44384000000000001</c:v>
                </c:pt>
                <c:pt idx="6094">
                  <c:v>0.18029999999999999</c:v>
                </c:pt>
                <c:pt idx="6095">
                  <c:v>0.30514000000000002</c:v>
                </c:pt>
                <c:pt idx="6096">
                  <c:v>0.22716</c:v>
                </c:pt>
                <c:pt idx="6097">
                  <c:v>0.12074</c:v>
                </c:pt>
                <c:pt idx="6098">
                  <c:v>0.12277</c:v>
                </c:pt>
                <c:pt idx="6099">
                  <c:v>0.25572</c:v>
                </c:pt>
                <c:pt idx="6100">
                  <c:v>0.45107999999999998</c:v>
                </c:pt>
                <c:pt idx="6101">
                  <c:v>0.63893</c:v>
                </c:pt>
                <c:pt idx="6102">
                  <c:v>0.53312999999999999</c:v>
                </c:pt>
                <c:pt idx="6103">
                  <c:v>0.35843999999999998</c:v>
                </c:pt>
                <c:pt idx="6104">
                  <c:v>0.29859000000000002</c:v>
                </c:pt>
                <c:pt idx="6105">
                  <c:v>0.25633</c:v>
                </c:pt>
                <c:pt idx="6106">
                  <c:v>0.15429999999999999</c:v>
                </c:pt>
                <c:pt idx="6107">
                  <c:v>0.10727</c:v>
                </c:pt>
                <c:pt idx="6108">
                  <c:v>9.1962000000000002E-2</c:v>
                </c:pt>
                <c:pt idx="6109">
                  <c:v>0.10092</c:v>
                </c:pt>
                <c:pt idx="6110">
                  <c:v>4.9461999999999999E-2</c:v>
                </c:pt>
                <c:pt idx="6111">
                  <c:v>9.6124000000000001E-2</c:v>
                </c:pt>
                <c:pt idx="6112">
                  <c:v>0.41639999999999999</c:v>
                </c:pt>
                <c:pt idx="6113">
                  <c:v>0.40572999999999998</c:v>
                </c:pt>
                <c:pt idx="6114">
                  <c:v>0.40294000000000002</c:v>
                </c:pt>
                <c:pt idx="6115">
                  <c:v>0.12024</c:v>
                </c:pt>
                <c:pt idx="6116">
                  <c:v>5.7328999999999998E-2</c:v>
                </c:pt>
                <c:pt idx="6117">
                  <c:v>5.9795000000000001E-2</c:v>
                </c:pt>
                <c:pt idx="6118">
                  <c:v>2.6513999999999999E-2</c:v>
                </c:pt>
                <c:pt idx="6119">
                  <c:v>0.11273</c:v>
                </c:pt>
                <c:pt idx="6120">
                  <c:v>0.13869999999999999</c:v>
                </c:pt>
                <c:pt idx="6121">
                  <c:v>0.13875000000000001</c:v>
                </c:pt>
                <c:pt idx="6122">
                  <c:v>0.14981</c:v>
                </c:pt>
                <c:pt idx="6123">
                  <c:v>0.15362999999999999</c:v>
                </c:pt>
                <c:pt idx="6124">
                  <c:v>0.22778000000000001</c:v>
                </c:pt>
                <c:pt idx="6125">
                  <c:v>0.12553</c:v>
                </c:pt>
                <c:pt idx="6126">
                  <c:v>0.12213</c:v>
                </c:pt>
                <c:pt idx="6127">
                  <c:v>0.12737999999999999</c:v>
                </c:pt>
                <c:pt idx="6128">
                  <c:v>0.11744</c:v>
                </c:pt>
                <c:pt idx="6129">
                  <c:v>0.20058000000000001</c:v>
                </c:pt>
                <c:pt idx="6130">
                  <c:v>0.19883000000000001</c:v>
                </c:pt>
                <c:pt idx="6131">
                  <c:v>0.12629000000000001</c:v>
                </c:pt>
                <c:pt idx="6132">
                  <c:v>0.28966999999999998</c:v>
                </c:pt>
                <c:pt idx="6133">
                  <c:v>0.15687999999999999</c:v>
                </c:pt>
                <c:pt idx="6134">
                  <c:v>0.18015999999999999</c:v>
                </c:pt>
                <c:pt idx="6135">
                  <c:v>0.19303000000000001</c:v>
                </c:pt>
                <c:pt idx="6136">
                  <c:v>0.19631999999999999</c:v>
                </c:pt>
                <c:pt idx="6137">
                  <c:v>0.10051</c:v>
                </c:pt>
                <c:pt idx="6138">
                  <c:v>8.5227999999999998E-2</c:v>
                </c:pt>
                <c:pt idx="6139">
                  <c:v>0.14824999999999999</c:v>
                </c:pt>
                <c:pt idx="6140">
                  <c:v>0.12436999999999999</c:v>
                </c:pt>
                <c:pt idx="6141">
                  <c:v>0.29538999999999999</c:v>
                </c:pt>
                <c:pt idx="6142">
                  <c:v>0.25181999999999999</c:v>
                </c:pt>
                <c:pt idx="6143">
                  <c:v>0.24292</c:v>
                </c:pt>
                <c:pt idx="6144">
                  <c:v>0.23613999999999999</c:v>
                </c:pt>
                <c:pt idx="6145">
                  <c:v>0.22675999999999999</c:v>
                </c:pt>
                <c:pt idx="6146">
                  <c:v>0.24872</c:v>
                </c:pt>
                <c:pt idx="6147">
                  <c:v>0.23394999999999999</c:v>
                </c:pt>
                <c:pt idx="6148">
                  <c:v>0.22316</c:v>
                </c:pt>
                <c:pt idx="6149">
                  <c:v>8.4633E-2</c:v>
                </c:pt>
                <c:pt idx="6150">
                  <c:v>9.5741000000000007E-2</c:v>
                </c:pt>
                <c:pt idx="6151">
                  <c:v>6.8170999999999995E-2</c:v>
                </c:pt>
                <c:pt idx="6152">
                  <c:v>0.18351000000000001</c:v>
                </c:pt>
                <c:pt idx="6153">
                  <c:v>0.18395</c:v>
                </c:pt>
                <c:pt idx="6154">
                  <c:v>0.27499000000000001</c:v>
                </c:pt>
                <c:pt idx="6155">
                  <c:v>0.33705000000000002</c:v>
                </c:pt>
                <c:pt idx="6156">
                  <c:v>0.36534</c:v>
                </c:pt>
                <c:pt idx="6157">
                  <c:v>0.45383000000000001</c:v>
                </c:pt>
                <c:pt idx="6158">
                  <c:v>0.37208000000000002</c:v>
                </c:pt>
                <c:pt idx="6159">
                  <c:v>0.30003999999999997</c:v>
                </c:pt>
                <c:pt idx="6160">
                  <c:v>0.30119000000000001</c:v>
                </c:pt>
                <c:pt idx="6161">
                  <c:v>6.5868999999999997E-2</c:v>
                </c:pt>
                <c:pt idx="6162">
                  <c:v>5.2342E-2</c:v>
                </c:pt>
                <c:pt idx="6163">
                  <c:v>0.11285000000000001</c:v>
                </c:pt>
                <c:pt idx="6164">
                  <c:v>0.11178</c:v>
                </c:pt>
                <c:pt idx="6165">
                  <c:v>0.10882</c:v>
                </c:pt>
                <c:pt idx="6166">
                  <c:v>0.11877</c:v>
                </c:pt>
                <c:pt idx="6167">
                  <c:v>0.13886999999999999</c:v>
                </c:pt>
                <c:pt idx="6168">
                  <c:v>9.8100000000000007E-2</c:v>
                </c:pt>
                <c:pt idx="6169">
                  <c:v>0.14283999999999999</c:v>
                </c:pt>
                <c:pt idx="6170">
                  <c:v>0.14960999999999999</c:v>
                </c:pt>
                <c:pt idx="6171">
                  <c:v>0.24356</c:v>
                </c:pt>
                <c:pt idx="6172">
                  <c:v>0.32965</c:v>
                </c:pt>
                <c:pt idx="6173">
                  <c:v>0.31358999999999998</c:v>
                </c:pt>
                <c:pt idx="6174">
                  <c:v>0.34670000000000001</c:v>
                </c:pt>
                <c:pt idx="6175">
                  <c:v>0.24601999999999999</c:v>
                </c:pt>
                <c:pt idx="6176">
                  <c:v>0.38151000000000002</c:v>
                </c:pt>
                <c:pt idx="6177">
                  <c:v>0.38263000000000003</c:v>
                </c:pt>
                <c:pt idx="6178">
                  <c:v>0.25183</c:v>
                </c:pt>
                <c:pt idx="6179">
                  <c:v>0.26888000000000001</c:v>
                </c:pt>
                <c:pt idx="6180">
                  <c:v>7.4069999999999997E-2</c:v>
                </c:pt>
                <c:pt idx="6181">
                  <c:v>0.30541000000000001</c:v>
                </c:pt>
                <c:pt idx="6182">
                  <c:v>0.17713999999999999</c:v>
                </c:pt>
                <c:pt idx="6183">
                  <c:v>8.4329000000000001E-2</c:v>
                </c:pt>
                <c:pt idx="6184">
                  <c:v>0.13073000000000001</c:v>
                </c:pt>
                <c:pt idx="6185">
                  <c:v>0.23532</c:v>
                </c:pt>
                <c:pt idx="6186">
                  <c:v>0.25030999999999998</c:v>
                </c:pt>
                <c:pt idx="6187">
                  <c:v>0.19261</c:v>
                </c:pt>
                <c:pt idx="6188">
                  <c:v>0.18207999999999999</c:v>
                </c:pt>
                <c:pt idx="6189">
                  <c:v>0.17798</c:v>
                </c:pt>
                <c:pt idx="6190">
                  <c:v>0.21790999999999999</c:v>
                </c:pt>
                <c:pt idx="6191">
                  <c:v>0.20455000000000001</c:v>
                </c:pt>
                <c:pt idx="6192">
                  <c:v>0.19086</c:v>
                </c:pt>
                <c:pt idx="6193">
                  <c:v>0.33177000000000001</c:v>
                </c:pt>
                <c:pt idx="6194">
                  <c:v>0.22276000000000001</c:v>
                </c:pt>
                <c:pt idx="6195">
                  <c:v>0.37389</c:v>
                </c:pt>
                <c:pt idx="6196">
                  <c:v>0.36945</c:v>
                </c:pt>
                <c:pt idx="6197">
                  <c:v>0.24246999999999999</c:v>
                </c:pt>
                <c:pt idx="6198">
                  <c:v>0.35255999999999998</c:v>
                </c:pt>
                <c:pt idx="6199">
                  <c:v>0.18153</c:v>
                </c:pt>
                <c:pt idx="6200">
                  <c:v>0.15218999999999999</c:v>
                </c:pt>
                <c:pt idx="6201">
                  <c:v>0.47638999999999998</c:v>
                </c:pt>
                <c:pt idx="6202">
                  <c:v>0.46411999999999998</c:v>
                </c:pt>
                <c:pt idx="6203">
                  <c:v>0.1394</c:v>
                </c:pt>
                <c:pt idx="6204">
                  <c:v>0.16661000000000001</c:v>
                </c:pt>
                <c:pt idx="6205">
                  <c:v>0.19918</c:v>
                </c:pt>
                <c:pt idx="6206">
                  <c:v>8.6582000000000006E-2</c:v>
                </c:pt>
                <c:pt idx="6207">
                  <c:v>0.31885000000000002</c:v>
                </c:pt>
                <c:pt idx="6208">
                  <c:v>0.37157000000000001</c:v>
                </c:pt>
                <c:pt idx="6209">
                  <c:v>0.35637999999999997</c:v>
                </c:pt>
                <c:pt idx="6210">
                  <c:v>0.39968999999999999</c:v>
                </c:pt>
                <c:pt idx="6211">
                  <c:v>0.23752999999999999</c:v>
                </c:pt>
                <c:pt idx="6212">
                  <c:v>0.24526000000000001</c:v>
                </c:pt>
                <c:pt idx="6213">
                  <c:v>0.25198999999999999</c:v>
                </c:pt>
                <c:pt idx="6214">
                  <c:v>0.20533000000000001</c:v>
                </c:pt>
                <c:pt idx="6215">
                  <c:v>0.19556000000000001</c:v>
                </c:pt>
                <c:pt idx="6216">
                  <c:v>0.34852</c:v>
                </c:pt>
                <c:pt idx="6217">
                  <c:v>0.33417000000000002</c:v>
                </c:pt>
                <c:pt idx="6218">
                  <c:v>0.24973999999999999</c:v>
                </c:pt>
                <c:pt idx="6219">
                  <c:v>0.27609</c:v>
                </c:pt>
                <c:pt idx="6220">
                  <c:v>0.27215</c:v>
                </c:pt>
                <c:pt idx="6221">
                  <c:v>0.41715000000000002</c:v>
                </c:pt>
                <c:pt idx="6222">
                  <c:v>0.44370999999999999</c:v>
                </c:pt>
                <c:pt idx="6223">
                  <c:v>0.40619</c:v>
                </c:pt>
                <c:pt idx="6224">
                  <c:v>0.20388000000000001</c:v>
                </c:pt>
                <c:pt idx="6225">
                  <c:v>0.22287999999999999</c:v>
                </c:pt>
                <c:pt idx="6226">
                  <c:v>0.29216999999999999</c:v>
                </c:pt>
                <c:pt idx="6227">
                  <c:v>0.39829999999999999</c:v>
                </c:pt>
                <c:pt idx="6228">
                  <c:v>0.31945000000000001</c:v>
                </c:pt>
                <c:pt idx="6229">
                  <c:v>0.26149</c:v>
                </c:pt>
                <c:pt idx="6230">
                  <c:v>0.23891999999999999</c:v>
                </c:pt>
                <c:pt idx="6231">
                  <c:v>0.23769000000000001</c:v>
                </c:pt>
                <c:pt idx="6232">
                  <c:v>0.17002</c:v>
                </c:pt>
                <c:pt idx="6233">
                  <c:v>0.15615999999999999</c:v>
                </c:pt>
                <c:pt idx="6234">
                  <c:v>0.13424</c:v>
                </c:pt>
                <c:pt idx="6235">
                  <c:v>6.9110000000000005E-2</c:v>
                </c:pt>
                <c:pt idx="6236">
                  <c:v>7.5808E-2</c:v>
                </c:pt>
                <c:pt idx="6237">
                  <c:v>7.2442000000000006E-2</c:v>
                </c:pt>
                <c:pt idx="6238">
                  <c:v>0.21037</c:v>
                </c:pt>
                <c:pt idx="6239">
                  <c:v>0.49081999999999998</c:v>
                </c:pt>
                <c:pt idx="6240">
                  <c:v>0.40921000000000002</c:v>
                </c:pt>
                <c:pt idx="6241">
                  <c:v>0.39763999999999999</c:v>
                </c:pt>
                <c:pt idx="6242">
                  <c:v>4.9354000000000002E-2</c:v>
                </c:pt>
                <c:pt idx="6243">
                  <c:v>0.17385999999999999</c:v>
                </c:pt>
                <c:pt idx="6244">
                  <c:v>0.17523</c:v>
                </c:pt>
                <c:pt idx="6245">
                  <c:v>0.17133000000000001</c:v>
                </c:pt>
                <c:pt idx="6246">
                  <c:v>0.16822000000000001</c:v>
                </c:pt>
                <c:pt idx="6247">
                  <c:v>0.18093000000000001</c:v>
                </c:pt>
                <c:pt idx="6248">
                  <c:v>6.9610000000000005E-2</c:v>
                </c:pt>
                <c:pt idx="6249">
                  <c:v>7.2718000000000005E-2</c:v>
                </c:pt>
                <c:pt idx="6250">
                  <c:v>8.0182000000000003E-2</c:v>
                </c:pt>
                <c:pt idx="6251">
                  <c:v>8.2651000000000002E-2</c:v>
                </c:pt>
                <c:pt idx="6252">
                  <c:v>7.3721999999999996E-2</c:v>
                </c:pt>
                <c:pt idx="6253">
                  <c:v>4.1151E-2</c:v>
                </c:pt>
                <c:pt idx="6254">
                  <c:v>0.1391</c:v>
                </c:pt>
                <c:pt idx="6255">
                  <c:v>0.14238999999999999</c:v>
                </c:pt>
                <c:pt idx="6256">
                  <c:v>0.16214999999999999</c:v>
                </c:pt>
                <c:pt idx="6257">
                  <c:v>0.20258999999999999</c:v>
                </c:pt>
                <c:pt idx="6258">
                  <c:v>0.19667000000000001</c:v>
                </c:pt>
                <c:pt idx="6259">
                  <c:v>0.35754999999999998</c:v>
                </c:pt>
                <c:pt idx="6260">
                  <c:v>0.15834000000000001</c:v>
                </c:pt>
                <c:pt idx="6261">
                  <c:v>0.30520999999999998</c:v>
                </c:pt>
                <c:pt idx="6262">
                  <c:v>0.19589999999999999</c:v>
                </c:pt>
                <c:pt idx="6263">
                  <c:v>0.17130999999999999</c:v>
                </c:pt>
                <c:pt idx="6264">
                  <c:v>0.10634</c:v>
                </c:pt>
                <c:pt idx="6265">
                  <c:v>8.7207000000000007E-2</c:v>
                </c:pt>
                <c:pt idx="6266">
                  <c:v>0.1245</c:v>
                </c:pt>
                <c:pt idx="6267">
                  <c:v>8.5212999999999997E-2</c:v>
                </c:pt>
                <c:pt idx="6268">
                  <c:v>8.6896000000000001E-2</c:v>
                </c:pt>
                <c:pt idx="6269">
                  <c:v>0.188</c:v>
                </c:pt>
                <c:pt idx="6270">
                  <c:v>0.58287999999999995</c:v>
                </c:pt>
                <c:pt idx="6271">
                  <c:v>0.26543</c:v>
                </c:pt>
                <c:pt idx="6272">
                  <c:v>0.17176</c:v>
                </c:pt>
                <c:pt idx="6273">
                  <c:v>0.17199999999999999</c:v>
                </c:pt>
                <c:pt idx="6274">
                  <c:v>0.25830999999999998</c:v>
                </c:pt>
                <c:pt idx="6275">
                  <c:v>0.40954000000000002</c:v>
                </c:pt>
                <c:pt idx="6276">
                  <c:v>0.27522000000000002</c:v>
                </c:pt>
                <c:pt idx="6277">
                  <c:v>0.29530000000000001</c:v>
                </c:pt>
                <c:pt idx="6278">
                  <c:v>0.27318999999999999</c:v>
                </c:pt>
                <c:pt idx="6279">
                  <c:v>0.3957</c:v>
                </c:pt>
                <c:pt idx="6280">
                  <c:v>0.19472</c:v>
                </c:pt>
                <c:pt idx="6281">
                  <c:v>0.18778</c:v>
                </c:pt>
                <c:pt idx="6282">
                  <c:v>0.11729000000000001</c:v>
                </c:pt>
                <c:pt idx="6283">
                  <c:v>0.10213999999999999</c:v>
                </c:pt>
                <c:pt idx="6284">
                  <c:v>0.13275999999999999</c:v>
                </c:pt>
                <c:pt idx="6285">
                  <c:v>0.13247999999999999</c:v>
                </c:pt>
                <c:pt idx="6286">
                  <c:v>0.11742</c:v>
                </c:pt>
                <c:pt idx="6287">
                  <c:v>0.2218</c:v>
                </c:pt>
                <c:pt idx="6288">
                  <c:v>0.27007999999999999</c:v>
                </c:pt>
                <c:pt idx="6289">
                  <c:v>0.28572999999999998</c:v>
                </c:pt>
                <c:pt idx="6290">
                  <c:v>0.38790000000000002</c:v>
                </c:pt>
                <c:pt idx="6291">
                  <c:v>0.30909999999999999</c:v>
                </c:pt>
                <c:pt idx="6292">
                  <c:v>0.36346000000000001</c:v>
                </c:pt>
                <c:pt idx="6293">
                  <c:v>0.31979000000000002</c:v>
                </c:pt>
                <c:pt idx="6294">
                  <c:v>0.31991999999999998</c:v>
                </c:pt>
                <c:pt idx="6295">
                  <c:v>0.29381000000000002</c:v>
                </c:pt>
                <c:pt idx="6296">
                  <c:v>0.23729</c:v>
                </c:pt>
                <c:pt idx="6297">
                  <c:v>9.4950999999999994E-2</c:v>
                </c:pt>
                <c:pt idx="6298">
                  <c:v>0.10159</c:v>
                </c:pt>
                <c:pt idx="6299">
                  <c:v>0.24524000000000001</c:v>
                </c:pt>
                <c:pt idx="6300">
                  <c:v>0.27067999999999998</c:v>
                </c:pt>
                <c:pt idx="6301">
                  <c:v>0.13403000000000001</c:v>
                </c:pt>
                <c:pt idx="6302">
                  <c:v>0.17201</c:v>
                </c:pt>
                <c:pt idx="6303">
                  <c:v>0.24356</c:v>
                </c:pt>
                <c:pt idx="6304">
                  <c:v>0.27539999999999998</c:v>
                </c:pt>
                <c:pt idx="6305">
                  <c:v>0.37656000000000001</c:v>
                </c:pt>
                <c:pt idx="6306">
                  <c:v>0.32052999999999998</c:v>
                </c:pt>
                <c:pt idx="6307">
                  <c:v>0.30284</c:v>
                </c:pt>
                <c:pt idx="6308">
                  <c:v>0.60316999999999998</c:v>
                </c:pt>
                <c:pt idx="6309">
                  <c:v>0.48559999999999998</c:v>
                </c:pt>
                <c:pt idx="6310">
                  <c:v>0.12601999999999999</c:v>
                </c:pt>
                <c:pt idx="6311">
                  <c:v>0.13568</c:v>
                </c:pt>
                <c:pt idx="6312">
                  <c:v>0.23666000000000001</c:v>
                </c:pt>
                <c:pt idx="6313">
                  <c:v>0.24021000000000001</c:v>
                </c:pt>
                <c:pt idx="6314">
                  <c:v>0.23821000000000001</c:v>
                </c:pt>
                <c:pt idx="6315">
                  <c:v>0.30842999999999998</c:v>
                </c:pt>
                <c:pt idx="6316">
                  <c:v>0.24534</c:v>
                </c:pt>
                <c:pt idx="6317">
                  <c:v>9.0009000000000006E-2</c:v>
                </c:pt>
                <c:pt idx="6318">
                  <c:v>0.41642000000000001</c:v>
                </c:pt>
                <c:pt idx="6319">
                  <c:v>7.6567999999999997E-2</c:v>
                </c:pt>
                <c:pt idx="6320">
                  <c:v>6.0363E-2</c:v>
                </c:pt>
                <c:pt idx="6321">
                  <c:v>5.4754999999999998E-2</c:v>
                </c:pt>
                <c:pt idx="6322">
                  <c:v>0.11344</c:v>
                </c:pt>
                <c:pt idx="6323">
                  <c:v>0.122</c:v>
                </c:pt>
                <c:pt idx="6324">
                  <c:v>0.31980999999999998</c:v>
                </c:pt>
                <c:pt idx="6325">
                  <c:v>0.47089999999999999</c:v>
                </c:pt>
                <c:pt idx="6326">
                  <c:v>0.48903999999999997</c:v>
                </c:pt>
                <c:pt idx="6327">
                  <c:v>0.45689000000000002</c:v>
                </c:pt>
                <c:pt idx="6328">
                  <c:v>0.34928999999999999</c:v>
                </c:pt>
                <c:pt idx="6329">
                  <c:v>0.36617</c:v>
                </c:pt>
                <c:pt idx="6330">
                  <c:v>0.82504</c:v>
                </c:pt>
                <c:pt idx="6331">
                  <c:v>0.71411000000000002</c:v>
                </c:pt>
                <c:pt idx="6332">
                  <c:v>0.81606999999999996</c:v>
                </c:pt>
                <c:pt idx="6333">
                  <c:v>1.0098</c:v>
                </c:pt>
                <c:pt idx="6334">
                  <c:v>1.1455</c:v>
                </c:pt>
                <c:pt idx="6335">
                  <c:v>1.0239</c:v>
                </c:pt>
                <c:pt idx="6336">
                  <c:v>0.59599999999999997</c:v>
                </c:pt>
                <c:pt idx="6337">
                  <c:v>0.59279000000000004</c:v>
                </c:pt>
                <c:pt idx="6338">
                  <c:v>0.60887999999999998</c:v>
                </c:pt>
                <c:pt idx="6339">
                  <c:v>0.35054000000000002</c:v>
                </c:pt>
                <c:pt idx="6340">
                  <c:v>0.27828000000000003</c:v>
                </c:pt>
                <c:pt idx="6341">
                  <c:v>0.32668999999999998</c:v>
                </c:pt>
                <c:pt idx="6342">
                  <c:v>0.25173000000000001</c:v>
                </c:pt>
                <c:pt idx="6343">
                  <c:v>0.17607</c:v>
                </c:pt>
                <c:pt idx="6344">
                  <c:v>0.20158000000000001</c:v>
                </c:pt>
                <c:pt idx="6345">
                  <c:v>0.54366999999999999</c:v>
                </c:pt>
                <c:pt idx="6346">
                  <c:v>0.51187000000000005</c:v>
                </c:pt>
                <c:pt idx="6347">
                  <c:v>0.46543000000000001</c:v>
                </c:pt>
                <c:pt idx="6348">
                  <c:v>0.18532000000000001</c:v>
                </c:pt>
                <c:pt idx="6349">
                  <c:v>0.15967999999999999</c:v>
                </c:pt>
                <c:pt idx="6350">
                  <c:v>0.14788999999999999</c:v>
                </c:pt>
                <c:pt idx="6351">
                  <c:v>0.16958000000000001</c:v>
                </c:pt>
                <c:pt idx="6352">
                  <c:v>0.18983</c:v>
                </c:pt>
                <c:pt idx="6353">
                  <c:v>0.21312</c:v>
                </c:pt>
                <c:pt idx="6354">
                  <c:v>0.40200000000000002</c:v>
                </c:pt>
                <c:pt idx="6355">
                  <c:v>0.36466999999999999</c:v>
                </c:pt>
                <c:pt idx="6356">
                  <c:v>0.42371999999999999</c:v>
                </c:pt>
                <c:pt idx="6357">
                  <c:v>0.40781000000000001</c:v>
                </c:pt>
                <c:pt idx="6358">
                  <c:v>0.43108999999999997</c:v>
                </c:pt>
                <c:pt idx="6359">
                  <c:v>0.44258999999999998</c:v>
                </c:pt>
                <c:pt idx="6360">
                  <c:v>0.46056999999999998</c:v>
                </c:pt>
                <c:pt idx="6361">
                  <c:v>0.35003000000000001</c:v>
                </c:pt>
                <c:pt idx="6362">
                  <c:v>0.40231</c:v>
                </c:pt>
                <c:pt idx="6363">
                  <c:v>0.27451999999999999</c:v>
                </c:pt>
                <c:pt idx="6364">
                  <c:v>0.24945999999999999</c:v>
                </c:pt>
                <c:pt idx="6365">
                  <c:v>0.21851000000000001</c:v>
                </c:pt>
                <c:pt idx="6366">
                  <c:v>0.49286000000000002</c:v>
                </c:pt>
                <c:pt idx="6367">
                  <c:v>0.13482</c:v>
                </c:pt>
                <c:pt idx="6368">
                  <c:v>0.14205000000000001</c:v>
                </c:pt>
                <c:pt idx="6369">
                  <c:v>0.27918999999999999</c:v>
                </c:pt>
                <c:pt idx="6370">
                  <c:v>0.32927000000000001</c:v>
                </c:pt>
                <c:pt idx="6371">
                  <c:v>0.32733000000000001</c:v>
                </c:pt>
                <c:pt idx="6372">
                  <c:v>0.35770999999999997</c:v>
                </c:pt>
                <c:pt idx="6373">
                  <c:v>0.34337000000000001</c:v>
                </c:pt>
                <c:pt idx="6374">
                  <c:v>0.32566000000000001</c:v>
                </c:pt>
                <c:pt idx="6375">
                  <c:v>0.32652999999999999</c:v>
                </c:pt>
                <c:pt idx="6376">
                  <c:v>0.32879999999999998</c:v>
                </c:pt>
                <c:pt idx="6377">
                  <c:v>0.34059</c:v>
                </c:pt>
                <c:pt idx="6378">
                  <c:v>0.45750000000000002</c:v>
                </c:pt>
                <c:pt idx="6379">
                  <c:v>0.43966</c:v>
                </c:pt>
                <c:pt idx="6380">
                  <c:v>0.35583999999999999</c:v>
                </c:pt>
                <c:pt idx="6381">
                  <c:v>0.29038999999999998</c:v>
                </c:pt>
                <c:pt idx="6382">
                  <c:v>0.31086000000000003</c:v>
                </c:pt>
                <c:pt idx="6383">
                  <c:v>0.33365</c:v>
                </c:pt>
                <c:pt idx="6384">
                  <c:v>0.32652999999999999</c:v>
                </c:pt>
                <c:pt idx="6385">
                  <c:v>0.11651</c:v>
                </c:pt>
                <c:pt idx="6386">
                  <c:v>0.19717000000000001</c:v>
                </c:pt>
                <c:pt idx="6387">
                  <c:v>0.34904000000000002</c:v>
                </c:pt>
                <c:pt idx="6388">
                  <c:v>0.34926000000000001</c:v>
                </c:pt>
                <c:pt idx="6389">
                  <c:v>0.32131999999999999</c:v>
                </c:pt>
                <c:pt idx="6390">
                  <c:v>0.24254999999999999</c:v>
                </c:pt>
                <c:pt idx="6391">
                  <c:v>0.2571</c:v>
                </c:pt>
                <c:pt idx="6392">
                  <c:v>0.25929000000000002</c:v>
                </c:pt>
                <c:pt idx="6393">
                  <c:v>0.30898999999999999</c:v>
                </c:pt>
                <c:pt idx="6394">
                  <c:v>0.43496000000000001</c:v>
                </c:pt>
                <c:pt idx="6395">
                  <c:v>0.50771999999999995</c:v>
                </c:pt>
                <c:pt idx="6396">
                  <c:v>0.52434999999999998</c:v>
                </c:pt>
                <c:pt idx="6397">
                  <c:v>0.57523999999999997</c:v>
                </c:pt>
                <c:pt idx="6398">
                  <c:v>0.68467</c:v>
                </c:pt>
                <c:pt idx="6399">
                  <c:v>0.59702999999999995</c:v>
                </c:pt>
                <c:pt idx="6400">
                  <c:v>0.62453999999999998</c:v>
                </c:pt>
                <c:pt idx="6401">
                  <c:v>0.22189</c:v>
                </c:pt>
                <c:pt idx="6402">
                  <c:v>0.19778000000000001</c:v>
                </c:pt>
                <c:pt idx="6403">
                  <c:v>0.24077999999999999</c:v>
                </c:pt>
                <c:pt idx="6404">
                  <c:v>0.11</c:v>
                </c:pt>
                <c:pt idx="6405">
                  <c:v>0.11666</c:v>
                </c:pt>
                <c:pt idx="6406">
                  <c:v>0.17433000000000001</c:v>
                </c:pt>
                <c:pt idx="6407">
                  <c:v>0.19016</c:v>
                </c:pt>
                <c:pt idx="6408">
                  <c:v>0.24390000000000001</c:v>
                </c:pt>
                <c:pt idx="6409">
                  <c:v>0.16561000000000001</c:v>
                </c:pt>
                <c:pt idx="6410">
                  <c:v>0.15619</c:v>
                </c:pt>
                <c:pt idx="6411">
                  <c:v>0.14777000000000001</c:v>
                </c:pt>
                <c:pt idx="6412">
                  <c:v>3.8630999999999999E-2</c:v>
                </c:pt>
                <c:pt idx="6413">
                  <c:v>3.4603000000000002E-2</c:v>
                </c:pt>
                <c:pt idx="6414">
                  <c:v>0.16299</c:v>
                </c:pt>
                <c:pt idx="6415">
                  <c:v>3.3507000000000002E-2</c:v>
                </c:pt>
                <c:pt idx="6416">
                  <c:v>3.0962E-2</c:v>
                </c:pt>
                <c:pt idx="6417">
                  <c:v>8.4527999999999999E-3</c:v>
                </c:pt>
                <c:pt idx="6418">
                  <c:v>4.6963999999999999E-2</c:v>
                </c:pt>
                <c:pt idx="6419">
                  <c:v>9.7031999999999993E-2</c:v>
                </c:pt>
                <c:pt idx="6420">
                  <c:v>9.0043999999999999E-2</c:v>
                </c:pt>
                <c:pt idx="6421">
                  <c:v>9.2887999999999998E-2</c:v>
                </c:pt>
                <c:pt idx="6422">
                  <c:v>9.2551999999999995E-2</c:v>
                </c:pt>
                <c:pt idx="6423">
                  <c:v>0.12332</c:v>
                </c:pt>
                <c:pt idx="6424">
                  <c:v>0.1618</c:v>
                </c:pt>
                <c:pt idx="6425">
                  <c:v>0.16691</c:v>
                </c:pt>
                <c:pt idx="6426">
                  <c:v>0.18543000000000001</c:v>
                </c:pt>
                <c:pt idx="6427">
                  <c:v>0.11040999999999999</c:v>
                </c:pt>
                <c:pt idx="6428">
                  <c:v>0.24315999999999999</c:v>
                </c:pt>
                <c:pt idx="6429">
                  <c:v>0.27950999999999998</c:v>
                </c:pt>
                <c:pt idx="6430">
                  <c:v>0.13677</c:v>
                </c:pt>
                <c:pt idx="6431">
                  <c:v>0.14466999999999999</c:v>
                </c:pt>
                <c:pt idx="6432">
                  <c:v>0.40717999999999999</c:v>
                </c:pt>
                <c:pt idx="6433">
                  <c:v>0.35975000000000001</c:v>
                </c:pt>
                <c:pt idx="6434">
                  <c:v>0.35965000000000003</c:v>
                </c:pt>
                <c:pt idx="6435">
                  <c:v>0.11065999999999999</c:v>
                </c:pt>
                <c:pt idx="6436">
                  <c:v>0.27631</c:v>
                </c:pt>
                <c:pt idx="6437">
                  <c:v>0.29157</c:v>
                </c:pt>
                <c:pt idx="6438">
                  <c:v>0.29641000000000001</c:v>
                </c:pt>
                <c:pt idx="6439">
                  <c:v>0.28355999999999998</c:v>
                </c:pt>
                <c:pt idx="6440">
                  <c:v>0.31064999999999998</c:v>
                </c:pt>
                <c:pt idx="6441">
                  <c:v>0.29865999999999998</c:v>
                </c:pt>
                <c:pt idx="6442">
                  <c:v>0.26588000000000001</c:v>
                </c:pt>
                <c:pt idx="6443">
                  <c:v>0.25784000000000001</c:v>
                </c:pt>
                <c:pt idx="6444">
                  <c:v>0.27022000000000002</c:v>
                </c:pt>
                <c:pt idx="6445">
                  <c:v>0.28043000000000001</c:v>
                </c:pt>
                <c:pt idx="6446">
                  <c:v>0.37298999999999999</c:v>
                </c:pt>
                <c:pt idx="6447">
                  <c:v>0.21426999999999999</c:v>
                </c:pt>
                <c:pt idx="6448">
                  <c:v>0.23019000000000001</c:v>
                </c:pt>
                <c:pt idx="6449">
                  <c:v>0.21972</c:v>
                </c:pt>
                <c:pt idx="6450">
                  <c:v>0.28909000000000001</c:v>
                </c:pt>
                <c:pt idx="6451">
                  <c:v>0.66169</c:v>
                </c:pt>
                <c:pt idx="6452">
                  <c:v>0.66247</c:v>
                </c:pt>
                <c:pt idx="6453">
                  <c:v>0.19116</c:v>
                </c:pt>
                <c:pt idx="6454">
                  <c:v>9.0158000000000002E-2</c:v>
                </c:pt>
                <c:pt idx="6455">
                  <c:v>0.13385</c:v>
                </c:pt>
                <c:pt idx="6456">
                  <c:v>0.15845999999999999</c:v>
                </c:pt>
                <c:pt idx="6457">
                  <c:v>0.14091000000000001</c:v>
                </c:pt>
                <c:pt idx="6458">
                  <c:v>0.14488999999999999</c:v>
                </c:pt>
                <c:pt idx="6459">
                  <c:v>0.13458000000000001</c:v>
                </c:pt>
                <c:pt idx="6460">
                  <c:v>0.10901</c:v>
                </c:pt>
                <c:pt idx="6461">
                  <c:v>0.13174</c:v>
                </c:pt>
                <c:pt idx="6462">
                  <c:v>0.10441</c:v>
                </c:pt>
                <c:pt idx="6463">
                  <c:v>0.21174000000000001</c:v>
                </c:pt>
                <c:pt idx="6464">
                  <c:v>0.29255999999999999</c:v>
                </c:pt>
                <c:pt idx="6465">
                  <c:v>0.20436000000000001</c:v>
                </c:pt>
                <c:pt idx="6466">
                  <c:v>0.16234000000000001</c:v>
                </c:pt>
                <c:pt idx="6467">
                  <c:v>0.19897000000000001</c:v>
                </c:pt>
                <c:pt idx="6468">
                  <c:v>0.10085</c:v>
                </c:pt>
                <c:pt idx="6469">
                  <c:v>0.14280999999999999</c:v>
                </c:pt>
                <c:pt idx="6470">
                  <c:v>0.15246999999999999</c:v>
                </c:pt>
                <c:pt idx="6471">
                  <c:v>0.186</c:v>
                </c:pt>
                <c:pt idx="6472">
                  <c:v>0.16039999999999999</c:v>
                </c:pt>
                <c:pt idx="6473">
                  <c:v>0.33817999999999998</c:v>
                </c:pt>
                <c:pt idx="6474">
                  <c:v>0.30341000000000001</c:v>
                </c:pt>
                <c:pt idx="6475">
                  <c:v>0.40784999999999999</c:v>
                </c:pt>
                <c:pt idx="6476">
                  <c:v>0.4446</c:v>
                </c:pt>
                <c:pt idx="6477">
                  <c:v>0.43196000000000001</c:v>
                </c:pt>
                <c:pt idx="6478">
                  <c:v>0.53012000000000004</c:v>
                </c:pt>
                <c:pt idx="6479">
                  <c:v>0.34547</c:v>
                </c:pt>
                <c:pt idx="6480">
                  <c:v>0.33776</c:v>
                </c:pt>
                <c:pt idx="6481">
                  <c:v>0.35292000000000001</c:v>
                </c:pt>
                <c:pt idx="6482">
                  <c:v>0.30270000000000002</c:v>
                </c:pt>
                <c:pt idx="6483">
                  <c:v>0.28821999999999998</c:v>
                </c:pt>
                <c:pt idx="6484">
                  <c:v>0.44163000000000002</c:v>
                </c:pt>
                <c:pt idx="6485">
                  <c:v>0.48152</c:v>
                </c:pt>
                <c:pt idx="6486">
                  <c:v>0.39426</c:v>
                </c:pt>
                <c:pt idx="6487">
                  <c:v>0.40179999999999999</c:v>
                </c:pt>
                <c:pt idx="6488">
                  <c:v>0.37561</c:v>
                </c:pt>
                <c:pt idx="6489">
                  <c:v>0.35899999999999999</c:v>
                </c:pt>
                <c:pt idx="6490">
                  <c:v>0.34616000000000002</c:v>
                </c:pt>
                <c:pt idx="6491">
                  <c:v>0.21843000000000001</c:v>
                </c:pt>
                <c:pt idx="6492">
                  <c:v>0.31856000000000001</c:v>
                </c:pt>
                <c:pt idx="6493">
                  <c:v>0.34517999999999999</c:v>
                </c:pt>
                <c:pt idx="6494">
                  <c:v>0.31333</c:v>
                </c:pt>
                <c:pt idx="6495">
                  <c:v>0.13383999999999999</c:v>
                </c:pt>
                <c:pt idx="6496">
                  <c:v>0.19500000000000001</c:v>
                </c:pt>
                <c:pt idx="6497">
                  <c:v>0.27091999999999999</c:v>
                </c:pt>
                <c:pt idx="6498">
                  <c:v>0.14713000000000001</c:v>
                </c:pt>
                <c:pt idx="6499">
                  <c:v>0.17291000000000001</c:v>
                </c:pt>
                <c:pt idx="6500">
                  <c:v>0.16186</c:v>
                </c:pt>
                <c:pt idx="6501">
                  <c:v>0.22825999999999999</c:v>
                </c:pt>
                <c:pt idx="6502">
                  <c:v>0.20044000000000001</c:v>
                </c:pt>
                <c:pt idx="6503">
                  <c:v>0.17502000000000001</c:v>
                </c:pt>
                <c:pt idx="6504">
                  <c:v>0.36509000000000003</c:v>
                </c:pt>
                <c:pt idx="6505">
                  <c:v>0.40023999999999998</c:v>
                </c:pt>
                <c:pt idx="6506">
                  <c:v>0.69735000000000003</c:v>
                </c:pt>
                <c:pt idx="6507">
                  <c:v>0.67705000000000004</c:v>
                </c:pt>
                <c:pt idx="6508">
                  <c:v>0.61248000000000002</c:v>
                </c:pt>
                <c:pt idx="6509">
                  <c:v>0.53561000000000003</c:v>
                </c:pt>
                <c:pt idx="6510">
                  <c:v>0.33792</c:v>
                </c:pt>
                <c:pt idx="6511">
                  <c:v>0.32607999999999998</c:v>
                </c:pt>
                <c:pt idx="6512">
                  <c:v>0.15451000000000001</c:v>
                </c:pt>
                <c:pt idx="6513">
                  <c:v>0.20796000000000001</c:v>
                </c:pt>
                <c:pt idx="6514">
                  <c:v>0.20477999999999999</c:v>
                </c:pt>
                <c:pt idx="6515">
                  <c:v>0.34605000000000002</c:v>
                </c:pt>
                <c:pt idx="6516">
                  <c:v>0.34121000000000001</c:v>
                </c:pt>
                <c:pt idx="6517">
                  <c:v>0.31235000000000002</c:v>
                </c:pt>
                <c:pt idx="6518">
                  <c:v>0.49042000000000002</c:v>
                </c:pt>
                <c:pt idx="6519">
                  <c:v>0.29097000000000001</c:v>
                </c:pt>
                <c:pt idx="6520">
                  <c:v>0.22867000000000001</c:v>
                </c:pt>
                <c:pt idx="6521">
                  <c:v>0.82237000000000005</c:v>
                </c:pt>
                <c:pt idx="6522">
                  <c:v>0.77315999999999996</c:v>
                </c:pt>
                <c:pt idx="6523">
                  <c:v>0.82354000000000005</c:v>
                </c:pt>
                <c:pt idx="6524">
                  <c:v>0.1598</c:v>
                </c:pt>
                <c:pt idx="6525">
                  <c:v>0.16502</c:v>
                </c:pt>
                <c:pt idx="6526">
                  <c:v>0.19735</c:v>
                </c:pt>
                <c:pt idx="6527">
                  <c:v>0.17832999999999999</c:v>
                </c:pt>
                <c:pt idx="6528">
                  <c:v>0.28371000000000002</c:v>
                </c:pt>
                <c:pt idx="6529">
                  <c:v>0.41486000000000001</c:v>
                </c:pt>
                <c:pt idx="6530">
                  <c:v>0.43813000000000002</c:v>
                </c:pt>
                <c:pt idx="6531">
                  <c:v>0.38729000000000002</c:v>
                </c:pt>
                <c:pt idx="6532">
                  <c:v>0.45823999999999998</c:v>
                </c:pt>
                <c:pt idx="6533">
                  <c:v>0.50434999999999997</c:v>
                </c:pt>
                <c:pt idx="6534">
                  <c:v>0.29259000000000002</c:v>
                </c:pt>
                <c:pt idx="6535">
                  <c:v>0.20050000000000001</c:v>
                </c:pt>
                <c:pt idx="6536">
                  <c:v>0.20130999999999999</c:v>
                </c:pt>
                <c:pt idx="6537">
                  <c:v>0.20122999999999999</c:v>
                </c:pt>
                <c:pt idx="6538">
                  <c:v>0.35060999999999998</c:v>
                </c:pt>
                <c:pt idx="6539">
                  <c:v>0.21312</c:v>
                </c:pt>
                <c:pt idx="6540">
                  <c:v>0.28416999999999998</c:v>
                </c:pt>
                <c:pt idx="6541">
                  <c:v>0.26484999999999997</c:v>
                </c:pt>
                <c:pt idx="6542">
                  <c:v>0.25942999999999999</c:v>
                </c:pt>
                <c:pt idx="6543">
                  <c:v>0.30854999999999999</c:v>
                </c:pt>
                <c:pt idx="6544">
                  <c:v>0.30853999999999998</c:v>
                </c:pt>
                <c:pt idx="6545">
                  <c:v>0.35009000000000001</c:v>
                </c:pt>
                <c:pt idx="6546">
                  <c:v>0.40429999999999999</c:v>
                </c:pt>
                <c:pt idx="6547">
                  <c:v>0.55052000000000001</c:v>
                </c:pt>
                <c:pt idx="6548">
                  <c:v>0.61624999999999996</c:v>
                </c:pt>
                <c:pt idx="6549">
                  <c:v>0.52129999999999999</c:v>
                </c:pt>
                <c:pt idx="6550">
                  <c:v>0.52176</c:v>
                </c:pt>
                <c:pt idx="6551">
                  <c:v>0.51861999999999997</c:v>
                </c:pt>
                <c:pt idx="6552">
                  <c:v>0.45495000000000002</c:v>
                </c:pt>
                <c:pt idx="6553">
                  <c:v>0.39731</c:v>
                </c:pt>
                <c:pt idx="6554">
                  <c:v>0.48665999999999998</c:v>
                </c:pt>
                <c:pt idx="6555">
                  <c:v>0.26912000000000003</c:v>
                </c:pt>
                <c:pt idx="6556">
                  <c:v>0.25580999999999998</c:v>
                </c:pt>
                <c:pt idx="6557">
                  <c:v>0.12433</c:v>
                </c:pt>
                <c:pt idx="6558">
                  <c:v>0.14957000000000001</c:v>
                </c:pt>
                <c:pt idx="6559">
                  <c:v>0.15953999999999999</c:v>
                </c:pt>
                <c:pt idx="6560">
                  <c:v>0.13155</c:v>
                </c:pt>
                <c:pt idx="6561">
                  <c:v>9.6500000000000002E-2</c:v>
                </c:pt>
                <c:pt idx="6562">
                  <c:v>8.5801000000000002E-2</c:v>
                </c:pt>
                <c:pt idx="6563">
                  <c:v>5.7667999999999997E-2</c:v>
                </c:pt>
                <c:pt idx="6564">
                  <c:v>0.20471</c:v>
                </c:pt>
                <c:pt idx="6565">
                  <c:v>0.14029</c:v>
                </c:pt>
                <c:pt idx="6566">
                  <c:v>0.10087</c:v>
                </c:pt>
                <c:pt idx="6567">
                  <c:v>0.15959999999999999</c:v>
                </c:pt>
                <c:pt idx="6568">
                  <c:v>0.14807000000000001</c:v>
                </c:pt>
                <c:pt idx="6569">
                  <c:v>0.16372999999999999</c:v>
                </c:pt>
                <c:pt idx="6570">
                  <c:v>0.19323000000000001</c:v>
                </c:pt>
                <c:pt idx="6571">
                  <c:v>0.17050999999999999</c:v>
                </c:pt>
                <c:pt idx="6572">
                  <c:v>0.12148</c:v>
                </c:pt>
                <c:pt idx="6573">
                  <c:v>0.12138</c:v>
                </c:pt>
                <c:pt idx="6574">
                  <c:v>0.12578</c:v>
                </c:pt>
                <c:pt idx="6575">
                  <c:v>0.13614999999999999</c:v>
                </c:pt>
                <c:pt idx="6576">
                  <c:v>0.14666999999999999</c:v>
                </c:pt>
                <c:pt idx="6577">
                  <c:v>0.10828</c:v>
                </c:pt>
                <c:pt idx="6578">
                  <c:v>0.1051</c:v>
                </c:pt>
                <c:pt idx="6579">
                  <c:v>0.55727000000000004</c:v>
                </c:pt>
                <c:pt idx="6580">
                  <c:v>0.1245</c:v>
                </c:pt>
                <c:pt idx="6581">
                  <c:v>0.10045999999999999</c:v>
                </c:pt>
                <c:pt idx="6582">
                  <c:v>0.188</c:v>
                </c:pt>
                <c:pt idx="6583">
                  <c:v>0.22503999999999999</c:v>
                </c:pt>
                <c:pt idx="6584">
                  <c:v>0.20694000000000001</c:v>
                </c:pt>
                <c:pt idx="6585">
                  <c:v>0.24967</c:v>
                </c:pt>
                <c:pt idx="6586">
                  <c:v>0.32375999999999999</c:v>
                </c:pt>
                <c:pt idx="6587">
                  <c:v>0.33649000000000001</c:v>
                </c:pt>
                <c:pt idx="6588">
                  <c:v>0.30275000000000002</c:v>
                </c:pt>
                <c:pt idx="6589">
                  <c:v>0.33993000000000001</c:v>
                </c:pt>
                <c:pt idx="6590">
                  <c:v>0.33701999999999999</c:v>
                </c:pt>
                <c:pt idx="6591">
                  <c:v>0.35300999999999999</c:v>
                </c:pt>
                <c:pt idx="6592">
                  <c:v>0.30171999999999999</c:v>
                </c:pt>
                <c:pt idx="6593">
                  <c:v>0.30276999999999998</c:v>
                </c:pt>
                <c:pt idx="6594">
                  <c:v>0.30265999999999998</c:v>
                </c:pt>
                <c:pt idx="6595">
                  <c:v>0.27298</c:v>
                </c:pt>
                <c:pt idx="6596">
                  <c:v>0.24027999999999999</c:v>
                </c:pt>
                <c:pt idx="6597">
                  <c:v>0.19997999999999999</c:v>
                </c:pt>
                <c:pt idx="6598">
                  <c:v>0.19470999999999999</c:v>
                </c:pt>
                <c:pt idx="6599">
                  <c:v>5.1254000000000001E-2</c:v>
                </c:pt>
                <c:pt idx="6600">
                  <c:v>0.19320999999999999</c:v>
                </c:pt>
                <c:pt idx="6601">
                  <c:v>0.25080000000000002</c:v>
                </c:pt>
                <c:pt idx="6602">
                  <c:v>0.14721000000000001</c:v>
                </c:pt>
                <c:pt idx="6603">
                  <c:v>9.9772E-2</c:v>
                </c:pt>
                <c:pt idx="6604">
                  <c:v>9.8421999999999996E-2</c:v>
                </c:pt>
                <c:pt idx="6605">
                  <c:v>0.24507000000000001</c:v>
                </c:pt>
                <c:pt idx="6606">
                  <c:v>0.23788999999999999</c:v>
                </c:pt>
                <c:pt idx="6607">
                  <c:v>0.24457000000000001</c:v>
                </c:pt>
                <c:pt idx="6608">
                  <c:v>0.24218999999999999</c:v>
                </c:pt>
                <c:pt idx="6609">
                  <c:v>0.23705000000000001</c:v>
                </c:pt>
                <c:pt idx="6610">
                  <c:v>0.38384000000000001</c:v>
                </c:pt>
                <c:pt idx="6611">
                  <c:v>0.46601999999999999</c:v>
                </c:pt>
                <c:pt idx="6612">
                  <c:v>0.36530000000000001</c:v>
                </c:pt>
                <c:pt idx="6613">
                  <c:v>0.40354000000000001</c:v>
                </c:pt>
                <c:pt idx="6614">
                  <c:v>0.37762000000000001</c:v>
                </c:pt>
                <c:pt idx="6615">
                  <c:v>0.33739999999999998</c:v>
                </c:pt>
                <c:pt idx="6616">
                  <c:v>0.36238999999999999</c:v>
                </c:pt>
                <c:pt idx="6617">
                  <c:v>0.31539</c:v>
                </c:pt>
                <c:pt idx="6618">
                  <c:v>0.29962</c:v>
                </c:pt>
                <c:pt idx="6619">
                  <c:v>0.2006</c:v>
                </c:pt>
                <c:pt idx="6620">
                  <c:v>0.28964000000000001</c:v>
                </c:pt>
                <c:pt idx="6621">
                  <c:v>0.28971000000000002</c:v>
                </c:pt>
                <c:pt idx="6622">
                  <c:v>0.21301</c:v>
                </c:pt>
                <c:pt idx="6623">
                  <c:v>0.23938999999999999</c:v>
                </c:pt>
                <c:pt idx="6624">
                  <c:v>0.2019</c:v>
                </c:pt>
                <c:pt idx="6625">
                  <c:v>0.20585000000000001</c:v>
                </c:pt>
                <c:pt idx="6626">
                  <c:v>0.20726</c:v>
                </c:pt>
                <c:pt idx="6627">
                  <c:v>3.4332000000000001E-2</c:v>
                </c:pt>
                <c:pt idx="6628">
                  <c:v>3.9861000000000001E-2</c:v>
                </c:pt>
                <c:pt idx="6629">
                  <c:v>4.3248000000000002E-2</c:v>
                </c:pt>
                <c:pt idx="6630">
                  <c:v>0.14709</c:v>
                </c:pt>
                <c:pt idx="6631">
                  <c:v>0.12148</c:v>
                </c:pt>
                <c:pt idx="6632">
                  <c:v>6.7707000000000003E-2</c:v>
                </c:pt>
                <c:pt idx="6633">
                  <c:v>6.2661999999999995E-2</c:v>
                </c:pt>
                <c:pt idx="6634">
                  <c:v>8.3003999999999994E-2</c:v>
                </c:pt>
                <c:pt idx="6635">
                  <c:v>0.16444</c:v>
                </c:pt>
                <c:pt idx="6636">
                  <c:v>0.16714999999999999</c:v>
                </c:pt>
                <c:pt idx="6637">
                  <c:v>0.15456</c:v>
                </c:pt>
                <c:pt idx="6638">
                  <c:v>0.29933999999999999</c:v>
                </c:pt>
                <c:pt idx="6639">
                  <c:v>0.36543999999999999</c:v>
                </c:pt>
                <c:pt idx="6640">
                  <c:v>0.27496999999999999</c:v>
                </c:pt>
                <c:pt idx="6641">
                  <c:v>0.32262999999999997</c:v>
                </c:pt>
                <c:pt idx="6642">
                  <c:v>0.28359000000000001</c:v>
                </c:pt>
                <c:pt idx="6643">
                  <c:v>0.36201</c:v>
                </c:pt>
                <c:pt idx="6644">
                  <c:v>0.13381999999999999</c:v>
                </c:pt>
                <c:pt idx="6645">
                  <c:v>0.14607999999999999</c:v>
                </c:pt>
                <c:pt idx="6646">
                  <c:v>0.12878000000000001</c:v>
                </c:pt>
                <c:pt idx="6647">
                  <c:v>0.15026999999999999</c:v>
                </c:pt>
                <c:pt idx="6648">
                  <c:v>7.8603999999999993E-2</c:v>
                </c:pt>
                <c:pt idx="6649">
                  <c:v>8.4263000000000005E-2</c:v>
                </c:pt>
                <c:pt idx="6650">
                  <c:v>6.8715999999999999E-2</c:v>
                </c:pt>
                <c:pt idx="6651">
                  <c:v>6.5109E-2</c:v>
                </c:pt>
                <c:pt idx="6652">
                  <c:v>7.1298E-2</c:v>
                </c:pt>
                <c:pt idx="6653">
                  <c:v>8.8612999999999997E-2</c:v>
                </c:pt>
                <c:pt idx="6654">
                  <c:v>8.8091000000000003E-2</c:v>
                </c:pt>
                <c:pt idx="6655">
                  <c:v>0.12514</c:v>
                </c:pt>
                <c:pt idx="6656">
                  <c:v>0.10841000000000001</c:v>
                </c:pt>
                <c:pt idx="6657">
                  <c:v>0.36867</c:v>
                </c:pt>
                <c:pt idx="6658">
                  <c:v>0.34949999999999998</c:v>
                </c:pt>
                <c:pt idx="6659">
                  <c:v>0.12288</c:v>
                </c:pt>
                <c:pt idx="6660">
                  <c:v>0.12842000000000001</c:v>
                </c:pt>
                <c:pt idx="6661">
                  <c:v>0.1183</c:v>
                </c:pt>
                <c:pt idx="6662">
                  <c:v>0.11246</c:v>
                </c:pt>
                <c:pt idx="6663">
                  <c:v>0.32113999999999998</c:v>
                </c:pt>
                <c:pt idx="6664">
                  <c:v>5.6599999999999998E-2</c:v>
                </c:pt>
                <c:pt idx="6665">
                  <c:v>0.24387</c:v>
                </c:pt>
                <c:pt idx="6666">
                  <c:v>4.7681000000000001E-2</c:v>
                </c:pt>
                <c:pt idx="6667">
                  <c:v>7.5863E-2</c:v>
                </c:pt>
                <c:pt idx="6668">
                  <c:v>0.12878000000000001</c:v>
                </c:pt>
                <c:pt idx="6669">
                  <c:v>0.26135999999999998</c:v>
                </c:pt>
                <c:pt idx="6670">
                  <c:v>0.56111</c:v>
                </c:pt>
                <c:pt idx="6671">
                  <c:v>0.61462000000000006</c:v>
                </c:pt>
                <c:pt idx="6672">
                  <c:v>0.28408</c:v>
                </c:pt>
                <c:pt idx="6673">
                  <c:v>0.19553000000000001</c:v>
                </c:pt>
                <c:pt idx="6674">
                  <c:v>0.18068999999999999</c:v>
                </c:pt>
                <c:pt idx="6675">
                  <c:v>0.1709</c:v>
                </c:pt>
                <c:pt idx="6676">
                  <c:v>0.59626999999999997</c:v>
                </c:pt>
                <c:pt idx="6677">
                  <c:v>0.25708999999999999</c:v>
                </c:pt>
                <c:pt idx="6678">
                  <c:v>0.21115</c:v>
                </c:pt>
                <c:pt idx="6679">
                  <c:v>0.19786999999999999</c:v>
                </c:pt>
                <c:pt idx="6680">
                  <c:v>0.18504999999999999</c:v>
                </c:pt>
                <c:pt idx="6681">
                  <c:v>0.17249999999999999</c:v>
                </c:pt>
                <c:pt idx="6682">
                  <c:v>0.19453000000000001</c:v>
                </c:pt>
                <c:pt idx="6683">
                  <c:v>0.51363999999999999</c:v>
                </c:pt>
                <c:pt idx="6684">
                  <c:v>0.24309</c:v>
                </c:pt>
                <c:pt idx="6685">
                  <c:v>0.26346999999999998</c:v>
                </c:pt>
                <c:pt idx="6686">
                  <c:v>0.25291999999999998</c:v>
                </c:pt>
                <c:pt idx="6687">
                  <c:v>0.20799999999999999</c:v>
                </c:pt>
                <c:pt idx="6688">
                  <c:v>0.19614999999999999</c:v>
                </c:pt>
                <c:pt idx="6689">
                  <c:v>0.20851</c:v>
                </c:pt>
                <c:pt idx="6690">
                  <c:v>0.10875</c:v>
                </c:pt>
                <c:pt idx="6691">
                  <c:v>0.13808999999999999</c:v>
                </c:pt>
                <c:pt idx="6692">
                  <c:v>9.6817E-2</c:v>
                </c:pt>
                <c:pt idx="6693">
                  <c:v>9.6140000000000003E-2</c:v>
                </c:pt>
                <c:pt idx="6694">
                  <c:v>9.6961000000000006E-2</c:v>
                </c:pt>
                <c:pt idx="6695">
                  <c:v>7.0497000000000004E-2</c:v>
                </c:pt>
                <c:pt idx="6696">
                  <c:v>7.5914999999999996E-2</c:v>
                </c:pt>
                <c:pt idx="6697">
                  <c:v>8.5820999999999995E-2</c:v>
                </c:pt>
                <c:pt idx="6698">
                  <c:v>0.12912000000000001</c:v>
                </c:pt>
                <c:pt idx="6699">
                  <c:v>0.24834999999999999</c:v>
                </c:pt>
                <c:pt idx="6700">
                  <c:v>0.16808999999999999</c:v>
                </c:pt>
                <c:pt idx="6701">
                  <c:v>0.10042</c:v>
                </c:pt>
                <c:pt idx="6702">
                  <c:v>0.10317999999999999</c:v>
                </c:pt>
                <c:pt idx="6703">
                  <c:v>8.8799000000000003E-2</c:v>
                </c:pt>
                <c:pt idx="6704">
                  <c:v>9.0638999999999997E-2</c:v>
                </c:pt>
                <c:pt idx="6705">
                  <c:v>0.15454999999999999</c:v>
                </c:pt>
                <c:pt idx="6706">
                  <c:v>0.29862</c:v>
                </c:pt>
                <c:pt idx="6707">
                  <c:v>0.28006999999999999</c:v>
                </c:pt>
                <c:pt idx="6708">
                  <c:v>0.29056999999999999</c:v>
                </c:pt>
                <c:pt idx="6709">
                  <c:v>0.23585999999999999</c:v>
                </c:pt>
                <c:pt idx="6710">
                  <c:v>0.32844000000000001</c:v>
                </c:pt>
                <c:pt idx="6711">
                  <c:v>2.7042E-2</c:v>
                </c:pt>
                <c:pt idx="6712">
                  <c:v>3.3118000000000002E-2</c:v>
                </c:pt>
                <c:pt idx="6713">
                  <c:v>7.5193999999999997E-2</c:v>
                </c:pt>
                <c:pt idx="6714">
                  <c:v>0.15920999999999999</c:v>
                </c:pt>
                <c:pt idx="6715">
                  <c:v>0.19212000000000001</c:v>
                </c:pt>
                <c:pt idx="6716">
                  <c:v>0.47054000000000001</c:v>
                </c:pt>
                <c:pt idx="6717">
                  <c:v>0.45657999999999999</c:v>
                </c:pt>
                <c:pt idx="6718">
                  <c:v>0.36858000000000002</c:v>
                </c:pt>
                <c:pt idx="6719">
                  <c:v>0.35703000000000001</c:v>
                </c:pt>
                <c:pt idx="6720">
                  <c:v>0.11788</c:v>
                </c:pt>
                <c:pt idx="6721">
                  <c:v>0.35469000000000001</c:v>
                </c:pt>
                <c:pt idx="6722">
                  <c:v>0.27556999999999998</c:v>
                </c:pt>
                <c:pt idx="6723">
                  <c:v>0.46516000000000002</c:v>
                </c:pt>
                <c:pt idx="6724">
                  <c:v>0.48268</c:v>
                </c:pt>
                <c:pt idx="6725">
                  <c:v>0.51039000000000001</c:v>
                </c:pt>
                <c:pt idx="6726">
                  <c:v>0.50707000000000002</c:v>
                </c:pt>
                <c:pt idx="6727">
                  <c:v>0.18905</c:v>
                </c:pt>
                <c:pt idx="6728">
                  <c:v>0.18514</c:v>
                </c:pt>
                <c:pt idx="6729">
                  <c:v>0.18609999999999999</c:v>
                </c:pt>
                <c:pt idx="6730">
                  <c:v>0.19477</c:v>
                </c:pt>
                <c:pt idx="6731">
                  <c:v>0.15365000000000001</c:v>
                </c:pt>
                <c:pt idx="6732">
                  <c:v>0.16539999999999999</c:v>
                </c:pt>
                <c:pt idx="6733">
                  <c:v>0.1431</c:v>
                </c:pt>
                <c:pt idx="6734">
                  <c:v>0.1893</c:v>
                </c:pt>
                <c:pt idx="6735">
                  <c:v>0.16353000000000001</c:v>
                </c:pt>
                <c:pt idx="6736">
                  <c:v>0.17107</c:v>
                </c:pt>
                <c:pt idx="6737">
                  <c:v>0.25130000000000002</c:v>
                </c:pt>
                <c:pt idx="6738">
                  <c:v>0.27335999999999999</c:v>
                </c:pt>
                <c:pt idx="6739">
                  <c:v>0.34810000000000002</c:v>
                </c:pt>
                <c:pt idx="6740">
                  <c:v>0.31423000000000001</c:v>
                </c:pt>
                <c:pt idx="6741">
                  <c:v>0.19828999999999999</c:v>
                </c:pt>
                <c:pt idx="6742">
                  <c:v>0.13936000000000001</c:v>
                </c:pt>
                <c:pt idx="6743">
                  <c:v>0.10647</c:v>
                </c:pt>
                <c:pt idx="6744">
                  <c:v>0.22544</c:v>
                </c:pt>
                <c:pt idx="6745">
                  <c:v>0.22347</c:v>
                </c:pt>
                <c:pt idx="6746">
                  <c:v>0.14973</c:v>
                </c:pt>
                <c:pt idx="6747">
                  <c:v>0.24231</c:v>
                </c:pt>
                <c:pt idx="6748">
                  <c:v>0.22874</c:v>
                </c:pt>
                <c:pt idx="6749">
                  <c:v>0.21542</c:v>
                </c:pt>
                <c:pt idx="6750">
                  <c:v>0.21662000000000001</c:v>
                </c:pt>
                <c:pt idx="6751">
                  <c:v>0.29463</c:v>
                </c:pt>
                <c:pt idx="6752">
                  <c:v>9.2133999999999994E-2</c:v>
                </c:pt>
                <c:pt idx="6753">
                  <c:v>0.12132999999999999</c:v>
                </c:pt>
                <c:pt idx="6754">
                  <c:v>8.4773000000000001E-2</c:v>
                </c:pt>
                <c:pt idx="6755">
                  <c:v>8.3918999999999994E-2</c:v>
                </c:pt>
                <c:pt idx="6756">
                  <c:v>8.3285999999999999E-2</c:v>
                </c:pt>
                <c:pt idx="6757">
                  <c:v>7.1180999999999994E-2</c:v>
                </c:pt>
                <c:pt idx="6758">
                  <c:v>0.18897</c:v>
                </c:pt>
                <c:pt idx="6759">
                  <c:v>0.30299999999999999</c:v>
                </c:pt>
                <c:pt idx="6760">
                  <c:v>0.24138000000000001</c:v>
                </c:pt>
                <c:pt idx="6761">
                  <c:v>0.25080000000000002</c:v>
                </c:pt>
                <c:pt idx="6762">
                  <c:v>0.31330999999999998</c:v>
                </c:pt>
                <c:pt idx="6763">
                  <c:v>0.31052000000000002</c:v>
                </c:pt>
                <c:pt idx="6764">
                  <c:v>0.26444000000000001</c:v>
                </c:pt>
                <c:pt idx="6765">
                  <c:v>0.19828999999999999</c:v>
                </c:pt>
                <c:pt idx="6766">
                  <c:v>0.30099999999999999</c:v>
                </c:pt>
                <c:pt idx="6767">
                  <c:v>0.32633000000000001</c:v>
                </c:pt>
                <c:pt idx="6768">
                  <c:v>0.33366000000000001</c:v>
                </c:pt>
                <c:pt idx="6769">
                  <c:v>0.44890000000000002</c:v>
                </c:pt>
                <c:pt idx="6770">
                  <c:v>0.58243</c:v>
                </c:pt>
                <c:pt idx="6771">
                  <c:v>0.53449000000000002</c:v>
                </c:pt>
                <c:pt idx="6772">
                  <c:v>0.40484999999999999</c:v>
                </c:pt>
                <c:pt idx="6773">
                  <c:v>0.57079999999999997</c:v>
                </c:pt>
                <c:pt idx="6774">
                  <c:v>0.69093000000000004</c:v>
                </c:pt>
                <c:pt idx="6775">
                  <c:v>0.80932999999999999</c:v>
                </c:pt>
                <c:pt idx="6776">
                  <c:v>0.82077</c:v>
                </c:pt>
                <c:pt idx="6777">
                  <c:v>0.86819000000000002</c:v>
                </c:pt>
                <c:pt idx="6778">
                  <c:v>0.91130999999999995</c:v>
                </c:pt>
                <c:pt idx="6779">
                  <c:v>0.87463000000000002</c:v>
                </c:pt>
                <c:pt idx="6780">
                  <c:v>0.76724999999999999</c:v>
                </c:pt>
                <c:pt idx="6781">
                  <c:v>0.72153999999999996</c:v>
                </c:pt>
                <c:pt idx="6782">
                  <c:v>0.56921999999999995</c:v>
                </c:pt>
                <c:pt idx="6783">
                  <c:v>0.56337999999999999</c:v>
                </c:pt>
                <c:pt idx="6784">
                  <c:v>0.47408</c:v>
                </c:pt>
                <c:pt idx="6785">
                  <c:v>0.18132000000000001</c:v>
                </c:pt>
                <c:pt idx="6786">
                  <c:v>0.19636999999999999</c:v>
                </c:pt>
                <c:pt idx="6787">
                  <c:v>0.13009000000000001</c:v>
                </c:pt>
                <c:pt idx="6788">
                  <c:v>0.12368</c:v>
                </c:pt>
                <c:pt idx="6789">
                  <c:v>0.17515</c:v>
                </c:pt>
                <c:pt idx="6790">
                  <c:v>0.25062000000000001</c:v>
                </c:pt>
                <c:pt idx="6791">
                  <c:v>0.24304000000000001</c:v>
                </c:pt>
                <c:pt idx="6792">
                  <c:v>0.21078</c:v>
                </c:pt>
                <c:pt idx="6793">
                  <c:v>0.17261000000000001</c:v>
                </c:pt>
                <c:pt idx="6794">
                  <c:v>0.16158</c:v>
                </c:pt>
                <c:pt idx="6795">
                  <c:v>0.19011</c:v>
                </c:pt>
                <c:pt idx="6796">
                  <c:v>0.20566999999999999</c:v>
                </c:pt>
                <c:pt idx="6797">
                  <c:v>0.18226999999999999</c:v>
                </c:pt>
                <c:pt idx="6798">
                  <c:v>0.27872999999999998</c:v>
                </c:pt>
                <c:pt idx="6799">
                  <c:v>0.27876000000000001</c:v>
                </c:pt>
                <c:pt idx="6800">
                  <c:v>0.31172</c:v>
                </c:pt>
                <c:pt idx="6801">
                  <c:v>0.33767000000000003</c:v>
                </c:pt>
                <c:pt idx="6802">
                  <c:v>0.215</c:v>
                </c:pt>
                <c:pt idx="6803">
                  <c:v>0.25774000000000002</c:v>
                </c:pt>
                <c:pt idx="6804">
                  <c:v>0.43031999999999998</c:v>
                </c:pt>
                <c:pt idx="6805">
                  <c:v>0.49554999999999999</c:v>
                </c:pt>
                <c:pt idx="6806">
                  <c:v>0.50949999999999995</c:v>
                </c:pt>
                <c:pt idx="6807">
                  <c:v>0.38241000000000003</c:v>
                </c:pt>
                <c:pt idx="6808">
                  <c:v>0.38707000000000003</c:v>
                </c:pt>
                <c:pt idx="6809">
                  <c:v>0.38164999999999999</c:v>
                </c:pt>
                <c:pt idx="6810">
                  <c:v>0.29243999999999998</c:v>
                </c:pt>
                <c:pt idx="6811">
                  <c:v>0.29066999999999998</c:v>
                </c:pt>
                <c:pt idx="6812">
                  <c:v>6.4576999999999996E-2</c:v>
                </c:pt>
                <c:pt idx="6813">
                  <c:v>0.10399</c:v>
                </c:pt>
                <c:pt idx="6814">
                  <c:v>0.14563999999999999</c:v>
                </c:pt>
                <c:pt idx="6815">
                  <c:v>0.14552999999999999</c:v>
                </c:pt>
                <c:pt idx="6816">
                  <c:v>0.16583999999999999</c:v>
                </c:pt>
                <c:pt idx="6817">
                  <c:v>0.29380000000000001</c:v>
                </c:pt>
                <c:pt idx="6818">
                  <c:v>0.30003999999999997</c:v>
                </c:pt>
                <c:pt idx="6819">
                  <c:v>0.26866000000000001</c:v>
                </c:pt>
                <c:pt idx="6820">
                  <c:v>0.28199999999999997</c:v>
                </c:pt>
                <c:pt idx="6821">
                  <c:v>0.27361999999999997</c:v>
                </c:pt>
                <c:pt idx="6822">
                  <c:v>0.15271999999999999</c:v>
                </c:pt>
                <c:pt idx="6823">
                  <c:v>6.1360999999999999E-2</c:v>
                </c:pt>
                <c:pt idx="6824">
                  <c:v>8.5283999999999999E-2</c:v>
                </c:pt>
                <c:pt idx="6825">
                  <c:v>7.5538999999999995E-2</c:v>
                </c:pt>
                <c:pt idx="6826">
                  <c:v>7.0831000000000005E-2</c:v>
                </c:pt>
                <c:pt idx="6827">
                  <c:v>0.19461000000000001</c:v>
                </c:pt>
                <c:pt idx="6828">
                  <c:v>0.19322</c:v>
                </c:pt>
                <c:pt idx="6829">
                  <c:v>7.4078000000000005E-2</c:v>
                </c:pt>
                <c:pt idx="6830">
                  <c:v>0.12581999999999999</c:v>
                </c:pt>
                <c:pt idx="6831">
                  <c:v>0.21865999999999999</c:v>
                </c:pt>
                <c:pt idx="6832">
                  <c:v>0.10613</c:v>
                </c:pt>
                <c:pt idx="6833">
                  <c:v>7.3917999999999998E-2</c:v>
                </c:pt>
                <c:pt idx="6834">
                  <c:v>0.11913</c:v>
                </c:pt>
                <c:pt idx="6835">
                  <c:v>9.6944000000000002E-2</c:v>
                </c:pt>
                <c:pt idx="6836">
                  <c:v>0.10045999999999999</c:v>
                </c:pt>
                <c:pt idx="6837">
                  <c:v>0.12361999999999999</c:v>
                </c:pt>
                <c:pt idx="6838">
                  <c:v>0.14857000000000001</c:v>
                </c:pt>
                <c:pt idx="6839">
                  <c:v>0.24867</c:v>
                </c:pt>
                <c:pt idx="6840">
                  <c:v>0.27074999999999999</c:v>
                </c:pt>
                <c:pt idx="6841">
                  <c:v>0.30257000000000001</c:v>
                </c:pt>
                <c:pt idx="6842">
                  <c:v>0.29310999999999998</c:v>
                </c:pt>
                <c:pt idx="6843">
                  <c:v>0.27764</c:v>
                </c:pt>
                <c:pt idx="6844">
                  <c:v>0.40589999999999998</c:v>
                </c:pt>
                <c:pt idx="6845">
                  <c:v>0.49330000000000002</c:v>
                </c:pt>
                <c:pt idx="6846">
                  <c:v>0.53968000000000005</c:v>
                </c:pt>
                <c:pt idx="6847">
                  <c:v>0.50683999999999996</c:v>
                </c:pt>
                <c:pt idx="6848">
                  <c:v>0.36660999999999999</c:v>
                </c:pt>
                <c:pt idx="6849">
                  <c:v>0.22517000000000001</c:v>
                </c:pt>
                <c:pt idx="6850">
                  <c:v>0.17774999999999999</c:v>
                </c:pt>
                <c:pt idx="6851">
                  <c:v>0.31566</c:v>
                </c:pt>
                <c:pt idx="6852">
                  <c:v>0.27198</c:v>
                </c:pt>
                <c:pt idx="6853">
                  <c:v>0.39204</c:v>
                </c:pt>
                <c:pt idx="6854">
                  <c:v>0.39112000000000002</c:v>
                </c:pt>
                <c:pt idx="6855">
                  <c:v>0.38186999999999999</c:v>
                </c:pt>
                <c:pt idx="6856">
                  <c:v>0.28208</c:v>
                </c:pt>
                <c:pt idx="6857">
                  <c:v>0.26684000000000002</c:v>
                </c:pt>
                <c:pt idx="6858">
                  <c:v>0.38295000000000001</c:v>
                </c:pt>
                <c:pt idx="6859">
                  <c:v>0.63180999999999998</c:v>
                </c:pt>
                <c:pt idx="6860">
                  <c:v>0.3821</c:v>
                </c:pt>
                <c:pt idx="6861">
                  <c:v>0.24798999999999999</c:v>
                </c:pt>
                <c:pt idx="6862">
                  <c:v>0.25274999999999997</c:v>
                </c:pt>
                <c:pt idx="6863">
                  <c:v>0.22001000000000001</c:v>
                </c:pt>
                <c:pt idx="6864">
                  <c:v>4.6648000000000002E-2</c:v>
                </c:pt>
                <c:pt idx="6865">
                  <c:v>7.4306999999999998E-2</c:v>
                </c:pt>
                <c:pt idx="6866">
                  <c:v>7.4425000000000005E-2</c:v>
                </c:pt>
                <c:pt idx="6867">
                  <c:v>0.25072</c:v>
                </c:pt>
                <c:pt idx="6868">
                  <c:v>0.26728000000000002</c:v>
                </c:pt>
                <c:pt idx="6869">
                  <c:v>0.15128</c:v>
                </c:pt>
                <c:pt idx="6870">
                  <c:v>0.14606</c:v>
                </c:pt>
                <c:pt idx="6871">
                  <c:v>0.14585000000000001</c:v>
                </c:pt>
                <c:pt idx="6872">
                  <c:v>0.34015000000000001</c:v>
                </c:pt>
                <c:pt idx="6873">
                  <c:v>0.35371000000000002</c:v>
                </c:pt>
                <c:pt idx="6874">
                  <c:v>0.36425999999999997</c:v>
                </c:pt>
                <c:pt idx="6875">
                  <c:v>0.36371999999999999</c:v>
                </c:pt>
                <c:pt idx="6876">
                  <c:v>0.37008999999999997</c:v>
                </c:pt>
                <c:pt idx="6877">
                  <c:v>0.36375000000000002</c:v>
                </c:pt>
                <c:pt idx="6878">
                  <c:v>0.34782000000000002</c:v>
                </c:pt>
                <c:pt idx="6879">
                  <c:v>0.45945000000000003</c:v>
                </c:pt>
                <c:pt idx="6880">
                  <c:v>0.29443000000000003</c:v>
                </c:pt>
                <c:pt idx="6881">
                  <c:v>0.25451000000000001</c:v>
                </c:pt>
                <c:pt idx="6882">
                  <c:v>0.20641000000000001</c:v>
                </c:pt>
                <c:pt idx="6883">
                  <c:v>0.13700000000000001</c:v>
                </c:pt>
                <c:pt idx="6884">
                  <c:v>0.12134</c:v>
                </c:pt>
                <c:pt idx="6885">
                  <c:v>0.23215</c:v>
                </c:pt>
                <c:pt idx="6886">
                  <c:v>0.25130999999999998</c:v>
                </c:pt>
                <c:pt idx="6887">
                  <c:v>0.43514999999999998</c:v>
                </c:pt>
                <c:pt idx="6888">
                  <c:v>0.56072</c:v>
                </c:pt>
                <c:pt idx="6889">
                  <c:v>0.41197</c:v>
                </c:pt>
                <c:pt idx="6890">
                  <c:v>0.38168999999999997</c:v>
                </c:pt>
                <c:pt idx="6891">
                  <c:v>0.51387000000000005</c:v>
                </c:pt>
                <c:pt idx="6892">
                  <c:v>0.62011000000000005</c:v>
                </c:pt>
                <c:pt idx="6893">
                  <c:v>0.43870999999999999</c:v>
                </c:pt>
                <c:pt idx="6894">
                  <c:v>0.47510000000000002</c:v>
                </c:pt>
                <c:pt idx="6895">
                  <c:v>0.48860999999999999</c:v>
                </c:pt>
                <c:pt idx="6896">
                  <c:v>0.28919</c:v>
                </c:pt>
                <c:pt idx="6897">
                  <c:v>0.54849999999999999</c:v>
                </c:pt>
                <c:pt idx="6898">
                  <c:v>0.48855999999999999</c:v>
                </c:pt>
                <c:pt idx="6899">
                  <c:v>0.50466999999999995</c:v>
                </c:pt>
                <c:pt idx="6900">
                  <c:v>0.48174</c:v>
                </c:pt>
                <c:pt idx="6901">
                  <c:v>0.14868999999999999</c:v>
                </c:pt>
                <c:pt idx="6902">
                  <c:v>7.4528999999999998E-2</c:v>
                </c:pt>
                <c:pt idx="6903">
                  <c:v>6.8571999999999994E-2</c:v>
                </c:pt>
                <c:pt idx="6904">
                  <c:v>9.6595E-2</c:v>
                </c:pt>
                <c:pt idx="6905">
                  <c:v>0.1265</c:v>
                </c:pt>
                <c:pt idx="6906">
                  <c:v>0.15695999999999999</c:v>
                </c:pt>
                <c:pt idx="6907">
                  <c:v>0.11598</c:v>
                </c:pt>
                <c:pt idx="6908">
                  <c:v>0.11615</c:v>
                </c:pt>
                <c:pt idx="6909">
                  <c:v>0.18633</c:v>
                </c:pt>
                <c:pt idx="6910">
                  <c:v>0.21865000000000001</c:v>
                </c:pt>
                <c:pt idx="6911">
                  <c:v>0.16780999999999999</c:v>
                </c:pt>
                <c:pt idx="6912">
                  <c:v>0.22771</c:v>
                </c:pt>
                <c:pt idx="6913">
                  <c:v>0.28788000000000002</c:v>
                </c:pt>
                <c:pt idx="6914">
                  <c:v>0.29293999999999998</c:v>
                </c:pt>
                <c:pt idx="6915">
                  <c:v>0.52217000000000002</c:v>
                </c:pt>
                <c:pt idx="6916">
                  <c:v>0.52439999999999998</c:v>
                </c:pt>
                <c:pt idx="6917">
                  <c:v>0.44895000000000002</c:v>
                </c:pt>
                <c:pt idx="6918">
                  <c:v>0.38558999999999999</c:v>
                </c:pt>
                <c:pt idx="6919">
                  <c:v>0.32351999999999997</c:v>
                </c:pt>
                <c:pt idx="6920">
                  <c:v>0.30964000000000003</c:v>
                </c:pt>
                <c:pt idx="6921">
                  <c:v>0.50541000000000003</c:v>
                </c:pt>
                <c:pt idx="6922">
                  <c:v>0.36035</c:v>
                </c:pt>
                <c:pt idx="6923">
                  <c:v>0.20039999999999999</c:v>
                </c:pt>
                <c:pt idx="6924">
                  <c:v>0.16044</c:v>
                </c:pt>
                <c:pt idx="6925">
                  <c:v>0.12045</c:v>
                </c:pt>
                <c:pt idx="6926">
                  <c:v>9.9196999999999994E-2</c:v>
                </c:pt>
                <c:pt idx="6927">
                  <c:v>9.1033000000000003E-2</c:v>
                </c:pt>
                <c:pt idx="6928">
                  <c:v>9.3023999999999996E-2</c:v>
                </c:pt>
                <c:pt idx="6929">
                  <c:v>0.11151</c:v>
                </c:pt>
                <c:pt idx="6930">
                  <c:v>0.19527</c:v>
                </c:pt>
                <c:pt idx="6931">
                  <c:v>0.18676000000000001</c:v>
                </c:pt>
                <c:pt idx="6932">
                  <c:v>0.44535000000000002</c:v>
                </c:pt>
                <c:pt idx="6933">
                  <c:v>0.41783999999999999</c:v>
                </c:pt>
                <c:pt idx="6934">
                  <c:v>0.45524999999999999</c:v>
                </c:pt>
                <c:pt idx="6935">
                  <c:v>0.45662000000000003</c:v>
                </c:pt>
                <c:pt idx="6936">
                  <c:v>0.41824</c:v>
                </c:pt>
                <c:pt idx="6937">
                  <c:v>0.70309999999999995</c:v>
                </c:pt>
                <c:pt idx="6938">
                  <c:v>0.67618999999999996</c:v>
                </c:pt>
                <c:pt idx="6939">
                  <c:v>0.88304000000000005</c:v>
                </c:pt>
                <c:pt idx="6940">
                  <c:v>0.66105999999999998</c:v>
                </c:pt>
                <c:pt idx="6941">
                  <c:v>0.34711999999999998</c:v>
                </c:pt>
                <c:pt idx="6942">
                  <c:v>0.21537999999999999</c:v>
                </c:pt>
                <c:pt idx="6943">
                  <c:v>0.24478</c:v>
                </c:pt>
                <c:pt idx="6944">
                  <c:v>0.21865000000000001</c:v>
                </c:pt>
                <c:pt idx="6945">
                  <c:v>0.29680000000000001</c:v>
                </c:pt>
                <c:pt idx="6946">
                  <c:v>0.49586999999999998</c:v>
                </c:pt>
                <c:pt idx="6947">
                  <c:v>0.36671999999999999</c:v>
                </c:pt>
                <c:pt idx="6948">
                  <c:v>0.38773000000000002</c:v>
                </c:pt>
                <c:pt idx="6949">
                  <c:v>0.38366</c:v>
                </c:pt>
                <c:pt idx="6950">
                  <c:v>0.36321999999999999</c:v>
                </c:pt>
                <c:pt idx="6951">
                  <c:v>0.41209000000000001</c:v>
                </c:pt>
                <c:pt idx="6952">
                  <c:v>0.45312999999999998</c:v>
                </c:pt>
                <c:pt idx="6953">
                  <c:v>0.44728000000000001</c:v>
                </c:pt>
                <c:pt idx="6954">
                  <c:v>0.1855</c:v>
                </c:pt>
                <c:pt idx="6955">
                  <c:v>0.28199999999999997</c:v>
                </c:pt>
                <c:pt idx="6956">
                  <c:v>0.37594</c:v>
                </c:pt>
                <c:pt idx="6957">
                  <c:v>0.2671</c:v>
                </c:pt>
                <c:pt idx="6958">
                  <c:v>0.29486000000000001</c:v>
                </c:pt>
                <c:pt idx="6959">
                  <c:v>0.29049999999999998</c:v>
                </c:pt>
                <c:pt idx="6960">
                  <c:v>0.37425999999999998</c:v>
                </c:pt>
                <c:pt idx="6961">
                  <c:v>0.34386</c:v>
                </c:pt>
                <c:pt idx="6962">
                  <c:v>0.35796</c:v>
                </c:pt>
                <c:pt idx="6963">
                  <c:v>0.35618</c:v>
                </c:pt>
                <c:pt idx="6964">
                  <c:v>0.41944999999999999</c:v>
                </c:pt>
                <c:pt idx="6965">
                  <c:v>0.59319999999999995</c:v>
                </c:pt>
                <c:pt idx="6966">
                  <c:v>0.59711999999999998</c:v>
                </c:pt>
                <c:pt idx="6967">
                  <c:v>0.51895999999999998</c:v>
                </c:pt>
                <c:pt idx="6968">
                  <c:v>0.44569999999999999</c:v>
                </c:pt>
                <c:pt idx="6969">
                  <c:v>0.42636000000000002</c:v>
                </c:pt>
                <c:pt idx="6970">
                  <c:v>0.50585999999999998</c:v>
                </c:pt>
                <c:pt idx="6971">
                  <c:v>0.51132999999999995</c:v>
                </c:pt>
                <c:pt idx="6972">
                  <c:v>0.4985</c:v>
                </c:pt>
                <c:pt idx="6973">
                  <c:v>0.50417000000000001</c:v>
                </c:pt>
                <c:pt idx="6974">
                  <c:v>0.55645999999999995</c:v>
                </c:pt>
                <c:pt idx="6975">
                  <c:v>0.39877000000000001</c:v>
                </c:pt>
                <c:pt idx="6976">
                  <c:v>0.31130999999999998</c:v>
                </c:pt>
                <c:pt idx="6977">
                  <c:v>0.53639999999999999</c:v>
                </c:pt>
                <c:pt idx="6978">
                  <c:v>0.59511000000000003</c:v>
                </c:pt>
                <c:pt idx="6979">
                  <c:v>0.50636999999999999</c:v>
                </c:pt>
                <c:pt idx="6980">
                  <c:v>0.22011</c:v>
                </c:pt>
                <c:pt idx="6981">
                  <c:v>0.26802999999999999</c:v>
                </c:pt>
                <c:pt idx="6982">
                  <c:v>0.26721</c:v>
                </c:pt>
                <c:pt idx="6983">
                  <c:v>0.30087999999999998</c:v>
                </c:pt>
                <c:pt idx="6984">
                  <c:v>6.9311999999999999E-2</c:v>
                </c:pt>
                <c:pt idx="6985">
                  <c:v>7.0033999999999999E-2</c:v>
                </c:pt>
                <c:pt idx="6986">
                  <c:v>6.6958000000000004E-2</c:v>
                </c:pt>
                <c:pt idx="6987">
                  <c:v>0.17086999999999999</c:v>
                </c:pt>
                <c:pt idx="6988">
                  <c:v>0.18017</c:v>
                </c:pt>
                <c:pt idx="6989">
                  <c:v>0.20791999999999999</c:v>
                </c:pt>
                <c:pt idx="6990">
                  <c:v>0.19908000000000001</c:v>
                </c:pt>
                <c:pt idx="6991">
                  <c:v>0.39792</c:v>
                </c:pt>
                <c:pt idx="6992">
                  <c:v>0.49149999999999999</c:v>
                </c:pt>
                <c:pt idx="6993">
                  <c:v>0.42519000000000001</c:v>
                </c:pt>
                <c:pt idx="6994">
                  <c:v>0.32774999999999999</c:v>
                </c:pt>
                <c:pt idx="6995">
                  <c:v>0.48887000000000003</c:v>
                </c:pt>
                <c:pt idx="6996">
                  <c:v>0.18107000000000001</c:v>
                </c:pt>
                <c:pt idx="6997">
                  <c:v>0.18579999999999999</c:v>
                </c:pt>
                <c:pt idx="6998">
                  <c:v>0.21798999999999999</c:v>
                </c:pt>
                <c:pt idx="6999">
                  <c:v>0.21531</c:v>
                </c:pt>
                <c:pt idx="7000">
                  <c:v>0.21647</c:v>
                </c:pt>
                <c:pt idx="7001">
                  <c:v>0.22131000000000001</c:v>
                </c:pt>
                <c:pt idx="7002">
                  <c:v>0.21976999999999999</c:v>
                </c:pt>
                <c:pt idx="7003">
                  <c:v>0.21601999999999999</c:v>
                </c:pt>
                <c:pt idx="7004">
                  <c:v>0.22803999999999999</c:v>
                </c:pt>
                <c:pt idx="7005">
                  <c:v>0.12667999999999999</c:v>
                </c:pt>
                <c:pt idx="7006">
                  <c:v>0.11797000000000001</c:v>
                </c:pt>
                <c:pt idx="7007">
                  <c:v>0.18314</c:v>
                </c:pt>
                <c:pt idx="7008">
                  <c:v>0.13808000000000001</c:v>
                </c:pt>
                <c:pt idx="7009">
                  <c:v>0.13889000000000001</c:v>
                </c:pt>
                <c:pt idx="7010">
                  <c:v>0.11934</c:v>
                </c:pt>
                <c:pt idx="7011">
                  <c:v>7.5603000000000004E-2</c:v>
                </c:pt>
                <c:pt idx="7012">
                  <c:v>3.2374E-2</c:v>
                </c:pt>
                <c:pt idx="7013">
                  <c:v>7.8563999999999995E-2</c:v>
                </c:pt>
                <c:pt idx="7014">
                  <c:v>0.14562</c:v>
                </c:pt>
                <c:pt idx="7015">
                  <c:v>0.18226999999999999</c:v>
                </c:pt>
                <c:pt idx="7016">
                  <c:v>0.18447</c:v>
                </c:pt>
                <c:pt idx="7017">
                  <c:v>0.1249</c:v>
                </c:pt>
                <c:pt idx="7018">
                  <c:v>9.0884000000000006E-2</c:v>
                </c:pt>
                <c:pt idx="7019">
                  <c:v>9.2779E-2</c:v>
                </c:pt>
                <c:pt idx="7020">
                  <c:v>0.12936</c:v>
                </c:pt>
                <c:pt idx="7021">
                  <c:v>0.27700000000000002</c:v>
                </c:pt>
                <c:pt idx="7022">
                  <c:v>0.39057999999999998</c:v>
                </c:pt>
                <c:pt idx="7023">
                  <c:v>0.42787999999999998</c:v>
                </c:pt>
                <c:pt idx="7024">
                  <c:v>0.43691000000000002</c:v>
                </c:pt>
                <c:pt idx="7025">
                  <c:v>0.28755999999999998</c:v>
                </c:pt>
                <c:pt idx="7026">
                  <c:v>7.1286000000000002E-2</c:v>
                </c:pt>
                <c:pt idx="7027">
                  <c:v>6.8454000000000001E-2</c:v>
                </c:pt>
                <c:pt idx="7028">
                  <c:v>7.0983000000000004E-2</c:v>
                </c:pt>
                <c:pt idx="7029">
                  <c:v>0.32163999999999998</c:v>
                </c:pt>
                <c:pt idx="7030">
                  <c:v>0.32007000000000002</c:v>
                </c:pt>
                <c:pt idx="7031">
                  <c:v>4.1306000000000002E-2</c:v>
                </c:pt>
                <c:pt idx="7032">
                  <c:v>0.19331999999999999</c:v>
                </c:pt>
                <c:pt idx="7033">
                  <c:v>0.28715000000000002</c:v>
                </c:pt>
                <c:pt idx="7034">
                  <c:v>0.22969999999999999</c:v>
                </c:pt>
                <c:pt idx="7035">
                  <c:v>0.28660000000000002</c:v>
                </c:pt>
                <c:pt idx="7036">
                  <c:v>0.20716999999999999</c:v>
                </c:pt>
                <c:pt idx="7037">
                  <c:v>0.15482000000000001</c:v>
                </c:pt>
                <c:pt idx="7038">
                  <c:v>0.14851</c:v>
                </c:pt>
                <c:pt idx="7039">
                  <c:v>0.15067</c:v>
                </c:pt>
                <c:pt idx="7040">
                  <c:v>0.16181000000000001</c:v>
                </c:pt>
                <c:pt idx="7041">
                  <c:v>9.9023E-2</c:v>
                </c:pt>
                <c:pt idx="7042">
                  <c:v>0.13894999999999999</c:v>
                </c:pt>
                <c:pt idx="7043">
                  <c:v>0.49692999999999998</c:v>
                </c:pt>
                <c:pt idx="7044">
                  <c:v>0.48720999999999998</c:v>
                </c:pt>
                <c:pt idx="7045">
                  <c:v>0.50866999999999996</c:v>
                </c:pt>
                <c:pt idx="7046">
                  <c:v>0.49864000000000003</c:v>
                </c:pt>
                <c:pt idx="7047">
                  <c:v>0.41311999999999999</c:v>
                </c:pt>
                <c:pt idx="7048">
                  <c:v>0.16014</c:v>
                </c:pt>
                <c:pt idx="7049">
                  <c:v>0.23502999999999999</c:v>
                </c:pt>
                <c:pt idx="7050">
                  <c:v>0.22639999999999999</c:v>
                </c:pt>
                <c:pt idx="7051">
                  <c:v>0.25109999999999999</c:v>
                </c:pt>
                <c:pt idx="7052">
                  <c:v>0.38945000000000002</c:v>
                </c:pt>
                <c:pt idx="7053">
                  <c:v>0.37513999999999997</c:v>
                </c:pt>
                <c:pt idx="7054">
                  <c:v>0.50605</c:v>
                </c:pt>
                <c:pt idx="7055">
                  <c:v>0.34926000000000001</c:v>
                </c:pt>
                <c:pt idx="7056">
                  <c:v>0.33501999999999998</c:v>
                </c:pt>
                <c:pt idx="7057">
                  <c:v>4.6399999999999997E-2</c:v>
                </c:pt>
                <c:pt idx="7058">
                  <c:v>6.0297999999999997E-2</c:v>
                </c:pt>
                <c:pt idx="7059">
                  <c:v>5.4063E-2</c:v>
                </c:pt>
                <c:pt idx="7060">
                  <c:v>3.7934000000000002E-2</c:v>
                </c:pt>
                <c:pt idx="7061">
                  <c:v>0.10163</c:v>
                </c:pt>
                <c:pt idx="7062">
                  <c:v>0.21951999999999999</c:v>
                </c:pt>
                <c:pt idx="7063">
                  <c:v>0.25119000000000002</c:v>
                </c:pt>
                <c:pt idx="7064">
                  <c:v>0.23616000000000001</c:v>
                </c:pt>
                <c:pt idx="7065">
                  <c:v>0.23626</c:v>
                </c:pt>
                <c:pt idx="7066">
                  <c:v>0.22753000000000001</c:v>
                </c:pt>
                <c:pt idx="7067">
                  <c:v>0.28599999999999998</c:v>
                </c:pt>
                <c:pt idx="7068">
                  <c:v>0.36149999999999999</c:v>
                </c:pt>
                <c:pt idx="7069">
                  <c:v>0.15126999999999999</c:v>
                </c:pt>
                <c:pt idx="7070">
                  <c:v>0.10061</c:v>
                </c:pt>
                <c:pt idx="7071">
                  <c:v>8.2291000000000003E-2</c:v>
                </c:pt>
                <c:pt idx="7072">
                  <c:v>0.28161999999999998</c:v>
                </c:pt>
                <c:pt idx="7073">
                  <c:v>0.27866999999999997</c:v>
                </c:pt>
                <c:pt idx="7074">
                  <c:v>0.2787</c:v>
                </c:pt>
                <c:pt idx="7075">
                  <c:v>0.40587000000000001</c:v>
                </c:pt>
                <c:pt idx="7076">
                  <c:v>0.40849999999999997</c:v>
                </c:pt>
                <c:pt idx="7077">
                  <c:v>0.62912999999999997</c:v>
                </c:pt>
                <c:pt idx="7078">
                  <c:v>0.50134000000000001</c:v>
                </c:pt>
                <c:pt idx="7079">
                  <c:v>0.25463000000000002</c:v>
                </c:pt>
                <c:pt idx="7080">
                  <c:v>8.1860000000000002E-2</c:v>
                </c:pt>
                <c:pt idx="7081">
                  <c:v>7.4566999999999994E-2</c:v>
                </c:pt>
                <c:pt idx="7082">
                  <c:v>8.4952E-2</c:v>
                </c:pt>
                <c:pt idx="7083">
                  <c:v>0.18235000000000001</c:v>
                </c:pt>
                <c:pt idx="7084">
                  <c:v>0.18611</c:v>
                </c:pt>
                <c:pt idx="7085">
                  <c:v>0.19545000000000001</c:v>
                </c:pt>
                <c:pt idx="7086">
                  <c:v>0.23538000000000001</c:v>
                </c:pt>
                <c:pt idx="7087">
                  <c:v>0.16636999999999999</c:v>
                </c:pt>
                <c:pt idx="7088">
                  <c:v>0.16247</c:v>
                </c:pt>
                <c:pt idx="7089">
                  <c:v>0.19272</c:v>
                </c:pt>
                <c:pt idx="7090">
                  <c:v>0.15978000000000001</c:v>
                </c:pt>
                <c:pt idx="7091">
                  <c:v>0.10008</c:v>
                </c:pt>
                <c:pt idx="7092">
                  <c:v>0.1308</c:v>
                </c:pt>
                <c:pt idx="7093">
                  <c:v>0.18634000000000001</c:v>
                </c:pt>
                <c:pt idx="7094">
                  <c:v>0.23285</c:v>
                </c:pt>
                <c:pt idx="7095">
                  <c:v>0.18715000000000001</c:v>
                </c:pt>
                <c:pt idx="7096">
                  <c:v>0.13313</c:v>
                </c:pt>
                <c:pt idx="7097">
                  <c:v>0.20602000000000001</c:v>
                </c:pt>
                <c:pt idx="7098">
                  <c:v>0.16932</c:v>
                </c:pt>
                <c:pt idx="7099">
                  <c:v>5.7350999999999999E-2</c:v>
                </c:pt>
                <c:pt idx="7100">
                  <c:v>7.4964000000000003E-2</c:v>
                </c:pt>
                <c:pt idx="7101">
                  <c:v>5.7171E-2</c:v>
                </c:pt>
                <c:pt idx="7102">
                  <c:v>8.3208000000000004E-2</c:v>
                </c:pt>
                <c:pt idx="7103">
                  <c:v>3.2545999999999999E-2</c:v>
                </c:pt>
                <c:pt idx="7104">
                  <c:v>3.7471999999999998E-2</c:v>
                </c:pt>
                <c:pt idx="7105">
                  <c:v>3.4778000000000003E-2</c:v>
                </c:pt>
                <c:pt idx="7106">
                  <c:v>5.4302000000000003E-2</c:v>
                </c:pt>
                <c:pt idx="7107">
                  <c:v>0.22764000000000001</c:v>
                </c:pt>
                <c:pt idx="7108">
                  <c:v>0.22622999999999999</c:v>
                </c:pt>
                <c:pt idx="7109">
                  <c:v>0.36706</c:v>
                </c:pt>
                <c:pt idx="7110">
                  <c:v>0.44274999999999998</c:v>
                </c:pt>
                <c:pt idx="7111">
                  <c:v>0.39172000000000001</c:v>
                </c:pt>
                <c:pt idx="7112">
                  <c:v>0.50405</c:v>
                </c:pt>
                <c:pt idx="7113">
                  <c:v>0.46661999999999998</c:v>
                </c:pt>
                <c:pt idx="7114">
                  <c:v>0.44025999999999998</c:v>
                </c:pt>
                <c:pt idx="7115">
                  <c:v>0.28115000000000001</c:v>
                </c:pt>
                <c:pt idx="7116">
                  <c:v>0.27727000000000002</c:v>
                </c:pt>
                <c:pt idx="7117">
                  <c:v>0.48664000000000002</c:v>
                </c:pt>
                <c:pt idx="7118">
                  <c:v>0.64220999999999995</c:v>
                </c:pt>
                <c:pt idx="7119">
                  <c:v>0.73594000000000004</c:v>
                </c:pt>
                <c:pt idx="7120">
                  <c:v>0.56503999999999999</c:v>
                </c:pt>
                <c:pt idx="7121">
                  <c:v>0.57399</c:v>
                </c:pt>
                <c:pt idx="7122">
                  <c:v>0.64010999999999996</c:v>
                </c:pt>
                <c:pt idx="7123">
                  <c:v>0.49119000000000002</c:v>
                </c:pt>
                <c:pt idx="7124">
                  <c:v>0.52737999999999996</c:v>
                </c:pt>
                <c:pt idx="7125">
                  <c:v>0.87802000000000002</c:v>
                </c:pt>
                <c:pt idx="7126">
                  <c:v>0.85001000000000004</c:v>
                </c:pt>
                <c:pt idx="7127">
                  <c:v>0.87468999999999997</c:v>
                </c:pt>
                <c:pt idx="7128">
                  <c:v>0.68194999999999995</c:v>
                </c:pt>
                <c:pt idx="7129">
                  <c:v>0.68293999999999999</c:v>
                </c:pt>
                <c:pt idx="7130">
                  <c:v>0.66566999999999998</c:v>
                </c:pt>
                <c:pt idx="7131">
                  <c:v>0.48892999999999998</c:v>
                </c:pt>
                <c:pt idx="7132">
                  <c:v>0.15057999999999999</c:v>
                </c:pt>
                <c:pt idx="7133">
                  <c:v>8.8035000000000002E-2</c:v>
                </c:pt>
                <c:pt idx="7134">
                  <c:v>0.10463</c:v>
                </c:pt>
                <c:pt idx="7135">
                  <c:v>0.12027</c:v>
                </c:pt>
                <c:pt idx="7136">
                  <c:v>0.18753</c:v>
                </c:pt>
                <c:pt idx="7137">
                  <c:v>0.17455000000000001</c:v>
                </c:pt>
                <c:pt idx="7138">
                  <c:v>0.13048000000000001</c:v>
                </c:pt>
                <c:pt idx="7139">
                  <c:v>0.20582</c:v>
                </c:pt>
                <c:pt idx="7140">
                  <c:v>0.20347999999999999</c:v>
                </c:pt>
                <c:pt idx="7141">
                  <c:v>0.16250999999999999</c:v>
                </c:pt>
                <c:pt idx="7142">
                  <c:v>0.32188</c:v>
                </c:pt>
                <c:pt idx="7143">
                  <c:v>0.51007999999999998</c:v>
                </c:pt>
                <c:pt idx="7144">
                  <c:v>0.43232999999999999</c:v>
                </c:pt>
                <c:pt idx="7145">
                  <c:v>0.36738999999999999</c:v>
                </c:pt>
                <c:pt idx="7146">
                  <c:v>0.28441</c:v>
                </c:pt>
                <c:pt idx="7147">
                  <c:v>0.36681000000000002</c:v>
                </c:pt>
                <c:pt idx="7148">
                  <c:v>0.38273000000000001</c:v>
                </c:pt>
                <c:pt idx="7149">
                  <c:v>0.38206000000000001</c:v>
                </c:pt>
                <c:pt idx="7150">
                  <c:v>0.26639000000000002</c:v>
                </c:pt>
                <c:pt idx="7151">
                  <c:v>0.46367999999999998</c:v>
                </c:pt>
                <c:pt idx="7152">
                  <c:v>0.14596000000000001</c:v>
                </c:pt>
                <c:pt idx="7153">
                  <c:v>0.29496</c:v>
                </c:pt>
                <c:pt idx="7154">
                  <c:v>0.97933999999999999</c:v>
                </c:pt>
                <c:pt idx="7155">
                  <c:v>0.99912999999999996</c:v>
                </c:pt>
                <c:pt idx="7156">
                  <c:v>0.88478000000000001</c:v>
                </c:pt>
                <c:pt idx="7157">
                  <c:v>0.44084000000000001</c:v>
                </c:pt>
                <c:pt idx="7158">
                  <c:v>0.34305999999999998</c:v>
                </c:pt>
                <c:pt idx="7159">
                  <c:v>0.30645</c:v>
                </c:pt>
                <c:pt idx="7160">
                  <c:v>0.21004999999999999</c:v>
                </c:pt>
                <c:pt idx="7161">
                  <c:v>0.24198</c:v>
                </c:pt>
                <c:pt idx="7162">
                  <c:v>0.16564999999999999</c:v>
                </c:pt>
                <c:pt idx="7163">
                  <c:v>0.17913000000000001</c:v>
                </c:pt>
                <c:pt idx="7164">
                  <c:v>0.14308999999999999</c:v>
                </c:pt>
                <c:pt idx="7165">
                  <c:v>0.13955000000000001</c:v>
                </c:pt>
                <c:pt idx="7166">
                  <c:v>0.25540000000000002</c:v>
                </c:pt>
                <c:pt idx="7167">
                  <c:v>0.36881999999999998</c:v>
                </c:pt>
                <c:pt idx="7168">
                  <c:v>0.38236999999999999</c:v>
                </c:pt>
                <c:pt idx="7169">
                  <c:v>0.41720000000000002</c:v>
                </c:pt>
                <c:pt idx="7170">
                  <c:v>0.39377000000000001</c:v>
                </c:pt>
                <c:pt idx="7171">
                  <c:v>0.34808</c:v>
                </c:pt>
                <c:pt idx="7172">
                  <c:v>0.26438</c:v>
                </c:pt>
                <c:pt idx="7173">
                  <c:v>8.7492E-2</c:v>
                </c:pt>
                <c:pt idx="7174">
                  <c:v>0.12347</c:v>
                </c:pt>
                <c:pt idx="7175">
                  <c:v>4.8277E-2</c:v>
                </c:pt>
                <c:pt idx="7176">
                  <c:v>0.11541</c:v>
                </c:pt>
                <c:pt idx="7177">
                  <c:v>0.10120999999999999</c:v>
                </c:pt>
                <c:pt idx="7178">
                  <c:v>0.15372</c:v>
                </c:pt>
                <c:pt idx="7179">
                  <c:v>0.15622</c:v>
                </c:pt>
                <c:pt idx="7180">
                  <c:v>0.14424000000000001</c:v>
                </c:pt>
                <c:pt idx="7181">
                  <c:v>0.24326</c:v>
                </c:pt>
                <c:pt idx="7182">
                  <c:v>0.24908</c:v>
                </c:pt>
                <c:pt idx="7183">
                  <c:v>0.30437999999999998</c:v>
                </c:pt>
                <c:pt idx="7184">
                  <c:v>0.49702000000000002</c:v>
                </c:pt>
                <c:pt idx="7185">
                  <c:v>0.48258000000000001</c:v>
                </c:pt>
                <c:pt idx="7186">
                  <c:v>0.47108</c:v>
                </c:pt>
                <c:pt idx="7187">
                  <c:v>0.44118000000000002</c:v>
                </c:pt>
                <c:pt idx="7188">
                  <c:v>0.40961999999999998</c:v>
                </c:pt>
                <c:pt idx="7189">
                  <c:v>0.46428000000000003</c:v>
                </c:pt>
                <c:pt idx="7190">
                  <c:v>0.36707000000000001</c:v>
                </c:pt>
                <c:pt idx="7191">
                  <c:v>0.33767000000000003</c:v>
                </c:pt>
                <c:pt idx="7192">
                  <c:v>0.29644999999999999</c:v>
                </c:pt>
                <c:pt idx="7193">
                  <c:v>0.24342</c:v>
                </c:pt>
                <c:pt idx="7194">
                  <c:v>0.13915</c:v>
                </c:pt>
                <c:pt idx="7195">
                  <c:v>3.5704E-2</c:v>
                </c:pt>
                <c:pt idx="7196">
                  <c:v>8.4503999999999996E-2</c:v>
                </c:pt>
                <c:pt idx="7197">
                  <c:v>5.8978000000000003E-2</c:v>
                </c:pt>
                <c:pt idx="7198">
                  <c:v>5.7067E-2</c:v>
                </c:pt>
                <c:pt idx="7199">
                  <c:v>8.4685999999999997E-2</c:v>
                </c:pt>
                <c:pt idx="7200">
                  <c:v>0.10656</c:v>
                </c:pt>
                <c:pt idx="7201">
                  <c:v>5.7403000000000003E-2</c:v>
                </c:pt>
                <c:pt idx="7202">
                  <c:v>7.4851000000000001E-2</c:v>
                </c:pt>
                <c:pt idx="7203">
                  <c:v>4.8758000000000003E-2</c:v>
                </c:pt>
                <c:pt idx="7204">
                  <c:v>4.7406999999999998E-2</c:v>
                </c:pt>
                <c:pt idx="7205">
                  <c:v>8.3349000000000006E-2</c:v>
                </c:pt>
                <c:pt idx="7206">
                  <c:v>0.2072</c:v>
                </c:pt>
                <c:pt idx="7207">
                  <c:v>6.5937999999999997E-2</c:v>
                </c:pt>
                <c:pt idx="7208">
                  <c:v>0.13339000000000001</c:v>
                </c:pt>
                <c:pt idx="7209">
                  <c:v>0.13316</c:v>
                </c:pt>
                <c:pt idx="7210">
                  <c:v>0.13335</c:v>
                </c:pt>
                <c:pt idx="7211">
                  <c:v>0.11516999999999999</c:v>
                </c:pt>
                <c:pt idx="7212">
                  <c:v>0.10009</c:v>
                </c:pt>
                <c:pt idx="7213">
                  <c:v>0.1012</c:v>
                </c:pt>
                <c:pt idx="7214">
                  <c:v>0.17069999999999999</c:v>
                </c:pt>
                <c:pt idx="7215">
                  <c:v>0.25213000000000002</c:v>
                </c:pt>
                <c:pt idx="7216">
                  <c:v>0.35853000000000002</c:v>
                </c:pt>
                <c:pt idx="7217">
                  <c:v>0.62505999999999995</c:v>
                </c:pt>
                <c:pt idx="7218">
                  <c:v>0.32927000000000001</c:v>
                </c:pt>
                <c:pt idx="7219">
                  <c:v>0.34658</c:v>
                </c:pt>
                <c:pt idx="7220">
                  <c:v>0.215</c:v>
                </c:pt>
                <c:pt idx="7221">
                  <c:v>0.26344000000000001</c:v>
                </c:pt>
                <c:pt idx="7222">
                  <c:v>0.21118999999999999</c:v>
                </c:pt>
                <c:pt idx="7223">
                  <c:v>0.22775000000000001</c:v>
                </c:pt>
                <c:pt idx="7224">
                  <c:v>0.22151000000000001</c:v>
                </c:pt>
                <c:pt idx="7225">
                  <c:v>0.15232000000000001</c:v>
                </c:pt>
                <c:pt idx="7226">
                  <c:v>0.23152</c:v>
                </c:pt>
                <c:pt idx="7227">
                  <c:v>0.18237999999999999</c:v>
                </c:pt>
                <c:pt idx="7228">
                  <c:v>7.1386000000000005E-2</c:v>
                </c:pt>
                <c:pt idx="7229">
                  <c:v>5.7357999999999999E-2</c:v>
                </c:pt>
                <c:pt idx="7230">
                  <c:v>0.17201</c:v>
                </c:pt>
                <c:pt idx="7231">
                  <c:v>0.17226</c:v>
                </c:pt>
                <c:pt idx="7232">
                  <c:v>0.17971999999999999</c:v>
                </c:pt>
                <c:pt idx="7233">
                  <c:v>0.30879000000000001</c:v>
                </c:pt>
                <c:pt idx="7234">
                  <c:v>0.23673</c:v>
                </c:pt>
                <c:pt idx="7235">
                  <c:v>0.24193999999999999</c:v>
                </c:pt>
                <c:pt idx="7236">
                  <c:v>0.21184</c:v>
                </c:pt>
                <c:pt idx="7237">
                  <c:v>0.19886000000000001</c:v>
                </c:pt>
                <c:pt idx="7238">
                  <c:v>0.23746999999999999</c:v>
                </c:pt>
                <c:pt idx="7239">
                  <c:v>0.23491999999999999</c:v>
                </c:pt>
                <c:pt idx="7240">
                  <c:v>0.19101000000000001</c:v>
                </c:pt>
                <c:pt idx="7241">
                  <c:v>0.19247</c:v>
                </c:pt>
                <c:pt idx="7242">
                  <c:v>6.6475000000000006E-2</c:v>
                </c:pt>
                <c:pt idx="7243">
                  <c:v>0.10095</c:v>
                </c:pt>
                <c:pt idx="7244">
                  <c:v>0.30116999999999999</c:v>
                </c:pt>
                <c:pt idx="7245">
                  <c:v>0.16911000000000001</c:v>
                </c:pt>
                <c:pt idx="7246">
                  <c:v>0.20624000000000001</c:v>
                </c:pt>
                <c:pt idx="7247">
                  <c:v>0.19273999999999999</c:v>
                </c:pt>
                <c:pt idx="7248">
                  <c:v>0.21260999999999999</c:v>
                </c:pt>
                <c:pt idx="7249">
                  <c:v>0.38291999999999998</c:v>
                </c:pt>
                <c:pt idx="7250">
                  <c:v>0.19963</c:v>
                </c:pt>
                <c:pt idx="7251">
                  <c:v>0.16236999999999999</c:v>
                </c:pt>
                <c:pt idx="7252">
                  <c:v>0.15529999999999999</c:v>
                </c:pt>
                <c:pt idx="7253">
                  <c:v>0.14044999999999999</c:v>
                </c:pt>
                <c:pt idx="7254">
                  <c:v>0.32945999999999998</c:v>
                </c:pt>
                <c:pt idx="7255">
                  <c:v>0.49025000000000002</c:v>
                </c:pt>
                <c:pt idx="7256">
                  <c:v>0.75551999999999997</c:v>
                </c:pt>
                <c:pt idx="7257">
                  <c:v>0.77295999999999998</c:v>
                </c:pt>
                <c:pt idx="7258">
                  <c:v>0.55464000000000002</c:v>
                </c:pt>
                <c:pt idx="7259">
                  <c:v>0.40789999999999998</c:v>
                </c:pt>
                <c:pt idx="7260">
                  <c:v>0.37069000000000002</c:v>
                </c:pt>
                <c:pt idx="7261">
                  <c:v>0.35143000000000002</c:v>
                </c:pt>
                <c:pt idx="7262">
                  <c:v>0.1038</c:v>
                </c:pt>
                <c:pt idx="7263">
                  <c:v>0.11927</c:v>
                </c:pt>
                <c:pt idx="7264">
                  <c:v>7.4089000000000002E-2</c:v>
                </c:pt>
                <c:pt idx="7265">
                  <c:v>0.29039999999999999</c:v>
                </c:pt>
                <c:pt idx="7266">
                  <c:v>0.32566000000000001</c:v>
                </c:pt>
                <c:pt idx="7267">
                  <c:v>0.32751999999999998</c:v>
                </c:pt>
                <c:pt idx="7268">
                  <c:v>0.12425</c:v>
                </c:pt>
                <c:pt idx="7269">
                  <c:v>9.1873999999999997E-2</c:v>
                </c:pt>
                <c:pt idx="7270">
                  <c:v>0.10939</c:v>
                </c:pt>
                <c:pt idx="7271">
                  <c:v>0.25597999999999999</c:v>
                </c:pt>
                <c:pt idx="7272">
                  <c:v>0.25129000000000001</c:v>
                </c:pt>
                <c:pt idx="7273">
                  <c:v>0.221</c:v>
                </c:pt>
                <c:pt idx="7274">
                  <c:v>0.43184</c:v>
                </c:pt>
                <c:pt idx="7275">
                  <c:v>0.34365000000000001</c:v>
                </c:pt>
                <c:pt idx="7276">
                  <c:v>0.30113000000000001</c:v>
                </c:pt>
                <c:pt idx="7277">
                  <c:v>0.21103</c:v>
                </c:pt>
                <c:pt idx="7278">
                  <c:v>0.15196000000000001</c:v>
                </c:pt>
                <c:pt idx="7279">
                  <c:v>0.14668999999999999</c:v>
                </c:pt>
                <c:pt idx="7280">
                  <c:v>0.16009999999999999</c:v>
                </c:pt>
                <c:pt idx="7281">
                  <c:v>0.20654</c:v>
                </c:pt>
                <c:pt idx="7282">
                  <c:v>0.32279999999999998</c:v>
                </c:pt>
                <c:pt idx="7283">
                  <c:v>0.15865000000000001</c:v>
                </c:pt>
                <c:pt idx="7284">
                  <c:v>0.22313</c:v>
                </c:pt>
                <c:pt idx="7285">
                  <c:v>0.18507999999999999</c:v>
                </c:pt>
                <c:pt idx="7286">
                  <c:v>0.20480999999999999</c:v>
                </c:pt>
                <c:pt idx="7287">
                  <c:v>0.23730000000000001</c:v>
                </c:pt>
                <c:pt idx="7288">
                  <c:v>0.20388000000000001</c:v>
                </c:pt>
                <c:pt idx="7289">
                  <c:v>0.21875</c:v>
                </c:pt>
                <c:pt idx="7290">
                  <c:v>0.19761999999999999</c:v>
                </c:pt>
                <c:pt idx="7291">
                  <c:v>0.24740000000000001</c:v>
                </c:pt>
                <c:pt idx="7292">
                  <c:v>0.35143999999999997</c:v>
                </c:pt>
                <c:pt idx="7293">
                  <c:v>0.21690999999999999</c:v>
                </c:pt>
                <c:pt idx="7294">
                  <c:v>0.16922999999999999</c:v>
                </c:pt>
                <c:pt idx="7295">
                  <c:v>9.5044000000000003E-2</c:v>
                </c:pt>
                <c:pt idx="7296">
                  <c:v>0.42166999999999999</c:v>
                </c:pt>
                <c:pt idx="7297">
                  <c:v>7.3386000000000007E-2</c:v>
                </c:pt>
                <c:pt idx="7298">
                  <c:v>0.15012</c:v>
                </c:pt>
                <c:pt idx="7299">
                  <c:v>0.1404</c:v>
                </c:pt>
                <c:pt idx="7300">
                  <c:v>0.13918</c:v>
                </c:pt>
                <c:pt idx="7301">
                  <c:v>6.4328999999999997E-2</c:v>
                </c:pt>
                <c:pt idx="7302">
                  <c:v>6.2723000000000001E-2</c:v>
                </c:pt>
                <c:pt idx="7303">
                  <c:v>0.32754</c:v>
                </c:pt>
                <c:pt idx="7304">
                  <c:v>0.28619</c:v>
                </c:pt>
                <c:pt idx="7305">
                  <c:v>0.17452000000000001</c:v>
                </c:pt>
                <c:pt idx="7306">
                  <c:v>0.17277999999999999</c:v>
                </c:pt>
                <c:pt idx="7307">
                  <c:v>0.11429</c:v>
                </c:pt>
                <c:pt idx="7308">
                  <c:v>4.6917E-2</c:v>
                </c:pt>
                <c:pt idx="7309">
                  <c:v>2.5899999999999999E-2</c:v>
                </c:pt>
                <c:pt idx="7310">
                  <c:v>0.10607999999999999</c:v>
                </c:pt>
                <c:pt idx="7311">
                  <c:v>0.11214</c:v>
                </c:pt>
                <c:pt idx="7312">
                  <c:v>0.11791</c:v>
                </c:pt>
                <c:pt idx="7313">
                  <c:v>0.16128999999999999</c:v>
                </c:pt>
                <c:pt idx="7314">
                  <c:v>0.15923000000000001</c:v>
                </c:pt>
                <c:pt idx="7315">
                  <c:v>0.11998</c:v>
                </c:pt>
                <c:pt idx="7316">
                  <c:v>0.12998000000000001</c:v>
                </c:pt>
                <c:pt idx="7317">
                  <c:v>0.10874</c:v>
                </c:pt>
                <c:pt idx="7318">
                  <c:v>0.10695</c:v>
                </c:pt>
                <c:pt idx="7319">
                  <c:v>8.7129999999999999E-2</c:v>
                </c:pt>
                <c:pt idx="7320">
                  <c:v>0.12972</c:v>
                </c:pt>
                <c:pt idx="7321">
                  <c:v>0.13069</c:v>
                </c:pt>
                <c:pt idx="7322">
                  <c:v>0.10036</c:v>
                </c:pt>
                <c:pt idx="7323">
                  <c:v>0.12812999999999999</c:v>
                </c:pt>
                <c:pt idx="7324">
                  <c:v>0.16994999999999999</c:v>
                </c:pt>
                <c:pt idx="7325">
                  <c:v>0.28083999999999998</c:v>
                </c:pt>
                <c:pt idx="7326">
                  <c:v>0.11325</c:v>
                </c:pt>
                <c:pt idx="7327">
                  <c:v>0.11599</c:v>
                </c:pt>
                <c:pt idx="7328">
                  <c:v>7.4947E-2</c:v>
                </c:pt>
                <c:pt idx="7329">
                  <c:v>0.32091999999999998</c:v>
                </c:pt>
                <c:pt idx="7330">
                  <c:v>0.13644000000000001</c:v>
                </c:pt>
                <c:pt idx="7331">
                  <c:v>0.13353999999999999</c:v>
                </c:pt>
                <c:pt idx="7332">
                  <c:v>0.13861000000000001</c:v>
                </c:pt>
                <c:pt idx="7333">
                  <c:v>0.18457999999999999</c:v>
                </c:pt>
                <c:pt idx="7334">
                  <c:v>0.23522999999999999</c:v>
                </c:pt>
                <c:pt idx="7335">
                  <c:v>0.33738000000000001</c:v>
                </c:pt>
                <c:pt idx="7336">
                  <c:v>0.16571</c:v>
                </c:pt>
                <c:pt idx="7337">
                  <c:v>0.17984</c:v>
                </c:pt>
                <c:pt idx="7338">
                  <c:v>0.10385</c:v>
                </c:pt>
                <c:pt idx="7339">
                  <c:v>0.11429</c:v>
                </c:pt>
                <c:pt idx="7340">
                  <c:v>0.12748000000000001</c:v>
                </c:pt>
                <c:pt idx="7341">
                  <c:v>0.10545</c:v>
                </c:pt>
                <c:pt idx="7342">
                  <c:v>0.1008</c:v>
                </c:pt>
                <c:pt idx="7343">
                  <c:v>0.14199000000000001</c:v>
                </c:pt>
                <c:pt idx="7344">
                  <c:v>9.6027000000000001E-2</c:v>
                </c:pt>
                <c:pt idx="7345">
                  <c:v>0.12665000000000001</c:v>
                </c:pt>
                <c:pt idx="7346">
                  <c:v>0.15153</c:v>
                </c:pt>
                <c:pt idx="7347">
                  <c:v>0.13120999999999999</c:v>
                </c:pt>
                <c:pt idx="7348">
                  <c:v>0.10809000000000001</c:v>
                </c:pt>
                <c:pt idx="7349">
                  <c:v>0.12920000000000001</c:v>
                </c:pt>
                <c:pt idx="7350">
                  <c:v>0.14104</c:v>
                </c:pt>
                <c:pt idx="7351">
                  <c:v>0.13547999999999999</c:v>
                </c:pt>
                <c:pt idx="7352">
                  <c:v>0.14829999999999999</c:v>
                </c:pt>
                <c:pt idx="7353">
                  <c:v>0.12881999999999999</c:v>
                </c:pt>
                <c:pt idx="7354">
                  <c:v>0.24309</c:v>
                </c:pt>
                <c:pt idx="7355">
                  <c:v>0.22897999999999999</c:v>
                </c:pt>
                <c:pt idx="7356">
                  <c:v>7.8730999999999995E-2</c:v>
                </c:pt>
                <c:pt idx="7357">
                  <c:v>0.16169</c:v>
                </c:pt>
                <c:pt idx="7358">
                  <c:v>0.2681</c:v>
                </c:pt>
                <c:pt idx="7359">
                  <c:v>0.26296000000000003</c:v>
                </c:pt>
                <c:pt idx="7360">
                  <c:v>0.21812999999999999</c:v>
                </c:pt>
                <c:pt idx="7361">
                  <c:v>0.30835000000000001</c:v>
                </c:pt>
                <c:pt idx="7362">
                  <c:v>0.23866000000000001</c:v>
                </c:pt>
                <c:pt idx="7363">
                  <c:v>0.35929</c:v>
                </c:pt>
                <c:pt idx="7364">
                  <c:v>0.26639000000000002</c:v>
                </c:pt>
                <c:pt idx="7365">
                  <c:v>9.9443000000000004E-2</c:v>
                </c:pt>
                <c:pt idx="7366">
                  <c:v>0.10521999999999999</c:v>
                </c:pt>
                <c:pt idx="7367">
                  <c:v>7.2627999999999998E-2</c:v>
                </c:pt>
                <c:pt idx="7368">
                  <c:v>6.7299999999999999E-2</c:v>
                </c:pt>
                <c:pt idx="7369">
                  <c:v>0.15690999999999999</c:v>
                </c:pt>
                <c:pt idx="7370">
                  <c:v>0.13455</c:v>
                </c:pt>
                <c:pt idx="7371">
                  <c:v>0.14119000000000001</c:v>
                </c:pt>
                <c:pt idx="7372">
                  <c:v>0.21187</c:v>
                </c:pt>
                <c:pt idx="7373">
                  <c:v>0.15692</c:v>
                </c:pt>
                <c:pt idx="7374">
                  <c:v>0.13211999999999999</c:v>
                </c:pt>
                <c:pt idx="7375">
                  <c:v>0.12476</c:v>
                </c:pt>
                <c:pt idx="7376">
                  <c:v>0.56686999999999999</c:v>
                </c:pt>
                <c:pt idx="7377">
                  <c:v>0.24661</c:v>
                </c:pt>
                <c:pt idx="7378">
                  <c:v>0.11477</c:v>
                </c:pt>
                <c:pt idx="7379">
                  <c:v>0.12629000000000001</c:v>
                </c:pt>
                <c:pt idx="7380">
                  <c:v>0.23832999999999999</c:v>
                </c:pt>
                <c:pt idx="7381">
                  <c:v>0.12828000000000001</c:v>
                </c:pt>
                <c:pt idx="7382">
                  <c:v>8.1639000000000003E-2</c:v>
                </c:pt>
                <c:pt idx="7383">
                  <c:v>2.1054E-2</c:v>
                </c:pt>
                <c:pt idx="7384">
                  <c:v>0.31725999999999999</c:v>
                </c:pt>
                <c:pt idx="7385">
                  <c:v>7.9638E-2</c:v>
                </c:pt>
                <c:pt idx="7386">
                  <c:v>0.17175000000000001</c:v>
                </c:pt>
                <c:pt idx="7387">
                  <c:v>0.14127999999999999</c:v>
                </c:pt>
                <c:pt idx="7388">
                  <c:v>0.15351999999999999</c:v>
                </c:pt>
                <c:pt idx="7389">
                  <c:v>0.10864</c:v>
                </c:pt>
                <c:pt idx="7390">
                  <c:v>9.4419000000000003E-2</c:v>
                </c:pt>
                <c:pt idx="7391">
                  <c:v>3.3797000000000001E-2</c:v>
                </c:pt>
                <c:pt idx="7392">
                  <c:v>2.6495000000000001E-2</c:v>
                </c:pt>
                <c:pt idx="7393">
                  <c:v>7.1493000000000001E-2</c:v>
                </c:pt>
                <c:pt idx="7394">
                  <c:v>6.7981E-2</c:v>
                </c:pt>
                <c:pt idx="7395">
                  <c:v>0.10428</c:v>
                </c:pt>
                <c:pt idx="7396">
                  <c:v>6.7976999999999996E-2</c:v>
                </c:pt>
                <c:pt idx="7397">
                  <c:v>6.6308000000000006E-2</c:v>
                </c:pt>
                <c:pt idx="7398">
                  <c:v>0.11434999999999999</c:v>
                </c:pt>
                <c:pt idx="7399">
                  <c:v>0.14038999999999999</c:v>
                </c:pt>
                <c:pt idx="7400">
                  <c:v>0.11332</c:v>
                </c:pt>
                <c:pt idx="7401">
                  <c:v>7.4247999999999995E-2</c:v>
                </c:pt>
                <c:pt idx="7402">
                  <c:v>0.14371</c:v>
                </c:pt>
                <c:pt idx="7403">
                  <c:v>0.29863000000000001</c:v>
                </c:pt>
                <c:pt idx="7404">
                  <c:v>0.21451999999999999</c:v>
                </c:pt>
                <c:pt idx="7405">
                  <c:v>0.25486999999999999</c:v>
                </c:pt>
                <c:pt idx="7406">
                  <c:v>0.14355999999999999</c:v>
                </c:pt>
                <c:pt idx="7407">
                  <c:v>0.13925999999999999</c:v>
                </c:pt>
                <c:pt idx="7408">
                  <c:v>0.21540000000000001</c:v>
                </c:pt>
                <c:pt idx="7409">
                  <c:v>0.29781000000000002</c:v>
                </c:pt>
                <c:pt idx="7410">
                  <c:v>0.22348000000000001</c:v>
                </c:pt>
                <c:pt idx="7411">
                  <c:v>0.29452</c:v>
                </c:pt>
                <c:pt idx="7412">
                  <c:v>0.29530000000000001</c:v>
                </c:pt>
                <c:pt idx="7413">
                  <c:v>0.26232</c:v>
                </c:pt>
                <c:pt idx="7414">
                  <c:v>0.17111000000000001</c:v>
                </c:pt>
                <c:pt idx="7415">
                  <c:v>0.12268</c:v>
                </c:pt>
                <c:pt idx="7416">
                  <c:v>9.9967E-2</c:v>
                </c:pt>
                <c:pt idx="7417">
                  <c:v>0.25363000000000002</c:v>
                </c:pt>
                <c:pt idx="7418">
                  <c:v>0.28802</c:v>
                </c:pt>
                <c:pt idx="7419">
                  <c:v>0.11318</c:v>
                </c:pt>
                <c:pt idx="7420">
                  <c:v>0.11015999999999999</c:v>
                </c:pt>
                <c:pt idx="7421">
                  <c:v>6.7516999999999994E-2</c:v>
                </c:pt>
                <c:pt idx="7422">
                  <c:v>0.12978000000000001</c:v>
                </c:pt>
                <c:pt idx="7423">
                  <c:v>0.23472000000000001</c:v>
                </c:pt>
                <c:pt idx="7424">
                  <c:v>0.45030999999999999</c:v>
                </c:pt>
                <c:pt idx="7425">
                  <c:v>0.54908000000000001</c:v>
                </c:pt>
                <c:pt idx="7426">
                  <c:v>0.34572999999999998</c:v>
                </c:pt>
                <c:pt idx="7427">
                  <c:v>0.27857999999999999</c:v>
                </c:pt>
                <c:pt idx="7428">
                  <c:v>0.16306999999999999</c:v>
                </c:pt>
                <c:pt idx="7429">
                  <c:v>0.14665</c:v>
                </c:pt>
                <c:pt idx="7430">
                  <c:v>6.8450999999999998E-2</c:v>
                </c:pt>
                <c:pt idx="7431">
                  <c:v>0.13250999999999999</c:v>
                </c:pt>
                <c:pt idx="7432">
                  <c:v>0.19900000000000001</c:v>
                </c:pt>
                <c:pt idx="7433">
                  <c:v>0.28987000000000002</c:v>
                </c:pt>
                <c:pt idx="7434">
                  <c:v>0.31518000000000002</c:v>
                </c:pt>
                <c:pt idx="7435">
                  <c:v>0.16571</c:v>
                </c:pt>
                <c:pt idx="7436">
                  <c:v>0.18037</c:v>
                </c:pt>
                <c:pt idx="7437">
                  <c:v>0.21165999999999999</c:v>
                </c:pt>
                <c:pt idx="7438">
                  <c:v>0.27046999999999999</c:v>
                </c:pt>
                <c:pt idx="7439">
                  <c:v>0.19961000000000001</c:v>
                </c:pt>
                <c:pt idx="7440">
                  <c:v>0.18598999999999999</c:v>
                </c:pt>
                <c:pt idx="7441">
                  <c:v>0.19314999999999999</c:v>
                </c:pt>
                <c:pt idx="7442">
                  <c:v>0.18812000000000001</c:v>
                </c:pt>
                <c:pt idx="7443">
                  <c:v>0.27661999999999998</c:v>
                </c:pt>
                <c:pt idx="7444">
                  <c:v>0.28671999999999997</c:v>
                </c:pt>
                <c:pt idx="7445">
                  <c:v>0.28132000000000001</c:v>
                </c:pt>
                <c:pt idx="7446">
                  <c:v>6.8071000000000007E-2</c:v>
                </c:pt>
                <c:pt idx="7447">
                  <c:v>0.16064000000000001</c:v>
                </c:pt>
                <c:pt idx="7448">
                  <c:v>0.15229999999999999</c:v>
                </c:pt>
                <c:pt idx="7449">
                  <c:v>0.15434999999999999</c:v>
                </c:pt>
                <c:pt idx="7450">
                  <c:v>0.12581000000000001</c:v>
                </c:pt>
                <c:pt idx="7451">
                  <c:v>0.16163</c:v>
                </c:pt>
                <c:pt idx="7452">
                  <c:v>0.11831999999999999</c:v>
                </c:pt>
                <c:pt idx="7453">
                  <c:v>0.15514</c:v>
                </c:pt>
                <c:pt idx="7454">
                  <c:v>0.13299</c:v>
                </c:pt>
                <c:pt idx="7455">
                  <c:v>0.14651</c:v>
                </c:pt>
                <c:pt idx="7456">
                  <c:v>0.21537000000000001</c:v>
                </c:pt>
                <c:pt idx="7457">
                  <c:v>0.20050000000000001</c:v>
                </c:pt>
                <c:pt idx="7458">
                  <c:v>9.9246000000000001E-2</c:v>
                </c:pt>
                <c:pt idx="7459">
                  <c:v>0.10655000000000001</c:v>
                </c:pt>
                <c:pt idx="7460">
                  <c:v>7.4758000000000005E-2</c:v>
                </c:pt>
                <c:pt idx="7461">
                  <c:v>9.8107E-2</c:v>
                </c:pt>
                <c:pt idx="7462">
                  <c:v>7.0784E-2</c:v>
                </c:pt>
                <c:pt idx="7463">
                  <c:v>7.4759000000000006E-2</c:v>
                </c:pt>
                <c:pt idx="7464">
                  <c:v>6.5814999999999999E-2</c:v>
                </c:pt>
                <c:pt idx="7465">
                  <c:v>5.4439000000000001E-2</c:v>
                </c:pt>
                <c:pt idx="7466">
                  <c:v>7.9257999999999995E-2</c:v>
                </c:pt>
                <c:pt idx="7467">
                  <c:v>0.12867999999999999</c:v>
                </c:pt>
                <c:pt idx="7468">
                  <c:v>0.14635000000000001</c:v>
                </c:pt>
                <c:pt idx="7469">
                  <c:v>0.16677</c:v>
                </c:pt>
                <c:pt idx="7470">
                  <c:v>0.24645</c:v>
                </c:pt>
                <c:pt idx="7471">
                  <c:v>0.23949000000000001</c:v>
                </c:pt>
                <c:pt idx="7472">
                  <c:v>0.23308000000000001</c:v>
                </c:pt>
                <c:pt idx="7473">
                  <c:v>0.44671</c:v>
                </c:pt>
                <c:pt idx="7474">
                  <c:v>0.42687999999999998</c:v>
                </c:pt>
                <c:pt idx="7475">
                  <c:v>0.50717000000000001</c:v>
                </c:pt>
                <c:pt idx="7476">
                  <c:v>0.54264999999999997</c:v>
                </c:pt>
                <c:pt idx="7477">
                  <c:v>0.36635000000000001</c:v>
                </c:pt>
                <c:pt idx="7478">
                  <c:v>0.24406</c:v>
                </c:pt>
                <c:pt idx="7479">
                  <c:v>0.21967999999999999</c:v>
                </c:pt>
                <c:pt idx="7480">
                  <c:v>0.1188</c:v>
                </c:pt>
                <c:pt idx="7481">
                  <c:v>6.9504999999999997E-2</c:v>
                </c:pt>
                <c:pt idx="7482">
                  <c:v>4.2335999999999999E-2</c:v>
                </c:pt>
                <c:pt idx="7483">
                  <c:v>3.2462999999999999E-2</c:v>
                </c:pt>
                <c:pt idx="7484">
                  <c:v>0.17809</c:v>
                </c:pt>
                <c:pt idx="7485">
                  <c:v>0.18240000000000001</c:v>
                </c:pt>
                <c:pt idx="7486">
                  <c:v>8.9879000000000001E-2</c:v>
                </c:pt>
                <c:pt idx="7487">
                  <c:v>7.8511999999999998E-2</c:v>
                </c:pt>
                <c:pt idx="7488">
                  <c:v>0.14873</c:v>
                </c:pt>
                <c:pt idx="7489">
                  <c:v>7.7663999999999997E-2</c:v>
                </c:pt>
                <c:pt idx="7490">
                  <c:v>0.1875</c:v>
                </c:pt>
                <c:pt idx="7491">
                  <c:v>0.15970000000000001</c:v>
                </c:pt>
                <c:pt idx="7492">
                  <c:v>0.17479</c:v>
                </c:pt>
                <c:pt idx="7493">
                  <c:v>0.22770000000000001</c:v>
                </c:pt>
                <c:pt idx="7494">
                  <c:v>0.28008</c:v>
                </c:pt>
                <c:pt idx="7495">
                  <c:v>0.30521999999999999</c:v>
                </c:pt>
                <c:pt idx="7496">
                  <c:v>0.28404000000000001</c:v>
                </c:pt>
                <c:pt idx="7497">
                  <c:v>0.37325000000000003</c:v>
                </c:pt>
                <c:pt idx="7498">
                  <c:v>0.44844000000000001</c:v>
                </c:pt>
                <c:pt idx="7499">
                  <c:v>0.51744000000000001</c:v>
                </c:pt>
                <c:pt idx="7500">
                  <c:v>0.55903999999999998</c:v>
                </c:pt>
                <c:pt idx="7501">
                  <c:v>0.60221999999999998</c:v>
                </c:pt>
                <c:pt idx="7502">
                  <c:v>0.55862999999999996</c:v>
                </c:pt>
                <c:pt idx="7503">
                  <c:v>0.29524</c:v>
                </c:pt>
                <c:pt idx="7504">
                  <c:v>0.35954999999999998</c:v>
                </c:pt>
                <c:pt idx="7505">
                  <c:v>0.22228999999999999</c:v>
                </c:pt>
                <c:pt idx="7506">
                  <c:v>0.21933</c:v>
                </c:pt>
                <c:pt idx="7507">
                  <c:v>0.17776</c:v>
                </c:pt>
                <c:pt idx="7508">
                  <c:v>0.2233</c:v>
                </c:pt>
                <c:pt idx="7509">
                  <c:v>0.31117</c:v>
                </c:pt>
                <c:pt idx="7510">
                  <c:v>0.33767000000000003</c:v>
                </c:pt>
                <c:pt idx="7511">
                  <c:v>0.35704000000000002</c:v>
                </c:pt>
                <c:pt idx="7512">
                  <c:v>0.29199999999999998</c:v>
                </c:pt>
                <c:pt idx="7513">
                  <c:v>0.18467</c:v>
                </c:pt>
                <c:pt idx="7514">
                  <c:v>0.43141000000000002</c:v>
                </c:pt>
                <c:pt idx="7515">
                  <c:v>0.18256</c:v>
                </c:pt>
                <c:pt idx="7516">
                  <c:v>0.13627</c:v>
                </c:pt>
                <c:pt idx="7517">
                  <c:v>8.4180000000000005E-2</c:v>
                </c:pt>
                <c:pt idx="7518">
                  <c:v>0.30947000000000002</c:v>
                </c:pt>
                <c:pt idx="7519">
                  <c:v>0.30645</c:v>
                </c:pt>
                <c:pt idx="7520">
                  <c:v>0.12082</c:v>
                </c:pt>
                <c:pt idx="7521">
                  <c:v>0.13525999999999999</c:v>
                </c:pt>
                <c:pt idx="7522">
                  <c:v>0.19067000000000001</c:v>
                </c:pt>
                <c:pt idx="7523">
                  <c:v>0.13431000000000001</c:v>
                </c:pt>
                <c:pt idx="7524">
                  <c:v>8.7827000000000002E-2</c:v>
                </c:pt>
                <c:pt idx="7525">
                  <c:v>0.11268</c:v>
                </c:pt>
                <c:pt idx="7526">
                  <c:v>9.6852999999999995E-2</c:v>
                </c:pt>
                <c:pt idx="7527">
                  <c:v>8.8093000000000005E-2</c:v>
                </c:pt>
                <c:pt idx="7528">
                  <c:v>0.21045</c:v>
                </c:pt>
                <c:pt idx="7529">
                  <c:v>8.9504E-2</c:v>
                </c:pt>
                <c:pt idx="7530">
                  <c:v>0.30667</c:v>
                </c:pt>
                <c:pt idx="7531">
                  <c:v>0.28086</c:v>
                </c:pt>
                <c:pt idx="7532">
                  <c:v>0.32180999999999998</c:v>
                </c:pt>
                <c:pt idx="7533">
                  <c:v>0.36255999999999999</c:v>
                </c:pt>
                <c:pt idx="7534">
                  <c:v>0.16078999999999999</c:v>
                </c:pt>
                <c:pt idx="7535">
                  <c:v>3.8376E-2</c:v>
                </c:pt>
                <c:pt idx="7536">
                  <c:v>8.3796999999999996E-2</c:v>
                </c:pt>
                <c:pt idx="7537">
                  <c:v>0.10196</c:v>
                </c:pt>
                <c:pt idx="7538">
                  <c:v>0.19139</c:v>
                </c:pt>
                <c:pt idx="7539">
                  <c:v>0.19336999999999999</c:v>
                </c:pt>
                <c:pt idx="7540">
                  <c:v>0.11018</c:v>
                </c:pt>
                <c:pt idx="7541">
                  <c:v>7.8158000000000005E-2</c:v>
                </c:pt>
                <c:pt idx="7542">
                  <c:v>7.9989000000000005E-2</c:v>
                </c:pt>
                <c:pt idx="7543">
                  <c:v>8.0201999999999996E-2</c:v>
                </c:pt>
                <c:pt idx="7544">
                  <c:v>0.13739999999999999</c:v>
                </c:pt>
                <c:pt idx="7545">
                  <c:v>0.12071</c:v>
                </c:pt>
                <c:pt idx="7546">
                  <c:v>0.27210000000000001</c:v>
                </c:pt>
                <c:pt idx="7547">
                  <c:v>0.52539000000000002</c:v>
                </c:pt>
                <c:pt idx="7548">
                  <c:v>0.51014000000000004</c:v>
                </c:pt>
                <c:pt idx="7549">
                  <c:v>0.27796999999999999</c:v>
                </c:pt>
                <c:pt idx="7550">
                  <c:v>0.35758000000000001</c:v>
                </c:pt>
                <c:pt idx="7551">
                  <c:v>0.37453999999999998</c:v>
                </c:pt>
                <c:pt idx="7552">
                  <c:v>0.37121999999999999</c:v>
                </c:pt>
                <c:pt idx="7553">
                  <c:v>0.50841999999999998</c:v>
                </c:pt>
                <c:pt idx="7554">
                  <c:v>0.42721999999999999</c:v>
                </c:pt>
                <c:pt idx="7555">
                  <c:v>0.43269999999999997</c:v>
                </c:pt>
                <c:pt idx="7556">
                  <c:v>0.40088000000000001</c:v>
                </c:pt>
                <c:pt idx="7557">
                  <c:v>0.39928000000000002</c:v>
                </c:pt>
                <c:pt idx="7558">
                  <c:v>0.45939999999999998</c:v>
                </c:pt>
                <c:pt idx="7559">
                  <c:v>0.17696000000000001</c:v>
                </c:pt>
                <c:pt idx="7560">
                  <c:v>0.55855999999999995</c:v>
                </c:pt>
                <c:pt idx="7561">
                  <c:v>0.32672000000000001</c:v>
                </c:pt>
                <c:pt idx="7562">
                  <c:v>9.2466000000000007E-2</c:v>
                </c:pt>
                <c:pt idx="7563">
                  <c:v>0.11705</c:v>
                </c:pt>
                <c:pt idx="7564">
                  <c:v>0.14974000000000001</c:v>
                </c:pt>
                <c:pt idx="7565">
                  <c:v>0.15923000000000001</c:v>
                </c:pt>
                <c:pt idx="7566">
                  <c:v>0.13771</c:v>
                </c:pt>
                <c:pt idx="7567">
                  <c:v>0.11044</c:v>
                </c:pt>
                <c:pt idx="7568">
                  <c:v>0.16814000000000001</c:v>
                </c:pt>
                <c:pt idx="7569">
                  <c:v>0.24939</c:v>
                </c:pt>
                <c:pt idx="7570">
                  <c:v>0.31358000000000003</c:v>
                </c:pt>
                <c:pt idx="7571">
                  <c:v>0.25967000000000001</c:v>
                </c:pt>
                <c:pt idx="7572">
                  <c:v>0.29128999999999999</c:v>
                </c:pt>
                <c:pt idx="7573">
                  <c:v>0.11117</c:v>
                </c:pt>
                <c:pt idx="7574">
                  <c:v>0.10202</c:v>
                </c:pt>
                <c:pt idx="7575">
                  <c:v>0.12967000000000001</c:v>
                </c:pt>
                <c:pt idx="7576">
                  <c:v>0.10943</c:v>
                </c:pt>
                <c:pt idx="7577">
                  <c:v>0.10689</c:v>
                </c:pt>
                <c:pt idx="7578">
                  <c:v>0.11236</c:v>
                </c:pt>
                <c:pt idx="7579">
                  <c:v>0.11488</c:v>
                </c:pt>
                <c:pt idx="7580">
                  <c:v>5.1102000000000002E-2</c:v>
                </c:pt>
                <c:pt idx="7581">
                  <c:v>6.8914000000000003E-2</c:v>
                </c:pt>
                <c:pt idx="7582">
                  <c:v>6.9907999999999998E-2</c:v>
                </c:pt>
                <c:pt idx="7583">
                  <c:v>6.6799999999999998E-2</c:v>
                </c:pt>
                <c:pt idx="7584">
                  <c:v>4.7011999999999998E-2</c:v>
                </c:pt>
                <c:pt idx="7585">
                  <c:v>2.7699999999999999E-2</c:v>
                </c:pt>
                <c:pt idx="7586">
                  <c:v>4.1311E-2</c:v>
                </c:pt>
                <c:pt idx="7587">
                  <c:v>3.1060999999999998E-2</c:v>
                </c:pt>
                <c:pt idx="7588">
                  <c:v>5.2842E-2</c:v>
                </c:pt>
                <c:pt idx="7589">
                  <c:v>4.206E-2</c:v>
                </c:pt>
                <c:pt idx="7590">
                  <c:v>4.7463999999999999E-2</c:v>
                </c:pt>
                <c:pt idx="7591">
                  <c:v>8.2468E-2</c:v>
                </c:pt>
                <c:pt idx="7592">
                  <c:v>0.14871999999999999</c:v>
                </c:pt>
                <c:pt idx="7593">
                  <c:v>0.13727</c:v>
                </c:pt>
                <c:pt idx="7594">
                  <c:v>7.2035000000000002E-2</c:v>
                </c:pt>
                <c:pt idx="7595">
                  <c:v>8.1972000000000003E-2</c:v>
                </c:pt>
                <c:pt idx="7596">
                  <c:v>0.15265000000000001</c:v>
                </c:pt>
                <c:pt idx="7597">
                  <c:v>0.22922000000000001</c:v>
                </c:pt>
                <c:pt idx="7598">
                  <c:v>0.22137999999999999</c:v>
                </c:pt>
                <c:pt idx="7599">
                  <c:v>0.29808000000000001</c:v>
                </c:pt>
                <c:pt idx="7600">
                  <c:v>0.30673</c:v>
                </c:pt>
                <c:pt idx="7601">
                  <c:v>0.30698999999999999</c:v>
                </c:pt>
                <c:pt idx="7602">
                  <c:v>0.19542999999999999</c:v>
                </c:pt>
                <c:pt idx="7603">
                  <c:v>0.18790000000000001</c:v>
                </c:pt>
                <c:pt idx="7604">
                  <c:v>9.3123999999999998E-2</c:v>
                </c:pt>
                <c:pt idx="7605">
                  <c:v>0.14197000000000001</c:v>
                </c:pt>
                <c:pt idx="7606">
                  <c:v>0.19020999999999999</c:v>
                </c:pt>
                <c:pt idx="7607">
                  <c:v>0.41131000000000001</c:v>
                </c:pt>
                <c:pt idx="7608">
                  <c:v>0.11094</c:v>
                </c:pt>
                <c:pt idx="7609">
                  <c:v>0.10712000000000001</c:v>
                </c:pt>
                <c:pt idx="7610">
                  <c:v>0.10662000000000001</c:v>
                </c:pt>
                <c:pt idx="7611">
                  <c:v>7.7582999999999999E-2</c:v>
                </c:pt>
                <c:pt idx="7612">
                  <c:v>0.11924999999999999</c:v>
                </c:pt>
                <c:pt idx="7613">
                  <c:v>9.4497999999999999E-2</c:v>
                </c:pt>
                <c:pt idx="7614">
                  <c:v>0.1777</c:v>
                </c:pt>
                <c:pt idx="7615">
                  <c:v>0.18804999999999999</c:v>
                </c:pt>
                <c:pt idx="7616">
                  <c:v>0.20547000000000001</c:v>
                </c:pt>
                <c:pt idx="7617">
                  <c:v>0.20171</c:v>
                </c:pt>
                <c:pt idx="7618">
                  <c:v>0.10062</c:v>
                </c:pt>
                <c:pt idx="7619">
                  <c:v>0.11012</c:v>
                </c:pt>
                <c:pt idx="7620">
                  <c:v>0.11032</c:v>
                </c:pt>
                <c:pt idx="7621">
                  <c:v>0.13378999999999999</c:v>
                </c:pt>
                <c:pt idx="7622">
                  <c:v>0.16592000000000001</c:v>
                </c:pt>
                <c:pt idx="7623">
                  <c:v>0.26656000000000002</c:v>
                </c:pt>
                <c:pt idx="7624">
                  <c:v>0.24243000000000001</c:v>
                </c:pt>
                <c:pt idx="7625">
                  <c:v>0.22269</c:v>
                </c:pt>
                <c:pt idx="7626">
                  <c:v>8.6162000000000002E-2</c:v>
                </c:pt>
                <c:pt idx="7627">
                  <c:v>9.9311999999999998E-2</c:v>
                </c:pt>
                <c:pt idx="7628">
                  <c:v>0.26325999999999999</c:v>
                </c:pt>
                <c:pt idx="7629">
                  <c:v>0.29127999999999998</c:v>
                </c:pt>
                <c:pt idx="7630">
                  <c:v>0.10739</c:v>
                </c:pt>
                <c:pt idx="7631">
                  <c:v>0.12877</c:v>
                </c:pt>
                <c:pt idx="7632">
                  <c:v>0.14105999999999999</c:v>
                </c:pt>
                <c:pt idx="7633">
                  <c:v>0.16111</c:v>
                </c:pt>
                <c:pt idx="7634">
                  <c:v>0.18407999999999999</c:v>
                </c:pt>
                <c:pt idx="7635">
                  <c:v>0.20365</c:v>
                </c:pt>
                <c:pt idx="7636">
                  <c:v>0.19980000000000001</c:v>
                </c:pt>
                <c:pt idx="7637">
                  <c:v>0.20905000000000001</c:v>
                </c:pt>
                <c:pt idx="7638">
                  <c:v>0.19525000000000001</c:v>
                </c:pt>
                <c:pt idx="7639">
                  <c:v>0.28885</c:v>
                </c:pt>
                <c:pt idx="7640">
                  <c:v>0.17421</c:v>
                </c:pt>
                <c:pt idx="7641">
                  <c:v>0.13511000000000001</c:v>
                </c:pt>
                <c:pt idx="7642">
                  <c:v>0.13139000000000001</c:v>
                </c:pt>
                <c:pt idx="7643">
                  <c:v>0.13148000000000001</c:v>
                </c:pt>
                <c:pt idx="7644">
                  <c:v>0.17859</c:v>
                </c:pt>
                <c:pt idx="7645">
                  <c:v>0.51588999999999996</c:v>
                </c:pt>
                <c:pt idx="7646">
                  <c:v>0.61778</c:v>
                </c:pt>
                <c:pt idx="7647">
                  <c:v>0.56445999999999996</c:v>
                </c:pt>
                <c:pt idx="7648">
                  <c:v>0.56372</c:v>
                </c:pt>
                <c:pt idx="7649">
                  <c:v>0.49841999999999997</c:v>
                </c:pt>
                <c:pt idx="7650">
                  <c:v>0.52939999999999998</c:v>
                </c:pt>
                <c:pt idx="7651">
                  <c:v>0.90568000000000004</c:v>
                </c:pt>
                <c:pt idx="7652">
                  <c:v>0.62590000000000001</c:v>
                </c:pt>
                <c:pt idx="7653">
                  <c:v>0.58716999999999997</c:v>
                </c:pt>
                <c:pt idx="7654">
                  <c:v>0.64598999999999995</c:v>
                </c:pt>
                <c:pt idx="7655">
                  <c:v>0.17891000000000001</c:v>
                </c:pt>
                <c:pt idx="7656">
                  <c:v>0.17191999999999999</c:v>
                </c:pt>
                <c:pt idx="7657">
                  <c:v>0.1593</c:v>
                </c:pt>
                <c:pt idx="7658">
                  <c:v>6.6068000000000002E-2</c:v>
                </c:pt>
                <c:pt idx="7659">
                  <c:v>0.14487</c:v>
                </c:pt>
                <c:pt idx="7660">
                  <c:v>0.33428999999999998</c:v>
                </c:pt>
                <c:pt idx="7661">
                  <c:v>0.37374000000000002</c:v>
                </c:pt>
                <c:pt idx="7662">
                  <c:v>0.34237000000000001</c:v>
                </c:pt>
                <c:pt idx="7663">
                  <c:v>0.32329000000000002</c:v>
                </c:pt>
                <c:pt idx="7664">
                  <c:v>0.37708999999999998</c:v>
                </c:pt>
                <c:pt idx="7665">
                  <c:v>0.44974999999999998</c:v>
                </c:pt>
                <c:pt idx="7666">
                  <c:v>0.47941</c:v>
                </c:pt>
                <c:pt idx="7667">
                  <c:v>0.45689000000000002</c:v>
                </c:pt>
                <c:pt idx="7668">
                  <c:v>0.33757999999999999</c:v>
                </c:pt>
                <c:pt idx="7669">
                  <c:v>0.25936999999999999</c:v>
                </c:pt>
                <c:pt idx="7670">
                  <c:v>0.29499999999999998</c:v>
                </c:pt>
                <c:pt idx="7671">
                  <c:v>0.36108000000000001</c:v>
                </c:pt>
                <c:pt idx="7672">
                  <c:v>0.39755000000000001</c:v>
                </c:pt>
                <c:pt idx="7673">
                  <c:v>0.36342999999999998</c:v>
                </c:pt>
                <c:pt idx="7674">
                  <c:v>0.12221</c:v>
                </c:pt>
                <c:pt idx="7675">
                  <c:v>0.12039999999999999</c:v>
                </c:pt>
                <c:pt idx="7676">
                  <c:v>4.8210000000000003E-2</c:v>
                </c:pt>
                <c:pt idx="7677">
                  <c:v>3.1560999999999999E-2</c:v>
                </c:pt>
                <c:pt idx="7678">
                  <c:v>3.9211000000000003E-2</c:v>
                </c:pt>
                <c:pt idx="7679">
                  <c:v>0.48991000000000001</c:v>
                </c:pt>
                <c:pt idx="7680">
                  <c:v>0.50148000000000004</c:v>
                </c:pt>
                <c:pt idx="7681">
                  <c:v>0.50888</c:v>
                </c:pt>
                <c:pt idx="7682">
                  <c:v>0.51685000000000003</c:v>
                </c:pt>
                <c:pt idx="7683">
                  <c:v>0.45900000000000002</c:v>
                </c:pt>
                <c:pt idx="7684">
                  <c:v>0.20873</c:v>
                </c:pt>
                <c:pt idx="7685">
                  <c:v>0.22539999999999999</c:v>
                </c:pt>
                <c:pt idx="7686">
                  <c:v>0.5181</c:v>
                </c:pt>
                <c:pt idx="7687">
                  <c:v>0.28655000000000003</c:v>
                </c:pt>
                <c:pt idx="7688">
                  <c:v>0.12297</c:v>
                </c:pt>
                <c:pt idx="7689">
                  <c:v>9.0368000000000004E-2</c:v>
                </c:pt>
                <c:pt idx="7690">
                  <c:v>8.8155999999999998E-2</c:v>
                </c:pt>
                <c:pt idx="7691">
                  <c:v>0.16661000000000001</c:v>
                </c:pt>
                <c:pt idx="7692">
                  <c:v>9.8546999999999996E-2</c:v>
                </c:pt>
                <c:pt idx="7693">
                  <c:v>4.8862999999999997E-2</c:v>
                </c:pt>
                <c:pt idx="7694">
                  <c:v>8.4005999999999997E-2</c:v>
                </c:pt>
                <c:pt idx="7695">
                  <c:v>8.1146999999999997E-2</c:v>
                </c:pt>
                <c:pt idx="7696">
                  <c:v>0.16289000000000001</c:v>
                </c:pt>
                <c:pt idx="7697">
                  <c:v>8.3993999999999999E-2</c:v>
                </c:pt>
                <c:pt idx="7698">
                  <c:v>0.19672000000000001</c:v>
                </c:pt>
                <c:pt idx="7699">
                  <c:v>0.2334</c:v>
                </c:pt>
                <c:pt idx="7700">
                  <c:v>0.23426</c:v>
                </c:pt>
                <c:pt idx="7701">
                  <c:v>0.19367999999999999</c:v>
                </c:pt>
                <c:pt idx="7702">
                  <c:v>0.19339999999999999</c:v>
                </c:pt>
                <c:pt idx="7703">
                  <c:v>0.19949</c:v>
                </c:pt>
                <c:pt idx="7704">
                  <c:v>0.20815</c:v>
                </c:pt>
                <c:pt idx="7705">
                  <c:v>0.27262999999999998</c:v>
                </c:pt>
                <c:pt idx="7706">
                  <c:v>0.21784999999999999</c:v>
                </c:pt>
                <c:pt idx="7707">
                  <c:v>0.26032</c:v>
                </c:pt>
                <c:pt idx="7708">
                  <c:v>0.27012000000000003</c:v>
                </c:pt>
                <c:pt idx="7709">
                  <c:v>0.16517999999999999</c:v>
                </c:pt>
                <c:pt idx="7710">
                  <c:v>0.17860000000000001</c:v>
                </c:pt>
                <c:pt idx="7711">
                  <c:v>0.4093</c:v>
                </c:pt>
                <c:pt idx="7712">
                  <c:v>0.29913000000000001</c:v>
                </c:pt>
                <c:pt idx="7713">
                  <c:v>0.27400999999999998</c:v>
                </c:pt>
                <c:pt idx="7714">
                  <c:v>0.14241000000000001</c:v>
                </c:pt>
                <c:pt idx="7715">
                  <c:v>0.11197</c:v>
                </c:pt>
                <c:pt idx="7716">
                  <c:v>0.14807000000000001</c:v>
                </c:pt>
                <c:pt idx="7717">
                  <c:v>0.11563</c:v>
                </c:pt>
                <c:pt idx="7718">
                  <c:v>7.2928000000000007E-2</c:v>
                </c:pt>
                <c:pt idx="7719">
                  <c:v>9.2067999999999997E-2</c:v>
                </c:pt>
                <c:pt idx="7720">
                  <c:v>0.11620999999999999</c:v>
                </c:pt>
                <c:pt idx="7721">
                  <c:v>0.32357000000000002</c:v>
                </c:pt>
                <c:pt idx="7722">
                  <c:v>0.34178999999999998</c:v>
                </c:pt>
                <c:pt idx="7723">
                  <c:v>0.34955000000000003</c:v>
                </c:pt>
                <c:pt idx="7724">
                  <c:v>0.48518</c:v>
                </c:pt>
                <c:pt idx="7725">
                  <c:v>0.31231999999999999</c:v>
                </c:pt>
                <c:pt idx="7726">
                  <c:v>0.30757000000000001</c:v>
                </c:pt>
                <c:pt idx="7727">
                  <c:v>0.30880000000000002</c:v>
                </c:pt>
                <c:pt idx="7728">
                  <c:v>8.2372000000000001E-2</c:v>
                </c:pt>
                <c:pt idx="7729">
                  <c:v>8.2793000000000005E-2</c:v>
                </c:pt>
                <c:pt idx="7730">
                  <c:v>0.30005999999999999</c:v>
                </c:pt>
                <c:pt idx="7731">
                  <c:v>8.4663000000000002E-2</c:v>
                </c:pt>
                <c:pt idx="7732">
                  <c:v>5.5003999999999997E-2</c:v>
                </c:pt>
                <c:pt idx="7733">
                  <c:v>0.29877999999999999</c:v>
                </c:pt>
                <c:pt idx="7734">
                  <c:v>0.29916999999999999</c:v>
                </c:pt>
                <c:pt idx="7735">
                  <c:v>0.26752999999999999</c:v>
                </c:pt>
                <c:pt idx="7736">
                  <c:v>8.8450000000000001E-2</c:v>
                </c:pt>
                <c:pt idx="7737">
                  <c:v>8.2099000000000005E-2</c:v>
                </c:pt>
                <c:pt idx="7738">
                  <c:v>5.3322000000000001E-2</c:v>
                </c:pt>
                <c:pt idx="7739">
                  <c:v>9.9995000000000001E-2</c:v>
                </c:pt>
                <c:pt idx="7740">
                  <c:v>0.10852000000000001</c:v>
                </c:pt>
                <c:pt idx="7741">
                  <c:v>0.22044</c:v>
                </c:pt>
                <c:pt idx="7742">
                  <c:v>0.28266999999999998</c:v>
                </c:pt>
                <c:pt idx="7743">
                  <c:v>0.30051</c:v>
                </c:pt>
                <c:pt idx="7744">
                  <c:v>0.2482</c:v>
                </c:pt>
                <c:pt idx="7745">
                  <c:v>0.30157</c:v>
                </c:pt>
                <c:pt idx="7746">
                  <c:v>0.31129000000000001</c:v>
                </c:pt>
                <c:pt idx="7747">
                  <c:v>0.15251000000000001</c:v>
                </c:pt>
                <c:pt idx="7748">
                  <c:v>0.14433000000000001</c:v>
                </c:pt>
                <c:pt idx="7749">
                  <c:v>0.12948999999999999</c:v>
                </c:pt>
                <c:pt idx="7750">
                  <c:v>0.17002999999999999</c:v>
                </c:pt>
                <c:pt idx="7751">
                  <c:v>0.40054000000000001</c:v>
                </c:pt>
                <c:pt idx="7752">
                  <c:v>0.38825999999999999</c:v>
                </c:pt>
                <c:pt idx="7753">
                  <c:v>0.37282999999999999</c:v>
                </c:pt>
                <c:pt idx="7754">
                  <c:v>0.26962000000000003</c:v>
                </c:pt>
                <c:pt idx="7755">
                  <c:v>0.35043000000000002</c:v>
                </c:pt>
                <c:pt idx="7756">
                  <c:v>0.22481999999999999</c:v>
                </c:pt>
                <c:pt idx="7757">
                  <c:v>0.23605999999999999</c:v>
                </c:pt>
                <c:pt idx="7758">
                  <c:v>0.18407000000000001</c:v>
                </c:pt>
                <c:pt idx="7759">
                  <c:v>0.17316000000000001</c:v>
                </c:pt>
                <c:pt idx="7760">
                  <c:v>0.18464</c:v>
                </c:pt>
                <c:pt idx="7761">
                  <c:v>0.16885</c:v>
                </c:pt>
                <c:pt idx="7762">
                  <c:v>0.45567000000000002</c:v>
                </c:pt>
                <c:pt idx="7763">
                  <c:v>0.52769999999999995</c:v>
                </c:pt>
                <c:pt idx="7764">
                  <c:v>0.39051000000000002</c:v>
                </c:pt>
                <c:pt idx="7765">
                  <c:v>0.36621999999999999</c:v>
                </c:pt>
                <c:pt idx="7766">
                  <c:v>0.32674999999999998</c:v>
                </c:pt>
                <c:pt idx="7767">
                  <c:v>0.32450000000000001</c:v>
                </c:pt>
                <c:pt idx="7768">
                  <c:v>0.21869</c:v>
                </c:pt>
                <c:pt idx="7769">
                  <c:v>0.18042</c:v>
                </c:pt>
                <c:pt idx="7770">
                  <c:v>0.17341999999999999</c:v>
                </c:pt>
                <c:pt idx="7771">
                  <c:v>0.16566</c:v>
                </c:pt>
                <c:pt idx="7772">
                  <c:v>8.7510000000000004E-2</c:v>
                </c:pt>
                <c:pt idx="7773">
                  <c:v>0.14824000000000001</c:v>
                </c:pt>
                <c:pt idx="7774">
                  <c:v>0.14091000000000001</c:v>
                </c:pt>
                <c:pt idx="7775">
                  <c:v>0.13467000000000001</c:v>
                </c:pt>
                <c:pt idx="7776">
                  <c:v>0.31358999999999998</c:v>
                </c:pt>
                <c:pt idx="7777">
                  <c:v>0.37706000000000001</c:v>
                </c:pt>
                <c:pt idx="7778">
                  <c:v>0.36869000000000002</c:v>
                </c:pt>
                <c:pt idx="7779">
                  <c:v>0.35210000000000002</c:v>
                </c:pt>
                <c:pt idx="7780">
                  <c:v>0.34394000000000002</c:v>
                </c:pt>
                <c:pt idx="7781">
                  <c:v>0.80296999999999996</c:v>
                </c:pt>
                <c:pt idx="7782">
                  <c:v>0.84975999999999996</c:v>
                </c:pt>
                <c:pt idx="7783">
                  <c:v>0.83638000000000001</c:v>
                </c:pt>
                <c:pt idx="7784">
                  <c:v>0.84523000000000004</c:v>
                </c:pt>
                <c:pt idx="7785">
                  <c:v>0.57843999999999995</c:v>
                </c:pt>
                <c:pt idx="7786">
                  <c:v>0.60972000000000004</c:v>
                </c:pt>
                <c:pt idx="7787">
                  <c:v>0.51781999999999995</c:v>
                </c:pt>
                <c:pt idx="7788">
                  <c:v>0.2303</c:v>
                </c:pt>
                <c:pt idx="7789">
                  <c:v>0.38303999999999999</c:v>
                </c:pt>
                <c:pt idx="7790">
                  <c:v>0.18723000000000001</c:v>
                </c:pt>
                <c:pt idx="7791">
                  <c:v>0.22986000000000001</c:v>
                </c:pt>
                <c:pt idx="7792">
                  <c:v>0.20469999999999999</c:v>
                </c:pt>
                <c:pt idx="7793">
                  <c:v>0.16503000000000001</c:v>
                </c:pt>
                <c:pt idx="7794">
                  <c:v>0.16034999999999999</c:v>
                </c:pt>
                <c:pt idx="7795">
                  <c:v>0.12889</c:v>
                </c:pt>
                <c:pt idx="7796">
                  <c:v>0.13896</c:v>
                </c:pt>
                <c:pt idx="7797">
                  <c:v>9.1269000000000003E-2</c:v>
                </c:pt>
                <c:pt idx="7798">
                  <c:v>9.6558000000000005E-2</c:v>
                </c:pt>
                <c:pt idx="7799">
                  <c:v>3.1420999999999998E-2</c:v>
                </c:pt>
                <c:pt idx="7800">
                  <c:v>3.2499E-2</c:v>
                </c:pt>
                <c:pt idx="7801">
                  <c:v>5.3075999999999998E-2</c:v>
                </c:pt>
                <c:pt idx="7802">
                  <c:v>4.7042E-2</c:v>
                </c:pt>
                <c:pt idx="7803">
                  <c:v>0.16646</c:v>
                </c:pt>
                <c:pt idx="7804">
                  <c:v>8.5671999999999998E-2</c:v>
                </c:pt>
                <c:pt idx="7805">
                  <c:v>0.14387</c:v>
                </c:pt>
                <c:pt idx="7806">
                  <c:v>0.28776000000000002</c:v>
                </c:pt>
                <c:pt idx="7807">
                  <c:v>0.40577000000000002</c:v>
                </c:pt>
                <c:pt idx="7808">
                  <c:v>0.22764999999999999</c:v>
                </c:pt>
                <c:pt idx="7809">
                  <c:v>0.35698000000000002</c:v>
                </c:pt>
                <c:pt idx="7810">
                  <c:v>0.39062999999999998</c:v>
                </c:pt>
                <c:pt idx="7811">
                  <c:v>0.45495999999999998</c:v>
                </c:pt>
                <c:pt idx="7812">
                  <c:v>0.33872999999999998</c:v>
                </c:pt>
                <c:pt idx="7813">
                  <c:v>0.28411999999999998</c:v>
                </c:pt>
                <c:pt idx="7814">
                  <c:v>0.14030000000000001</c:v>
                </c:pt>
                <c:pt idx="7815">
                  <c:v>9.6656000000000006E-2</c:v>
                </c:pt>
                <c:pt idx="7816">
                  <c:v>0.10148</c:v>
                </c:pt>
                <c:pt idx="7817">
                  <c:v>8.1491999999999995E-2</c:v>
                </c:pt>
                <c:pt idx="7818">
                  <c:v>0.42202000000000001</c:v>
                </c:pt>
                <c:pt idx="7819">
                  <c:v>0.41932000000000003</c:v>
                </c:pt>
                <c:pt idx="7820">
                  <c:v>7.8070000000000001E-2</c:v>
                </c:pt>
                <c:pt idx="7821">
                  <c:v>0.18495</c:v>
                </c:pt>
                <c:pt idx="7822">
                  <c:v>7.2178000000000006E-2</c:v>
                </c:pt>
                <c:pt idx="7823">
                  <c:v>0.11312</c:v>
                </c:pt>
                <c:pt idx="7824">
                  <c:v>0.17874999999999999</c:v>
                </c:pt>
                <c:pt idx="7825">
                  <c:v>0.11869</c:v>
                </c:pt>
                <c:pt idx="7826">
                  <c:v>0.17669000000000001</c:v>
                </c:pt>
                <c:pt idx="7827">
                  <c:v>0.13417999999999999</c:v>
                </c:pt>
                <c:pt idx="7828">
                  <c:v>0.36448000000000003</c:v>
                </c:pt>
                <c:pt idx="7829">
                  <c:v>0.35017999999999999</c:v>
                </c:pt>
                <c:pt idx="7830">
                  <c:v>0.34921999999999997</c:v>
                </c:pt>
                <c:pt idx="7831">
                  <c:v>0.35560999999999998</c:v>
                </c:pt>
                <c:pt idx="7832">
                  <c:v>0.37690000000000001</c:v>
                </c:pt>
                <c:pt idx="7833">
                  <c:v>0.38634000000000002</c:v>
                </c:pt>
                <c:pt idx="7834">
                  <c:v>0.35531000000000001</c:v>
                </c:pt>
                <c:pt idx="7835">
                  <c:v>0.12367</c:v>
                </c:pt>
                <c:pt idx="7836">
                  <c:v>0.12697</c:v>
                </c:pt>
                <c:pt idx="7837">
                  <c:v>0.11973</c:v>
                </c:pt>
                <c:pt idx="7838">
                  <c:v>0.11703</c:v>
                </c:pt>
                <c:pt idx="7839">
                  <c:v>0.12945000000000001</c:v>
                </c:pt>
                <c:pt idx="7840">
                  <c:v>7.5774999999999995E-2</c:v>
                </c:pt>
                <c:pt idx="7841">
                  <c:v>8.7499999999999994E-2</c:v>
                </c:pt>
                <c:pt idx="7842">
                  <c:v>0.13356999999999999</c:v>
                </c:pt>
                <c:pt idx="7843">
                  <c:v>0.16675999999999999</c:v>
                </c:pt>
                <c:pt idx="7844">
                  <c:v>0.11526</c:v>
                </c:pt>
                <c:pt idx="7845">
                  <c:v>6.2896999999999995E-2</c:v>
                </c:pt>
                <c:pt idx="7846">
                  <c:v>6.0573000000000002E-2</c:v>
                </c:pt>
                <c:pt idx="7847">
                  <c:v>0.22114</c:v>
                </c:pt>
                <c:pt idx="7848">
                  <c:v>0.22943</c:v>
                </c:pt>
                <c:pt idx="7849">
                  <c:v>0.24489</c:v>
                </c:pt>
                <c:pt idx="7850">
                  <c:v>0.23945</c:v>
                </c:pt>
                <c:pt idx="7851">
                  <c:v>9.3357999999999997E-2</c:v>
                </c:pt>
                <c:pt idx="7852">
                  <c:v>8.9198E-2</c:v>
                </c:pt>
                <c:pt idx="7853">
                  <c:v>7.3010000000000005E-2</c:v>
                </c:pt>
                <c:pt idx="7854">
                  <c:v>4.1076000000000001E-2</c:v>
                </c:pt>
                <c:pt idx="7855">
                  <c:v>2.1704000000000001E-2</c:v>
                </c:pt>
                <c:pt idx="7856">
                  <c:v>2.3677E-2</c:v>
                </c:pt>
                <c:pt idx="7857">
                  <c:v>4.6531000000000003E-2</c:v>
                </c:pt>
                <c:pt idx="7858">
                  <c:v>0.12132999999999999</c:v>
                </c:pt>
                <c:pt idx="7859">
                  <c:v>9.7086000000000006E-2</c:v>
                </c:pt>
                <c:pt idx="7860">
                  <c:v>0.11514000000000001</c:v>
                </c:pt>
                <c:pt idx="7861">
                  <c:v>7.1361999999999995E-2</c:v>
                </c:pt>
                <c:pt idx="7862">
                  <c:v>0.11407</c:v>
                </c:pt>
                <c:pt idx="7863">
                  <c:v>0.15214</c:v>
                </c:pt>
                <c:pt idx="7864">
                  <c:v>0.21182000000000001</c:v>
                </c:pt>
                <c:pt idx="7865">
                  <c:v>0.1676</c:v>
                </c:pt>
                <c:pt idx="7866">
                  <c:v>9.6595E-2</c:v>
                </c:pt>
                <c:pt idx="7867">
                  <c:v>5.1666999999999998E-2</c:v>
                </c:pt>
                <c:pt idx="7868">
                  <c:v>6.7531999999999995E-2</c:v>
                </c:pt>
                <c:pt idx="7869">
                  <c:v>6.6265000000000004E-2</c:v>
                </c:pt>
                <c:pt idx="7870">
                  <c:v>8.1796999999999995E-2</c:v>
                </c:pt>
                <c:pt idx="7871">
                  <c:v>0.12332</c:v>
                </c:pt>
                <c:pt idx="7872">
                  <c:v>0.13264000000000001</c:v>
                </c:pt>
                <c:pt idx="7873">
                  <c:v>0.13303000000000001</c:v>
                </c:pt>
                <c:pt idx="7874">
                  <c:v>0.14013999999999999</c:v>
                </c:pt>
                <c:pt idx="7875">
                  <c:v>0.18895999999999999</c:v>
                </c:pt>
                <c:pt idx="7876">
                  <c:v>0.15884000000000001</c:v>
                </c:pt>
                <c:pt idx="7877">
                  <c:v>0.20147000000000001</c:v>
                </c:pt>
                <c:pt idx="7878">
                  <c:v>0.20619999999999999</c:v>
                </c:pt>
                <c:pt idx="7879">
                  <c:v>0.20014999999999999</c:v>
                </c:pt>
                <c:pt idx="7880">
                  <c:v>0.22816</c:v>
                </c:pt>
                <c:pt idx="7881">
                  <c:v>0.22047</c:v>
                </c:pt>
                <c:pt idx="7882">
                  <c:v>0.44596999999999998</c:v>
                </c:pt>
                <c:pt idx="7883">
                  <c:v>0.36487000000000003</c:v>
                </c:pt>
                <c:pt idx="7884">
                  <c:v>0.21345</c:v>
                </c:pt>
                <c:pt idx="7885">
                  <c:v>0.21922</c:v>
                </c:pt>
                <c:pt idx="7886">
                  <c:v>0.26966000000000001</c:v>
                </c:pt>
                <c:pt idx="7887">
                  <c:v>0.25264999999999999</c:v>
                </c:pt>
                <c:pt idx="7888">
                  <c:v>0.28861999999999999</c:v>
                </c:pt>
                <c:pt idx="7889">
                  <c:v>0.25112000000000001</c:v>
                </c:pt>
                <c:pt idx="7890">
                  <c:v>0.16145000000000001</c:v>
                </c:pt>
                <c:pt idx="7891">
                  <c:v>0.11693000000000001</c:v>
                </c:pt>
                <c:pt idx="7892">
                  <c:v>0.15192</c:v>
                </c:pt>
                <c:pt idx="7893">
                  <c:v>0.39456999999999998</c:v>
                </c:pt>
                <c:pt idx="7894">
                  <c:v>0.17852000000000001</c:v>
                </c:pt>
                <c:pt idx="7895">
                  <c:v>0.15115000000000001</c:v>
                </c:pt>
                <c:pt idx="7896">
                  <c:v>0.38389000000000001</c:v>
                </c:pt>
                <c:pt idx="7897">
                  <c:v>0.31748999999999999</c:v>
                </c:pt>
                <c:pt idx="7898">
                  <c:v>0.13414999999999999</c:v>
                </c:pt>
                <c:pt idx="7899">
                  <c:v>8.6905999999999997E-2</c:v>
                </c:pt>
                <c:pt idx="7900">
                  <c:v>0.10152</c:v>
                </c:pt>
                <c:pt idx="7901">
                  <c:v>0.10143000000000001</c:v>
                </c:pt>
                <c:pt idx="7902">
                  <c:v>0.11611</c:v>
                </c:pt>
                <c:pt idx="7903">
                  <c:v>0.10351</c:v>
                </c:pt>
                <c:pt idx="7904">
                  <c:v>7.0843000000000003E-2</c:v>
                </c:pt>
                <c:pt idx="7905">
                  <c:v>0.20838999999999999</c:v>
                </c:pt>
                <c:pt idx="7906">
                  <c:v>0.35160999999999998</c:v>
                </c:pt>
                <c:pt idx="7907">
                  <c:v>0.28372000000000003</c:v>
                </c:pt>
                <c:pt idx="7908">
                  <c:v>0.35470000000000002</c:v>
                </c:pt>
                <c:pt idx="7909">
                  <c:v>0.32067000000000001</c:v>
                </c:pt>
                <c:pt idx="7910">
                  <c:v>0.37475999999999998</c:v>
                </c:pt>
                <c:pt idx="7911">
                  <c:v>0.36792000000000002</c:v>
                </c:pt>
                <c:pt idx="7912">
                  <c:v>0.18976000000000001</c:v>
                </c:pt>
                <c:pt idx="7913">
                  <c:v>0.14061999999999999</c:v>
                </c:pt>
                <c:pt idx="7914">
                  <c:v>0.14194000000000001</c:v>
                </c:pt>
                <c:pt idx="7915">
                  <c:v>0.15587000000000001</c:v>
                </c:pt>
                <c:pt idx="7916">
                  <c:v>8.7773000000000004E-2</c:v>
                </c:pt>
                <c:pt idx="7917">
                  <c:v>0.22921</c:v>
                </c:pt>
                <c:pt idx="7918">
                  <c:v>0.39692</c:v>
                </c:pt>
                <c:pt idx="7919">
                  <c:v>0.47903000000000001</c:v>
                </c:pt>
                <c:pt idx="7920">
                  <c:v>0.38862000000000002</c:v>
                </c:pt>
                <c:pt idx="7921">
                  <c:v>0.69189000000000001</c:v>
                </c:pt>
                <c:pt idx="7922">
                  <c:v>0.99114000000000002</c:v>
                </c:pt>
                <c:pt idx="7923">
                  <c:v>0.98704999999999998</c:v>
                </c:pt>
                <c:pt idx="7924">
                  <c:v>1.1325000000000001</c:v>
                </c:pt>
                <c:pt idx="7925">
                  <c:v>1.0559000000000001</c:v>
                </c:pt>
                <c:pt idx="7926">
                  <c:v>0.68266000000000004</c:v>
                </c:pt>
                <c:pt idx="7927">
                  <c:v>0.69188000000000005</c:v>
                </c:pt>
                <c:pt idx="7928">
                  <c:v>0.62543000000000004</c:v>
                </c:pt>
                <c:pt idx="7929">
                  <c:v>1.1136999999999999</c:v>
                </c:pt>
                <c:pt idx="7930">
                  <c:v>0.62409000000000003</c:v>
                </c:pt>
                <c:pt idx="7931">
                  <c:v>0.62305999999999995</c:v>
                </c:pt>
                <c:pt idx="7932">
                  <c:v>0.30537999999999998</c:v>
                </c:pt>
                <c:pt idx="7933">
                  <c:v>0.31547999999999998</c:v>
                </c:pt>
                <c:pt idx="7934">
                  <c:v>0.35725000000000001</c:v>
                </c:pt>
                <c:pt idx="7935">
                  <c:v>0.33584000000000003</c:v>
                </c:pt>
                <c:pt idx="7936">
                  <c:v>0.15109</c:v>
                </c:pt>
                <c:pt idx="7937">
                  <c:v>0.18976000000000001</c:v>
                </c:pt>
                <c:pt idx="7938">
                  <c:v>0.14687</c:v>
                </c:pt>
                <c:pt idx="7939">
                  <c:v>7.9661999999999997E-2</c:v>
                </c:pt>
                <c:pt idx="7940">
                  <c:v>0.11942999999999999</c:v>
                </c:pt>
                <c:pt idx="7941">
                  <c:v>0.11559999999999999</c:v>
                </c:pt>
                <c:pt idx="7942">
                  <c:v>8.4515999999999994E-2</c:v>
                </c:pt>
                <c:pt idx="7943">
                  <c:v>9.0762999999999996E-2</c:v>
                </c:pt>
                <c:pt idx="7944">
                  <c:v>4.4451999999999998E-2</c:v>
                </c:pt>
                <c:pt idx="7945">
                  <c:v>0.10985</c:v>
                </c:pt>
                <c:pt idx="7946">
                  <c:v>0.32250000000000001</c:v>
                </c:pt>
                <c:pt idx="7947">
                  <c:v>0.32545000000000002</c:v>
                </c:pt>
                <c:pt idx="7948">
                  <c:v>0.13597999999999999</c:v>
                </c:pt>
                <c:pt idx="7949">
                  <c:v>0.10198</c:v>
                </c:pt>
                <c:pt idx="7950">
                  <c:v>0.12444</c:v>
                </c:pt>
                <c:pt idx="7951">
                  <c:v>0.23277</c:v>
                </c:pt>
                <c:pt idx="7952">
                  <c:v>0.46365000000000001</c:v>
                </c:pt>
                <c:pt idx="7953">
                  <c:v>0.43955</c:v>
                </c:pt>
                <c:pt idx="7954">
                  <c:v>0.80018</c:v>
                </c:pt>
                <c:pt idx="7955">
                  <c:v>0.45001999999999998</c:v>
                </c:pt>
                <c:pt idx="7956">
                  <c:v>0.24296999999999999</c:v>
                </c:pt>
                <c:pt idx="7957">
                  <c:v>0.1065</c:v>
                </c:pt>
                <c:pt idx="7958">
                  <c:v>8.4207000000000004E-2</c:v>
                </c:pt>
                <c:pt idx="7959">
                  <c:v>0.22822999999999999</c:v>
                </c:pt>
                <c:pt idx="7960">
                  <c:v>0.2286</c:v>
                </c:pt>
                <c:pt idx="7961">
                  <c:v>0.21782000000000001</c:v>
                </c:pt>
                <c:pt idx="7962">
                  <c:v>7.8914999999999999E-2</c:v>
                </c:pt>
                <c:pt idx="7963">
                  <c:v>7.9574000000000006E-2</c:v>
                </c:pt>
                <c:pt idx="7964">
                  <c:v>5.8071999999999999E-2</c:v>
                </c:pt>
                <c:pt idx="7965">
                  <c:v>8.2271999999999998E-2</c:v>
                </c:pt>
                <c:pt idx="7966">
                  <c:v>0.12726000000000001</c:v>
                </c:pt>
                <c:pt idx="7967">
                  <c:v>0.10895000000000001</c:v>
                </c:pt>
                <c:pt idx="7968">
                  <c:v>0.15264</c:v>
                </c:pt>
                <c:pt idx="7969">
                  <c:v>0.14996000000000001</c:v>
                </c:pt>
                <c:pt idx="7970">
                  <c:v>0.15062</c:v>
                </c:pt>
                <c:pt idx="7971">
                  <c:v>0.54196999999999995</c:v>
                </c:pt>
                <c:pt idx="7972">
                  <c:v>0.55025999999999997</c:v>
                </c:pt>
                <c:pt idx="7973">
                  <c:v>0.55810999999999999</c:v>
                </c:pt>
                <c:pt idx="7974">
                  <c:v>0.14685999999999999</c:v>
                </c:pt>
                <c:pt idx="7975">
                  <c:v>0.16613</c:v>
                </c:pt>
                <c:pt idx="7976">
                  <c:v>7.6457999999999998E-2</c:v>
                </c:pt>
                <c:pt idx="7977">
                  <c:v>0.22969000000000001</c:v>
                </c:pt>
                <c:pt idx="7978">
                  <c:v>0.1192</c:v>
                </c:pt>
                <c:pt idx="7979">
                  <c:v>0.17962</c:v>
                </c:pt>
                <c:pt idx="7980">
                  <c:v>0.14942</c:v>
                </c:pt>
                <c:pt idx="7981">
                  <c:v>0.16636999999999999</c:v>
                </c:pt>
                <c:pt idx="7982">
                  <c:v>8.7218000000000004E-2</c:v>
                </c:pt>
                <c:pt idx="7983">
                  <c:v>0.10909000000000001</c:v>
                </c:pt>
                <c:pt idx="7984">
                  <c:v>0.22342999999999999</c:v>
                </c:pt>
                <c:pt idx="7985">
                  <c:v>0.21346000000000001</c:v>
                </c:pt>
                <c:pt idx="7986">
                  <c:v>0.21901000000000001</c:v>
                </c:pt>
                <c:pt idx="7987">
                  <c:v>0.11223</c:v>
                </c:pt>
                <c:pt idx="7988">
                  <c:v>0.12806000000000001</c:v>
                </c:pt>
                <c:pt idx="7989">
                  <c:v>0.1341</c:v>
                </c:pt>
                <c:pt idx="7990">
                  <c:v>0.2084</c:v>
                </c:pt>
                <c:pt idx="7991">
                  <c:v>0.15801999999999999</c:v>
                </c:pt>
                <c:pt idx="7992">
                  <c:v>0.15135000000000001</c:v>
                </c:pt>
                <c:pt idx="7993">
                  <c:v>0.13297999999999999</c:v>
                </c:pt>
                <c:pt idx="7994">
                  <c:v>5.6544999999999998E-2</c:v>
                </c:pt>
                <c:pt idx="7995">
                  <c:v>5.4434999999999997E-2</c:v>
                </c:pt>
                <c:pt idx="7996">
                  <c:v>0.12504000000000001</c:v>
                </c:pt>
                <c:pt idx="7997">
                  <c:v>0.12856999999999999</c:v>
                </c:pt>
                <c:pt idx="7998">
                  <c:v>0.1236</c:v>
                </c:pt>
                <c:pt idx="7999">
                  <c:v>0.36675999999999997</c:v>
                </c:pt>
                <c:pt idx="8000">
                  <c:v>0.15745999999999999</c:v>
                </c:pt>
                <c:pt idx="8001">
                  <c:v>0.15909000000000001</c:v>
                </c:pt>
                <c:pt idx="8002">
                  <c:v>8.7895000000000001E-2</c:v>
                </c:pt>
                <c:pt idx="8003">
                  <c:v>0.16009999999999999</c:v>
                </c:pt>
                <c:pt idx="8004">
                  <c:v>0.13714999999999999</c:v>
                </c:pt>
                <c:pt idx="8005">
                  <c:v>0.21956000000000001</c:v>
                </c:pt>
                <c:pt idx="8006">
                  <c:v>0.13494</c:v>
                </c:pt>
                <c:pt idx="8007">
                  <c:v>0.12950999999999999</c:v>
                </c:pt>
                <c:pt idx="8008">
                  <c:v>0.15151000000000001</c:v>
                </c:pt>
                <c:pt idx="8009">
                  <c:v>0.19023999999999999</c:v>
                </c:pt>
                <c:pt idx="8010">
                  <c:v>0.11723</c:v>
                </c:pt>
                <c:pt idx="8011">
                  <c:v>0.16949</c:v>
                </c:pt>
                <c:pt idx="8012">
                  <c:v>0.20505000000000001</c:v>
                </c:pt>
                <c:pt idx="8013">
                  <c:v>0.23816999999999999</c:v>
                </c:pt>
                <c:pt idx="8014">
                  <c:v>0.23043</c:v>
                </c:pt>
                <c:pt idx="8015">
                  <c:v>0.17352999999999999</c:v>
                </c:pt>
                <c:pt idx="8016">
                  <c:v>9.0045E-2</c:v>
                </c:pt>
                <c:pt idx="8017">
                  <c:v>6.5420000000000006E-2</c:v>
                </c:pt>
                <c:pt idx="8018">
                  <c:v>0.15537999999999999</c:v>
                </c:pt>
                <c:pt idx="8019">
                  <c:v>0.16045999999999999</c:v>
                </c:pt>
                <c:pt idx="8020">
                  <c:v>0.1439</c:v>
                </c:pt>
                <c:pt idx="8021">
                  <c:v>0.19058</c:v>
                </c:pt>
                <c:pt idx="8022">
                  <c:v>0.33385999999999999</c:v>
                </c:pt>
                <c:pt idx="8023">
                  <c:v>0.34190999999999999</c:v>
                </c:pt>
                <c:pt idx="8024">
                  <c:v>0.35197000000000001</c:v>
                </c:pt>
                <c:pt idx="8025">
                  <c:v>0.22489000000000001</c:v>
                </c:pt>
                <c:pt idx="8026">
                  <c:v>0.44255</c:v>
                </c:pt>
                <c:pt idx="8027">
                  <c:v>0.62544999999999995</c:v>
                </c:pt>
                <c:pt idx="8028">
                  <c:v>0.53693999999999997</c:v>
                </c:pt>
                <c:pt idx="8029">
                  <c:v>0.54017999999999999</c:v>
                </c:pt>
                <c:pt idx="8030">
                  <c:v>0.67713999999999996</c:v>
                </c:pt>
                <c:pt idx="8031">
                  <c:v>0.53183000000000002</c:v>
                </c:pt>
                <c:pt idx="8032">
                  <c:v>0.37152000000000002</c:v>
                </c:pt>
                <c:pt idx="8033">
                  <c:v>0.36303000000000002</c:v>
                </c:pt>
                <c:pt idx="8034">
                  <c:v>0.38517000000000001</c:v>
                </c:pt>
                <c:pt idx="8035">
                  <c:v>0.31430000000000002</c:v>
                </c:pt>
                <c:pt idx="8036">
                  <c:v>0.46224999999999999</c:v>
                </c:pt>
                <c:pt idx="8037">
                  <c:v>0.43669000000000002</c:v>
                </c:pt>
                <c:pt idx="8038">
                  <c:v>0.61324000000000001</c:v>
                </c:pt>
                <c:pt idx="8039">
                  <c:v>0.5907</c:v>
                </c:pt>
                <c:pt idx="8040">
                  <c:v>0.4864</c:v>
                </c:pt>
                <c:pt idx="8041">
                  <c:v>0.46664</c:v>
                </c:pt>
                <c:pt idx="8042">
                  <c:v>0.24462999999999999</c:v>
                </c:pt>
                <c:pt idx="8043">
                  <c:v>0.24474000000000001</c:v>
                </c:pt>
                <c:pt idx="8044">
                  <c:v>0.34189999999999998</c:v>
                </c:pt>
                <c:pt idx="8045">
                  <c:v>0.40649999999999997</c:v>
                </c:pt>
                <c:pt idx="8046">
                  <c:v>0.25679000000000002</c:v>
                </c:pt>
                <c:pt idx="8047">
                  <c:v>0.25974000000000003</c:v>
                </c:pt>
                <c:pt idx="8048">
                  <c:v>0.25929999999999997</c:v>
                </c:pt>
                <c:pt idx="8049">
                  <c:v>0.45617999999999997</c:v>
                </c:pt>
                <c:pt idx="8050">
                  <c:v>0.376</c:v>
                </c:pt>
                <c:pt idx="8051">
                  <c:v>0.34660999999999997</c:v>
                </c:pt>
                <c:pt idx="8052">
                  <c:v>0.32926</c:v>
                </c:pt>
                <c:pt idx="8053">
                  <c:v>0.33618999999999999</c:v>
                </c:pt>
                <c:pt idx="8054">
                  <c:v>0.32893</c:v>
                </c:pt>
                <c:pt idx="8055">
                  <c:v>0.34272000000000002</c:v>
                </c:pt>
                <c:pt idx="8056">
                  <c:v>0.51812999999999998</c:v>
                </c:pt>
                <c:pt idx="8057">
                  <c:v>0.52622000000000002</c:v>
                </c:pt>
                <c:pt idx="8058">
                  <c:v>0.42092000000000002</c:v>
                </c:pt>
                <c:pt idx="8059">
                  <c:v>0.43231999999999998</c:v>
                </c:pt>
                <c:pt idx="8060">
                  <c:v>0.24579999999999999</c:v>
                </c:pt>
                <c:pt idx="8061">
                  <c:v>0.33609</c:v>
                </c:pt>
                <c:pt idx="8062">
                  <c:v>0.33509</c:v>
                </c:pt>
                <c:pt idx="8063">
                  <c:v>0.28449000000000002</c:v>
                </c:pt>
                <c:pt idx="8064">
                  <c:v>0.25897999999999999</c:v>
                </c:pt>
                <c:pt idx="8065">
                  <c:v>0.32721</c:v>
                </c:pt>
                <c:pt idx="8066">
                  <c:v>0.48608000000000001</c:v>
                </c:pt>
                <c:pt idx="8067">
                  <c:v>0.59469000000000005</c:v>
                </c:pt>
                <c:pt idx="8068">
                  <c:v>0.40114</c:v>
                </c:pt>
                <c:pt idx="8069">
                  <c:v>0.41342000000000001</c:v>
                </c:pt>
                <c:pt idx="8070">
                  <c:v>0.31347000000000003</c:v>
                </c:pt>
                <c:pt idx="8071">
                  <c:v>0.32502999999999999</c:v>
                </c:pt>
                <c:pt idx="8072">
                  <c:v>0.30758999999999997</c:v>
                </c:pt>
                <c:pt idx="8073">
                  <c:v>0.18992999999999999</c:v>
                </c:pt>
                <c:pt idx="8074">
                  <c:v>0.16001000000000001</c:v>
                </c:pt>
                <c:pt idx="8075">
                  <c:v>0.23143</c:v>
                </c:pt>
                <c:pt idx="8076">
                  <c:v>0.71099999999999997</c:v>
                </c:pt>
                <c:pt idx="8077">
                  <c:v>0.33881</c:v>
                </c:pt>
                <c:pt idx="8078">
                  <c:v>0.17205000000000001</c:v>
                </c:pt>
                <c:pt idx="8079">
                  <c:v>0.16278999999999999</c:v>
                </c:pt>
                <c:pt idx="8080">
                  <c:v>0.26517000000000002</c:v>
                </c:pt>
                <c:pt idx="8081">
                  <c:v>0.29716999999999999</c:v>
                </c:pt>
                <c:pt idx="8082">
                  <c:v>0.25605</c:v>
                </c:pt>
                <c:pt idx="8083">
                  <c:v>0.23208999999999999</c:v>
                </c:pt>
                <c:pt idx="8084">
                  <c:v>0.21676999999999999</c:v>
                </c:pt>
                <c:pt idx="8085">
                  <c:v>0.15594</c:v>
                </c:pt>
                <c:pt idx="8086">
                  <c:v>0.32285999999999998</c:v>
                </c:pt>
                <c:pt idx="8087">
                  <c:v>0.2545</c:v>
                </c:pt>
                <c:pt idx="8088">
                  <c:v>0.20472000000000001</c:v>
                </c:pt>
                <c:pt idx="8089">
                  <c:v>0.84614</c:v>
                </c:pt>
                <c:pt idx="8090">
                  <c:v>1.0788</c:v>
                </c:pt>
                <c:pt idx="8091">
                  <c:v>0.78486999999999996</c:v>
                </c:pt>
                <c:pt idx="8092">
                  <c:v>0.82830999999999999</c:v>
                </c:pt>
                <c:pt idx="8093">
                  <c:v>0.81410000000000005</c:v>
                </c:pt>
                <c:pt idx="8094">
                  <c:v>0.52756999999999998</c:v>
                </c:pt>
                <c:pt idx="8095">
                  <c:v>0.51898</c:v>
                </c:pt>
                <c:pt idx="8096">
                  <c:v>0.23072000000000001</c:v>
                </c:pt>
                <c:pt idx="8097">
                  <c:v>0.13131000000000001</c:v>
                </c:pt>
                <c:pt idx="8098">
                  <c:v>0.10501000000000001</c:v>
                </c:pt>
                <c:pt idx="8099">
                  <c:v>0.33696999999999999</c:v>
                </c:pt>
                <c:pt idx="8100">
                  <c:v>0.39578999999999998</c:v>
                </c:pt>
                <c:pt idx="8101">
                  <c:v>0.41528999999999999</c:v>
                </c:pt>
                <c:pt idx="8102">
                  <c:v>0.37109999999999999</c:v>
                </c:pt>
                <c:pt idx="8103">
                  <c:v>0.32242999999999999</c:v>
                </c:pt>
                <c:pt idx="8104">
                  <c:v>0.37526999999999999</c:v>
                </c:pt>
                <c:pt idx="8105">
                  <c:v>0.39178000000000002</c:v>
                </c:pt>
                <c:pt idx="8106">
                  <c:v>0.34594000000000003</c:v>
                </c:pt>
                <c:pt idx="8107">
                  <c:v>0.18525</c:v>
                </c:pt>
                <c:pt idx="8108">
                  <c:v>0.11720999999999999</c:v>
                </c:pt>
                <c:pt idx="8109">
                  <c:v>0.1174</c:v>
                </c:pt>
                <c:pt idx="8110">
                  <c:v>0.15614</c:v>
                </c:pt>
                <c:pt idx="8111">
                  <c:v>0.17646999999999999</c:v>
                </c:pt>
                <c:pt idx="8112">
                  <c:v>0.12819</c:v>
                </c:pt>
                <c:pt idx="8113">
                  <c:v>9.3023999999999996E-2</c:v>
                </c:pt>
                <c:pt idx="8114">
                  <c:v>8.0654000000000003E-2</c:v>
                </c:pt>
                <c:pt idx="8115">
                  <c:v>0.11633</c:v>
                </c:pt>
                <c:pt idx="8116">
                  <c:v>0.13147</c:v>
                </c:pt>
                <c:pt idx="8117">
                  <c:v>5.8459999999999998E-2</c:v>
                </c:pt>
                <c:pt idx="8118">
                  <c:v>3.1220000000000001E-2</c:v>
                </c:pt>
                <c:pt idx="8119">
                  <c:v>7.5065999999999994E-2</c:v>
                </c:pt>
                <c:pt idx="8120">
                  <c:v>5.6135999999999998E-2</c:v>
                </c:pt>
                <c:pt idx="8121">
                  <c:v>5.4473000000000001E-2</c:v>
                </c:pt>
                <c:pt idx="8122">
                  <c:v>5.5E-2</c:v>
                </c:pt>
                <c:pt idx="8123">
                  <c:v>8.9341000000000004E-2</c:v>
                </c:pt>
                <c:pt idx="8124">
                  <c:v>9.5605999999999997E-2</c:v>
                </c:pt>
                <c:pt idx="8125">
                  <c:v>9.3780000000000002E-2</c:v>
                </c:pt>
                <c:pt idx="8126">
                  <c:v>0.23072000000000001</c:v>
                </c:pt>
                <c:pt idx="8127">
                  <c:v>0.22645999999999999</c:v>
                </c:pt>
                <c:pt idx="8128">
                  <c:v>0.40772000000000003</c:v>
                </c:pt>
                <c:pt idx="8129">
                  <c:v>0.36323</c:v>
                </c:pt>
                <c:pt idx="8130">
                  <c:v>0.23077</c:v>
                </c:pt>
                <c:pt idx="8131">
                  <c:v>0.24015</c:v>
                </c:pt>
                <c:pt idx="8132">
                  <c:v>0.20665</c:v>
                </c:pt>
                <c:pt idx="8133">
                  <c:v>0.19223000000000001</c:v>
                </c:pt>
                <c:pt idx="8134">
                  <c:v>0.20430000000000001</c:v>
                </c:pt>
                <c:pt idx="8135">
                  <c:v>7.7164999999999997E-2</c:v>
                </c:pt>
                <c:pt idx="8136">
                  <c:v>8.7134000000000003E-2</c:v>
                </c:pt>
                <c:pt idx="8137">
                  <c:v>0.20368</c:v>
                </c:pt>
                <c:pt idx="8138">
                  <c:v>0.106</c:v>
                </c:pt>
                <c:pt idx="8139">
                  <c:v>0.10165</c:v>
                </c:pt>
                <c:pt idx="8140">
                  <c:v>9.3825000000000006E-2</c:v>
                </c:pt>
                <c:pt idx="8141">
                  <c:v>0.19278000000000001</c:v>
                </c:pt>
                <c:pt idx="8142">
                  <c:v>0.11483</c:v>
                </c:pt>
                <c:pt idx="8143">
                  <c:v>0.10795</c:v>
                </c:pt>
                <c:pt idx="8144">
                  <c:v>0.11244999999999999</c:v>
                </c:pt>
                <c:pt idx="8145">
                  <c:v>0.10698000000000001</c:v>
                </c:pt>
                <c:pt idx="8146">
                  <c:v>0.12330000000000001</c:v>
                </c:pt>
                <c:pt idx="8147">
                  <c:v>0.12898000000000001</c:v>
                </c:pt>
                <c:pt idx="8148">
                  <c:v>0.17069999999999999</c:v>
                </c:pt>
                <c:pt idx="8149">
                  <c:v>0.13408999999999999</c:v>
                </c:pt>
                <c:pt idx="8150">
                  <c:v>0.25458999999999998</c:v>
                </c:pt>
                <c:pt idx="8151">
                  <c:v>0.45977000000000001</c:v>
                </c:pt>
                <c:pt idx="8152">
                  <c:v>0.32995000000000002</c:v>
                </c:pt>
                <c:pt idx="8153">
                  <c:v>0.31985000000000002</c:v>
                </c:pt>
                <c:pt idx="8154">
                  <c:v>0.27538000000000001</c:v>
                </c:pt>
                <c:pt idx="8155">
                  <c:v>0.30958000000000002</c:v>
                </c:pt>
                <c:pt idx="8156">
                  <c:v>0.30715999999999999</c:v>
                </c:pt>
                <c:pt idx="8157">
                  <c:v>0.30637999999999999</c:v>
                </c:pt>
                <c:pt idx="8158">
                  <c:v>0.37291000000000002</c:v>
                </c:pt>
                <c:pt idx="8159">
                  <c:v>0.47621000000000002</c:v>
                </c:pt>
                <c:pt idx="8160">
                  <c:v>0.28693999999999997</c:v>
                </c:pt>
                <c:pt idx="8161">
                  <c:v>0.29132000000000002</c:v>
                </c:pt>
                <c:pt idx="8162">
                  <c:v>0.43253000000000003</c:v>
                </c:pt>
                <c:pt idx="8163">
                  <c:v>0.29031000000000001</c:v>
                </c:pt>
                <c:pt idx="8164">
                  <c:v>0.37139</c:v>
                </c:pt>
                <c:pt idx="8165">
                  <c:v>0.37357000000000001</c:v>
                </c:pt>
                <c:pt idx="8166">
                  <c:v>4.4742999999999998E-2</c:v>
                </c:pt>
                <c:pt idx="8167">
                  <c:v>4.5931E-2</c:v>
                </c:pt>
                <c:pt idx="8168">
                  <c:v>9.6997E-2</c:v>
                </c:pt>
                <c:pt idx="8169">
                  <c:v>0.21071000000000001</c:v>
                </c:pt>
                <c:pt idx="8170">
                  <c:v>0.17832999999999999</c:v>
                </c:pt>
                <c:pt idx="8171">
                  <c:v>0.18608</c:v>
                </c:pt>
                <c:pt idx="8172">
                  <c:v>0.13997000000000001</c:v>
                </c:pt>
                <c:pt idx="8173">
                  <c:v>0.21842</c:v>
                </c:pt>
                <c:pt idx="8174">
                  <c:v>0.16757</c:v>
                </c:pt>
                <c:pt idx="8175">
                  <c:v>0.18268999999999999</c:v>
                </c:pt>
                <c:pt idx="8176">
                  <c:v>0.17119999999999999</c:v>
                </c:pt>
                <c:pt idx="8177">
                  <c:v>0.19477</c:v>
                </c:pt>
                <c:pt idx="8178">
                  <c:v>0.22833999999999999</c:v>
                </c:pt>
                <c:pt idx="8179">
                  <c:v>0.15362999999999999</c:v>
                </c:pt>
                <c:pt idx="8180">
                  <c:v>0.20462</c:v>
                </c:pt>
                <c:pt idx="8181">
                  <c:v>0.23316999999999999</c:v>
                </c:pt>
                <c:pt idx="8182">
                  <c:v>0.46894999999999998</c:v>
                </c:pt>
                <c:pt idx="8183">
                  <c:v>0.85616999999999999</c:v>
                </c:pt>
                <c:pt idx="8184">
                  <c:v>0.85165000000000002</c:v>
                </c:pt>
                <c:pt idx="8185">
                  <c:v>0.86863000000000001</c:v>
                </c:pt>
                <c:pt idx="8186">
                  <c:v>0.58584999999999998</c:v>
                </c:pt>
                <c:pt idx="8187">
                  <c:v>0.68484</c:v>
                </c:pt>
                <c:pt idx="8188">
                  <c:v>0.55103999999999997</c:v>
                </c:pt>
                <c:pt idx="8189">
                  <c:v>0.47782999999999998</c:v>
                </c:pt>
                <c:pt idx="8190">
                  <c:v>0.35305999999999998</c:v>
                </c:pt>
                <c:pt idx="8191">
                  <c:v>0.41383999999999999</c:v>
                </c:pt>
                <c:pt idx="8192">
                  <c:v>0.32922000000000001</c:v>
                </c:pt>
                <c:pt idx="8193">
                  <c:v>0.22187000000000001</c:v>
                </c:pt>
                <c:pt idx="8194">
                  <c:v>0.16819999999999999</c:v>
                </c:pt>
                <c:pt idx="8195">
                  <c:v>0.10061</c:v>
                </c:pt>
                <c:pt idx="8196">
                  <c:v>7.7438000000000007E-2</c:v>
                </c:pt>
                <c:pt idx="8197">
                  <c:v>0.10366</c:v>
                </c:pt>
                <c:pt idx="8198">
                  <c:v>0.14307</c:v>
                </c:pt>
                <c:pt idx="8199">
                  <c:v>0.29622999999999999</c:v>
                </c:pt>
                <c:pt idx="8200">
                  <c:v>0.27434999999999998</c:v>
                </c:pt>
                <c:pt idx="8201">
                  <c:v>3.295E-2</c:v>
                </c:pt>
                <c:pt idx="8202">
                  <c:v>3.3244999999999997E-2</c:v>
                </c:pt>
                <c:pt idx="8203">
                  <c:v>2.4324999999999999E-2</c:v>
                </c:pt>
                <c:pt idx="8204">
                  <c:v>0.18756999999999999</c:v>
                </c:pt>
                <c:pt idx="8205">
                  <c:v>0.18659999999999999</c:v>
                </c:pt>
                <c:pt idx="8206">
                  <c:v>0.16861999999999999</c:v>
                </c:pt>
                <c:pt idx="8207">
                  <c:v>9.5319000000000001E-2</c:v>
                </c:pt>
                <c:pt idx="8208">
                  <c:v>9.3450000000000005E-2</c:v>
                </c:pt>
                <c:pt idx="8209">
                  <c:v>0.19298999999999999</c:v>
                </c:pt>
                <c:pt idx="8210">
                  <c:v>0.23649999999999999</c:v>
                </c:pt>
                <c:pt idx="8211">
                  <c:v>0.23601</c:v>
                </c:pt>
                <c:pt idx="8212">
                  <c:v>0.26545999999999997</c:v>
                </c:pt>
                <c:pt idx="8213">
                  <c:v>0.25263999999999998</c:v>
                </c:pt>
                <c:pt idx="8214">
                  <c:v>0.17780000000000001</c:v>
                </c:pt>
                <c:pt idx="8215">
                  <c:v>0.21593999999999999</c:v>
                </c:pt>
                <c:pt idx="8216">
                  <c:v>0.15251000000000001</c:v>
                </c:pt>
                <c:pt idx="8217">
                  <c:v>0.27468999999999999</c:v>
                </c:pt>
                <c:pt idx="8218">
                  <c:v>0.21118000000000001</c:v>
                </c:pt>
                <c:pt idx="8219">
                  <c:v>0.63402000000000003</c:v>
                </c:pt>
                <c:pt idx="8220">
                  <c:v>0.68537000000000003</c:v>
                </c:pt>
                <c:pt idx="8221">
                  <c:v>0.68915999999999999</c:v>
                </c:pt>
                <c:pt idx="8222">
                  <c:v>0.55825000000000002</c:v>
                </c:pt>
                <c:pt idx="8223">
                  <c:v>0.55901999999999996</c:v>
                </c:pt>
                <c:pt idx="8224">
                  <c:v>0.38158999999999998</c:v>
                </c:pt>
                <c:pt idx="8225">
                  <c:v>0.37201000000000001</c:v>
                </c:pt>
                <c:pt idx="8226">
                  <c:v>0.25842999999999999</c:v>
                </c:pt>
                <c:pt idx="8227">
                  <c:v>0.30557000000000001</c:v>
                </c:pt>
                <c:pt idx="8228">
                  <c:v>0.33151999999999998</c:v>
                </c:pt>
                <c:pt idx="8229">
                  <c:v>0.22209000000000001</c:v>
                </c:pt>
                <c:pt idx="8230">
                  <c:v>0.2273</c:v>
                </c:pt>
                <c:pt idx="8231">
                  <c:v>0.20524000000000001</c:v>
                </c:pt>
                <c:pt idx="8232">
                  <c:v>0.16309999999999999</c:v>
                </c:pt>
                <c:pt idx="8233">
                  <c:v>0.29752000000000001</c:v>
                </c:pt>
                <c:pt idx="8234">
                  <c:v>0.43463000000000002</c:v>
                </c:pt>
                <c:pt idx="8235">
                  <c:v>0.43547000000000002</c:v>
                </c:pt>
                <c:pt idx="8236">
                  <c:v>0.35586000000000001</c:v>
                </c:pt>
                <c:pt idx="8237">
                  <c:v>0.31348999999999999</c:v>
                </c:pt>
                <c:pt idx="8238">
                  <c:v>0.26158999999999999</c:v>
                </c:pt>
                <c:pt idx="8239">
                  <c:v>0.37193999999999999</c:v>
                </c:pt>
                <c:pt idx="8240">
                  <c:v>0.65490000000000004</c:v>
                </c:pt>
                <c:pt idx="8241">
                  <c:v>0.59992000000000001</c:v>
                </c:pt>
                <c:pt idx="8242">
                  <c:v>0.81525999999999998</c:v>
                </c:pt>
                <c:pt idx="8243">
                  <c:v>0.54930999999999996</c:v>
                </c:pt>
                <c:pt idx="8244">
                  <c:v>0.46647</c:v>
                </c:pt>
                <c:pt idx="8245">
                  <c:v>0.49102000000000001</c:v>
                </c:pt>
                <c:pt idx="8246">
                  <c:v>0.50256999999999996</c:v>
                </c:pt>
                <c:pt idx="8247">
                  <c:v>0.71362999999999999</c:v>
                </c:pt>
                <c:pt idx="8248">
                  <c:v>0.97453000000000001</c:v>
                </c:pt>
                <c:pt idx="8249">
                  <c:v>1.0396000000000001</c:v>
                </c:pt>
                <c:pt idx="8250">
                  <c:v>0.80789</c:v>
                </c:pt>
                <c:pt idx="8251">
                  <c:v>0.89359999999999995</c:v>
                </c:pt>
                <c:pt idx="8252">
                  <c:v>0.82393000000000005</c:v>
                </c:pt>
                <c:pt idx="8253">
                  <c:v>0.57543</c:v>
                </c:pt>
                <c:pt idx="8254">
                  <c:v>0.95023999999999997</c:v>
                </c:pt>
                <c:pt idx="8255">
                  <c:v>1.073</c:v>
                </c:pt>
                <c:pt idx="8256">
                  <c:v>0.75438000000000005</c:v>
                </c:pt>
                <c:pt idx="8257">
                  <c:v>0.79679</c:v>
                </c:pt>
                <c:pt idx="8258">
                  <c:v>0.64271</c:v>
                </c:pt>
                <c:pt idx="8259">
                  <c:v>0.61661999999999995</c:v>
                </c:pt>
                <c:pt idx="8260">
                  <c:v>0.66124000000000005</c:v>
                </c:pt>
                <c:pt idx="8261">
                  <c:v>0.42891000000000001</c:v>
                </c:pt>
                <c:pt idx="8262">
                  <c:v>0.85870000000000002</c:v>
                </c:pt>
                <c:pt idx="8263">
                  <c:v>0.81050999999999995</c:v>
                </c:pt>
                <c:pt idx="8264">
                  <c:v>0.51990999999999998</c:v>
                </c:pt>
                <c:pt idx="8265">
                  <c:v>0.51756999999999997</c:v>
                </c:pt>
                <c:pt idx="8266">
                  <c:v>0.49257000000000001</c:v>
                </c:pt>
                <c:pt idx="8267">
                  <c:v>0.22342999999999999</c:v>
                </c:pt>
                <c:pt idx="8268">
                  <c:v>7.8087000000000004E-2</c:v>
                </c:pt>
                <c:pt idx="8269">
                  <c:v>6.4308000000000004E-2</c:v>
                </c:pt>
                <c:pt idx="8270">
                  <c:v>6.0096999999999998E-2</c:v>
                </c:pt>
                <c:pt idx="8271">
                  <c:v>7.6172000000000004E-2</c:v>
                </c:pt>
                <c:pt idx="8272">
                  <c:v>7.6017000000000001E-2</c:v>
                </c:pt>
                <c:pt idx="8273">
                  <c:v>5.6198999999999999E-2</c:v>
                </c:pt>
                <c:pt idx="8274">
                  <c:v>8.4078E-2</c:v>
                </c:pt>
                <c:pt idx="8275">
                  <c:v>0.18093000000000001</c:v>
                </c:pt>
                <c:pt idx="8276">
                  <c:v>0.10432</c:v>
                </c:pt>
                <c:pt idx="8277">
                  <c:v>0.18589</c:v>
                </c:pt>
                <c:pt idx="8278">
                  <c:v>0.27176</c:v>
                </c:pt>
                <c:pt idx="8279">
                  <c:v>0.27084999999999998</c:v>
                </c:pt>
                <c:pt idx="8280">
                  <c:v>0.27500999999999998</c:v>
                </c:pt>
                <c:pt idx="8281">
                  <c:v>0.34516999999999998</c:v>
                </c:pt>
                <c:pt idx="8282">
                  <c:v>0.53932000000000002</c:v>
                </c:pt>
                <c:pt idx="8283">
                  <c:v>0.33627000000000001</c:v>
                </c:pt>
                <c:pt idx="8284">
                  <c:v>0.37922</c:v>
                </c:pt>
                <c:pt idx="8285">
                  <c:v>0.32483000000000001</c:v>
                </c:pt>
                <c:pt idx="8286">
                  <c:v>0.34519</c:v>
                </c:pt>
                <c:pt idx="8287">
                  <c:v>0.20201</c:v>
                </c:pt>
                <c:pt idx="8288">
                  <c:v>0.29583999999999999</c:v>
                </c:pt>
                <c:pt idx="8289">
                  <c:v>0.36730000000000002</c:v>
                </c:pt>
                <c:pt idx="8290">
                  <c:v>0.31995000000000001</c:v>
                </c:pt>
                <c:pt idx="8291">
                  <c:v>0.27977999999999997</c:v>
                </c:pt>
                <c:pt idx="8292">
                  <c:v>0.30252000000000001</c:v>
                </c:pt>
                <c:pt idx="8293">
                  <c:v>0.2419</c:v>
                </c:pt>
                <c:pt idx="8294">
                  <c:v>0.11809</c:v>
                </c:pt>
                <c:pt idx="8295">
                  <c:v>0.44008999999999998</c:v>
                </c:pt>
                <c:pt idx="8296">
                  <c:v>0.36484</c:v>
                </c:pt>
                <c:pt idx="8297">
                  <c:v>0.51595999999999997</c:v>
                </c:pt>
                <c:pt idx="8298">
                  <c:v>0.18658</c:v>
                </c:pt>
                <c:pt idx="8299">
                  <c:v>0.29211999999999999</c:v>
                </c:pt>
                <c:pt idx="8300">
                  <c:v>0.23214000000000001</c:v>
                </c:pt>
                <c:pt idx="8301">
                  <c:v>0.15715999999999999</c:v>
                </c:pt>
                <c:pt idx="8302">
                  <c:v>0.14484</c:v>
                </c:pt>
                <c:pt idx="8303">
                  <c:v>0.21310000000000001</c:v>
                </c:pt>
                <c:pt idx="8304">
                  <c:v>0.25835999999999998</c:v>
                </c:pt>
                <c:pt idx="8305">
                  <c:v>0.34393000000000001</c:v>
                </c:pt>
                <c:pt idx="8306">
                  <c:v>0.23361999999999999</c:v>
                </c:pt>
                <c:pt idx="8307">
                  <c:v>0.1867</c:v>
                </c:pt>
                <c:pt idx="8308">
                  <c:v>0.19045999999999999</c:v>
                </c:pt>
                <c:pt idx="8309">
                  <c:v>0.18551999999999999</c:v>
                </c:pt>
                <c:pt idx="8310">
                  <c:v>3.8390000000000001E-2</c:v>
                </c:pt>
                <c:pt idx="8311">
                  <c:v>7.6823000000000002E-2</c:v>
                </c:pt>
                <c:pt idx="8312">
                  <c:v>8.9963000000000001E-2</c:v>
                </c:pt>
                <c:pt idx="8313">
                  <c:v>0.10034</c:v>
                </c:pt>
                <c:pt idx="8314">
                  <c:v>7.6230000000000006E-2</c:v>
                </c:pt>
                <c:pt idx="8315">
                  <c:v>0.16181000000000001</c:v>
                </c:pt>
                <c:pt idx="8316">
                  <c:v>0.15221999999999999</c:v>
                </c:pt>
                <c:pt idx="8317">
                  <c:v>0.30055999999999999</c:v>
                </c:pt>
                <c:pt idx="8318">
                  <c:v>0.50754999999999995</c:v>
                </c:pt>
                <c:pt idx="8319">
                  <c:v>0.31102000000000002</c:v>
                </c:pt>
                <c:pt idx="8320">
                  <c:v>0.38640999999999998</c:v>
                </c:pt>
                <c:pt idx="8321">
                  <c:v>0.39018000000000003</c:v>
                </c:pt>
                <c:pt idx="8322">
                  <c:v>0.33212999999999998</c:v>
                </c:pt>
                <c:pt idx="8323">
                  <c:v>0.20221</c:v>
                </c:pt>
                <c:pt idx="8324">
                  <c:v>0.19738</c:v>
                </c:pt>
                <c:pt idx="8325">
                  <c:v>0.21154000000000001</c:v>
                </c:pt>
                <c:pt idx="8326">
                  <c:v>0.20605000000000001</c:v>
                </c:pt>
                <c:pt idx="8327">
                  <c:v>0.28347</c:v>
                </c:pt>
                <c:pt idx="8328">
                  <c:v>0.29343000000000002</c:v>
                </c:pt>
                <c:pt idx="8329">
                  <c:v>0.21006</c:v>
                </c:pt>
                <c:pt idx="8330">
                  <c:v>0.19811999999999999</c:v>
                </c:pt>
                <c:pt idx="8331">
                  <c:v>0.12495000000000001</c:v>
                </c:pt>
                <c:pt idx="8332">
                  <c:v>9.9505999999999997E-2</c:v>
                </c:pt>
                <c:pt idx="8333">
                  <c:v>6.7903000000000005E-2</c:v>
                </c:pt>
                <c:pt idx="8334">
                  <c:v>7.7711000000000002E-2</c:v>
                </c:pt>
                <c:pt idx="8335">
                  <c:v>9.7697000000000006E-2</c:v>
                </c:pt>
                <c:pt idx="8336">
                  <c:v>0.12692000000000001</c:v>
                </c:pt>
                <c:pt idx="8337">
                  <c:v>0.11509999999999999</c:v>
                </c:pt>
                <c:pt idx="8338">
                  <c:v>0.13089999999999999</c:v>
                </c:pt>
                <c:pt idx="8339">
                  <c:v>0.11788999999999999</c:v>
                </c:pt>
                <c:pt idx="8340">
                  <c:v>0.10954999999999999</c:v>
                </c:pt>
                <c:pt idx="8341">
                  <c:v>0.13972000000000001</c:v>
                </c:pt>
                <c:pt idx="8342">
                  <c:v>0.13059999999999999</c:v>
                </c:pt>
                <c:pt idx="8343">
                  <c:v>0.10546999999999999</c:v>
                </c:pt>
                <c:pt idx="8344">
                  <c:v>7.2849999999999998E-2</c:v>
                </c:pt>
                <c:pt idx="8345">
                  <c:v>0.20616999999999999</c:v>
                </c:pt>
                <c:pt idx="8346">
                  <c:v>0.39278999999999997</c:v>
                </c:pt>
                <c:pt idx="8347">
                  <c:v>0.26418999999999998</c:v>
                </c:pt>
                <c:pt idx="8348">
                  <c:v>0.10509</c:v>
                </c:pt>
                <c:pt idx="8349">
                  <c:v>0.47770000000000001</c:v>
                </c:pt>
                <c:pt idx="8350">
                  <c:v>0.49318000000000001</c:v>
                </c:pt>
                <c:pt idx="8351">
                  <c:v>0.33206000000000002</c:v>
                </c:pt>
                <c:pt idx="8352">
                  <c:v>0.35641</c:v>
                </c:pt>
                <c:pt idx="8353">
                  <c:v>0.37725999999999998</c:v>
                </c:pt>
                <c:pt idx="8354">
                  <c:v>0.31291000000000002</c:v>
                </c:pt>
                <c:pt idx="8355">
                  <c:v>0.28816999999999998</c:v>
                </c:pt>
                <c:pt idx="8356">
                  <c:v>0.10897999999999999</c:v>
                </c:pt>
                <c:pt idx="8357">
                  <c:v>0.25183</c:v>
                </c:pt>
                <c:pt idx="8358">
                  <c:v>0.57884000000000002</c:v>
                </c:pt>
                <c:pt idx="8359">
                  <c:v>0.74612000000000001</c:v>
                </c:pt>
                <c:pt idx="8360">
                  <c:v>0.74597000000000002</c:v>
                </c:pt>
                <c:pt idx="8361">
                  <c:v>0.81401999999999997</c:v>
                </c:pt>
                <c:pt idx="8362">
                  <c:v>0.83813000000000004</c:v>
                </c:pt>
                <c:pt idx="8363">
                  <c:v>0.76390999999999998</c:v>
                </c:pt>
                <c:pt idx="8364">
                  <c:v>0.83165999999999995</c:v>
                </c:pt>
                <c:pt idx="8365">
                  <c:v>0.29020000000000001</c:v>
                </c:pt>
                <c:pt idx="8366">
                  <c:v>0.26817999999999997</c:v>
                </c:pt>
                <c:pt idx="8367">
                  <c:v>0.26447999999999999</c:v>
                </c:pt>
                <c:pt idx="8368">
                  <c:v>0.53305999999999998</c:v>
                </c:pt>
                <c:pt idx="8369">
                  <c:v>0.52710000000000001</c:v>
                </c:pt>
                <c:pt idx="8370">
                  <c:v>0.51676</c:v>
                </c:pt>
                <c:pt idx="8371">
                  <c:v>0.27310000000000001</c:v>
                </c:pt>
                <c:pt idx="8372">
                  <c:v>0.23638000000000001</c:v>
                </c:pt>
                <c:pt idx="8373">
                  <c:v>0.26390000000000002</c:v>
                </c:pt>
                <c:pt idx="8374">
                  <c:v>0.16342999999999999</c:v>
                </c:pt>
                <c:pt idx="8375">
                  <c:v>0.12318999999999999</c:v>
                </c:pt>
                <c:pt idx="8376">
                  <c:v>8.8608999999999993E-2</c:v>
                </c:pt>
                <c:pt idx="8377">
                  <c:v>0.13749</c:v>
                </c:pt>
                <c:pt idx="8378">
                  <c:v>0.12156</c:v>
                </c:pt>
                <c:pt idx="8379">
                  <c:v>0.20286999999999999</c:v>
                </c:pt>
                <c:pt idx="8380">
                  <c:v>0.48676000000000003</c:v>
                </c:pt>
                <c:pt idx="8381">
                  <c:v>0.44795000000000001</c:v>
                </c:pt>
                <c:pt idx="8382">
                  <c:v>0.43297999999999998</c:v>
                </c:pt>
                <c:pt idx="8383">
                  <c:v>0.22087000000000001</c:v>
                </c:pt>
                <c:pt idx="8384">
                  <c:v>0.2208</c:v>
                </c:pt>
                <c:pt idx="8385">
                  <c:v>0.23061000000000001</c:v>
                </c:pt>
                <c:pt idx="8386">
                  <c:v>0.10548</c:v>
                </c:pt>
                <c:pt idx="8387">
                  <c:v>0.12436999999999999</c:v>
                </c:pt>
                <c:pt idx="8388">
                  <c:v>0.10888</c:v>
                </c:pt>
                <c:pt idx="8389">
                  <c:v>0.34294999999999998</c:v>
                </c:pt>
                <c:pt idx="8390">
                  <c:v>0.43522</c:v>
                </c:pt>
                <c:pt idx="8391">
                  <c:v>0.28866999999999998</c:v>
                </c:pt>
                <c:pt idx="8392">
                  <c:v>0.38572000000000001</c:v>
                </c:pt>
                <c:pt idx="8393">
                  <c:v>0.40095999999999998</c:v>
                </c:pt>
                <c:pt idx="8394">
                  <c:v>0.30731000000000003</c:v>
                </c:pt>
                <c:pt idx="8395">
                  <c:v>0.31517000000000001</c:v>
                </c:pt>
                <c:pt idx="8396">
                  <c:v>0.11082</c:v>
                </c:pt>
                <c:pt idx="8397">
                  <c:v>6.3022999999999996E-2</c:v>
                </c:pt>
                <c:pt idx="8398">
                  <c:v>5.1860999999999997E-2</c:v>
                </c:pt>
                <c:pt idx="8399">
                  <c:v>0.14498</c:v>
                </c:pt>
                <c:pt idx="8400">
                  <c:v>0.20222000000000001</c:v>
                </c:pt>
                <c:pt idx="8401">
                  <c:v>0.34003</c:v>
                </c:pt>
                <c:pt idx="8402">
                  <c:v>0.43741000000000002</c:v>
                </c:pt>
                <c:pt idx="8403">
                  <c:v>0.28600999999999999</c:v>
                </c:pt>
                <c:pt idx="8404">
                  <c:v>0.307</c:v>
                </c:pt>
                <c:pt idx="8405">
                  <c:v>0.28660000000000002</c:v>
                </c:pt>
                <c:pt idx="8406">
                  <c:v>0.18392</c:v>
                </c:pt>
                <c:pt idx="8407">
                  <c:v>0.17383999999999999</c:v>
                </c:pt>
                <c:pt idx="8408">
                  <c:v>0.21289</c:v>
                </c:pt>
                <c:pt idx="8409">
                  <c:v>0.24471999999999999</c:v>
                </c:pt>
                <c:pt idx="8410">
                  <c:v>0.24293000000000001</c:v>
                </c:pt>
                <c:pt idx="8411">
                  <c:v>0.25649</c:v>
                </c:pt>
                <c:pt idx="8412">
                  <c:v>0.33792</c:v>
                </c:pt>
                <c:pt idx="8413">
                  <c:v>0.22903000000000001</c:v>
                </c:pt>
                <c:pt idx="8414">
                  <c:v>0.21933</c:v>
                </c:pt>
                <c:pt idx="8415">
                  <c:v>0.19964999999999999</c:v>
                </c:pt>
                <c:pt idx="8416">
                  <c:v>0.30954999999999999</c:v>
                </c:pt>
                <c:pt idx="8417">
                  <c:v>0.37429000000000001</c:v>
                </c:pt>
                <c:pt idx="8418">
                  <c:v>0.39922999999999997</c:v>
                </c:pt>
                <c:pt idx="8419">
                  <c:v>0.38318000000000002</c:v>
                </c:pt>
                <c:pt idx="8420">
                  <c:v>0.26434999999999997</c:v>
                </c:pt>
                <c:pt idx="8421">
                  <c:v>0.23860999999999999</c:v>
                </c:pt>
                <c:pt idx="8422">
                  <c:v>9.3688999999999995E-2</c:v>
                </c:pt>
                <c:pt idx="8423">
                  <c:v>0.36268</c:v>
                </c:pt>
                <c:pt idx="8424">
                  <c:v>0.26299</c:v>
                </c:pt>
                <c:pt idx="8425">
                  <c:v>0.10055</c:v>
                </c:pt>
                <c:pt idx="8426">
                  <c:v>0.10791000000000001</c:v>
                </c:pt>
                <c:pt idx="8427">
                  <c:v>0.16158</c:v>
                </c:pt>
                <c:pt idx="8428">
                  <c:v>0.1179</c:v>
                </c:pt>
                <c:pt idx="8429">
                  <c:v>6.1572000000000002E-2</c:v>
                </c:pt>
                <c:pt idx="8430">
                  <c:v>0.20652999999999999</c:v>
                </c:pt>
                <c:pt idx="8431">
                  <c:v>0.22775999999999999</c:v>
                </c:pt>
                <c:pt idx="8432">
                  <c:v>0.23275999999999999</c:v>
                </c:pt>
                <c:pt idx="8433">
                  <c:v>5.8707000000000002E-2</c:v>
                </c:pt>
                <c:pt idx="8434">
                  <c:v>9.9616999999999997E-2</c:v>
                </c:pt>
                <c:pt idx="8435">
                  <c:v>6.9727999999999998E-2</c:v>
                </c:pt>
                <c:pt idx="8436">
                  <c:v>9.9719000000000002E-2</c:v>
                </c:pt>
                <c:pt idx="8437">
                  <c:v>0.17738000000000001</c:v>
                </c:pt>
                <c:pt idx="8438">
                  <c:v>2.7921999999999999E-2</c:v>
                </c:pt>
                <c:pt idx="8439">
                  <c:v>5.6593999999999998E-2</c:v>
                </c:pt>
                <c:pt idx="8440">
                  <c:v>0.24504000000000001</c:v>
                </c:pt>
                <c:pt idx="8441">
                  <c:v>0.46248</c:v>
                </c:pt>
                <c:pt idx="8442">
                  <c:v>0.33416000000000001</c:v>
                </c:pt>
                <c:pt idx="8443">
                  <c:v>0.27718999999999999</c:v>
                </c:pt>
                <c:pt idx="8444">
                  <c:v>0.37113000000000002</c:v>
                </c:pt>
                <c:pt idx="8445">
                  <c:v>0.36144999999999999</c:v>
                </c:pt>
                <c:pt idx="8446">
                  <c:v>0.31485999999999997</c:v>
                </c:pt>
                <c:pt idx="8447">
                  <c:v>0.18543000000000001</c:v>
                </c:pt>
                <c:pt idx="8448">
                  <c:v>0.20755999999999999</c:v>
                </c:pt>
                <c:pt idx="8449">
                  <c:v>0.19664999999999999</c:v>
                </c:pt>
                <c:pt idx="8450">
                  <c:v>0.42110999999999998</c:v>
                </c:pt>
                <c:pt idx="8451">
                  <c:v>0.38318999999999998</c:v>
                </c:pt>
                <c:pt idx="8452">
                  <c:v>0.20383000000000001</c:v>
                </c:pt>
                <c:pt idx="8453">
                  <c:v>0.13234000000000001</c:v>
                </c:pt>
                <c:pt idx="8454">
                  <c:v>6.9014000000000006E-2</c:v>
                </c:pt>
                <c:pt idx="8455">
                  <c:v>0.11463</c:v>
                </c:pt>
                <c:pt idx="8456">
                  <c:v>0.29509000000000002</c:v>
                </c:pt>
                <c:pt idx="8457">
                  <c:v>0.29492000000000002</c:v>
                </c:pt>
                <c:pt idx="8458">
                  <c:v>0.31098999999999999</c:v>
                </c:pt>
                <c:pt idx="8459">
                  <c:v>0.21299000000000001</c:v>
                </c:pt>
                <c:pt idx="8460">
                  <c:v>0.25047000000000003</c:v>
                </c:pt>
                <c:pt idx="8461">
                  <c:v>0.30965999999999999</c:v>
                </c:pt>
                <c:pt idx="8462">
                  <c:v>0.30762</c:v>
                </c:pt>
                <c:pt idx="8463">
                  <c:v>0.21779999999999999</c:v>
                </c:pt>
                <c:pt idx="8464">
                  <c:v>0.14251</c:v>
                </c:pt>
                <c:pt idx="8465">
                  <c:v>0.15451999999999999</c:v>
                </c:pt>
                <c:pt idx="8466">
                  <c:v>0.15891</c:v>
                </c:pt>
                <c:pt idx="8467">
                  <c:v>8.1172999999999995E-2</c:v>
                </c:pt>
                <c:pt idx="8468">
                  <c:v>6.8558999999999995E-2</c:v>
                </c:pt>
                <c:pt idx="8469">
                  <c:v>2.7975E-2</c:v>
                </c:pt>
                <c:pt idx="8470">
                  <c:v>4.6369E-2</c:v>
                </c:pt>
                <c:pt idx="8471">
                  <c:v>0.34721999999999997</c:v>
                </c:pt>
                <c:pt idx="8472">
                  <c:v>0.36792999999999998</c:v>
                </c:pt>
                <c:pt idx="8473">
                  <c:v>8.8132000000000002E-2</c:v>
                </c:pt>
                <c:pt idx="8474">
                  <c:v>8.0112000000000003E-2</c:v>
                </c:pt>
                <c:pt idx="8475">
                  <c:v>0.12942000000000001</c:v>
                </c:pt>
                <c:pt idx="8476">
                  <c:v>0.14709</c:v>
                </c:pt>
                <c:pt idx="8477">
                  <c:v>0.13105</c:v>
                </c:pt>
                <c:pt idx="8478">
                  <c:v>0.12540000000000001</c:v>
                </c:pt>
                <c:pt idx="8479">
                  <c:v>0.19108</c:v>
                </c:pt>
                <c:pt idx="8480">
                  <c:v>0.12304</c:v>
                </c:pt>
                <c:pt idx="8481">
                  <c:v>0.13297</c:v>
                </c:pt>
                <c:pt idx="8482">
                  <c:v>0.13397999999999999</c:v>
                </c:pt>
                <c:pt idx="8483">
                  <c:v>0.13236000000000001</c:v>
                </c:pt>
                <c:pt idx="8484">
                  <c:v>0.10921</c:v>
                </c:pt>
                <c:pt idx="8485">
                  <c:v>0.15642</c:v>
                </c:pt>
                <c:pt idx="8486">
                  <c:v>0.30673</c:v>
                </c:pt>
                <c:pt idx="8487">
                  <c:v>0.30658000000000002</c:v>
                </c:pt>
                <c:pt idx="8488">
                  <c:v>0.31133</c:v>
                </c:pt>
                <c:pt idx="8489">
                  <c:v>0.35515000000000002</c:v>
                </c:pt>
                <c:pt idx="8490">
                  <c:v>0.17238000000000001</c:v>
                </c:pt>
                <c:pt idx="8491">
                  <c:v>0.11744</c:v>
                </c:pt>
                <c:pt idx="8492">
                  <c:v>0.24506</c:v>
                </c:pt>
                <c:pt idx="8493">
                  <c:v>0.12207999999999999</c:v>
                </c:pt>
                <c:pt idx="8494">
                  <c:v>7.7576000000000006E-2</c:v>
                </c:pt>
                <c:pt idx="8495">
                  <c:v>0.16089999999999999</c:v>
                </c:pt>
                <c:pt idx="8496">
                  <c:v>0.14216999999999999</c:v>
                </c:pt>
                <c:pt idx="8497">
                  <c:v>0.14130999999999999</c:v>
                </c:pt>
                <c:pt idx="8498">
                  <c:v>0.27756999999999998</c:v>
                </c:pt>
                <c:pt idx="8499">
                  <c:v>0.31520999999999999</c:v>
                </c:pt>
                <c:pt idx="8500">
                  <c:v>0.32436999999999999</c:v>
                </c:pt>
                <c:pt idx="8501">
                  <c:v>0.46182000000000001</c:v>
                </c:pt>
                <c:pt idx="8502">
                  <c:v>0.39818999999999999</c:v>
                </c:pt>
                <c:pt idx="8503">
                  <c:v>0.10235</c:v>
                </c:pt>
                <c:pt idx="8504">
                  <c:v>0.15673000000000001</c:v>
                </c:pt>
                <c:pt idx="8505">
                  <c:v>0.16566</c:v>
                </c:pt>
                <c:pt idx="8506">
                  <c:v>0.16344</c:v>
                </c:pt>
                <c:pt idx="8507">
                  <c:v>0.14724000000000001</c:v>
                </c:pt>
                <c:pt idx="8508">
                  <c:v>0.12350999999999999</c:v>
                </c:pt>
                <c:pt idx="8509">
                  <c:v>0.11415</c:v>
                </c:pt>
                <c:pt idx="8510">
                  <c:v>0.24437</c:v>
                </c:pt>
                <c:pt idx="8511">
                  <c:v>0.13424</c:v>
                </c:pt>
                <c:pt idx="8512">
                  <c:v>0.124</c:v>
                </c:pt>
                <c:pt idx="8513">
                  <c:v>7.8048999999999993E-2</c:v>
                </c:pt>
                <c:pt idx="8514">
                  <c:v>0.14487</c:v>
                </c:pt>
                <c:pt idx="8515">
                  <c:v>0.14163000000000001</c:v>
                </c:pt>
                <c:pt idx="8516">
                  <c:v>0.56781999999999999</c:v>
                </c:pt>
                <c:pt idx="8517">
                  <c:v>0.84574000000000005</c:v>
                </c:pt>
                <c:pt idx="8518">
                  <c:v>0.87824000000000002</c:v>
                </c:pt>
                <c:pt idx="8519">
                  <c:v>0.49936000000000003</c:v>
                </c:pt>
                <c:pt idx="8520">
                  <c:v>0.53676000000000001</c:v>
                </c:pt>
                <c:pt idx="8521">
                  <c:v>0.17152000000000001</c:v>
                </c:pt>
                <c:pt idx="8522">
                  <c:v>0.19178000000000001</c:v>
                </c:pt>
                <c:pt idx="8523">
                  <c:v>0.15472</c:v>
                </c:pt>
                <c:pt idx="8524">
                  <c:v>0.15701000000000001</c:v>
                </c:pt>
                <c:pt idx="8525">
                  <c:v>0.15429000000000001</c:v>
                </c:pt>
                <c:pt idx="8526">
                  <c:v>0.52829000000000004</c:v>
                </c:pt>
                <c:pt idx="8527">
                  <c:v>0.56950000000000001</c:v>
                </c:pt>
                <c:pt idx="8528">
                  <c:v>0.58752000000000004</c:v>
                </c:pt>
                <c:pt idx="8529">
                  <c:v>0.64493</c:v>
                </c:pt>
                <c:pt idx="8530">
                  <c:v>0.49247999999999997</c:v>
                </c:pt>
                <c:pt idx="8531">
                  <c:v>0.33188000000000001</c:v>
                </c:pt>
                <c:pt idx="8532">
                  <c:v>0.32341999999999999</c:v>
                </c:pt>
                <c:pt idx="8533">
                  <c:v>0.33140999999999998</c:v>
                </c:pt>
                <c:pt idx="8534">
                  <c:v>0.39346999999999999</c:v>
                </c:pt>
                <c:pt idx="8535">
                  <c:v>0.41969000000000001</c:v>
                </c:pt>
                <c:pt idx="8536">
                  <c:v>0.34077000000000002</c:v>
                </c:pt>
                <c:pt idx="8537">
                  <c:v>0.47444999999999998</c:v>
                </c:pt>
                <c:pt idx="8538">
                  <c:v>0.56852999999999998</c:v>
                </c:pt>
                <c:pt idx="8539">
                  <c:v>0.33839999999999998</c:v>
                </c:pt>
                <c:pt idx="8540">
                  <c:v>0.30057</c:v>
                </c:pt>
                <c:pt idx="8541">
                  <c:v>0.17</c:v>
                </c:pt>
                <c:pt idx="8542">
                  <c:v>0.13475999999999999</c:v>
                </c:pt>
                <c:pt idx="8543">
                  <c:v>0.25425999999999999</c:v>
                </c:pt>
                <c:pt idx="8544">
                  <c:v>0.45118999999999998</c:v>
                </c:pt>
                <c:pt idx="8545">
                  <c:v>0.42710999999999999</c:v>
                </c:pt>
                <c:pt idx="8546">
                  <c:v>0.33548</c:v>
                </c:pt>
                <c:pt idx="8547">
                  <c:v>0.33600000000000002</c:v>
                </c:pt>
                <c:pt idx="8548">
                  <c:v>0.29848000000000002</c:v>
                </c:pt>
                <c:pt idx="8549">
                  <c:v>0.18146999999999999</c:v>
                </c:pt>
                <c:pt idx="8550">
                  <c:v>4.3343E-2</c:v>
                </c:pt>
                <c:pt idx="8551">
                  <c:v>3.9016000000000002E-2</c:v>
                </c:pt>
                <c:pt idx="8552">
                  <c:v>7.4584999999999999E-2</c:v>
                </c:pt>
                <c:pt idx="8553">
                  <c:v>0.12653</c:v>
                </c:pt>
                <c:pt idx="8554">
                  <c:v>7.3763999999999996E-2</c:v>
                </c:pt>
                <c:pt idx="8555">
                  <c:v>0.16206000000000001</c:v>
                </c:pt>
                <c:pt idx="8556">
                  <c:v>0.46339999999999998</c:v>
                </c:pt>
                <c:pt idx="8557">
                  <c:v>0.39561000000000002</c:v>
                </c:pt>
                <c:pt idx="8558">
                  <c:v>0.23028000000000001</c:v>
                </c:pt>
                <c:pt idx="8559">
                  <c:v>0.31525999999999998</c:v>
                </c:pt>
                <c:pt idx="8560">
                  <c:v>0.31075000000000003</c:v>
                </c:pt>
                <c:pt idx="8561">
                  <c:v>9.8308999999999994E-2</c:v>
                </c:pt>
                <c:pt idx="8562">
                  <c:v>9.6166000000000001E-2</c:v>
                </c:pt>
                <c:pt idx="8563">
                  <c:v>0.33700999999999998</c:v>
                </c:pt>
                <c:pt idx="8564">
                  <c:v>0.10269</c:v>
                </c:pt>
                <c:pt idx="8565">
                  <c:v>0.10138999999999999</c:v>
                </c:pt>
                <c:pt idx="8566">
                  <c:v>4.8398999999999998E-2</c:v>
                </c:pt>
                <c:pt idx="8567">
                  <c:v>3.2684999999999999E-2</c:v>
                </c:pt>
                <c:pt idx="8568">
                  <c:v>3.7876E-2</c:v>
                </c:pt>
                <c:pt idx="8569">
                  <c:v>8.5074999999999998E-2</c:v>
                </c:pt>
                <c:pt idx="8570">
                  <c:v>0.76959</c:v>
                </c:pt>
                <c:pt idx="8571">
                  <c:v>9.9070000000000005E-2</c:v>
                </c:pt>
                <c:pt idx="8572">
                  <c:v>0.13714999999999999</c:v>
                </c:pt>
                <c:pt idx="8573">
                  <c:v>0.11734</c:v>
                </c:pt>
                <c:pt idx="8574">
                  <c:v>0.11600000000000001</c:v>
                </c:pt>
                <c:pt idx="8575">
                  <c:v>9.0558E-2</c:v>
                </c:pt>
                <c:pt idx="8576">
                  <c:v>0.1057</c:v>
                </c:pt>
                <c:pt idx="8577">
                  <c:v>6.9209000000000007E-2</c:v>
                </c:pt>
                <c:pt idx="8578">
                  <c:v>7.2642999999999999E-2</c:v>
                </c:pt>
                <c:pt idx="8579">
                  <c:v>0.13891999999999999</c:v>
                </c:pt>
                <c:pt idx="8580">
                  <c:v>0.39461000000000002</c:v>
                </c:pt>
                <c:pt idx="8581">
                  <c:v>0.35926000000000002</c:v>
                </c:pt>
                <c:pt idx="8582">
                  <c:v>0.24048</c:v>
                </c:pt>
                <c:pt idx="8583">
                  <c:v>0.33179999999999998</c:v>
                </c:pt>
                <c:pt idx="8584">
                  <c:v>0.30714999999999998</c:v>
                </c:pt>
                <c:pt idx="8585">
                  <c:v>0.30173</c:v>
                </c:pt>
                <c:pt idx="8586">
                  <c:v>0.28389999999999999</c:v>
                </c:pt>
                <c:pt idx="8587">
                  <c:v>0.19591</c:v>
                </c:pt>
                <c:pt idx="8588">
                  <c:v>0.19979</c:v>
                </c:pt>
                <c:pt idx="8589">
                  <c:v>0.21987999999999999</c:v>
                </c:pt>
                <c:pt idx="8590">
                  <c:v>0.15201999999999999</c:v>
                </c:pt>
                <c:pt idx="8591">
                  <c:v>0.14796000000000001</c:v>
                </c:pt>
                <c:pt idx="8592">
                  <c:v>0.22503999999999999</c:v>
                </c:pt>
                <c:pt idx="8593">
                  <c:v>0.21770999999999999</c:v>
                </c:pt>
                <c:pt idx="8594">
                  <c:v>0.17912</c:v>
                </c:pt>
                <c:pt idx="8595">
                  <c:v>0.25924000000000003</c:v>
                </c:pt>
                <c:pt idx="8596">
                  <c:v>0.16094</c:v>
                </c:pt>
                <c:pt idx="8597">
                  <c:v>0.17152000000000001</c:v>
                </c:pt>
                <c:pt idx="8598">
                  <c:v>0.21360999999999999</c:v>
                </c:pt>
                <c:pt idx="8599">
                  <c:v>0.19431000000000001</c:v>
                </c:pt>
                <c:pt idx="8600">
                  <c:v>0.21260000000000001</c:v>
                </c:pt>
                <c:pt idx="8601">
                  <c:v>0.17655999999999999</c:v>
                </c:pt>
                <c:pt idx="8602">
                  <c:v>0.22817000000000001</c:v>
                </c:pt>
                <c:pt idx="8603">
                  <c:v>0.15418999999999999</c:v>
                </c:pt>
                <c:pt idx="8604">
                  <c:v>0.14801</c:v>
                </c:pt>
                <c:pt idx="8605">
                  <c:v>0.14405999999999999</c:v>
                </c:pt>
                <c:pt idx="8606">
                  <c:v>5.3832999999999999E-2</c:v>
                </c:pt>
                <c:pt idx="8607">
                  <c:v>5.7265999999999997E-2</c:v>
                </c:pt>
                <c:pt idx="8608">
                  <c:v>0.17524000000000001</c:v>
                </c:pt>
                <c:pt idx="8609">
                  <c:v>9.9863999999999994E-2</c:v>
                </c:pt>
                <c:pt idx="8610">
                  <c:v>9.1743000000000005E-2</c:v>
                </c:pt>
                <c:pt idx="8611">
                  <c:v>9.1130000000000003E-2</c:v>
                </c:pt>
                <c:pt idx="8612">
                  <c:v>9.7982E-2</c:v>
                </c:pt>
                <c:pt idx="8613">
                  <c:v>8.7993000000000002E-2</c:v>
                </c:pt>
                <c:pt idx="8614">
                  <c:v>9.4123999999999999E-2</c:v>
                </c:pt>
                <c:pt idx="8615">
                  <c:v>0.17574999999999999</c:v>
                </c:pt>
                <c:pt idx="8616">
                  <c:v>0.16913</c:v>
                </c:pt>
                <c:pt idx="8617">
                  <c:v>7.2525000000000006E-2</c:v>
                </c:pt>
                <c:pt idx="8618">
                  <c:v>0.32291999999999998</c:v>
                </c:pt>
                <c:pt idx="8619">
                  <c:v>0.21553</c:v>
                </c:pt>
                <c:pt idx="8620">
                  <c:v>0.43836000000000003</c:v>
                </c:pt>
                <c:pt idx="8621">
                  <c:v>0.34567999999999999</c:v>
                </c:pt>
                <c:pt idx="8622">
                  <c:v>0.38589000000000001</c:v>
                </c:pt>
                <c:pt idx="8623">
                  <c:v>0.12331</c:v>
                </c:pt>
                <c:pt idx="8624">
                  <c:v>0.19228999999999999</c:v>
                </c:pt>
                <c:pt idx="8625">
                  <c:v>0.24210999999999999</c:v>
                </c:pt>
                <c:pt idx="8626">
                  <c:v>0.21629999999999999</c:v>
                </c:pt>
                <c:pt idx="8627">
                  <c:v>0.51307000000000003</c:v>
                </c:pt>
                <c:pt idx="8628">
                  <c:v>0.25012000000000001</c:v>
                </c:pt>
                <c:pt idx="8629">
                  <c:v>0.17133000000000001</c:v>
                </c:pt>
                <c:pt idx="8630">
                  <c:v>5.7051999999999999E-2</c:v>
                </c:pt>
                <c:pt idx="8631">
                  <c:v>5.4125E-2</c:v>
                </c:pt>
                <c:pt idx="8632">
                  <c:v>0.16921</c:v>
                </c:pt>
                <c:pt idx="8633">
                  <c:v>0.19223999999999999</c:v>
                </c:pt>
                <c:pt idx="8634">
                  <c:v>0.10743999999999999</c:v>
                </c:pt>
                <c:pt idx="8635">
                  <c:v>0.16628000000000001</c:v>
                </c:pt>
                <c:pt idx="8636">
                  <c:v>0.18618999999999999</c:v>
                </c:pt>
                <c:pt idx="8637">
                  <c:v>0.10968</c:v>
                </c:pt>
                <c:pt idx="8638">
                  <c:v>0.55883000000000005</c:v>
                </c:pt>
                <c:pt idx="8639">
                  <c:v>0.55596999999999996</c:v>
                </c:pt>
                <c:pt idx="8640">
                  <c:v>0.12592999999999999</c:v>
                </c:pt>
                <c:pt idx="8641">
                  <c:v>9.7786999999999999E-2</c:v>
                </c:pt>
                <c:pt idx="8642">
                  <c:v>0.24414</c:v>
                </c:pt>
                <c:pt idx="8643">
                  <c:v>0.24374999999999999</c:v>
                </c:pt>
                <c:pt idx="8644">
                  <c:v>0.26017000000000001</c:v>
                </c:pt>
                <c:pt idx="8645">
                  <c:v>9.4379000000000005E-2</c:v>
                </c:pt>
                <c:pt idx="8646">
                  <c:v>0.27011000000000002</c:v>
                </c:pt>
                <c:pt idx="8647">
                  <c:v>0.28193000000000001</c:v>
                </c:pt>
                <c:pt idx="8648">
                  <c:v>0.38675999999999999</c:v>
                </c:pt>
                <c:pt idx="8649">
                  <c:v>0.33193</c:v>
                </c:pt>
                <c:pt idx="8650">
                  <c:v>0.26535999999999998</c:v>
                </c:pt>
                <c:pt idx="8651">
                  <c:v>0.29703000000000002</c:v>
                </c:pt>
                <c:pt idx="8652">
                  <c:v>0.21496000000000001</c:v>
                </c:pt>
                <c:pt idx="8653">
                  <c:v>0.34921000000000002</c:v>
                </c:pt>
                <c:pt idx="8654">
                  <c:v>0.11283</c:v>
                </c:pt>
                <c:pt idx="8655">
                  <c:v>0.20902999999999999</c:v>
                </c:pt>
                <c:pt idx="8656">
                  <c:v>0.44056000000000001</c:v>
                </c:pt>
                <c:pt idx="8657">
                  <c:v>0.41837000000000002</c:v>
                </c:pt>
                <c:pt idx="8658">
                  <c:v>0.42521999999999999</c:v>
                </c:pt>
                <c:pt idx="8659">
                  <c:v>0.61958000000000002</c:v>
                </c:pt>
                <c:pt idx="8660">
                  <c:v>0.63763000000000003</c:v>
                </c:pt>
                <c:pt idx="8661">
                  <c:v>0.63146999999999998</c:v>
                </c:pt>
                <c:pt idx="8662">
                  <c:v>0.64131000000000005</c:v>
                </c:pt>
                <c:pt idx="8663">
                  <c:v>0.52198</c:v>
                </c:pt>
                <c:pt idx="8664">
                  <c:v>0.48692999999999997</c:v>
                </c:pt>
                <c:pt idx="8665">
                  <c:v>0.29877999999999999</c:v>
                </c:pt>
                <c:pt idx="8666">
                  <c:v>0.33776</c:v>
                </c:pt>
                <c:pt idx="8667">
                  <c:v>0.33955999999999997</c:v>
                </c:pt>
                <c:pt idx="8668">
                  <c:v>0.18922</c:v>
                </c:pt>
                <c:pt idx="8669">
                  <c:v>0.24188999999999999</c:v>
                </c:pt>
                <c:pt idx="8670">
                  <c:v>0.30513000000000001</c:v>
                </c:pt>
                <c:pt idx="8671">
                  <c:v>0.27224999999999999</c:v>
                </c:pt>
                <c:pt idx="8672">
                  <c:v>0.19830999999999999</c:v>
                </c:pt>
                <c:pt idx="8673">
                  <c:v>0.14438999999999999</c:v>
                </c:pt>
                <c:pt idx="8674">
                  <c:v>0.22897999999999999</c:v>
                </c:pt>
                <c:pt idx="8675">
                  <c:v>0.26438</c:v>
                </c:pt>
                <c:pt idx="8676">
                  <c:v>0.43662000000000001</c:v>
                </c:pt>
                <c:pt idx="8677">
                  <c:v>0.23079</c:v>
                </c:pt>
                <c:pt idx="8678">
                  <c:v>0.19977</c:v>
                </c:pt>
                <c:pt idx="8679">
                  <c:v>0.19101000000000001</c:v>
                </c:pt>
                <c:pt idx="8680">
                  <c:v>0.14368</c:v>
                </c:pt>
                <c:pt idx="8681">
                  <c:v>0.14574000000000001</c:v>
                </c:pt>
                <c:pt idx="8682">
                  <c:v>0.15168000000000001</c:v>
                </c:pt>
                <c:pt idx="8683">
                  <c:v>0.25241999999999998</c:v>
                </c:pt>
                <c:pt idx="8684">
                  <c:v>0.33400999999999997</c:v>
                </c:pt>
                <c:pt idx="8685">
                  <c:v>0.12653</c:v>
                </c:pt>
                <c:pt idx="8686">
                  <c:v>0.23291999999999999</c:v>
                </c:pt>
                <c:pt idx="8687">
                  <c:v>0.29326999999999998</c:v>
                </c:pt>
                <c:pt idx="8688">
                  <c:v>0.19078000000000001</c:v>
                </c:pt>
                <c:pt idx="8689">
                  <c:v>0.45484000000000002</c:v>
                </c:pt>
                <c:pt idx="8690">
                  <c:v>0.39702999999999999</c:v>
                </c:pt>
                <c:pt idx="8691">
                  <c:v>3.7793E-2</c:v>
                </c:pt>
                <c:pt idx="8692">
                  <c:v>2.1378999999999999E-2</c:v>
                </c:pt>
                <c:pt idx="8693">
                  <c:v>1.3384E-2</c:v>
                </c:pt>
                <c:pt idx="8694">
                  <c:v>2.8131E-2</c:v>
                </c:pt>
                <c:pt idx="8695">
                  <c:v>4.3143000000000001E-2</c:v>
                </c:pt>
                <c:pt idx="8696">
                  <c:v>4.6344999999999997E-2</c:v>
                </c:pt>
                <c:pt idx="8697">
                  <c:v>4.6088999999999998E-2</c:v>
                </c:pt>
                <c:pt idx="8698">
                  <c:v>4.6656000000000003E-2</c:v>
                </c:pt>
                <c:pt idx="8699">
                  <c:v>0.13433</c:v>
                </c:pt>
                <c:pt idx="8700">
                  <c:v>0.14488999999999999</c:v>
                </c:pt>
                <c:pt idx="8701">
                  <c:v>0.22506000000000001</c:v>
                </c:pt>
                <c:pt idx="8702">
                  <c:v>0.22391</c:v>
                </c:pt>
                <c:pt idx="8703">
                  <c:v>0.43310999999999999</c:v>
                </c:pt>
                <c:pt idx="8704">
                  <c:v>0.39748</c:v>
                </c:pt>
                <c:pt idx="8705">
                  <c:v>0.39229999999999998</c:v>
                </c:pt>
                <c:pt idx="8706">
                  <c:v>0.40662999999999999</c:v>
                </c:pt>
                <c:pt idx="8707">
                  <c:v>0.11464000000000001</c:v>
                </c:pt>
                <c:pt idx="8708">
                  <c:v>0.46959000000000001</c:v>
                </c:pt>
                <c:pt idx="8709">
                  <c:v>0.50112999999999996</c:v>
                </c:pt>
                <c:pt idx="8710">
                  <c:v>0.49107000000000001</c:v>
                </c:pt>
                <c:pt idx="8711">
                  <c:v>0.49540000000000001</c:v>
                </c:pt>
                <c:pt idx="8712">
                  <c:v>0.56949000000000005</c:v>
                </c:pt>
                <c:pt idx="8713">
                  <c:v>0.56294999999999995</c:v>
                </c:pt>
                <c:pt idx="8714">
                  <c:v>0.51865000000000006</c:v>
                </c:pt>
                <c:pt idx="8715">
                  <c:v>0.54449999999999998</c:v>
                </c:pt>
                <c:pt idx="8716">
                  <c:v>0.58091999999999999</c:v>
                </c:pt>
                <c:pt idx="8717">
                  <c:v>0.21235000000000001</c:v>
                </c:pt>
                <c:pt idx="8718">
                  <c:v>0.21909999999999999</c:v>
                </c:pt>
                <c:pt idx="8719">
                  <c:v>0.45946999999999999</c:v>
                </c:pt>
                <c:pt idx="8720">
                  <c:v>0.22395000000000001</c:v>
                </c:pt>
                <c:pt idx="8721">
                  <c:v>0.34622999999999998</c:v>
                </c:pt>
                <c:pt idx="8722">
                  <c:v>0.34734999999999999</c:v>
                </c:pt>
                <c:pt idx="8723">
                  <c:v>0.35106999999999999</c:v>
                </c:pt>
                <c:pt idx="8724">
                  <c:v>0.20799000000000001</c:v>
                </c:pt>
                <c:pt idx="8725">
                  <c:v>0.19570000000000001</c:v>
                </c:pt>
                <c:pt idx="8726">
                  <c:v>0.21292</c:v>
                </c:pt>
                <c:pt idx="8727">
                  <c:v>0.34033999999999998</c:v>
                </c:pt>
                <c:pt idx="8728">
                  <c:v>0.23694999999999999</c:v>
                </c:pt>
                <c:pt idx="8729">
                  <c:v>0.21379000000000001</c:v>
                </c:pt>
                <c:pt idx="8730">
                  <c:v>0.23759</c:v>
                </c:pt>
                <c:pt idx="8731">
                  <c:v>0.40466999999999997</c:v>
                </c:pt>
                <c:pt idx="8732">
                  <c:v>0.37880999999999998</c:v>
                </c:pt>
                <c:pt idx="8733">
                  <c:v>0.62038000000000004</c:v>
                </c:pt>
                <c:pt idx="8734">
                  <c:v>0.59267000000000003</c:v>
                </c:pt>
                <c:pt idx="8735">
                  <c:v>0.43842999999999999</c:v>
                </c:pt>
                <c:pt idx="8736">
                  <c:v>0.51761999999999997</c:v>
                </c:pt>
                <c:pt idx="8737">
                  <c:v>0.62561999999999995</c:v>
                </c:pt>
                <c:pt idx="8738">
                  <c:v>0.55359999999999998</c:v>
                </c:pt>
                <c:pt idx="8739">
                  <c:v>0.40150000000000002</c:v>
                </c:pt>
                <c:pt idx="8740">
                  <c:v>0.20130999999999999</c:v>
                </c:pt>
                <c:pt idx="8741">
                  <c:v>0.22692000000000001</c:v>
                </c:pt>
                <c:pt idx="8742">
                  <c:v>0.19464999999999999</c:v>
                </c:pt>
                <c:pt idx="8743">
                  <c:v>0.15612000000000001</c:v>
                </c:pt>
                <c:pt idx="8744">
                  <c:v>0.15669</c:v>
                </c:pt>
                <c:pt idx="8745">
                  <c:v>0.17596000000000001</c:v>
                </c:pt>
                <c:pt idx="8746">
                  <c:v>0.16083</c:v>
                </c:pt>
                <c:pt idx="8747">
                  <c:v>0.17457</c:v>
                </c:pt>
                <c:pt idx="8748">
                  <c:v>0.16228000000000001</c:v>
                </c:pt>
                <c:pt idx="8749">
                  <c:v>0.16821</c:v>
                </c:pt>
                <c:pt idx="8750">
                  <c:v>0.34477000000000002</c:v>
                </c:pt>
                <c:pt idx="8751">
                  <c:v>0.46173999999999998</c:v>
                </c:pt>
                <c:pt idx="8752">
                  <c:v>0.31241000000000002</c:v>
                </c:pt>
                <c:pt idx="8753">
                  <c:v>0.50678000000000001</c:v>
                </c:pt>
                <c:pt idx="8754">
                  <c:v>0.39348</c:v>
                </c:pt>
                <c:pt idx="8755">
                  <c:v>0.40694999999999998</c:v>
                </c:pt>
                <c:pt idx="8756">
                  <c:v>0.21260999999999999</c:v>
                </c:pt>
                <c:pt idx="8757">
                  <c:v>0.50161999999999995</c:v>
                </c:pt>
                <c:pt idx="8758">
                  <c:v>0.55649999999999999</c:v>
                </c:pt>
                <c:pt idx="8759">
                  <c:v>0.38832</c:v>
                </c:pt>
                <c:pt idx="8760">
                  <c:v>0.38857999999999998</c:v>
                </c:pt>
                <c:pt idx="8761">
                  <c:v>0.35818</c:v>
                </c:pt>
                <c:pt idx="8762">
                  <c:v>0.32002999999999998</c:v>
                </c:pt>
                <c:pt idx="8763">
                  <c:v>0.31478</c:v>
                </c:pt>
                <c:pt idx="8764">
                  <c:v>0.17050000000000001</c:v>
                </c:pt>
                <c:pt idx="8765">
                  <c:v>0.16031000000000001</c:v>
                </c:pt>
                <c:pt idx="8766">
                  <c:v>0.17912</c:v>
                </c:pt>
                <c:pt idx="8767">
                  <c:v>0.15667</c:v>
                </c:pt>
                <c:pt idx="8768">
                  <c:v>0.15742999999999999</c:v>
                </c:pt>
                <c:pt idx="8769">
                  <c:v>0.19436999999999999</c:v>
                </c:pt>
                <c:pt idx="8770">
                  <c:v>0.19273000000000001</c:v>
                </c:pt>
                <c:pt idx="8771">
                  <c:v>9.6992999999999996E-2</c:v>
                </c:pt>
                <c:pt idx="8772">
                  <c:v>0.10799</c:v>
                </c:pt>
                <c:pt idx="8773">
                  <c:v>0.10356</c:v>
                </c:pt>
                <c:pt idx="8774">
                  <c:v>0.31738</c:v>
                </c:pt>
                <c:pt idx="8775">
                  <c:v>0.10149</c:v>
                </c:pt>
                <c:pt idx="8776">
                  <c:v>9.6090999999999996E-2</c:v>
                </c:pt>
                <c:pt idx="8777">
                  <c:v>0.23930999999999999</c:v>
                </c:pt>
                <c:pt idx="8778">
                  <c:v>0.18207999999999999</c:v>
                </c:pt>
                <c:pt idx="8779">
                  <c:v>0.20199</c:v>
                </c:pt>
                <c:pt idx="8780">
                  <c:v>0.32433000000000001</c:v>
                </c:pt>
                <c:pt idx="8781">
                  <c:v>0.32707000000000003</c:v>
                </c:pt>
                <c:pt idx="8782">
                  <c:v>0.35476000000000002</c:v>
                </c:pt>
                <c:pt idx="8783">
                  <c:v>0.16525999999999999</c:v>
                </c:pt>
                <c:pt idx="8784">
                  <c:v>0.40742</c:v>
                </c:pt>
                <c:pt idx="8785">
                  <c:v>0.66105999999999998</c:v>
                </c:pt>
                <c:pt idx="8786">
                  <c:v>0.57247999999999999</c:v>
                </c:pt>
                <c:pt idx="8787">
                  <c:v>0.42093000000000003</c:v>
                </c:pt>
                <c:pt idx="8788">
                  <c:v>0.46024999999999999</c:v>
                </c:pt>
                <c:pt idx="8789">
                  <c:v>0.59043999999999996</c:v>
                </c:pt>
                <c:pt idx="8790">
                  <c:v>0.54510000000000003</c:v>
                </c:pt>
                <c:pt idx="8791">
                  <c:v>0.44491999999999998</c:v>
                </c:pt>
                <c:pt idx="8792">
                  <c:v>0.47944999999999999</c:v>
                </c:pt>
                <c:pt idx="8793">
                  <c:v>0.46106999999999998</c:v>
                </c:pt>
                <c:pt idx="8794">
                  <c:v>0.48015999999999998</c:v>
                </c:pt>
                <c:pt idx="8795">
                  <c:v>0.52566000000000002</c:v>
                </c:pt>
                <c:pt idx="8796">
                  <c:v>0.33365</c:v>
                </c:pt>
                <c:pt idx="8797">
                  <c:v>0.26023000000000002</c:v>
                </c:pt>
                <c:pt idx="8798">
                  <c:v>0.26873000000000002</c:v>
                </c:pt>
                <c:pt idx="8799">
                  <c:v>0.10251</c:v>
                </c:pt>
                <c:pt idx="8800">
                  <c:v>0.10340000000000001</c:v>
                </c:pt>
                <c:pt idx="8801">
                  <c:v>0.14163000000000001</c:v>
                </c:pt>
                <c:pt idx="8802">
                  <c:v>0.13661000000000001</c:v>
                </c:pt>
                <c:pt idx="8803">
                  <c:v>0.27107999999999999</c:v>
                </c:pt>
                <c:pt idx="8804">
                  <c:v>0.30130000000000001</c:v>
                </c:pt>
                <c:pt idx="8805">
                  <c:v>0.19295999999999999</c:v>
                </c:pt>
                <c:pt idx="8806">
                  <c:v>0.24340999999999999</c:v>
                </c:pt>
                <c:pt idx="8807">
                  <c:v>0.21695999999999999</c:v>
                </c:pt>
                <c:pt idx="8808">
                  <c:v>7.9684000000000005E-2</c:v>
                </c:pt>
                <c:pt idx="8809">
                  <c:v>7.6008000000000006E-2</c:v>
                </c:pt>
                <c:pt idx="8810">
                  <c:v>0.19669</c:v>
                </c:pt>
                <c:pt idx="8811">
                  <c:v>0.19646</c:v>
                </c:pt>
                <c:pt idx="8812">
                  <c:v>0.22717000000000001</c:v>
                </c:pt>
                <c:pt idx="8813">
                  <c:v>7.3069999999999996E-2</c:v>
                </c:pt>
                <c:pt idx="8814">
                  <c:v>0.11509999999999999</c:v>
                </c:pt>
                <c:pt idx="8815">
                  <c:v>0.14265</c:v>
                </c:pt>
                <c:pt idx="8816">
                  <c:v>0.21678</c:v>
                </c:pt>
                <c:pt idx="8817">
                  <c:v>0.2175</c:v>
                </c:pt>
                <c:pt idx="8818">
                  <c:v>0.20896999999999999</c:v>
                </c:pt>
                <c:pt idx="8819">
                  <c:v>0.21934999999999999</c:v>
                </c:pt>
                <c:pt idx="8820">
                  <c:v>0.28076000000000001</c:v>
                </c:pt>
                <c:pt idx="8821">
                  <c:v>0.28397</c:v>
                </c:pt>
                <c:pt idx="8822">
                  <c:v>0.16739000000000001</c:v>
                </c:pt>
                <c:pt idx="8823">
                  <c:v>0.26294000000000001</c:v>
                </c:pt>
                <c:pt idx="8824">
                  <c:v>0.28826000000000002</c:v>
                </c:pt>
                <c:pt idx="8825">
                  <c:v>0.16619999999999999</c:v>
                </c:pt>
                <c:pt idx="8826">
                  <c:v>0.27361000000000002</c:v>
                </c:pt>
                <c:pt idx="8827">
                  <c:v>0.26451000000000002</c:v>
                </c:pt>
                <c:pt idx="8828">
                  <c:v>0.33796999999999999</c:v>
                </c:pt>
                <c:pt idx="8829">
                  <c:v>0.40296999999999999</c:v>
                </c:pt>
                <c:pt idx="8830">
                  <c:v>0.34825</c:v>
                </c:pt>
                <c:pt idx="8831">
                  <c:v>0.31168000000000001</c:v>
                </c:pt>
                <c:pt idx="8832">
                  <c:v>0.26011000000000001</c:v>
                </c:pt>
                <c:pt idx="8833">
                  <c:v>0.38389000000000001</c:v>
                </c:pt>
                <c:pt idx="8834">
                  <c:v>0.43530999999999997</c:v>
                </c:pt>
                <c:pt idx="8835">
                  <c:v>0.41716999999999999</c:v>
                </c:pt>
                <c:pt idx="8836">
                  <c:v>0.70374999999999999</c:v>
                </c:pt>
                <c:pt idx="8837">
                  <c:v>0.35908000000000001</c:v>
                </c:pt>
                <c:pt idx="8838">
                  <c:v>0.37869000000000003</c:v>
                </c:pt>
                <c:pt idx="8839">
                  <c:v>0.25995000000000001</c:v>
                </c:pt>
                <c:pt idx="8840">
                  <c:v>0.11357</c:v>
                </c:pt>
                <c:pt idx="8841">
                  <c:v>0.22045000000000001</c:v>
                </c:pt>
                <c:pt idx="8842">
                  <c:v>0.11794</c:v>
                </c:pt>
                <c:pt idx="8843">
                  <c:v>7.6704999999999995E-2</c:v>
                </c:pt>
                <c:pt idx="8844">
                  <c:v>8.8153999999999996E-2</c:v>
                </c:pt>
                <c:pt idx="8845">
                  <c:v>6.9694000000000006E-2</c:v>
                </c:pt>
                <c:pt idx="8846">
                  <c:v>0.20388000000000001</c:v>
                </c:pt>
                <c:pt idx="8847">
                  <c:v>0.29660999999999998</c:v>
                </c:pt>
                <c:pt idx="8848">
                  <c:v>0.22553000000000001</c:v>
                </c:pt>
                <c:pt idx="8849">
                  <c:v>0.1925</c:v>
                </c:pt>
                <c:pt idx="8850">
                  <c:v>0.20311999999999999</c:v>
                </c:pt>
                <c:pt idx="8851">
                  <c:v>0.18124000000000001</c:v>
                </c:pt>
                <c:pt idx="8852">
                  <c:v>0.21618000000000001</c:v>
                </c:pt>
                <c:pt idx="8853">
                  <c:v>0.34638000000000002</c:v>
                </c:pt>
                <c:pt idx="8854">
                  <c:v>0.52395999999999998</c:v>
                </c:pt>
                <c:pt idx="8855">
                  <c:v>0.70430000000000004</c:v>
                </c:pt>
                <c:pt idx="8856">
                  <c:v>0.41009000000000001</c:v>
                </c:pt>
                <c:pt idx="8857">
                  <c:v>0.10487</c:v>
                </c:pt>
                <c:pt idx="8858">
                  <c:v>0.12046</c:v>
                </c:pt>
                <c:pt idx="8859">
                  <c:v>0.10332</c:v>
                </c:pt>
                <c:pt idx="8860">
                  <c:v>0.16936000000000001</c:v>
                </c:pt>
                <c:pt idx="8861">
                  <c:v>0.26121</c:v>
                </c:pt>
                <c:pt idx="8862">
                  <c:v>8.4223000000000006E-2</c:v>
                </c:pt>
                <c:pt idx="8863">
                  <c:v>4.3062999999999997E-2</c:v>
                </c:pt>
                <c:pt idx="8864">
                  <c:v>0.46364</c:v>
                </c:pt>
                <c:pt idx="8865">
                  <c:v>0.46094000000000002</c:v>
                </c:pt>
                <c:pt idx="8866">
                  <c:v>0.47645999999999999</c:v>
                </c:pt>
                <c:pt idx="8867">
                  <c:v>0.49293999999999999</c:v>
                </c:pt>
                <c:pt idx="8868">
                  <c:v>0.69904999999999995</c:v>
                </c:pt>
                <c:pt idx="8869">
                  <c:v>0.46106999999999998</c:v>
                </c:pt>
                <c:pt idx="8870">
                  <c:v>0.4955</c:v>
                </c:pt>
                <c:pt idx="8871">
                  <c:v>0.17763999999999999</c:v>
                </c:pt>
                <c:pt idx="8872">
                  <c:v>0.13156000000000001</c:v>
                </c:pt>
                <c:pt idx="8873">
                  <c:v>0.18934000000000001</c:v>
                </c:pt>
                <c:pt idx="8874">
                  <c:v>0.18540000000000001</c:v>
                </c:pt>
                <c:pt idx="8875">
                  <c:v>0.1915</c:v>
                </c:pt>
                <c:pt idx="8876">
                  <c:v>0.18553</c:v>
                </c:pt>
                <c:pt idx="8877">
                  <c:v>0.20111000000000001</c:v>
                </c:pt>
                <c:pt idx="8878">
                  <c:v>0.15781999999999999</c:v>
                </c:pt>
                <c:pt idx="8879">
                  <c:v>9.5108999999999999E-2</c:v>
                </c:pt>
                <c:pt idx="8880">
                  <c:v>0.14094000000000001</c:v>
                </c:pt>
                <c:pt idx="8881">
                  <c:v>0.14258000000000001</c:v>
                </c:pt>
                <c:pt idx="8882">
                  <c:v>0.13708999999999999</c:v>
                </c:pt>
                <c:pt idx="8883">
                  <c:v>0.1326</c:v>
                </c:pt>
                <c:pt idx="8884">
                  <c:v>8.7447999999999998E-2</c:v>
                </c:pt>
                <c:pt idx="8885">
                  <c:v>5.4581999999999999E-2</c:v>
                </c:pt>
                <c:pt idx="8886">
                  <c:v>9.4550999999999996E-2</c:v>
                </c:pt>
                <c:pt idx="8887">
                  <c:v>0.18534999999999999</c:v>
                </c:pt>
                <c:pt idx="8888">
                  <c:v>0.19192999999999999</c:v>
                </c:pt>
                <c:pt idx="8889">
                  <c:v>0.36131000000000002</c:v>
                </c:pt>
                <c:pt idx="8890">
                  <c:v>0.25351000000000001</c:v>
                </c:pt>
                <c:pt idx="8891">
                  <c:v>0.39329999999999998</c:v>
                </c:pt>
                <c:pt idx="8892">
                  <c:v>0.40096999999999999</c:v>
                </c:pt>
                <c:pt idx="8893">
                  <c:v>0.26544000000000001</c:v>
                </c:pt>
                <c:pt idx="8894">
                  <c:v>0.52361999999999997</c:v>
                </c:pt>
                <c:pt idx="8895">
                  <c:v>0.54356000000000004</c:v>
                </c:pt>
                <c:pt idx="8896">
                  <c:v>0.52500000000000002</c:v>
                </c:pt>
                <c:pt idx="8897">
                  <c:v>0.54296</c:v>
                </c:pt>
                <c:pt idx="8898">
                  <c:v>0.44247999999999998</c:v>
                </c:pt>
                <c:pt idx="8899">
                  <c:v>0.37467</c:v>
                </c:pt>
                <c:pt idx="8900">
                  <c:v>0.37536000000000003</c:v>
                </c:pt>
                <c:pt idx="8901">
                  <c:v>0.36885000000000001</c:v>
                </c:pt>
                <c:pt idx="8902">
                  <c:v>0.33548</c:v>
                </c:pt>
                <c:pt idx="8903">
                  <c:v>0.26640999999999998</c:v>
                </c:pt>
                <c:pt idx="8904">
                  <c:v>0.18836</c:v>
                </c:pt>
                <c:pt idx="8905">
                  <c:v>0.18029999999999999</c:v>
                </c:pt>
                <c:pt idx="8906">
                  <c:v>0.18312999999999999</c:v>
                </c:pt>
                <c:pt idx="8907">
                  <c:v>0.26483000000000001</c:v>
                </c:pt>
                <c:pt idx="8908">
                  <c:v>0.22042999999999999</c:v>
                </c:pt>
                <c:pt idx="8909">
                  <c:v>0.24246999999999999</c:v>
                </c:pt>
                <c:pt idx="8910">
                  <c:v>6.4824999999999994E-2</c:v>
                </c:pt>
                <c:pt idx="8911">
                  <c:v>6.2422999999999999E-2</c:v>
                </c:pt>
                <c:pt idx="8912">
                  <c:v>0.15653</c:v>
                </c:pt>
                <c:pt idx="8913">
                  <c:v>0.33240999999999998</c:v>
                </c:pt>
                <c:pt idx="8914">
                  <c:v>0.33389999999999997</c:v>
                </c:pt>
                <c:pt idx="8915">
                  <c:v>0.45777000000000001</c:v>
                </c:pt>
                <c:pt idx="8916">
                  <c:v>0.38596999999999998</c:v>
                </c:pt>
                <c:pt idx="8917">
                  <c:v>0.50490000000000002</c:v>
                </c:pt>
                <c:pt idx="8918">
                  <c:v>0.38690000000000002</c:v>
                </c:pt>
                <c:pt idx="8919">
                  <c:v>0.31047999999999998</c:v>
                </c:pt>
                <c:pt idx="8920">
                  <c:v>0.33240999999999998</c:v>
                </c:pt>
                <c:pt idx="8921">
                  <c:v>0.38205</c:v>
                </c:pt>
                <c:pt idx="8922">
                  <c:v>0.30037999999999998</c:v>
                </c:pt>
                <c:pt idx="8923">
                  <c:v>0.28012999999999999</c:v>
                </c:pt>
                <c:pt idx="8924">
                  <c:v>0.29570999999999997</c:v>
                </c:pt>
                <c:pt idx="8925">
                  <c:v>0.31078</c:v>
                </c:pt>
                <c:pt idx="8926">
                  <c:v>0.20072000000000001</c:v>
                </c:pt>
                <c:pt idx="8927">
                  <c:v>0.20752000000000001</c:v>
                </c:pt>
                <c:pt idx="8928">
                  <c:v>0.12937000000000001</c:v>
                </c:pt>
                <c:pt idx="8929">
                  <c:v>0.16469</c:v>
                </c:pt>
                <c:pt idx="8930">
                  <c:v>0.12967999999999999</c:v>
                </c:pt>
                <c:pt idx="8931">
                  <c:v>0.20301</c:v>
                </c:pt>
                <c:pt idx="8932">
                  <c:v>0.12928000000000001</c:v>
                </c:pt>
                <c:pt idx="8933">
                  <c:v>0.12953000000000001</c:v>
                </c:pt>
                <c:pt idx="8934">
                  <c:v>7.6412999999999995E-2</c:v>
                </c:pt>
                <c:pt idx="8935">
                  <c:v>9.1958999999999999E-2</c:v>
                </c:pt>
                <c:pt idx="8936">
                  <c:v>0.12484000000000001</c:v>
                </c:pt>
                <c:pt idx="8937">
                  <c:v>0.13163</c:v>
                </c:pt>
                <c:pt idx="8938">
                  <c:v>0.16541</c:v>
                </c:pt>
                <c:pt idx="8939">
                  <c:v>0.10353999999999999</c:v>
                </c:pt>
                <c:pt idx="8940">
                  <c:v>5.6279000000000003E-2</c:v>
                </c:pt>
                <c:pt idx="8941">
                  <c:v>9.7284999999999996E-2</c:v>
                </c:pt>
                <c:pt idx="8942">
                  <c:v>0.12998000000000001</c:v>
                </c:pt>
                <c:pt idx="8943">
                  <c:v>5.0692000000000001E-2</c:v>
                </c:pt>
                <c:pt idx="8944">
                  <c:v>0.35920000000000002</c:v>
                </c:pt>
                <c:pt idx="8945">
                  <c:v>0.35566999999999999</c:v>
                </c:pt>
                <c:pt idx="8946">
                  <c:v>0.40090999999999999</c:v>
                </c:pt>
                <c:pt idx="8947">
                  <c:v>0.41683999999999999</c:v>
                </c:pt>
                <c:pt idx="8948">
                  <c:v>8.5086999999999996E-2</c:v>
                </c:pt>
                <c:pt idx="8949">
                  <c:v>6.2424E-2</c:v>
                </c:pt>
                <c:pt idx="8950">
                  <c:v>6.6748000000000002E-2</c:v>
                </c:pt>
                <c:pt idx="8951">
                  <c:v>5.8807999999999999E-2</c:v>
                </c:pt>
                <c:pt idx="8952">
                  <c:v>0.11738999999999999</c:v>
                </c:pt>
                <c:pt idx="8953">
                  <c:v>0.23802000000000001</c:v>
                </c:pt>
                <c:pt idx="8954">
                  <c:v>0.44996000000000003</c:v>
                </c:pt>
                <c:pt idx="8955">
                  <c:v>0.70550999999999997</c:v>
                </c:pt>
                <c:pt idx="8956">
                  <c:v>0.60819000000000001</c:v>
                </c:pt>
                <c:pt idx="8957">
                  <c:v>0.60177000000000003</c:v>
                </c:pt>
                <c:pt idx="8958">
                  <c:v>0.57999999999999996</c:v>
                </c:pt>
                <c:pt idx="8959">
                  <c:v>0.35337000000000002</c:v>
                </c:pt>
                <c:pt idx="8960">
                  <c:v>0.39671000000000001</c:v>
                </c:pt>
                <c:pt idx="8961">
                  <c:v>0.38390000000000002</c:v>
                </c:pt>
                <c:pt idx="8962">
                  <c:v>0.29487999999999998</c:v>
                </c:pt>
                <c:pt idx="8963">
                  <c:v>0.29914000000000002</c:v>
                </c:pt>
                <c:pt idx="8964">
                  <c:v>0.37551000000000001</c:v>
                </c:pt>
                <c:pt idx="8965">
                  <c:v>0.56062999999999996</c:v>
                </c:pt>
                <c:pt idx="8966">
                  <c:v>0.61970999999999998</c:v>
                </c:pt>
                <c:pt idx="8967">
                  <c:v>0.40101999999999999</c:v>
                </c:pt>
                <c:pt idx="8968">
                  <c:v>0.40742</c:v>
                </c:pt>
                <c:pt idx="8969">
                  <c:v>0.3866</c:v>
                </c:pt>
                <c:pt idx="8970">
                  <c:v>0.28782999999999997</c:v>
                </c:pt>
                <c:pt idx="8971">
                  <c:v>0.31226999999999999</c:v>
                </c:pt>
                <c:pt idx="8972">
                  <c:v>0.25580999999999998</c:v>
                </c:pt>
                <c:pt idx="8973">
                  <c:v>0.13865</c:v>
                </c:pt>
                <c:pt idx="8974">
                  <c:v>0.13025</c:v>
                </c:pt>
                <c:pt idx="8975">
                  <c:v>0.14793999999999999</c:v>
                </c:pt>
                <c:pt idx="8976">
                  <c:v>0.26468999999999998</c:v>
                </c:pt>
                <c:pt idx="8977">
                  <c:v>0.28420000000000001</c:v>
                </c:pt>
                <c:pt idx="8978">
                  <c:v>0.25286999999999998</c:v>
                </c:pt>
                <c:pt idx="8979">
                  <c:v>0.67471000000000003</c:v>
                </c:pt>
                <c:pt idx="8980">
                  <c:v>0.60736999999999997</c:v>
                </c:pt>
                <c:pt idx="8981">
                  <c:v>0.31230000000000002</c:v>
                </c:pt>
                <c:pt idx="8982">
                  <c:v>0.27848000000000001</c:v>
                </c:pt>
                <c:pt idx="8983">
                  <c:v>0.32328000000000001</c:v>
                </c:pt>
                <c:pt idx="8984">
                  <c:v>0.41785</c:v>
                </c:pt>
                <c:pt idx="8985">
                  <c:v>0.47164</c:v>
                </c:pt>
                <c:pt idx="8986">
                  <c:v>0.35170000000000001</c:v>
                </c:pt>
                <c:pt idx="8987">
                  <c:v>0.253</c:v>
                </c:pt>
                <c:pt idx="8988">
                  <c:v>0.17824999999999999</c:v>
                </c:pt>
                <c:pt idx="8989">
                  <c:v>0.13652</c:v>
                </c:pt>
                <c:pt idx="8990">
                  <c:v>9.5385999999999999E-2</c:v>
                </c:pt>
                <c:pt idx="8991">
                  <c:v>9.2165999999999998E-2</c:v>
                </c:pt>
                <c:pt idx="8992">
                  <c:v>0.17133999999999999</c:v>
                </c:pt>
                <c:pt idx="8993">
                  <c:v>0.33796999999999999</c:v>
                </c:pt>
                <c:pt idx="8994">
                  <c:v>0.30686999999999998</c:v>
                </c:pt>
                <c:pt idx="8995">
                  <c:v>0.27216000000000001</c:v>
                </c:pt>
                <c:pt idx="8996">
                  <c:v>0.25457000000000002</c:v>
                </c:pt>
                <c:pt idx="8997">
                  <c:v>0.41755999999999999</c:v>
                </c:pt>
                <c:pt idx="8998">
                  <c:v>0.42752000000000001</c:v>
                </c:pt>
                <c:pt idx="8999">
                  <c:v>0.41677999999999998</c:v>
                </c:pt>
                <c:pt idx="9000">
                  <c:v>0.48237000000000002</c:v>
                </c:pt>
                <c:pt idx="9001">
                  <c:v>0.49137999999999998</c:v>
                </c:pt>
                <c:pt idx="9002">
                  <c:v>0.40037</c:v>
                </c:pt>
                <c:pt idx="9003">
                  <c:v>0.23130000000000001</c:v>
                </c:pt>
                <c:pt idx="9004">
                  <c:v>0.23399</c:v>
                </c:pt>
                <c:pt idx="9005">
                  <c:v>0.23343</c:v>
                </c:pt>
                <c:pt idx="9006">
                  <c:v>0.32797999999999999</c:v>
                </c:pt>
                <c:pt idx="9007">
                  <c:v>0.22070999999999999</c:v>
                </c:pt>
                <c:pt idx="9008">
                  <c:v>0.27034000000000002</c:v>
                </c:pt>
                <c:pt idx="9009">
                  <c:v>0.13200999999999999</c:v>
                </c:pt>
                <c:pt idx="9010">
                  <c:v>0.15817999999999999</c:v>
                </c:pt>
                <c:pt idx="9011">
                  <c:v>0.23043</c:v>
                </c:pt>
                <c:pt idx="9012">
                  <c:v>0.13775999999999999</c:v>
                </c:pt>
                <c:pt idx="9013">
                  <c:v>5.5848000000000002E-2</c:v>
                </c:pt>
                <c:pt idx="9014">
                  <c:v>0.23648</c:v>
                </c:pt>
                <c:pt idx="9015">
                  <c:v>0.2321</c:v>
                </c:pt>
                <c:pt idx="9016">
                  <c:v>0.24945000000000001</c:v>
                </c:pt>
                <c:pt idx="9017">
                  <c:v>0.24970999999999999</c:v>
                </c:pt>
                <c:pt idx="9018">
                  <c:v>0.26293</c:v>
                </c:pt>
                <c:pt idx="9019">
                  <c:v>9.0712000000000001E-2</c:v>
                </c:pt>
                <c:pt idx="9020">
                  <c:v>0.11229</c:v>
                </c:pt>
                <c:pt idx="9021">
                  <c:v>0.18769</c:v>
                </c:pt>
                <c:pt idx="9022">
                  <c:v>8.1575999999999996E-2</c:v>
                </c:pt>
                <c:pt idx="9023">
                  <c:v>7.4970999999999996E-2</c:v>
                </c:pt>
                <c:pt idx="9024">
                  <c:v>7.4517E-2</c:v>
                </c:pt>
                <c:pt idx="9025">
                  <c:v>9.8025000000000001E-2</c:v>
                </c:pt>
                <c:pt idx="9026">
                  <c:v>9.2855999999999994E-2</c:v>
                </c:pt>
                <c:pt idx="9027">
                  <c:v>9.1088000000000002E-2</c:v>
                </c:pt>
                <c:pt idx="9028">
                  <c:v>9.2263999999999999E-2</c:v>
                </c:pt>
                <c:pt idx="9029">
                  <c:v>0.21279999999999999</c:v>
                </c:pt>
                <c:pt idx="9030">
                  <c:v>0.17082</c:v>
                </c:pt>
                <c:pt idx="9031">
                  <c:v>0.29355999999999999</c:v>
                </c:pt>
                <c:pt idx="9032">
                  <c:v>0.39666000000000001</c:v>
                </c:pt>
                <c:pt idx="9033">
                  <c:v>0.48320000000000002</c:v>
                </c:pt>
                <c:pt idx="9034">
                  <c:v>0.26436999999999999</c:v>
                </c:pt>
                <c:pt idx="9035">
                  <c:v>0.25212000000000001</c:v>
                </c:pt>
                <c:pt idx="9036">
                  <c:v>0.16864999999999999</c:v>
                </c:pt>
                <c:pt idx="9037">
                  <c:v>0.28061999999999998</c:v>
                </c:pt>
                <c:pt idx="9038">
                  <c:v>0.15443999999999999</c:v>
                </c:pt>
                <c:pt idx="9039">
                  <c:v>9.5953999999999998E-2</c:v>
                </c:pt>
                <c:pt idx="9040">
                  <c:v>9.9245E-2</c:v>
                </c:pt>
                <c:pt idx="9041">
                  <c:v>7.8003000000000003E-2</c:v>
                </c:pt>
                <c:pt idx="9042">
                  <c:v>0.24381</c:v>
                </c:pt>
                <c:pt idx="9043">
                  <c:v>0.30625999999999998</c:v>
                </c:pt>
                <c:pt idx="9044">
                  <c:v>0.38679999999999998</c:v>
                </c:pt>
                <c:pt idx="9045">
                  <c:v>0.32857999999999998</c:v>
                </c:pt>
                <c:pt idx="9046">
                  <c:v>0.33953</c:v>
                </c:pt>
                <c:pt idx="9047">
                  <c:v>0.38736999999999999</c:v>
                </c:pt>
                <c:pt idx="9048">
                  <c:v>0.55574000000000001</c:v>
                </c:pt>
                <c:pt idx="9049">
                  <c:v>0.51024999999999998</c:v>
                </c:pt>
                <c:pt idx="9050">
                  <c:v>0.3463</c:v>
                </c:pt>
                <c:pt idx="9051">
                  <c:v>0.36603999999999998</c:v>
                </c:pt>
                <c:pt idx="9052">
                  <c:v>0.46717999999999998</c:v>
                </c:pt>
                <c:pt idx="9053">
                  <c:v>0.45417000000000002</c:v>
                </c:pt>
                <c:pt idx="9054">
                  <c:v>0.44701000000000002</c:v>
                </c:pt>
                <c:pt idx="9055">
                  <c:v>0.42676999999999998</c:v>
                </c:pt>
                <c:pt idx="9056">
                  <c:v>0.46021000000000001</c:v>
                </c:pt>
                <c:pt idx="9057">
                  <c:v>0.53075000000000006</c:v>
                </c:pt>
                <c:pt idx="9058">
                  <c:v>0.49773000000000001</c:v>
                </c:pt>
                <c:pt idx="9059">
                  <c:v>0.41577999999999998</c:v>
                </c:pt>
                <c:pt idx="9060">
                  <c:v>0.45874999999999999</c:v>
                </c:pt>
                <c:pt idx="9061">
                  <c:v>0.28686</c:v>
                </c:pt>
                <c:pt idx="9062">
                  <c:v>0.28803000000000001</c:v>
                </c:pt>
                <c:pt idx="9063">
                  <c:v>0.29249000000000003</c:v>
                </c:pt>
                <c:pt idx="9064">
                  <c:v>0.30506</c:v>
                </c:pt>
                <c:pt idx="9065">
                  <c:v>0.29647000000000001</c:v>
                </c:pt>
                <c:pt idx="9066">
                  <c:v>0.15675</c:v>
                </c:pt>
                <c:pt idx="9067">
                  <c:v>0.12424</c:v>
                </c:pt>
                <c:pt idx="9068">
                  <c:v>0.11047999999999999</c:v>
                </c:pt>
                <c:pt idx="9069">
                  <c:v>0.12939000000000001</c:v>
                </c:pt>
                <c:pt idx="9070">
                  <c:v>0.15101999999999999</c:v>
                </c:pt>
                <c:pt idx="9071">
                  <c:v>0.13729</c:v>
                </c:pt>
                <c:pt idx="9072">
                  <c:v>0.14021</c:v>
                </c:pt>
                <c:pt idx="9073">
                  <c:v>0.18892999999999999</c:v>
                </c:pt>
                <c:pt idx="9074">
                  <c:v>0.15928</c:v>
                </c:pt>
                <c:pt idx="9075">
                  <c:v>0.11928</c:v>
                </c:pt>
                <c:pt idx="9076">
                  <c:v>0.28558</c:v>
                </c:pt>
                <c:pt idx="9077">
                  <c:v>0.60407999999999995</c:v>
                </c:pt>
                <c:pt idx="9078">
                  <c:v>0.47839999999999999</c:v>
                </c:pt>
                <c:pt idx="9079">
                  <c:v>0.16006000000000001</c:v>
                </c:pt>
                <c:pt idx="9080">
                  <c:v>0.22864000000000001</c:v>
                </c:pt>
                <c:pt idx="9081">
                  <c:v>0.12836</c:v>
                </c:pt>
                <c:pt idx="9082">
                  <c:v>2.8502E-2</c:v>
                </c:pt>
                <c:pt idx="9083">
                  <c:v>5.0126999999999998E-2</c:v>
                </c:pt>
                <c:pt idx="9084">
                  <c:v>5.4216E-2</c:v>
                </c:pt>
                <c:pt idx="9085">
                  <c:v>3.3739999999999999E-2</c:v>
                </c:pt>
                <c:pt idx="9086">
                  <c:v>0.1595</c:v>
                </c:pt>
                <c:pt idx="9087">
                  <c:v>0.16744999999999999</c:v>
                </c:pt>
                <c:pt idx="9088">
                  <c:v>0.15575</c:v>
                </c:pt>
                <c:pt idx="9089">
                  <c:v>0.16103000000000001</c:v>
                </c:pt>
                <c:pt idx="9090">
                  <c:v>8.2751000000000005E-2</c:v>
                </c:pt>
                <c:pt idx="9091">
                  <c:v>9.7892999999999994E-2</c:v>
                </c:pt>
                <c:pt idx="9092">
                  <c:v>7.8933000000000003E-2</c:v>
                </c:pt>
                <c:pt idx="9093">
                  <c:v>6.9339999999999999E-2</c:v>
                </c:pt>
                <c:pt idx="9094">
                  <c:v>8.9358999999999994E-2</c:v>
                </c:pt>
                <c:pt idx="9095">
                  <c:v>0.14765</c:v>
                </c:pt>
                <c:pt idx="9096">
                  <c:v>0.14749000000000001</c:v>
                </c:pt>
                <c:pt idx="9097">
                  <c:v>0.14172999999999999</c:v>
                </c:pt>
                <c:pt idx="9098">
                  <c:v>0.3619</c:v>
                </c:pt>
                <c:pt idx="9099">
                  <c:v>0.42931000000000002</c:v>
                </c:pt>
                <c:pt idx="9100">
                  <c:v>0.47166999999999998</c:v>
                </c:pt>
                <c:pt idx="9101">
                  <c:v>0.46181</c:v>
                </c:pt>
                <c:pt idx="9102">
                  <c:v>0.50266999999999995</c:v>
                </c:pt>
                <c:pt idx="9103">
                  <c:v>0.49995000000000001</c:v>
                </c:pt>
                <c:pt idx="9104">
                  <c:v>0.46826000000000001</c:v>
                </c:pt>
                <c:pt idx="9105">
                  <c:v>0.48209999999999997</c:v>
                </c:pt>
                <c:pt idx="9106">
                  <c:v>0.40783000000000003</c:v>
                </c:pt>
                <c:pt idx="9107">
                  <c:v>0.47756999999999999</c:v>
                </c:pt>
                <c:pt idx="9108">
                  <c:v>0.38908999999999999</c:v>
                </c:pt>
                <c:pt idx="9109">
                  <c:v>0.23297999999999999</c:v>
                </c:pt>
                <c:pt idx="9110">
                  <c:v>0.37103999999999998</c:v>
                </c:pt>
                <c:pt idx="9111">
                  <c:v>0.43001</c:v>
                </c:pt>
                <c:pt idx="9112">
                  <c:v>0.44145000000000001</c:v>
                </c:pt>
                <c:pt idx="9113">
                  <c:v>0.51256000000000002</c:v>
                </c:pt>
                <c:pt idx="9114">
                  <c:v>0.44814999999999999</c:v>
                </c:pt>
                <c:pt idx="9115">
                  <c:v>0.34564</c:v>
                </c:pt>
                <c:pt idx="9116">
                  <c:v>0.34777999999999998</c:v>
                </c:pt>
                <c:pt idx="9117">
                  <c:v>0.33267000000000002</c:v>
                </c:pt>
                <c:pt idx="9118">
                  <c:v>0.11469</c:v>
                </c:pt>
                <c:pt idx="9119">
                  <c:v>0.1242</c:v>
                </c:pt>
                <c:pt idx="9120">
                  <c:v>0.16883000000000001</c:v>
                </c:pt>
                <c:pt idx="9121">
                  <c:v>0.46482000000000001</c:v>
                </c:pt>
                <c:pt idx="9122">
                  <c:v>0.45123000000000002</c:v>
                </c:pt>
                <c:pt idx="9123">
                  <c:v>0.38574999999999998</c:v>
                </c:pt>
                <c:pt idx="9124">
                  <c:v>0.11642</c:v>
                </c:pt>
                <c:pt idx="9125">
                  <c:v>0.23083000000000001</c:v>
                </c:pt>
                <c:pt idx="9126">
                  <c:v>0.23011000000000001</c:v>
                </c:pt>
                <c:pt idx="9127">
                  <c:v>0.32157999999999998</c:v>
                </c:pt>
                <c:pt idx="9128">
                  <c:v>0.31259999999999999</c:v>
                </c:pt>
                <c:pt idx="9129">
                  <c:v>0.35047</c:v>
                </c:pt>
                <c:pt idx="9130">
                  <c:v>0.41388999999999998</c:v>
                </c:pt>
                <c:pt idx="9131">
                  <c:v>0.55674000000000001</c:v>
                </c:pt>
                <c:pt idx="9132">
                  <c:v>0.89558000000000004</c:v>
                </c:pt>
                <c:pt idx="9133">
                  <c:v>0.48248999999999997</c:v>
                </c:pt>
                <c:pt idx="9134">
                  <c:v>0.56947000000000003</c:v>
                </c:pt>
                <c:pt idx="9135">
                  <c:v>0.50583999999999996</c:v>
                </c:pt>
                <c:pt idx="9136">
                  <c:v>0.34204000000000001</c:v>
                </c:pt>
                <c:pt idx="9137">
                  <c:v>0.26690999999999998</c:v>
                </c:pt>
                <c:pt idx="9138">
                  <c:v>0.28356999999999999</c:v>
                </c:pt>
                <c:pt idx="9139">
                  <c:v>0.16278000000000001</c:v>
                </c:pt>
                <c:pt idx="9140">
                  <c:v>9.8775000000000002E-2</c:v>
                </c:pt>
                <c:pt idx="9141">
                  <c:v>0.15307999999999999</c:v>
                </c:pt>
                <c:pt idx="9142">
                  <c:v>0.10609</c:v>
                </c:pt>
                <c:pt idx="9143">
                  <c:v>5.6023999999999997E-2</c:v>
                </c:pt>
                <c:pt idx="9144">
                  <c:v>8.1714999999999996E-2</c:v>
                </c:pt>
                <c:pt idx="9145">
                  <c:v>0.12338</c:v>
                </c:pt>
                <c:pt idx="9146">
                  <c:v>8.5264999999999994E-2</c:v>
                </c:pt>
                <c:pt idx="9147">
                  <c:v>9.2163999999999996E-2</c:v>
                </c:pt>
                <c:pt idx="9148">
                  <c:v>0.1065</c:v>
                </c:pt>
                <c:pt idx="9149">
                  <c:v>0.10730000000000001</c:v>
                </c:pt>
                <c:pt idx="9150">
                  <c:v>0.12609999999999999</c:v>
                </c:pt>
                <c:pt idx="9151">
                  <c:v>0.11570999999999999</c:v>
                </c:pt>
                <c:pt idx="9152">
                  <c:v>6.5138000000000001E-2</c:v>
                </c:pt>
                <c:pt idx="9153">
                  <c:v>0.17857000000000001</c:v>
                </c:pt>
                <c:pt idx="9154">
                  <c:v>0.14158999999999999</c:v>
                </c:pt>
                <c:pt idx="9155">
                  <c:v>8.4145999999999999E-2</c:v>
                </c:pt>
                <c:pt idx="9156">
                  <c:v>7.7867000000000006E-2</c:v>
                </c:pt>
                <c:pt idx="9157">
                  <c:v>0.13194</c:v>
                </c:pt>
                <c:pt idx="9158">
                  <c:v>0.27778999999999998</c:v>
                </c:pt>
                <c:pt idx="9159">
                  <c:v>0.24188999999999999</c:v>
                </c:pt>
                <c:pt idx="9160">
                  <c:v>0.79386999999999996</c:v>
                </c:pt>
                <c:pt idx="9161">
                  <c:v>0.16961999999999999</c:v>
                </c:pt>
                <c:pt idx="9162">
                  <c:v>0.22178999999999999</c:v>
                </c:pt>
                <c:pt idx="9163">
                  <c:v>0.16567999999999999</c:v>
                </c:pt>
                <c:pt idx="9164">
                  <c:v>0.15504000000000001</c:v>
                </c:pt>
                <c:pt idx="9165">
                  <c:v>0.25884000000000001</c:v>
                </c:pt>
                <c:pt idx="9166">
                  <c:v>0.20755999999999999</c:v>
                </c:pt>
                <c:pt idx="9167">
                  <c:v>0.15290999999999999</c:v>
                </c:pt>
                <c:pt idx="9168">
                  <c:v>2.7848999999999999E-2</c:v>
                </c:pt>
                <c:pt idx="9169">
                  <c:v>3.2049000000000001E-2</c:v>
                </c:pt>
                <c:pt idx="9170">
                  <c:v>5.1732E-2</c:v>
                </c:pt>
                <c:pt idx="9171">
                  <c:v>4.7701E-2</c:v>
                </c:pt>
                <c:pt idx="9172">
                  <c:v>5.586E-2</c:v>
                </c:pt>
                <c:pt idx="9173">
                  <c:v>0.11882</c:v>
                </c:pt>
                <c:pt idx="9174">
                  <c:v>0.35478999999999999</c:v>
                </c:pt>
                <c:pt idx="9175">
                  <c:v>0.66463000000000005</c:v>
                </c:pt>
                <c:pt idx="9176">
                  <c:v>0.25974999999999998</c:v>
                </c:pt>
                <c:pt idx="9177">
                  <c:v>0.13689999999999999</c:v>
                </c:pt>
                <c:pt idx="9178">
                  <c:v>0.15665999999999999</c:v>
                </c:pt>
                <c:pt idx="9179">
                  <c:v>0.41788999999999998</c:v>
                </c:pt>
                <c:pt idx="9180">
                  <c:v>0.40610000000000002</c:v>
                </c:pt>
                <c:pt idx="9181">
                  <c:v>0.31863999999999998</c:v>
                </c:pt>
                <c:pt idx="9182">
                  <c:v>0.27372999999999997</c:v>
                </c:pt>
                <c:pt idx="9183">
                  <c:v>0.32613999999999999</c:v>
                </c:pt>
                <c:pt idx="9184">
                  <c:v>0.32824999999999999</c:v>
                </c:pt>
                <c:pt idx="9185">
                  <c:v>0.31244</c:v>
                </c:pt>
                <c:pt idx="9186">
                  <c:v>0.23352999999999999</c:v>
                </c:pt>
                <c:pt idx="9187">
                  <c:v>0.30924000000000001</c:v>
                </c:pt>
                <c:pt idx="9188">
                  <c:v>0.27462999999999999</c:v>
                </c:pt>
                <c:pt idx="9189">
                  <c:v>0.26307999999999998</c:v>
                </c:pt>
                <c:pt idx="9190">
                  <c:v>0.29008</c:v>
                </c:pt>
                <c:pt idx="9191">
                  <c:v>0.33600000000000002</c:v>
                </c:pt>
                <c:pt idx="9192">
                  <c:v>0.36530000000000001</c:v>
                </c:pt>
                <c:pt idx="9193">
                  <c:v>0.33477000000000001</c:v>
                </c:pt>
                <c:pt idx="9194">
                  <c:v>0.37003000000000003</c:v>
                </c:pt>
                <c:pt idx="9195">
                  <c:v>0.38496999999999998</c:v>
                </c:pt>
                <c:pt idx="9196">
                  <c:v>0.43184</c:v>
                </c:pt>
                <c:pt idx="9197">
                  <c:v>0.49191000000000001</c:v>
                </c:pt>
                <c:pt idx="9198">
                  <c:v>0.59909000000000001</c:v>
                </c:pt>
                <c:pt idx="9199">
                  <c:v>0.67315999999999998</c:v>
                </c:pt>
                <c:pt idx="9200">
                  <c:v>0.51612000000000002</c:v>
                </c:pt>
                <c:pt idx="9201">
                  <c:v>0.56862000000000001</c:v>
                </c:pt>
                <c:pt idx="9202">
                  <c:v>0.27428000000000002</c:v>
                </c:pt>
                <c:pt idx="9203">
                  <c:v>0.17754</c:v>
                </c:pt>
                <c:pt idx="9204">
                  <c:v>0.16769999999999999</c:v>
                </c:pt>
                <c:pt idx="9205">
                  <c:v>0.16839000000000001</c:v>
                </c:pt>
                <c:pt idx="9206">
                  <c:v>0.17973</c:v>
                </c:pt>
                <c:pt idx="9207">
                  <c:v>0.13102</c:v>
                </c:pt>
                <c:pt idx="9208">
                  <c:v>0.11219999999999999</c:v>
                </c:pt>
                <c:pt idx="9209">
                  <c:v>0.12139</c:v>
                </c:pt>
                <c:pt idx="9210">
                  <c:v>0.11139</c:v>
                </c:pt>
                <c:pt idx="9211">
                  <c:v>0.12193</c:v>
                </c:pt>
                <c:pt idx="9212">
                  <c:v>0.11161</c:v>
                </c:pt>
                <c:pt idx="9213">
                  <c:v>0.11112</c:v>
                </c:pt>
                <c:pt idx="9214">
                  <c:v>0.11514000000000001</c:v>
                </c:pt>
                <c:pt idx="9215">
                  <c:v>0.14854000000000001</c:v>
                </c:pt>
                <c:pt idx="9216">
                  <c:v>8.7804999999999994E-2</c:v>
                </c:pt>
                <c:pt idx="9217">
                  <c:v>0.29215000000000002</c:v>
                </c:pt>
                <c:pt idx="9218">
                  <c:v>0.41198000000000001</c:v>
                </c:pt>
                <c:pt idx="9219">
                  <c:v>0.46858</c:v>
                </c:pt>
                <c:pt idx="9220">
                  <c:v>0.47015000000000001</c:v>
                </c:pt>
                <c:pt idx="9221">
                  <c:v>0.23185</c:v>
                </c:pt>
                <c:pt idx="9222">
                  <c:v>0.18819</c:v>
                </c:pt>
                <c:pt idx="9223">
                  <c:v>0.39173999999999998</c:v>
                </c:pt>
                <c:pt idx="9224">
                  <c:v>0.29330000000000001</c:v>
                </c:pt>
                <c:pt idx="9225">
                  <c:v>0.16958999999999999</c:v>
                </c:pt>
                <c:pt idx="9226">
                  <c:v>0.16569</c:v>
                </c:pt>
                <c:pt idx="9227">
                  <c:v>6.4198000000000005E-2</c:v>
                </c:pt>
                <c:pt idx="9228">
                  <c:v>6.0063999999999999E-2</c:v>
                </c:pt>
                <c:pt idx="9229">
                  <c:v>0.22497</c:v>
                </c:pt>
                <c:pt idx="9230">
                  <c:v>0.23973</c:v>
                </c:pt>
                <c:pt idx="9231">
                  <c:v>0.25223000000000001</c:v>
                </c:pt>
                <c:pt idx="9232">
                  <c:v>0.13492999999999999</c:v>
                </c:pt>
                <c:pt idx="9233">
                  <c:v>0.14355000000000001</c:v>
                </c:pt>
                <c:pt idx="9234">
                  <c:v>0.14621999999999999</c:v>
                </c:pt>
                <c:pt idx="9235">
                  <c:v>0.30420999999999998</c:v>
                </c:pt>
                <c:pt idx="9236">
                  <c:v>0.20225000000000001</c:v>
                </c:pt>
                <c:pt idx="9237">
                  <c:v>0.21937000000000001</c:v>
                </c:pt>
                <c:pt idx="9238">
                  <c:v>0.21973000000000001</c:v>
                </c:pt>
                <c:pt idx="9239">
                  <c:v>0.23698</c:v>
                </c:pt>
                <c:pt idx="9240">
                  <c:v>0.24596000000000001</c:v>
                </c:pt>
                <c:pt idx="9241">
                  <c:v>0.22112000000000001</c:v>
                </c:pt>
                <c:pt idx="9242">
                  <c:v>0.22214</c:v>
                </c:pt>
                <c:pt idx="9243">
                  <c:v>0.21312</c:v>
                </c:pt>
                <c:pt idx="9244">
                  <c:v>0.36703999999999998</c:v>
                </c:pt>
                <c:pt idx="9245">
                  <c:v>0.37745000000000001</c:v>
                </c:pt>
                <c:pt idx="9246">
                  <c:v>0.32990000000000003</c:v>
                </c:pt>
                <c:pt idx="9247">
                  <c:v>0.20251</c:v>
                </c:pt>
                <c:pt idx="9248">
                  <c:v>0.56554000000000004</c:v>
                </c:pt>
                <c:pt idx="9249">
                  <c:v>0.14668999999999999</c:v>
                </c:pt>
                <c:pt idx="9250">
                  <c:v>0.24737999999999999</c:v>
                </c:pt>
                <c:pt idx="9251">
                  <c:v>0.18543000000000001</c:v>
                </c:pt>
                <c:pt idx="9252">
                  <c:v>0.10932</c:v>
                </c:pt>
                <c:pt idx="9253">
                  <c:v>0.10697</c:v>
                </c:pt>
                <c:pt idx="9254">
                  <c:v>0.11067</c:v>
                </c:pt>
                <c:pt idx="9255">
                  <c:v>0.40743000000000001</c:v>
                </c:pt>
                <c:pt idx="9256">
                  <c:v>0.47120000000000001</c:v>
                </c:pt>
                <c:pt idx="9257">
                  <c:v>0.66391999999999995</c:v>
                </c:pt>
                <c:pt idx="9258">
                  <c:v>0.76617000000000002</c:v>
                </c:pt>
                <c:pt idx="9259">
                  <c:v>0.77973000000000003</c:v>
                </c:pt>
                <c:pt idx="9260">
                  <c:v>0.49286999999999997</c:v>
                </c:pt>
                <c:pt idx="9261">
                  <c:v>0.42699999999999999</c:v>
                </c:pt>
                <c:pt idx="9262">
                  <c:v>0.29859000000000002</c:v>
                </c:pt>
                <c:pt idx="9263">
                  <c:v>0.16914999999999999</c:v>
                </c:pt>
                <c:pt idx="9264">
                  <c:v>0.15626000000000001</c:v>
                </c:pt>
                <c:pt idx="9265">
                  <c:v>0.16125999999999999</c:v>
                </c:pt>
                <c:pt idx="9266">
                  <c:v>9.5744999999999997E-2</c:v>
                </c:pt>
                <c:pt idx="9267">
                  <c:v>0.13427</c:v>
                </c:pt>
                <c:pt idx="9268">
                  <c:v>0.17388999999999999</c:v>
                </c:pt>
                <c:pt idx="9269">
                  <c:v>0.10957</c:v>
                </c:pt>
                <c:pt idx="9270">
                  <c:v>9.9346000000000004E-2</c:v>
                </c:pt>
                <c:pt idx="9271">
                  <c:v>0.11265</c:v>
                </c:pt>
                <c:pt idx="9272">
                  <c:v>0.23630000000000001</c:v>
                </c:pt>
                <c:pt idx="9273">
                  <c:v>0.23355999999999999</c:v>
                </c:pt>
                <c:pt idx="9274">
                  <c:v>0.30624000000000001</c:v>
                </c:pt>
                <c:pt idx="9275">
                  <c:v>0.32657999999999998</c:v>
                </c:pt>
                <c:pt idx="9276">
                  <c:v>0.28694999999999998</c:v>
                </c:pt>
                <c:pt idx="9277">
                  <c:v>0.33431</c:v>
                </c:pt>
                <c:pt idx="9278">
                  <c:v>0.36707000000000001</c:v>
                </c:pt>
                <c:pt idx="9279">
                  <c:v>0.22117000000000001</c:v>
                </c:pt>
                <c:pt idx="9280">
                  <c:v>0.19889000000000001</c:v>
                </c:pt>
                <c:pt idx="9281">
                  <c:v>0.17252000000000001</c:v>
                </c:pt>
                <c:pt idx="9282">
                  <c:v>8.6781999999999998E-2</c:v>
                </c:pt>
                <c:pt idx="9283">
                  <c:v>0.12213</c:v>
                </c:pt>
                <c:pt idx="9284">
                  <c:v>8.0156000000000005E-2</c:v>
                </c:pt>
                <c:pt idx="9285">
                  <c:v>0.16739000000000001</c:v>
                </c:pt>
                <c:pt idx="9286">
                  <c:v>0.10375</c:v>
                </c:pt>
                <c:pt idx="9287">
                  <c:v>0.11686000000000001</c:v>
                </c:pt>
                <c:pt idx="9288">
                  <c:v>0.12659999999999999</c:v>
                </c:pt>
                <c:pt idx="9289">
                  <c:v>9.8539000000000002E-2</c:v>
                </c:pt>
                <c:pt idx="9290">
                  <c:v>0.36147000000000001</c:v>
                </c:pt>
                <c:pt idx="9291">
                  <c:v>0.34716999999999998</c:v>
                </c:pt>
                <c:pt idx="9292">
                  <c:v>0.51017000000000001</c:v>
                </c:pt>
                <c:pt idx="9293">
                  <c:v>0.66159000000000001</c:v>
                </c:pt>
                <c:pt idx="9294">
                  <c:v>0.79930000000000001</c:v>
                </c:pt>
                <c:pt idx="9295">
                  <c:v>0.97233000000000003</c:v>
                </c:pt>
                <c:pt idx="9296">
                  <c:v>0.68362000000000001</c:v>
                </c:pt>
                <c:pt idx="9297">
                  <c:v>0.53698999999999997</c:v>
                </c:pt>
                <c:pt idx="9298">
                  <c:v>0.54993000000000003</c:v>
                </c:pt>
                <c:pt idx="9299">
                  <c:v>0.70806000000000002</c:v>
                </c:pt>
                <c:pt idx="9300">
                  <c:v>0.81086000000000003</c:v>
                </c:pt>
                <c:pt idx="9301">
                  <c:v>0.99514999999999998</c:v>
                </c:pt>
                <c:pt idx="9302">
                  <c:v>1.0196000000000001</c:v>
                </c:pt>
                <c:pt idx="9303">
                  <c:v>1.0772999999999999</c:v>
                </c:pt>
                <c:pt idx="9304">
                  <c:v>0.85880999999999996</c:v>
                </c:pt>
                <c:pt idx="9305">
                  <c:v>0.86021999999999998</c:v>
                </c:pt>
                <c:pt idx="9306">
                  <c:v>0.76593</c:v>
                </c:pt>
                <c:pt idx="9307">
                  <c:v>0.38206000000000001</c:v>
                </c:pt>
                <c:pt idx="9308">
                  <c:v>0.44041999999999998</c:v>
                </c:pt>
                <c:pt idx="9309">
                  <c:v>0.38099</c:v>
                </c:pt>
                <c:pt idx="9310">
                  <c:v>0.61845000000000006</c:v>
                </c:pt>
                <c:pt idx="9311">
                  <c:v>0.47137000000000001</c:v>
                </c:pt>
                <c:pt idx="9312">
                  <c:v>0.28539999999999999</c:v>
                </c:pt>
                <c:pt idx="9313">
                  <c:v>0.19066</c:v>
                </c:pt>
                <c:pt idx="9314">
                  <c:v>0.32317000000000001</c:v>
                </c:pt>
                <c:pt idx="9315">
                  <c:v>7.2613999999999998E-2</c:v>
                </c:pt>
                <c:pt idx="9316">
                  <c:v>8.6984000000000006E-2</c:v>
                </c:pt>
                <c:pt idx="9317">
                  <c:v>6.6502000000000006E-2</c:v>
                </c:pt>
                <c:pt idx="9318">
                  <c:v>0.12955</c:v>
                </c:pt>
                <c:pt idx="9319">
                  <c:v>0.14080999999999999</c:v>
                </c:pt>
                <c:pt idx="9320">
                  <c:v>0.12981999999999999</c:v>
                </c:pt>
                <c:pt idx="9321">
                  <c:v>6.5548999999999996E-2</c:v>
                </c:pt>
                <c:pt idx="9322">
                  <c:v>6.5786999999999998E-2</c:v>
                </c:pt>
                <c:pt idx="9323">
                  <c:v>7.0740999999999998E-2</c:v>
                </c:pt>
                <c:pt idx="9324">
                  <c:v>0.20019999999999999</c:v>
                </c:pt>
                <c:pt idx="9325">
                  <c:v>0.22636000000000001</c:v>
                </c:pt>
                <c:pt idx="9326">
                  <c:v>0.20518</c:v>
                </c:pt>
                <c:pt idx="9327">
                  <c:v>0.25518999999999997</c:v>
                </c:pt>
                <c:pt idx="9328">
                  <c:v>0.20330000000000001</c:v>
                </c:pt>
                <c:pt idx="9329">
                  <c:v>8.1823999999999994E-2</c:v>
                </c:pt>
                <c:pt idx="9330">
                  <c:v>0.10201</c:v>
                </c:pt>
                <c:pt idx="9331">
                  <c:v>0.18387999999999999</c:v>
                </c:pt>
                <c:pt idx="9332">
                  <c:v>0.15922</c:v>
                </c:pt>
                <c:pt idx="9333">
                  <c:v>0.15422</c:v>
                </c:pt>
                <c:pt idx="9334">
                  <c:v>0.13186</c:v>
                </c:pt>
                <c:pt idx="9335">
                  <c:v>0.13422000000000001</c:v>
                </c:pt>
                <c:pt idx="9336">
                  <c:v>0.31441000000000002</c:v>
                </c:pt>
                <c:pt idx="9337">
                  <c:v>0.32594000000000001</c:v>
                </c:pt>
                <c:pt idx="9338">
                  <c:v>0.18557000000000001</c:v>
                </c:pt>
                <c:pt idx="9339">
                  <c:v>0.16439999999999999</c:v>
                </c:pt>
                <c:pt idx="9340">
                  <c:v>8.3853999999999998E-2</c:v>
                </c:pt>
                <c:pt idx="9341">
                  <c:v>0.11024</c:v>
                </c:pt>
                <c:pt idx="9342">
                  <c:v>0.21215000000000001</c:v>
                </c:pt>
                <c:pt idx="9343">
                  <c:v>0.20054</c:v>
                </c:pt>
                <c:pt idx="9344">
                  <c:v>0.18842</c:v>
                </c:pt>
                <c:pt idx="9345">
                  <c:v>0.13600999999999999</c:v>
                </c:pt>
                <c:pt idx="9346">
                  <c:v>9.6031000000000005E-2</c:v>
                </c:pt>
                <c:pt idx="9347">
                  <c:v>5.6895000000000001E-2</c:v>
                </c:pt>
                <c:pt idx="9348">
                  <c:v>6.3077999999999995E-2</c:v>
                </c:pt>
                <c:pt idx="9349">
                  <c:v>6.1473E-2</c:v>
                </c:pt>
                <c:pt idx="9350">
                  <c:v>5.3474000000000001E-2</c:v>
                </c:pt>
                <c:pt idx="9351">
                  <c:v>7.8781000000000004E-2</c:v>
                </c:pt>
                <c:pt idx="9352">
                  <c:v>4.7130999999999999E-2</c:v>
                </c:pt>
                <c:pt idx="9353">
                  <c:v>0.1009</c:v>
                </c:pt>
                <c:pt idx="9354">
                  <c:v>0.17759</c:v>
                </c:pt>
                <c:pt idx="9355">
                  <c:v>0.17541999999999999</c:v>
                </c:pt>
                <c:pt idx="9356">
                  <c:v>0.19846</c:v>
                </c:pt>
                <c:pt idx="9357">
                  <c:v>0.20155999999999999</c:v>
                </c:pt>
                <c:pt idx="9358">
                  <c:v>0.1232</c:v>
                </c:pt>
                <c:pt idx="9359">
                  <c:v>0.18934999999999999</c:v>
                </c:pt>
                <c:pt idx="9360">
                  <c:v>0.30870999999999998</c:v>
                </c:pt>
                <c:pt idx="9361">
                  <c:v>0.35592000000000001</c:v>
                </c:pt>
                <c:pt idx="9362">
                  <c:v>0.31252000000000002</c:v>
                </c:pt>
                <c:pt idx="9363">
                  <c:v>0.30069000000000001</c:v>
                </c:pt>
                <c:pt idx="9364">
                  <c:v>0.28892000000000001</c:v>
                </c:pt>
                <c:pt idx="9365">
                  <c:v>0.14638999999999999</c:v>
                </c:pt>
                <c:pt idx="9366">
                  <c:v>0.11020000000000001</c:v>
                </c:pt>
                <c:pt idx="9367">
                  <c:v>0.12631999999999999</c:v>
                </c:pt>
                <c:pt idx="9368">
                  <c:v>0.11409</c:v>
                </c:pt>
                <c:pt idx="9369">
                  <c:v>0.15179999999999999</c:v>
                </c:pt>
                <c:pt idx="9370">
                  <c:v>0.16911999999999999</c:v>
                </c:pt>
                <c:pt idx="9371">
                  <c:v>0.13059000000000001</c:v>
                </c:pt>
                <c:pt idx="9372">
                  <c:v>0.24449000000000001</c:v>
                </c:pt>
                <c:pt idx="9373">
                  <c:v>0.21129999999999999</c:v>
                </c:pt>
                <c:pt idx="9374">
                  <c:v>0.12887000000000001</c:v>
                </c:pt>
                <c:pt idx="9375">
                  <c:v>9.2399999999999996E-2</c:v>
                </c:pt>
                <c:pt idx="9376">
                  <c:v>9.6121999999999999E-2</c:v>
                </c:pt>
                <c:pt idx="9377">
                  <c:v>9.4661999999999996E-2</c:v>
                </c:pt>
                <c:pt idx="9378">
                  <c:v>0.19541</c:v>
                </c:pt>
                <c:pt idx="9379">
                  <c:v>0.22539000000000001</c:v>
                </c:pt>
                <c:pt idx="9380">
                  <c:v>0.27844000000000002</c:v>
                </c:pt>
                <c:pt idx="9381">
                  <c:v>0.24784999999999999</c:v>
                </c:pt>
                <c:pt idx="9382">
                  <c:v>0.12286</c:v>
                </c:pt>
                <c:pt idx="9383">
                  <c:v>0.14219999999999999</c:v>
                </c:pt>
                <c:pt idx="9384">
                  <c:v>0.12250999999999999</c:v>
                </c:pt>
                <c:pt idx="9385">
                  <c:v>0.26121</c:v>
                </c:pt>
                <c:pt idx="9386">
                  <c:v>0.25768000000000002</c:v>
                </c:pt>
                <c:pt idx="9387">
                  <c:v>0.23502000000000001</c:v>
                </c:pt>
                <c:pt idx="9388">
                  <c:v>0.2452</c:v>
                </c:pt>
                <c:pt idx="9389">
                  <c:v>0.21964</c:v>
                </c:pt>
                <c:pt idx="9390">
                  <c:v>0.20802000000000001</c:v>
                </c:pt>
                <c:pt idx="9391">
                  <c:v>0.20848</c:v>
                </c:pt>
                <c:pt idx="9392">
                  <c:v>9.8785999999999999E-2</c:v>
                </c:pt>
                <c:pt idx="9393">
                  <c:v>0.14953</c:v>
                </c:pt>
                <c:pt idx="9394">
                  <c:v>0.14692</c:v>
                </c:pt>
                <c:pt idx="9395">
                  <c:v>0.10609</c:v>
                </c:pt>
                <c:pt idx="9396">
                  <c:v>0.13674</c:v>
                </c:pt>
                <c:pt idx="9397">
                  <c:v>8.3977999999999997E-2</c:v>
                </c:pt>
                <c:pt idx="9398">
                  <c:v>7.9424999999999996E-2</c:v>
                </c:pt>
                <c:pt idx="9399">
                  <c:v>8.4792999999999993E-2</c:v>
                </c:pt>
                <c:pt idx="9400">
                  <c:v>0.20609</c:v>
                </c:pt>
                <c:pt idx="9401">
                  <c:v>9.6241999999999994E-2</c:v>
                </c:pt>
                <c:pt idx="9402">
                  <c:v>0.25097000000000003</c:v>
                </c:pt>
                <c:pt idx="9403">
                  <c:v>0.25091000000000002</c:v>
                </c:pt>
                <c:pt idx="9404">
                  <c:v>0.24213999999999999</c:v>
                </c:pt>
                <c:pt idx="9405">
                  <c:v>0.24301</c:v>
                </c:pt>
                <c:pt idx="9406">
                  <c:v>0.28029999999999999</c:v>
                </c:pt>
                <c:pt idx="9407">
                  <c:v>0.37114999999999998</c:v>
                </c:pt>
                <c:pt idx="9408">
                  <c:v>0.57877000000000001</c:v>
                </c:pt>
                <c:pt idx="9409">
                  <c:v>0.59145000000000003</c:v>
                </c:pt>
                <c:pt idx="9410">
                  <c:v>0.62580000000000002</c:v>
                </c:pt>
                <c:pt idx="9411">
                  <c:v>0.39440999999999998</c:v>
                </c:pt>
                <c:pt idx="9412">
                  <c:v>0.38140000000000002</c:v>
                </c:pt>
                <c:pt idx="9413">
                  <c:v>0.37330000000000002</c:v>
                </c:pt>
                <c:pt idx="9414">
                  <c:v>0.47431000000000001</c:v>
                </c:pt>
                <c:pt idx="9415">
                  <c:v>0.79081000000000001</c:v>
                </c:pt>
                <c:pt idx="9416">
                  <c:v>1.1919999999999999</c:v>
                </c:pt>
                <c:pt idx="9417">
                  <c:v>0.88961000000000001</c:v>
                </c:pt>
                <c:pt idx="9418">
                  <c:v>0.57799999999999996</c:v>
                </c:pt>
                <c:pt idx="9419">
                  <c:v>0.38983000000000001</c:v>
                </c:pt>
                <c:pt idx="9420">
                  <c:v>0.40873999999999999</c:v>
                </c:pt>
                <c:pt idx="9421">
                  <c:v>0.25359999999999999</c:v>
                </c:pt>
                <c:pt idx="9422">
                  <c:v>0.19957</c:v>
                </c:pt>
                <c:pt idx="9423">
                  <c:v>0.19624</c:v>
                </c:pt>
                <c:pt idx="9424">
                  <c:v>0.32786999999999999</c:v>
                </c:pt>
                <c:pt idx="9425">
                  <c:v>0.16200999999999999</c:v>
                </c:pt>
                <c:pt idx="9426">
                  <c:v>0.11803</c:v>
                </c:pt>
                <c:pt idx="9427">
                  <c:v>0.13639000000000001</c:v>
                </c:pt>
                <c:pt idx="9428">
                  <c:v>0.13694999999999999</c:v>
                </c:pt>
                <c:pt idx="9429">
                  <c:v>0.23799000000000001</c:v>
                </c:pt>
                <c:pt idx="9430">
                  <c:v>0.22162000000000001</c:v>
                </c:pt>
                <c:pt idx="9431">
                  <c:v>0.11488</c:v>
                </c:pt>
                <c:pt idx="9432">
                  <c:v>0.13575999999999999</c:v>
                </c:pt>
                <c:pt idx="9433">
                  <c:v>7.5031E-2</c:v>
                </c:pt>
                <c:pt idx="9434">
                  <c:v>1.8541999999999999E-2</c:v>
                </c:pt>
                <c:pt idx="9435">
                  <c:v>5.4678999999999998E-2</c:v>
                </c:pt>
                <c:pt idx="9436">
                  <c:v>6.5893999999999994E-2</c:v>
                </c:pt>
                <c:pt idx="9437">
                  <c:v>9.6657999999999994E-2</c:v>
                </c:pt>
                <c:pt idx="9438">
                  <c:v>0.12556</c:v>
                </c:pt>
                <c:pt idx="9439">
                  <c:v>0.12509000000000001</c:v>
                </c:pt>
                <c:pt idx="9440">
                  <c:v>9.0713000000000002E-2</c:v>
                </c:pt>
                <c:pt idx="9441">
                  <c:v>0.18351000000000001</c:v>
                </c:pt>
                <c:pt idx="9442">
                  <c:v>9.0316999999999995E-2</c:v>
                </c:pt>
                <c:pt idx="9443">
                  <c:v>0.21737999999999999</c:v>
                </c:pt>
                <c:pt idx="9444">
                  <c:v>0.12271</c:v>
                </c:pt>
                <c:pt idx="9445">
                  <c:v>0.50343000000000004</c:v>
                </c:pt>
                <c:pt idx="9446">
                  <c:v>0.17516000000000001</c:v>
                </c:pt>
                <c:pt idx="9447">
                  <c:v>0.16531000000000001</c:v>
                </c:pt>
                <c:pt idx="9448">
                  <c:v>0.13396</c:v>
                </c:pt>
                <c:pt idx="9449">
                  <c:v>0.15167</c:v>
                </c:pt>
                <c:pt idx="9450">
                  <c:v>0.13664000000000001</c:v>
                </c:pt>
                <c:pt idx="9451">
                  <c:v>0.12942000000000001</c:v>
                </c:pt>
                <c:pt idx="9452">
                  <c:v>0.18468999999999999</c:v>
                </c:pt>
                <c:pt idx="9453">
                  <c:v>0.24493000000000001</c:v>
                </c:pt>
                <c:pt idx="9454">
                  <c:v>0.37905</c:v>
                </c:pt>
                <c:pt idx="9455">
                  <c:v>0.33631</c:v>
                </c:pt>
                <c:pt idx="9456">
                  <c:v>0.28447</c:v>
                </c:pt>
                <c:pt idx="9457">
                  <c:v>0.62458000000000002</c:v>
                </c:pt>
                <c:pt idx="9458">
                  <c:v>0.58457999999999999</c:v>
                </c:pt>
                <c:pt idx="9459">
                  <c:v>0.25974000000000003</c:v>
                </c:pt>
                <c:pt idx="9460">
                  <c:v>0.24654999999999999</c:v>
                </c:pt>
                <c:pt idx="9461">
                  <c:v>0.17832000000000001</c:v>
                </c:pt>
                <c:pt idx="9462">
                  <c:v>0.18153</c:v>
                </c:pt>
                <c:pt idx="9463">
                  <c:v>0.20275000000000001</c:v>
                </c:pt>
                <c:pt idx="9464">
                  <c:v>0.1532</c:v>
                </c:pt>
                <c:pt idx="9465">
                  <c:v>0.15123</c:v>
                </c:pt>
                <c:pt idx="9466">
                  <c:v>9.7643999999999995E-2</c:v>
                </c:pt>
                <c:pt idx="9467">
                  <c:v>0.12045</c:v>
                </c:pt>
                <c:pt idx="9468">
                  <c:v>8.9144000000000001E-2</c:v>
                </c:pt>
                <c:pt idx="9469">
                  <c:v>8.5303000000000004E-2</c:v>
                </c:pt>
                <c:pt idx="9470">
                  <c:v>8.2923999999999998E-2</c:v>
                </c:pt>
                <c:pt idx="9471">
                  <c:v>0.21848000000000001</c:v>
                </c:pt>
                <c:pt idx="9472">
                  <c:v>0.22708</c:v>
                </c:pt>
                <c:pt idx="9473">
                  <c:v>0.26019999999999999</c:v>
                </c:pt>
                <c:pt idx="9474">
                  <c:v>0.20816999999999999</c:v>
                </c:pt>
                <c:pt idx="9475">
                  <c:v>0.23968</c:v>
                </c:pt>
                <c:pt idx="9476">
                  <c:v>0.66671000000000002</c:v>
                </c:pt>
                <c:pt idx="9477">
                  <c:v>0.68401999999999996</c:v>
                </c:pt>
                <c:pt idx="9478">
                  <c:v>0.24235000000000001</c:v>
                </c:pt>
                <c:pt idx="9479">
                  <c:v>0.20382</c:v>
                </c:pt>
                <c:pt idx="9480">
                  <c:v>0.19353000000000001</c:v>
                </c:pt>
                <c:pt idx="9481">
                  <c:v>0.24878</c:v>
                </c:pt>
                <c:pt idx="9482">
                  <c:v>0.26439000000000001</c:v>
                </c:pt>
                <c:pt idx="9483">
                  <c:v>0.14893000000000001</c:v>
                </c:pt>
                <c:pt idx="9484">
                  <c:v>0.15681</c:v>
                </c:pt>
                <c:pt idx="9485">
                  <c:v>0.25358999999999998</c:v>
                </c:pt>
                <c:pt idx="9486">
                  <c:v>0.19833000000000001</c:v>
                </c:pt>
                <c:pt idx="9487">
                  <c:v>0.28065000000000001</c:v>
                </c:pt>
                <c:pt idx="9488">
                  <c:v>0.14105999999999999</c:v>
                </c:pt>
                <c:pt idx="9489">
                  <c:v>0.14734</c:v>
                </c:pt>
                <c:pt idx="9490">
                  <c:v>0.15056</c:v>
                </c:pt>
                <c:pt idx="9491">
                  <c:v>9.0277999999999997E-2</c:v>
                </c:pt>
                <c:pt idx="9492">
                  <c:v>8.4253999999999996E-2</c:v>
                </c:pt>
                <c:pt idx="9493">
                  <c:v>9.7459000000000004E-2</c:v>
                </c:pt>
                <c:pt idx="9494">
                  <c:v>0.34390999999999999</c:v>
                </c:pt>
                <c:pt idx="9495">
                  <c:v>0.26684000000000002</c:v>
                </c:pt>
                <c:pt idx="9496">
                  <c:v>0.30476999999999999</c:v>
                </c:pt>
                <c:pt idx="9497">
                  <c:v>0.32728000000000002</c:v>
                </c:pt>
                <c:pt idx="9498">
                  <c:v>0.35346</c:v>
                </c:pt>
                <c:pt idx="9499">
                  <c:v>0.39723999999999998</c:v>
                </c:pt>
                <c:pt idx="9500">
                  <c:v>0.33731</c:v>
                </c:pt>
                <c:pt idx="9501">
                  <c:v>0.52393000000000001</c:v>
                </c:pt>
                <c:pt idx="9502">
                  <c:v>0.55989</c:v>
                </c:pt>
                <c:pt idx="9503">
                  <c:v>0.57030000000000003</c:v>
                </c:pt>
                <c:pt idx="9504">
                  <c:v>0.51166</c:v>
                </c:pt>
                <c:pt idx="9505">
                  <c:v>0.59157000000000004</c:v>
                </c:pt>
                <c:pt idx="9506">
                  <c:v>0.50478000000000001</c:v>
                </c:pt>
                <c:pt idx="9507">
                  <c:v>0.54135999999999995</c:v>
                </c:pt>
                <c:pt idx="9508">
                  <c:v>0.45506000000000002</c:v>
                </c:pt>
                <c:pt idx="9509">
                  <c:v>0.33361000000000002</c:v>
                </c:pt>
                <c:pt idx="9510">
                  <c:v>0.45567999999999997</c:v>
                </c:pt>
                <c:pt idx="9511">
                  <c:v>0.36702000000000001</c:v>
                </c:pt>
                <c:pt idx="9512">
                  <c:v>0.55171999999999999</c:v>
                </c:pt>
                <c:pt idx="9513">
                  <c:v>0.51576999999999995</c:v>
                </c:pt>
                <c:pt idx="9514">
                  <c:v>0.26978000000000002</c:v>
                </c:pt>
                <c:pt idx="9515">
                  <c:v>0.26872000000000001</c:v>
                </c:pt>
                <c:pt idx="9516">
                  <c:v>0.27782000000000001</c:v>
                </c:pt>
                <c:pt idx="9517">
                  <c:v>0.46306999999999998</c:v>
                </c:pt>
                <c:pt idx="9518">
                  <c:v>0.53761999999999999</c:v>
                </c:pt>
                <c:pt idx="9519">
                  <c:v>0.45845000000000002</c:v>
                </c:pt>
                <c:pt idx="9520">
                  <c:v>0.47599999999999998</c:v>
                </c:pt>
                <c:pt idx="9521">
                  <c:v>0.39177000000000001</c:v>
                </c:pt>
                <c:pt idx="9522">
                  <c:v>0.39840999999999999</c:v>
                </c:pt>
                <c:pt idx="9523">
                  <c:v>0.52775000000000005</c:v>
                </c:pt>
                <c:pt idx="9524">
                  <c:v>0.65461999999999998</c:v>
                </c:pt>
                <c:pt idx="9525">
                  <c:v>0.54008</c:v>
                </c:pt>
                <c:pt idx="9526">
                  <c:v>0.45672000000000001</c:v>
                </c:pt>
                <c:pt idx="9527">
                  <c:v>0.51824000000000003</c:v>
                </c:pt>
                <c:pt idx="9528">
                  <c:v>0.47905999999999999</c:v>
                </c:pt>
                <c:pt idx="9529">
                  <c:v>0.45668999999999998</c:v>
                </c:pt>
                <c:pt idx="9530">
                  <c:v>0.45566000000000001</c:v>
                </c:pt>
                <c:pt idx="9531">
                  <c:v>0.45084999999999997</c:v>
                </c:pt>
                <c:pt idx="9532">
                  <c:v>0.46566000000000002</c:v>
                </c:pt>
                <c:pt idx="9533">
                  <c:v>0.43391999999999997</c:v>
                </c:pt>
                <c:pt idx="9534">
                  <c:v>0.36253000000000002</c:v>
                </c:pt>
                <c:pt idx="9535">
                  <c:v>0.36613000000000001</c:v>
                </c:pt>
                <c:pt idx="9536">
                  <c:v>0.40784999999999999</c:v>
                </c:pt>
                <c:pt idx="9537">
                  <c:v>0.48537999999999998</c:v>
                </c:pt>
                <c:pt idx="9538">
                  <c:v>0.29855999999999999</c:v>
                </c:pt>
                <c:pt idx="9539">
                  <c:v>0.28647</c:v>
                </c:pt>
                <c:pt idx="9540">
                  <c:v>0.21329000000000001</c:v>
                </c:pt>
                <c:pt idx="9541">
                  <c:v>0.25263999999999998</c:v>
                </c:pt>
                <c:pt idx="9542">
                  <c:v>0.14513000000000001</c:v>
                </c:pt>
                <c:pt idx="9543">
                  <c:v>0.11994</c:v>
                </c:pt>
                <c:pt idx="9544">
                  <c:v>0.11685</c:v>
                </c:pt>
                <c:pt idx="9545">
                  <c:v>0.12903000000000001</c:v>
                </c:pt>
                <c:pt idx="9546">
                  <c:v>0.24507999999999999</c:v>
                </c:pt>
                <c:pt idx="9547">
                  <c:v>0.11796</c:v>
                </c:pt>
                <c:pt idx="9548">
                  <c:v>9.6099000000000004E-2</c:v>
                </c:pt>
                <c:pt idx="9549">
                  <c:v>7.8094999999999998E-2</c:v>
                </c:pt>
                <c:pt idx="9550">
                  <c:v>2.3917000000000001E-2</c:v>
                </c:pt>
                <c:pt idx="9551">
                  <c:v>4.5515E-2</c:v>
                </c:pt>
                <c:pt idx="9552">
                  <c:v>2.3807999999999999E-2</c:v>
                </c:pt>
                <c:pt idx="9553">
                  <c:v>9.9885000000000002E-2</c:v>
                </c:pt>
                <c:pt idx="9554">
                  <c:v>3.517E-2</c:v>
                </c:pt>
                <c:pt idx="9555">
                  <c:v>5.2340999999999999E-2</c:v>
                </c:pt>
                <c:pt idx="9556">
                  <c:v>4.5624999999999999E-2</c:v>
                </c:pt>
                <c:pt idx="9557">
                  <c:v>4.6176000000000002E-2</c:v>
                </c:pt>
                <c:pt idx="9558">
                  <c:v>4.1259999999999998E-2</c:v>
                </c:pt>
                <c:pt idx="9559">
                  <c:v>6.2745999999999996E-2</c:v>
                </c:pt>
                <c:pt idx="9560">
                  <c:v>0.14577000000000001</c:v>
                </c:pt>
                <c:pt idx="9561">
                  <c:v>0.15110000000000001</c:v>
                </c:pt>
                <c:pt idx="9562">
                  <c:v>0.15801999999999999</c:v>
                </c:pt>
                <c:pt idx="9563">
                  <c:v>8.2813999999999999E-2</c:v>
                </c:pt>
                <c:pt idx="9564">
                  <c:v>0.10471</c:v>
                </c:pt>
                <c:pt idx="9565">
                  <c:v>0.29554000000000002</c:v>
                </c:pt>
                <c:pt idx="9566">
                  <c:v>0.31791000000000003</c:v>
                </c:pt>
                <c:pt idx="9567">
                  <c:v>0.29505999999999999</c:v>
                </c:pt>
                <c:pt idx="9568">
                  <c:v>0.29004999999999997</c:v>
                </c:pt>
                <c:pt idx="9569">
                  <c:v>0.13478000000000001</c:v>
                </c:pt>
                <c:pt idx="9570">
                  <c:v>0.14072999999999999</c:v>
                </c:pt>
                <c:pt idx="9571">
                  <c:v>0.13259000000000001</c:v>
                </c:pt>
                <c:pt idx="9572">
                  <c:v>0.12562999999999999</c:v>
                </c:pt>
                <c:pt idx="9573">
                  <c:v>7.6026999999999997E-2</c:v>
                </c:pt>
                <c:pt idx="9574">
                  <c:v>5.5017000000000003E-2</c:v>
                </c:pt>
                <c:pt idx="9575">
                  <c:v>0.10909000000000001</c:v>
                </c:pt>
                <c:pt idx="9576">
                  <c:v>0.15026999999999999</c:v>
                </c:pt>
                <c:pt idx="9577">
                  <c:v>9.3459E-2</c:v>
                </c:pt>
                <c:pt idx="9578">
                  <c:v>0.10339</c:v>
                </c:pt>
                <c:pt idx="9579">
                  <c:v>0.18659000000000001</c:v>
                </c:pt>
                <c:pt idx="9580">
                  <c:v>0.10065</c:v>
                </c:pt>
                <c:pt idx="9581">
                  <c:v>0.24077000000000001</c:v>
                </c:pt>
                <c:pt idx="9582">
                  <c:v>0.25439000000000001</c:v>
                </c:pt>
                <c:pt idx="9583">
                  <c:v>0.24873999999999999</c:v>
                </c:pt>
                <c:pt idx="9584">
                  <c:v>0.19625000000000001</c:v>
                </c:pt>
                <c:pt idx="9585">
                  <c:v>0.19778000000000001</c:v>
                </c:pt>
                <c:pt idx="9586">
                  <c:v>0.12673000000000001</c:v>
                </c:pt>
                <c:pt idx="9587">
                  <c:v>7.6131000000000004E-2</c:v>
                </c:pt>
                <c:pt idx="9588">
                  <c:v>7.6952000000000007E-2</c:v>
                </c:pt>
                <c:pt idx="9589">
                  <c:v>1.9789999999999999E-2</c:v>
                </c:pt>
                <c:pt idx="9590">
                  <c:v>3.6783000000000003E-2</c:v>
                </c:pt>
                <c:pt idx="9591">
                  <c:v>1.8225000000000002E-2</c:v>
                </c:pt>
                <c:pt idx="9592">
                  <c:v>2.8738E-2</c:v>
                </c:pt>
                <c:pt idx="9593">
                  <c:v>3.2428999999999999E-2</c:v>
                </c:pt>
                <c:pt idx="9594">
                  <c:v>3.4175999999999998E-2</c:v>
                </c:pt>
                <c:pt idx="9595">
                  <c:v>2.3758999999999999E-2</c:v>
                </c:pt>
                <c:pt idx="9596">
                  <c:v>4.8545999999999999E-2</c:v>
                </c:pt>
                <c:pt idx="9597">
                  <c:v>0.10319</c:v>
                </c:pt>
                <c:pt idx="9598">
                  <c:v>0.19556000000000001</c:v>
                </c:pt>
                <c:pt idx="9599">
                  <c:v>0.31408000000000003</c:v>
                </c:pt>
                <c:pt idx="9600">
                  <c:v>0.38542999999999999</c:v>
                </c:pt>
                <c:pt idx="9601">
                  <c:v>0.29425000000000001</c:v>
                </c:pt>
                <c:pt idx="9602">
                  <c:v>0.18745000000000001</c:v>
                </c:pt>
                <c:pt idx="9603">
                  <c:v>0.20457</c:v>
                </c:pt>
                <c:pt idx="9604">
                  <c:v>0.41374</c:v>
                </c:pt>
                <c:pt idx="9605">
                  <c:v>0.41768</c:v>
                </c:pt>
                <c:pt idx="9606">
                  <c:v>0.38863999999999999</c:v>
                </c:pt>
                <c:pt idx="9607">
                  <c:v>0.36376999999999998</c:v>
                </c:pt>
                <c:pt idx="9608">
                  <c:v>0.41546</c:v>
                </c:pt>
                <c:pt idx="9609">
                  <c:v>0.21140999999999999</c:v>
                </c:pt>
                <c:pt idx="9610">
                  <c:v>0.27213999999999999</c:v>
                </c:pt>
                <c:pt idx="9611">
                  <c:v>0.29036000000000001</c:v>
                </c:pt>
                <c:pt idx="9612">
                  <c:v>0.31929999999999997</c:v>
                </c:pt>
                <c:pt idx="9613">
                  <c:v>0.27028000000000002</c:v>
                </c:pt>
                <c:pt idx="9614">
                  <c:v>0.20283999999999999</c:v>
                </c:pt>
                <c:pt idx="9615">
                  <c:v>0.20479</c:v>
                </c:pt>
                <c:pt idx="9616">
                  <c:v>0.33461999999999997</c:v>
                </c:pt>
                <c:pt idx="9617">
                  <c:v>0.26590000000000003</c:v>
                </c:pt>
                <c:pt idx="9618">
                  <c:v>0.48459000000000002</c:v>
                </c:pt>
                <c:pt idx="9619">
                  <c:v>0.19020000000000001</c:v>
                </c:pt>
                <c:pt idx="9620">
                  <c:v>0.16986000000000001</c:v>
                </c:pt>
                <c:pt idx="9621">
                  <c:v>0.18332000000000001</c:v>
                </c:pt>
                <c:pt idx="9622">
                  <c:v>9.7363000000000005E-2</c:v>
                </c:pt>
                <c:pt idx="9623">
                  <c:v>0.10228</c:v>
                </c:pt>
                <c:pt idx="9624">
                  <c:v>0.25752000000000003</c:v>
                </c:pt>
                <c:pt idx="9625">
                  <c:v>0.10692</c:v>
                </c:pt>
                <c:pt idx="9626">
                  <c:v>0.12906999999999999</c:v>
                </c:pt>
                <c:pt idx="9627">
                  <c:v>8.8941000000000006E-2</c:v>
                </c:pt>
                <c:pt idx="9628">
                  <c:v>4.027E-2</c:v>
                </c:pt>
                <c:pt idx="9629">
                  <c:v>4.4374999999999998E-2</c:v>
                </c:pt>
                <c:pt idx="9630">
                  <c:v>9.4713000000000006E-2</c:v>
                </c:pt>
                <c:pt idx="9631">
                  <c:v>0.22084999999999999</c:v>
                </c:pt>
                <c:pt idx="9632">
                  <c:v>0.32716000000000001</c:v>
                </c:pt>
                <c:pt idx="9633">
                  <c:v>0.41626000000000002</c:v>
                </c:pt>
                <c:pt idx="9634">
                  <c:v>0.19789999999999999</c:v>
                </c:pt>
                <c:pt idx="9635">
                  <c:v>0.27884999999999999</c:v>
                </c:pt>
                <c:pt idx="9636">
                  <c:v>0.30402000000000001</c:v>
                </c:pt>
                <c:pt idx="9637">
                  <c:v>0.18104999999999999</c:v>
                </c:pt>
                <c:pt idx="9638">
                  <c:v>0.27672000000000002</c:v>
                </c:pt>
                <c:pt idx="9639">
                  <c:v>0.27581</c:v>
                </c:pt>
                <c:pt idx="9640">
                  <c:v>0.26207000000000003</c:v>
                </c:pt>
                <c:pt idx="9641">
                  <c:v>0.25102000000000002</c:v>
                </c:pt>
                <c:pt idx="9642">
                  <c:v>0.29081000000000001</c:v>
                </c:pt>
                <c:pt idx="9643">
                  <c:v>0.38728000000000001</c:v>
                </c:pt>
                <c:pt idx="9644">
                  <c:v>0.23199</c:v>
                </c:pt>
                <c:pt idx="9645">
                  <c:v>0.10561</c:v>
                </c:pt>
                <c:pt idx="9646">
                  <c:v>0.10607999999999999</c:v>
                </c:pt>
                <c:pt idx="9647">
                  <c:v>7.5728000000000004E-2</c:v>
                </c:pt>
                <c:pt idx="9648">
                  <c:v>0.10609</c:v>
                </c:pt>
                <c:pt idx="9649">
                  <c:v>0.15406</c:v>
                </c:pt>
                <c:pt idx="9650">
                  <c:v>0.29716999999999999</c:v>
                </c:pt>
                <c:pt idx="9651">
                  <c:v>0.40024999999999999</c:v>
                </c:pt>
                <c:pt idx="9652">
                  <c:v>0.39173999999999998</c:v>
                </c:pt>
                <c:pt idx="9653">
                  <c:v>0.75507000000000002</c:v>
                </c:pt>
                <c:pt idx="9654">
                  <c:v>0.70770999999999995</c:v>
                </c:pt>
                <c:pt idx="9655">
                  <c:v>0.76987000000000005</c:v>
                </c:pt>
                <c:pt idx="9656">
                  <c:v>0.81420000000000003</c:v>
                </c:pt>
                <c:pt idx="9657">
                  <c:v>0.81633999999999995</c:v>
                </c:pt>
                <c:pt idx="9658">
                  <c:v>0.33096999999999999</c:v>
                </c:pt>
                <c:pt idx="9659">
                  <c:v>0.22187000000000001</c:v>
                </c:pt>
                <c:pt idx="9660">
                  <c:v>0.18009</c:v>
                </c:pt>
                <c:pt idx="9661">
                  <c:v>0.10657</c:v>
                </c:pt>
                <c:pt idx="9662">
                  <c:v>0.16863</c:v>
                </c:pt>
                <c:pt idx="9663">
                  <c:v>0.17082</c:v>
                </c:pt>
                <c:pt idx="9664">
                  <c:v>0.30113000000000001</c:v>
                </c:pt>
                <c:pt idx="9665">
                  <c:v>0.41458</c:v>
                </c:pt>
                <c:pt idx="9666">
                  <c:v>0.64239000000000002</c:v>
                </c:pt>
                <c:pt idx="9667">
                  <c:v>0.59253</c:v>
                </c:pt>
                <c:pt idx="9668">
                  <c:v>0.22577</c:v>
                </c:pt>
                <c:pt idx="9669">
                  <c:v>0.15859999999999999</c:v>
                </c:pt>
                <c:pt idx="9670">
                  <c:v>0.16145999999999999</c:v>
                </c:pt>
                <c:pt idx="9671">
                  <c:v>5.5017000000000003E-2</c:v>
                </c:pt>
                <c:pt idx="9672">
                  <c:v>0.16800000000000001</c:v>
                </c:pt>
                <c:pt idx="9673">
                  <c:v>5.4674E-2</c:v>
                </c:pt>
                <c:pt idx="9674">
                  <c:v>0.15171999999999999</c:v>
                </c:pt>
                <c:pt idx="9675">
                  <c:v>0.17321</c:v>
                </c:pt>
                <c:pt idx="9676">
                  <c:v>0.13761000000000001</c:v>
                </c:pt>
                <c:pt idx="9677">
                  <c:v>0.14105999999999999</c:v>
                </c:pt>
                <c:pt idx="9678">
                  <c:v>0.20452000000000001</c:v>
                </c:pt>
                <c:pt idx="9679">
                  <c:v>0.15137999999999999</c:v>
                </c:pt>
                <c:pt idx="9680">
                  <c:v>0.14702000000000001</c:v>
                </c:pt>
                <c:pt idx="9681">
                  <c:v>0.12984000000000001</c:v>
                </c:pt>
                <c:pt idx="9682">
                  <c:v>0.23597000000000001</c:v>
                </c:pt>
                <c:pt idx="9683">
                  <c:v>0.52680000000000005</c:v>
                </c:pt>
                <c:pt idx="9684">
                  <c:v>0.22575999999999999</c:v>
                </c:pt>
                <c:pt idx="9685">
                  <c:v>0.20899000000000001</c:v>
                </c:pt>
                <c:pt idx="9686">
                  <c:v>0.24351999999999999</c:v>
                </c:pt>
                <c:pt idx="9687">
                  <c:v>0.23713000000000001</c:v>
                </c:pt>
                <c:pt idx="9688">
                  <c:v>0.25362000000000001</c:v>
                </c:pt>
                <c:pt idx="9689">
                  <c:v>9.7319000000000003E-2</c:v>
                </c:pt>
                <c:pt idx="9690">
                  <c:v>0.25286999999999998</c:v>
                </c:pt>
                <c:pt idx="9691">
                  <c:v>0.25513000000000002</c:v>
                </c:pt>
                <c:pt idx="9692">
                  <c:v>0.23499999999999999</c:v>
                </c:pt>
                <c:pt idx="9693">
                  <c:v>0.23951</c:v>
                </c:pt>
                <c:pt idx="9694">
                  <c:v>9.3751000000000001E-2</c:v>
                </c:pt>
                <c:pt idx="9695">
                  <c:v>0.12884999999999999</c:v>
                </c:pt>
                <c:pt idx="9696">
                  <c:v>0.20116999999999999</c:v>
                </c:pt>
                <c:pt idx="9697">
                  <c:v>0.1234</c:v>
                </c:pt>
                <c:pt idx="9698">
                  <c:v>0.18226999999999999</c:v>
                </c:pt>
                <c:pt idx="9699">
                  <c:v>0.20419000000000001</c:v>
                </c:pt>
                <c:pt idx="9700">
                  <c:v>0.19719999999999999</c:v>
                </c:pt>
                <c:pt idx="9701">
                  <c:v>0.14673</c:v>
                </c:pt>
                <c:pt idx="9702">
                  <c:v>0.13317999999999999</c:v>
                </c:pt>
                <c:pt idx="9703">
                  <c:v>0.14810999999999999</c:v>
                </c:pt>
                <c:pt idx="9704">
                  <c:v>0.14624000000000001</c:v>
                </c:pt>
                <c:pt idx="9705">
                  <c:v>0.18654999999999999</c:v>
                </c:pt>
                <c:pt idx="9706">
                  <c:v>0.13924</c:v>
                </c:pt>
                <c:pt idx="9707">
                  <c:v>0.11552</c:v>
                </c:pt>
                <c:pt idx="9708">
                  <c:v>8.1368999999999997E-2</c:v>
                </c:pt>
                <c:pt idx="9709">
                  <c:v>0.21440000000000001</c:v>
                </c:pt>
                <c:pt idx="9710">
                  <c:v>0.21137</c:v>
                </c:pt>
                <c:pt idx="9711">
                  <c:v>0.17538999999999999</c:v>
                </c:pt>
                <c:pt idx="9712">
                  <c:v>0.35926000000000002</c:v>
                </c:pt>
                <c:pt idx="9713">
                  <c:v>0.16677</c:v>
                </c:pt>
                <c:pt idx="9714">
                  <c:v>0.19732</c:v>
                </c:pt>
                <c:pt idx="9715">
                  <c:v>0.21398</c:v>
                </c:pt>
                <c:pt idx="9716">
                  <c:v>0.33159</c:v>
                </c:pt>
                <c:pt idx="9717">
                  <c:v>0.20247000000000001</c:v>
                </c:pt>
                <c:pt idx="9718">
                  <c:v>0.29710999999999999</c:v>
                </c:pt>
                <c:pt idx="9719">
                  <c:v>0.24948000000000001</c:v>
                </c:pt>
                <c:pt idx="9720">
                  <c:v>0.30881999999999998</c:v>
                </c:pt>
                <c:pt idx="9721">
                  <c:v>0.51193</c:v>
                </c:pt>
                <c:pt idx="9722">
                  <c:v>0.89036000000000004</c:v>
                </c:pt>
                <c:pt idx="9723">
                  <c:v>0.89322999999999997</c:v>
                </c:pt>
                <c:pt idx="9724">
                  <c:v>0.69882</c:v>
                </c:pt>
                <c:pt idx="9725">
                  <c:v>0.23737</c:v>
                </c:pt>
                <c:pt idx="9726">
                  <c:v>0.38677</c:v>
                </c:pt>
                <c:pt idx="9727">
                  <c:v>0.43114000000000002</c:v>
                </c:pt>
                <c:pt idx="9728">
                  <c:v>0.36784</c:v>
                </c:pt>
                <c:pt idx="9729">
                  <c:v>0.30087999999999998</c:v>
                </c:pt>
                <c:pt idx="9730">
                  <c:v>0.30619000000000002</c:v>
                </c:pt>
                <c:pt idx="9731">
                  <c:v>0.34133000000000002</c:v>
                </c:pt>
                <c:pt idx="9732">
                  <c:v>0.67967</c:v>
                </c:pt>
                <c:pt idx="9733">
                  <c:v>0.73023000000000005</c:v>
                </c:pt>
                <c:pt idx="9734">
                  <c:v>0.57647999999999999</c:v>
                </c:pt>
                <c:pt idx="9735">
                  <c:v>0.61155000000000004</c:v>
                </c:pt>
                <c:pt idx="9736">
                  <c:v>0.63499000000000005</c:v>
                </c:pt>
                <c:pt idx="9737">
                  <c:v>0.24517</c:v>
                </c:pt>
                <c:pt idx="9738">
                  <c:v>0.26476</c:v>
                </c:pt>
                <c:pt idx="9739">
                  <c:v>0.26466000000000001</c:v>
                </c:pt>
                <c:pt idx="9740">
                  <c:v>0.28005999999999998</c:v>
                </c:pt>
                <c:pt idx="9741">
                  <c:v>0.31086000000000003</c:v>
                </c:pt>
                <c:pt idx="9742">
                  <c:v>0.23371</c:v>
                </c:pt>
                <c:pt idx="9743">
                  <c:v>0.13877999999999999</c:v>
                </c:pt>
                <c:pt idx="9744">
                  <c:v>0.15187</c:v>
                </c:pt>
                <c:pt idx="9745">
                  <c:v>0.25750000000000001</c:v>
                </c:pt>
                <c:pt idx="9746">
                  <c:v>0.20760000000000001</c:v>
                </c:pt>
                <c:pt idx="9747">
                  <c:v>0.17038</c:v>
                </c:pt>
                <c:pt idx="9748">
                  <c:v>0.16414000000000001</c:v>
                </c:pt>
                <c:pt idx="9749">
                  <c:v>0.12239</c:v>
                </c:pt>
                <c:pt idx="9750">
                  <c:v>0.12520999999999999</c:v>
                </c:pt>
                <c:pt idx="9751">
                  <c:v>0.1883</c:v>
                </c:pt>
                <c:pt idx="9752">
                  <c:v>0.20380000000000001</c:v>
                </c:pt>
                <c:pt idx="9753">
                  <c:v>0.32196999999999998</c:v>
                </c:pt>
                <c:pt idx="9754">
                  <c:v>0.30074000000000001</c:v>
                </c:pt>
                <c:pt idx="9755">
                  <c:v>0.12035999999999999</c:v>
                </c:pt>
                <c:pt idx="9756">
                  <c:v>0.16087000000000001</c:v>
                </c:pt>
                <c:pt idx="9757">
                  <c:v>0.14246</c:v>
                </c:pt>
                <c:pt idx="9758">
                  <c:v>0.19741</c:v>
                </c:pt>
                <c:pt idx="9759">
                  <c:v>0.26556999999999997</c:v>
                </c:pt>
                <c:pt idx="9760">
                  <c:v>0.24754000000000001</c:v>
                </c:pt>
                <c:pt idx="9761">
                  <c:v>0.18679000000000001</c:v>
                </c:pt>
                <c:pt idx="9762">
                  <c:v>0.37535000000000002</c:v>
                </c:pt>
                <c:pt idx="9763">
                  <c:v>0.36427999999999999</c:v>
                </c:pt>
                <c:pt idx="9764">
                  <c:v>0.31414999999999998</c:v>
                </c:pt>
                <c:pt idx="9765">
                  <c:v>0.37043999999999999</c:v>
                </c:pt>
                <c:pt idx="9766">
                  <c:v>0.31717000000000001</c:v>
                </c:pt>
                <c:pt idx="9767">
                  <c:v>0.30597999999999997</c:v>
                </c:pt>
                <c:pt idx="9768">
                  <c:v>0.28921000000000002</c:v>
                </c:pt>
                <c:pt idx="9769">
                  <c:v>0.29175000000000001</c:v>
                </c:pt>
                <c:pt idx="9770">
                  <c:v>0.30697999999999998</c:v>
                </c:pt>
                <c:pt idx="9771">
                  <c:v>0.14749999999999999</c:v>
                </c:pt>
                <c:pt idx="9772">
                  <c:v>0.14596999999999999</c:v>
                </c:pt>
                <c:pt idx="9773">
                  <c:v>0.15071000000000001</c:v>
                </c:pt>
                <c:pt idx="9774">
                  <c:v>0.11527999999999999</c:v>
                </c:pt>
                <c:pt idx="9775">
                  <c:v>0.13797999999999999</c:v>
                </c:pt>
                <c:pt idx="9776">
                  <c:v>0.15523999999999999</c:v>
                </c:pt>
                <c:pt idx="9777">
                  <c:v>0.10408000000000001</c:v>
                </c:pt>
                <c:pt idx="9778">
                  <c:v>8.3682000000000006E-2</c:v>
                </c:pt>
                <c:pt idx="9779">
                  <c:v>0.10349</c:v>
                </c:pt>
                <c:pt idx="9780">
                  <c:v>0.16002</c:v>
                </c:pt>
                <c:pt idx="9781">
                  <c:v>0.15711</c:v>
                </c:pt>
                <c:pt idx="9782">
                  <c:v>0.12741</c:v>
                </c:pt>
                <c:pt idx="9783">
                  <c:v>8.6830000000000004E-2</c:v>
                </c:pt>
                <c:pt idx="9784">
                  <c:v>8.6713999999999999E-2</c:v>
                </c:pt>
                <c:pt idx="9785">
                  <c:v>0.40244000000000002</c:v>
                </c:pt>
                <c:pt idx="9786">
                  <c:v>0.42774000000000001</c:v>
                </c:pt>
                <c:pt idx="9787">
                  <c:v>0.21903</c:v>
                </c:pt>
                <c:pt idx="9788">
                  <c:v>0.21287</c:v>
                </c:pt>
                <c:pt idx="9789">
                  <c:v>0.19534000000000001</c:v>
                </c:pt>
                <c:pt idx="9790">
                  <c:v>0.13014999999999999</c:v>
                </c:pt>
                <c:pt idx="9791">
                  <c:v>0.13553000000000001</c:v>
                </c:pt>
                <c:pt idx="9792">
                  <c:v>0.1148</c:v>
                </c:pt>
                <c:pt idx="9793">
                  <c:v>0.1313</c:v>
                </c:pt>
                <c:pt idx="9794">
                  <c:v>0.13467000000000001</c:v>
                </c:pt>
                <c:pt idx="9795">
                  <c:v>0.18697</c:v>
                </c:pt>
                <c:pt idx="9796">
                  <c:v>0.19320000000000001</c:v>
                </c:pt>
                <c:pt idx="9797">
                  <c:v>0.1956</c:v>
                </c:pt>
                <c:pt idx="9798">
                  <c:v>0.10581</c:v>
                </c:pt>
                <c:pt idx="9799">
                  <c:v>9.801E-2</c:v>
                </c:pt>
                <c:pt idx="9800">
                  <c:v>9.6260999999999999E-2</c:v>
                </c:pt>
                <c:pt idx="9801">
                  <c:v>7.3857999999999993E-2</c:v>
                </c:pt>
                <c:pt idx="9802">
                  <c:v>6.7304000000000003E-2</c:v>
                </c:pt>
                <c:pt idx="9803">
                  <c:v>1.8959E-2</c:v>
                </c:pt>
                <c:pt idx="9804">
                  <c:v>3.8148000000000001E-2</c:v>
                </c:pt>
                <c:pt idx="9805">
                  <c:v>6.4660999999999996E-2</c:v>
                </c:pt>
                <c:pt idx="9806">
                  <c:v>7.5741000000000003E-2</c:v>
                </c:pt>
                <c:pt idx="9807">
                  <c:v>7.1749999999999994E-2</c:v>
                </c:pt>
                <c:pt idx="9808">
                  <c:v>7.3858999999999994E-2</c:v>
                </c:pt>
                <c:pt idx="9809">
                  <c:v>8.6980000000000002E-2</c:v>
                </c:pt>
                <c:pt idx="9810">
                  <c:v>6.6071000000000005E-2</c:v>
                </c:pt>
                <c:pt idx="9811">
                  <c:v>6.3417000000000001E-2</c:v>
                </c:pt>
                <c:pt idx="9812">
                  <c:v>3.9940999999999997E-2</c:v>
                </c:pt>
                <c:pt idx="9813">
                  <c:v>3.4685000000000001E-2</c:v>
                </c:pt>
                <c:pt idx="9814">
                  <c:v>3.1614999999999997E-2</c:v>
                </c:pt>
                <c:pt idx="9815">
                  <c:v>3.8115999999999997E-2</c:v>
                </c:pt>
                <c:pt idx="9816">
                  <c:v>0.42568</c:v>
                </c:pt>
                <c:pt idx="9817">
                  <c:v>0.50966999999999996</c:v>
                </c:pt>
                <c:pt idx="9818">
                  <c:v>0.42544999999999999</c:v>
                </c:pt>
                <c:pt idx="9819">
                  <c:v>0.44423000000000001</c:v>
                </c:pt>
                <c:pt idx="9820">
                  <c:v>0.44359999999999999</c:v>
                </c:pt>
                <c:pt idx="9821">
                  <c:v>0.44467000000000001</c:v>
                </c:pt>
                <c:pt idx="9822">
                  <c:v>0.14903</c:v>
                </c:pt>
                <c:pt idx="9823">
                  <c:v>0.14896999999999999</c:v>
                </c:pt>
                <c:pt idx="9824">
                  <c:v>0.11829000000000001</c:v>
                </c:pt>
                <c:pt idx="9825">
                  <c:v>8.7730000000000002E-2</c:v>
                </c:pt>
                <c:pt idx="9826">
                  <c:v>0.13446</c:v>
                </c:pt>
                <c:pt idx="9827">
                  <c:v>0.10031</c:v>
                </c:pt>
                <c:pt idx="9828">
                  <c:v>9.4317999999999999E-2</c:v>
                </c:pt>
                <c:pt idx="9829">
                  <c:v>8.9875999999999998E-2</c:v>
                </c:pt>
                <c:pt idx="9830">
                  <c:v>0.43242000000000003</c:v>
                </c:pt>
                <c:pt idx="9831">
                  <c:v>0.34098000000000001</c:v>
                </c:pt>
                <c:pt idx="9832">
                  <c:v>0.13489000000000001</c:v>
                </c:pt>
                <c:pt idx="9833">
                  <c:v>0.15348999999999999</c:v>
                </c:pt>
                <c:pt idx="9834">
                  <c:v>0.19744</c:v>
                </c:pt>
                <c:pt idx="9835">
                  <c:v>0.17860000000000001</c:v>
                </c:pt>
                <c:pt idx="9836">
                  <c:v>0.32913999999999999</c:v>
                </c:pt>
                <c:pt idx="9837">
                  <c:v>0.32235999999999998</c:v>
                </c:pt>
                <c:pt idx="9838">
                  <c:v>0.31325999999999998</c:v>
                </c:pt>
                <c:pt idx="9839">
                  <c:v>0.2918</c:v>
                </c:pt>
                <c:pt idx="9840">
                  <c:v>0.21493000000000001</c:v>
                </c:pt>
                <c:pt idx="9841">
                  <c:v>0.34893000000000002</c:v>
                </c:pt>
                <c:pt idx="9842">
                  <c:v>0.44368000000000002</c:v>
                </c:pt>
                <c:pt idx="9843">
                  <c:v>0.52339000000000002</c:v>
                </c:pt>
                <c:pt idx="9844">
                  <c:v>0.51471</c:v>
                </c:pt>
                <c:pt idx="9845">
                  <c:v>0.48176999999999998</c:v>
                </c:pt>
                <c:pt idx="9846">
                  <c:v>0.26529999999999998</c:v>
                </c:pt>
                <c:pt idx="9847">
                  <c:v>0.10775999999999999</c:v>
                </c:pt>
                <c:pt idx="9848">
                  <c:v>6.5119999999999997E-2</c:v>
                </c:pt>
                <c:pt idx="9849">
                  <c:v>9.5708000000000001E-2</c:v>
                </c:pt>
                <c:pt idx="9850">
                  <c:v>0.11175</c:v>
                </c:pt>
                <c:pt idx="9851">
                  <c:v>0.20705999999999999</c:v>
                </c:pt>
                <c:pt idx="9852">
                  <c:v>0.26358999999999999</c:v>
                </c:pt>
                <c:pt idx="9853">
                  <c:v>0.25514999999999999</c:v>
                </c:pt>
                <c:pt idx="9854">
                  <c:v>0.30399999999999999</c:v>
                </c:pt>
                <c:pt idx="9855">
                  <c:v>0.15545999999999999</c:v>
                </c:pt>
                <c:pt idx="9856">
                  <c:v>9.3308000000000002E-2</c:v>
                </c:pt>
                <c:pt idx="9857">
                  <c:v>9.9004999999999996E-2</c:v>
                </c:pt>
                <c:pt idx="9858">
                  <c:v>8.9388999999999996E-2</c:v>
                </c:pt>
                <c:pt idx="9859">
                  <c:v>7.4309E-2</c:v>
                </c:pt>
                <c:pt idx="9860">
                  <c:v>6.4907000000000006E-2</c:v>
                </c:pt>
                <c:pt idx="9861">
                  <c:v>6.7364999999999994E-2</c:v>
                </c:pt>
                <c:pt idx="9862">
                  <c:v>5.5759999999999997E-2</c:v>
                </c:pt>
                <c:pt idx="9863">
                  <c:v>0.11550000000000001</c:v>
                </c:pt>
                <c:pt idx="9864">
                  <c:v>7.6623999999999998E-2</c:v>
                </c:pt>
                <c:pt idx="9865">
                  <c:v>0.28022999999999998</c:v>
                </c:pt>
                <c:pt idx="9866">
                  <c:v>0.39761999999999997</c:v>
                </c:pt>
                <c:pt idx="9867">
                  <c:v>0.40055000000000002</c:v>
                </c:pt>
                <c:pt idx="9868">
                  <c:v>0.25506000000000001</c:v>
                </c:pt>
                <c:pt idx="9869">
                  <c:v>0.26121</c:v>
                </c:pt>
                <c:pt idx="9870">
                  <c:v>0.10537000000000001</c:v>
                </c:pt>
                <c:pt idx="9871">
                  <c:v>0.37831999999999999</c:v>
                </c:pt>
                <c:pt idx="9872">
                  <c:v>8.5865999999999998E-2</c:v>
                </c:pt>
                <c:pt idx="9873">
                  <c:v>1.6667999999999999E-2</c:v>
                </c:pt>
                <c:pt idx="9874">
                  <c:v>6.7718E-2</c:v>
                </c:pt>
                <c:pt idx="9875">
                  <c:v>8.6724999999999997E-2</c:v>
                </c:pt>
                <c:pt idx="9876">
                  <c:v>6.7414000000000002E-2</c:v>
                </c:pt>
                <c:pt idx="9877">
                  <c:v>8.6891999999999997E-2</c:v>
                </c:pt>
                <c:pt idx="9878">
                  <c:v>0.37306</c:v>
                </c:pt>
                <c:pt idx="9879">
                  <c:v>0.36951000000000001</c:v>
                </c:pt>
                <c:pt idx="9880">
                  <c:v>0.32462999999999997</c:v>
                </c:pt>
                <c:pt idx="9881">
                  <c:v>0.39466000000000001</c:v>
                </c:pt>
                <c:pt idx="9882">
                  <c:v>0.37652000000000002</c:v>
                </c:pt>
                <c:pt idx="9883">
                  <c:v>0.38957000000000003</c:v>
                </c:pt>
                <c:pt idx="9884">
                  <c:v>0.16341</c:v>
                </c:pt>
                <c:pt idx="9885">
                  <c:v>0.29809000000000002</c:v>
                </c:pt>
                <c:pt idx="9886">
                  <c:v>0.29094999999999999</c:v>
                </c:pt>
                <c:pt idx="9887">
                  <c:v>0.41672999999999999</c:v>
                </c:pt>
                <c:pt idx="9888">
                  <c:v>0.53734999999999999</c:v>
                </c:pt>
                <c:pt idx="9889">
                  <c:v>0.58943000000000001</c:v>
                </c:pt>
                <c:pt idx="9890">
                  <c:v>0.79813999999999996</c:v>
                </c:pt>
                <c:pt idx="9891">
                  <c:v>0.76524000000000003</c:v>
                </c:pt>
                <c:pt idx="9892">
                  <c:v>0.69430000000000003</c:v>
                </c:pt>
                <c:pt idx="9893">
                  <c:v>0.55754999999999999</c:v>
                </c:pt>
                <c:pt idx="9894">
                  <c:v>0.4395</c:v>
                </c:pt>
                <c:pt idx="9895">
                  <c:v>0.39843000000000001</c:v>
                </c:pt>
                <c:pt idx="9896">
                  <c:v>0.63826000000000005</c:v>
                </c:pt>
                <c:pt idx="9897">
                  <c:v>0.32146000000000002</c:v>
                </c:pt>
                <c:pt idx="9898">
                  <c:v>0.25711000000000001</c:v>
                </c:pt>
                <c:pt idx="9899">
                  <c:v>0.2306</c:v>
                </c:pt>
                <c:pt idx="9900">
                  <c:v>0.25147999999999998</c:v>
                </c:pt>
                <c:pt idx="9901">
                  <c:v>0.16153999999999999</c:v>
                </c:pt>
                <c:pt idx="9902">
                  <c:v>0.18104999999999999</c:v>
                </c:pt>
                <c:pt idx="9903">
                  <c:v>0.41776999999999997</c:v>
                </c:pt>
                <c:pt idx="9904">
                  <c:v>0.43308999999999997</c:v>
                </c:pt>
                <c:pt idx="9905">
                  <c:v>0.41682000000000002</c:v>
                </c:pt>
                <c:pt idx="9906">
                  <c:v>0.41664000000000001</c:v>
                </c:pt>
                <c:pt idx="9907">
                  <c:v>0.37019999999999997</c:v>
                </c:pt>
                <c:pt idx="9908">
                  <c:v>0.51964999999999995</c:v>
                </c:pt>
                <c:pt idx="9909">
                  <c:v>0.51710999999999996</c:v>
                </c:pt>
                <c:pt idx="9910">
                  <c:v>0.1956</c:v>
                </c:pt>
                <c:pt idx="9911">
                  <c:v>0.15820000000000001</c:v>
                </c:pt>
                <c:pt idx="9912">
                  <c:v>0.26551000000000002</c:v>
                </c:pt>
                <c:pt idx="9913">
                  <c:v>0.37823000000000001</c:v>
                </c:pt>
                <c:pt idx="9914">
                  <c:v>0.62485999999999997</c:v>
                </c:pt>
                <c:pt idx="9915">
                  <c:v>0.40961999999999998</c:v>
                </c:pt>
                <c:pt idx="9916">
                  <c:v>0.31830999999999998</c:v>
                </c:pt>
                <c:pt idx="9917">
                  <c:v>0.12466000000000001</c:v>
                </c:pt>
                <c:pt idx="9918">
                  <c:v>0.31798999999999999</c:v>
                </c:pt>
                <c:pt idx="9919">
                  <c:v>0.38063000000000002</c:v>
                </c:pt>
                <c:pt idx="9920">
                  <c:v>0.29655999999999999</c:v>
                </c:pt>
                <c:pt idx="9921">
                  <c:v>0.26084000000000002</c:v>
                </c:pt>
                <c:pt idx="9922">
                  <c:v>0.24318999999999999</c:v>
                </c:pt>
                <c:pt idx="9923">
                  <c:v>0.15203</c:v>
                </c:pt>
                <c:pt idx="9924">
                  <c:v>0.11902</c:v>
                </c:pt>
                <c:pt idx="9925">
                  <c:v>9.8530000000000006E-2</c:v>
                </c:pt>
                <c:pt idx="9926">
                  <c:v>0.39443</c:v>
                </c:pt>
                <c:pt idx="9927">
                  <c:v>0.2747</c:v>
                </c:pt>
                <c:pt idx="9928">
                  <c:v>0.17571999999999999</c:v>
                </c:pt>
                <c:pt idx="9929">
                  <c:v>0.13272999999999999</c:v>
                </c:pt>
                <c:pt idx="9930">
                  <c:v>0.18901000000000001</c:v>
                </c:pt>
                <c:pt idx="9931">
                  <c:v>0.21942999999999999</c:v>
                </c:pt>
                <c:pt idx="9932">
                  <c:v>0.25556000000000001</c:v>
                </c:pt>
                <c:pt idx="9933">
                  <c:v>0.33931</c:v>
                </c:pt>
                <c:pt idx="9934">
                  <c:v>0.19091</c:v>
                </c:pt>
                <c:pt idx="9935">
                  <c:v>0.14321</c:v>
                </c:pt>
                <c:pt idx="9936">
                  <c:v>7.0933999999999997E-2</c:v>
                </c:pt>
                <c:pt idx="9937">
                  <c:v>6.3211000000000003E-2</c:v>
                </c:pt>
                <c:pt idx="9938">
                  <c:v>6.3131000000000007E-2</c:v>
                </c:pt>
                <c:pt idx="9939">
                  <c:v>7.7196000000000001E-2</c:v>
                </c:pt>
                <c:pt idx="9940">
                  <c:v>8.9722999999999997E-2</c:v>
                </c:pt>
                <c:pt idx="9941">
                  <c:v>6.4831E-2</c:v>
                </c:pt>
                <c:pt idx="9942">
                  <c:v>0.18792</c:v>
                </c:pt>
                <c:pt idx="9943">
                  <c:v>0.22392000000000001</c:v>
                </c:pt>
                <c:pt idx="9944">
                  <c:v>0.52737000000000001</c:v>
                </c:pt>
                <c:pt idx="9945">
                  <c:v>0.52102999999999999</c:v>
                </c:pt>
                <c:pt idx="9946">
                  <c:v>0.45602999999999999</c:v>
                </c:pt>
                <c:pt idx="9947">
                  <c:v>0.44940000000000002</c:v>
                </c:pt>
                <c:pt idx="9948">
                  <c:v>0.50197000000000003</c:v>
                </c:pt>
                <c:pt idx="9949">
                  <c:v>0.15024000000000001</c:v>
                </c:pt>
                <c:pt idx="9950">
                  <c:v>9.4854999999999995E-2</c:v>
                </c:pt>
                <c:pt idx="9951">
                  <c:v>0.18057000000000001</c:v>
                </c:pt>
                <c:pt idx="9952">
                  <c:v>0.25722</c:v>
                </c:pt>
                <c:pt idx="9953">
                  <c:v>0.28004000000000001</c:v>
                </c:pt>
                <c:pt idx="9954">
                  <c:v>0.31445000000000001</c:v>
                </c:pt>
                <c:pt idx="9955">
                  <c:v>0.22534999999999999</c:v>
                </c:pt>
                <c:pt idx="9956">
                  <c:v>0.2331</c:v>
                </c:pt>
                <c:pt idx="9957">
                  <c:v>0.44999</c:v>
                </c:pt>
                <c:pt idx="9958">
                  <c:v>0.43108000000000002</c:v>
                </c:pt>
                <c:pt idx="9959">
                  <c:v>4.9231999999999998E-2</c:v>
                </c:pt>
                <c:pt idx="9960">
                  <c:v>0.12197</c:v>
                </c:pt>
                <c:pt idx="9961">
                  <c:v>0.10317999999999999</c:v>
                </c:pt>
                <c:pt idx="9962">
                  <c:v>0.14044999999999999</c:v>
                </c:pt>
                <c:pt idx="9963">
                  <c:v>0.13969999999999999</c:v>
                </c:pt>
                <c:pt idx="9964">
                  <c:v>5.6051999999999998E-2</c:v>
                </c:pt>
                <c:pt idx="9965">
                  <c:v>7.8176999999999996E-2</c:v>
                </c:pt>
                <c:pt idx="9966">
                  <c:v>0.29244999999999999</c:v>
                </c:pt>
                <c:pt idx="9967">
                  <c:v>0.14829000000000001</c:v>
                </c:pt>
                <c:pt idx="9968">
                  <c:v>0.28242</c:v>
                </c:pt>
                <c:pt idx="9969">
                  <c:v>0.23413999999999999</c:v>
                </c:pt>
                <c:pt idx="9970">
                  <c:v>0.16564999999999999</c:v>
                </c:pt>
                <c:pt idx="9971">
                  <c:v>0.18498000000000001</c:v>
                </c:pt>
                <c:pt idx="9972">
                  <c:v>0.19005</c:v>
                </c:pt>
                <c:pt idx="9973">
                  <c:v>0.14538000000000001</c:v>
                </c:pt>
                <c:pt idx="9974">
                  <c:v>0.73329999999999995</c:v>
                </c:pt>
                <c:pt idx="9975">
                  <c:v>0.87611000000000006</c:v>
                </c:pt>
                <c:pt idx="9976">
                  <c:v>0.75995000000000001</c:v>
                </c:pt>
                <c:pt idx="9977">
                  <c:v>0.17027</c:v>
                </c:pt>
                <c:pt idx="9978">
                  <c:v>0.11054</c:v>
                </c:pt>
                <c:pt idx="9979">
                  <c:v>0.32773000000000002</c:v>
                </c:pt>
                <c:pt idx="9980">
                  <c:v>0.12692999999999999</c:v>
                </c:pt>
                <c:pt idx="9981">
                  <c:v>0.18443999999999999</c:v>
                </c:pt>
                <c:pt idx="9982">
                  <c:v>0.10335999999999999</c:v>
                </c:pt>
                <c:pt idx="9983">
                  <c:v>0.10567</c:v>
                </c:pt>
                <c:pt idx="9984">
                  <c:v>0.11496000000000001</c:v>
                </c:pt>
                <c:pt idx="9985">
                  <c:v>9.9664000000000003E-2</c:v>
                </c:pt>
                <c:pt idx="9986">
                  <c:v>0.10166</c:v>
                </c:pt>
                <c:pt idx="9987">
                  <c:v>0.58201000000000003</c:v>
                </c:pt>
                <c:pt idx="9988">
                  <c:v>0.62094000000000005</c:v>
                </c:pt>
                <c:pt idx="9989">
                  <c:v>0.61477000000000004</c:v>
                </c:pt>
                <c:pt idx="9990">
                  <c:v>0.77229000000000003</c:v>
                </c:pt>
                <c:pt idx="9991">
                  <c:v>0.68601999999999996</c:v>
                </c:pt>
                <c:pt idx="9992">
                  <c:v>0.58433999999999997</c:v>
                </c:pt>
                <c:pt idx="9993">
                  <c:v>0.29398000000000002</c:v>
                </c:pt>
                <c:pt idx="9994">
                  <c:v>0.16467000000000001</c:v>
                </c:pt>
                <c:pt idx="9995">
                  <c:v>0.19516</c:v>
                </c:pt>
                <c:pt idx="9996">
                  <c:v>0.18282999999999999</c:v>
                </c:pt>
                <c:pt idx="9997">
                  <c:v>0.20863000000000001</c:v>
                </c:pt>
                <c:pt idx="9998">
                  <c:v>0.25167</c:v>
                </c:pt>
                <c:pt idx="9999">
                  <c:v>0.38119999999999998</c:v>
                </c:pt>
                <c:pt idx="10000">
                  <c:v>0.25219000000000003</c:v>
                </c:pt>
                <c:pt idx="10001">
                  <c:v>0.49889</c:v>
                </c:pt>
                <c:pt idx="10002">
                  <c:v>0.67279</c:v>
                </c:pt>
                <c:pt idx="10003">
                  <c:v>0.67425999999999997</c:v>
                </c:pt>
                <c:pt idx="10004">
                  <c:v>0.38029000000000002</c:v>
                </c:pt>
                <c:pt idx="10005">
                  <c:v>0.36248999999999998</c:v>
                </c:pt>
                <c:pt idx="10006">
                  <c:v>0.38418000000000002</c:v>
                </c:pt>
                <c:pt idx="10007">
                  <c:v>0.62785000000000002</c:v>
                </c:pt>
                <c:pt idx="10008">
                  <c:v>0.67567999999999995</c:v>
                </c:pt>
                <c:pt idx="10009">
                  <c:v>0.68337999999999999</c:v>
                </c:pt>
                <c:pt idx="10010">
                  <c:v>0.38240000000000002</c:v>
                </c:pt>
                <c:pt idx="10011">
                  <c:v>0.38368000000000002</c:v>
                </c:pt>
                <c:pt idx="10012">
                  <c:v>0.38639000000000001</c:v>
                </c:pt>
                <c:pt idx="10013">
                  <c:v>0.21632999999999999</c:v>
                </c:pt>
                <c:pt idx="10014">
                  <c:v>0.30873</c:v>
                </c:pt>
                <c:pt idx="10015">
                  <c:v>0.41114000000000001</c:v>
                </c:pt>
                <c:pt idx="10016">
                  <c:v>0.25503999999999999</c:v>
                </c:pt>
                <c:pt idx="10017">
                  <c:v>0.33055000000000001</c:v>
                </c:pt>
                <c:pt idx="10018">
                  <c:v>0.29809999999999998</c:v>
                </c:pt>
                <c:pt idx="10019">
                  <c:v>0.10863</c:v>
                </c:pt>
                <c:pt idx="10020">
                  <c:v>4.1402000000000001E-2</c:v>
                </c:pt>
                <c:pt idx="10021">
                  <c:v>0.16048000000000001</c:v>
                </c:pt>
                <c:pt idx="10022">
                  <c:v>0.29424</c:v>
                </c:pt>
                <c:pt idx="10023">
                  <c:v>0.316</c:v>
                </c:pt>
                <c:pt idx="10024">
                  <c:v>0.29066999999999998</c:v>
                </c:pt>
                <c:pt idx="10025">
                  <c:v>7.9805000000000001E-2</c:v>
                </c:pt>
                <c:pt idx="10026">
                  <c:v>0.12055</c:v>
                </c:pt>
                <c:pt idx="10027">
                  <c:v>0.12268</c:v>
                </c:pt>
                <c:pt idx="10028">
                  <c:v>0.26094000000000001</c:v>
                </c:pt>
                <c:pt idx="10029">
                  <c:v>0.12466000000000001</c:v>
                </c:pt>
                <c:pt idx="10030">
                  <c:v>0.21048</c:v>
                </c:pt>
                <c:pt idx="10031">
                  <c:v>0.25974999999999998</c:v>
                </c:pt>
                <c:pt idx="10032">
                  <c:v>0.24504000000000001</c:v>
                </c:pt>
                <c:pt idx="10033">
                  <c:v>0.23408999999999999</c:v>
                </c:pt>
                <c:pt idx="10034">
                  <c:v>0.23727999999999999</c:v>
                </c:pt>
                <c:pt idx="10035">
                  <c:v>0.12726999999999999</c:v>
                </c:pt>
                <c:pt idx="10036">
                  <c:v>0.24021999999999999</c:v>
                </c:pt>
                <c:pt idx="10037">
                  <c:v>0.18953</c:v>
                </c:pt>
                <c:pt idx="10038">
                  <c:v>5.4723000000000001E-2</c:v>
                </c:pt>
                <c:pt idx="10039">
                  <c:v>6.4917000000000002E-2</c:v>
                </c:pt>
                <c:pt idx="10040">
                  <c:v>0.1</c:v>
                </c:pt>
                <c:pt idx="10041">
                  <c:v>0.13813</c:v>
                </c:pt>
                <c:pt idx="10042">
                  <c:v>0.50592000000000004</c:v>
                </c:pt>
                <c:pt idx="10043">
                  <c:v>0.63612000000000002</c:v>
                </c:pt>
                <c:pt idx="10044">
                  <c:v>0.65452999999999995</c:v>
                </c:pt>
                <c:pt idx="10045">
                  <c:v>0.35727999999999999</c:v>
                </c:pt>
                <c:pt idx="10046">
                  <c:v>0.32574999999999998</c:v>
                </c:pt>
                <c:pt idx="10047">
                  <c:v>0.63602999999999998</c:v>
                </c:pt>
                <c:pt idx="10048">
                  <c:v>0.54278000000000004</c:v>
                </c:pt>
                <c:pt idx="10049">
                  <c:v>0.31608999999999998</c:v>
                </c:pt>
                <c:pt idx="10050">
                  <c:v>0.30876999999999999</c:v>
                </c:pt>
                <c:pt idx="10051">
                  <c:v>0.29611999999999999</c:v>
                </c:pt>
                <c:pt idx="10052">
                  <c:v>0.28889999999999999</c:v>
                </c:pt>
                <c:pt idx="10053">
                  <c:v>0.29422999999999999</c:v>
                </c:pt>
                <c:pt idx="10054">
                  <c:v>0.28247</c:v>
                </c:pt>
                <c:pt idx="10055">
                  <c:v>0.27627000000000002</c:v>
                </c:pt>
                <c:pt idx="10056">
                  <c:v>0.44891999999999999</c:v>
                </c:pt>
                <c:pt idx="10057">
                  <c:v>0.65842000000000001</c:v>
                </c:pt>
                <c:pt idx="10058">
                  <c:v>0.38912999999999998</c:v>
                </c:pt>
                <c:pt idx="10059">
                  <c:v>0.38444</c:v>
                </c:pt>
                <c:pt idx="10060">
                  <c:v>0.27860000000000001</c:v>
                </c:pt>
                <c:pt idx="10061">
                  <c:v>0.30911</c:v>
                </c:pt>
                <c:pt idx="10062">
                  <c:v>0.30654999999999999</c:v>
                </c:pt>
                <c:pt idx="10063">
                  <c:v>0.28373999999999999</c:v>
                </c:pt>
                <c:pt idx="10064">
                  <c:v>0.29254000000000002</c:v>
                </c:pt>
                <c:pt idx="10065">
                  <c:v>0.30785000000000001</c:v>
                </c:pt>
                <c:pt idx="10066">
                  <c:v>0.29615999999999998</c:v>
                </c:pt>
                <c:pt idx="10067">
                  <c:v>0.39883999999999997</c:v>
                </c:pt>
                <c:pt idx="10068">
                  <c:v>0.29835</c:v>
                </c:pt>
                <c:pt idx="10069">
                  <c:v>0.12515999999999999</c:v>
                </c:pt>
                <c:pt idx="10070">
                  <c:v>0.28388999999999998</c:v>
                </c:pt>
                <c:pt idx="10071">
                  <c:v>0.14086000000000001</c:v>
                </c:pt>
                <c:pt idx="10072">
                  <c:v>0.26939999999999997</c:v>
                </c:pt>
                <c:pt idx="10073">
                  <c:v>0.24149999999999999</c:v>
                </c:pt>
                <c:pt idx="10074">
                  <c:v>0.34211000000000003</c:v>
                </c:pt>
                <c:pt idx="10075">
                  <c:v>0.18087</c:v>
                </c:pt>
                <c:pt idx="10076">
                  <c:v>0.15351999999999999</c:v>
                </c:pt>
                <c:pt idx="10077">
                  <c:v>5.1295E-2</c:v>
                </c:pt>
                <c:pt idx="10078">
                  <c:v>5.2755999999999997E-2</c:v>
                </c:pt>
                <c:pt idx="10079">
                  <c:v>5.0254E-2</c:v>
                </c:pt>
                <c:pt idx="10080">
                  <c:v>6.1266000000000001E-2</c:v>
                </c:pt>
                <c:pt idx="10081">
                  <c:v>5.8448E-2</c:v>
                </c:pt>
                <c:pt idx="10082">
                  <c:v>5.9561000000000003E-2</c:v>
                </c:pt>
                <c:pt idx="10083">
                  <c:v>0.11981</c:v>
                </c:pt>
                <c:pt idx="10084">
                  <c:v>0.1313</c:v>
                </c:pt>
                <c:pt idx="10085">
                  <c:v>0.12107</c:v>
                </c:pt>
                <c:pt idx="10086">
                  <c:v>5.1711E-2</c:v>
                </c:pt>
                <c:pt idx="10087">
                  <c:v>6.2378999999999997E-2</c:v>
                </c:pt>
                <c:pt idx="10088">
                  <c:v>3.8071000000000001E-2</c:v>
                </c:pt>
                <c:pt idx="10089">
                  <c:v>6.1108000000000003E-2</c:v>
                </c:pt>
                <c:pt idx="10090">
                  <c:v>0.15207999999999999</c:v>
                </c:pt>
                <c:pt idx="10091">
                  <c:v>0.40105000000000002</c:v>
                </c:pt>
                <c:pt idx="10092">
                  <c:v>0.62785999999999997</c:v>
                </c:pt>
                <c:pt idx="10093">
                  <c:v>0.46284999999999998</c:v>
                </c:pt>
                <c:pt idx="10094">
                  <c:v>0.38912000000000002</c:v>
                </c:pt>
                <c:pt idx="10095">
                  <c:v>0.39345000000000002</c:v>
                </c:pt>
                <c:pt idx="10096">
                  <c:v>0.17005000000000001</c:v>
                </c:pt>
                <c:pt idx="10097">
                  <c:v>0.18425</c:v>
                </c:pt>
                <c:pt idx="10098">
                  <c:v>0.12064</c:v>
                </c:pt>
                <c:pt idx="10099">
                  <c:v>0.16977999999999999</c:v>
                </c:pt>
                <c:pt idx="10100">
                  <c:v>0.15529000000000001</c:v>
                </c:pt>
                <c:pt idx="10101">
                  <c:v>0.23171</c:v>
                </c:pt>
                <c:pt idx="10102">
                  <c:v>0.11618000000000001</c:v>
                </c:pt>
                <c:pt idx="10103">
                  <c:v>0.14052000000000001</c:v>
                </c:pt>
                <c:pt idx="10104">
                  <c:v>0.21590999999999999</c:v>
                </c:pt>
                <c:pt idx="10105">
                  <c:v>0.25378000000000001</c:v>
                </c:pt>
                <c:pt idx="10106">
                  <c:v>0.54244000000000003</c:v>
                </c:pt>
                <c:pt idx="10107">
                  <c:v>0.63887000000000005</c:v>
                </c:pt>
                <c:pt idx="10108">
                  <c:v>0.54966000000000004</c:v>
                </c:pt>
                <c:pt idx="10109">
                  <c:v>0.37180000000000002</c:v>
                </c:pt>
                <c:pt idx="10110">
                  <c:v>0.42281000000000002</c:v>
                </c:pt>
                <c:pt idx="10111">
                  <c:v>0.24012</c:v>
                </c:pt>
                <c:pt idx="10112">
                  <c:v>0.24293000000000001</c:v>
                </c:pt>
                <c:pt idx="10113">
                  <c:v>0.18264</c:v>
                </c:pt>
                <c:pt idx="10114">
                  <c:v>0.13936999999999999</c:v>
                </c:pt>
                <c:pt idx="10115">
                  <c:v>0.15229999999999999</c:v>
                </c:pt>
                <c:pt idx="10116">
                  <c:v>0.1431</c:v>
                </c:pt>
                <c:pt idx="10117">
                  <c:v>0.18068999999999999</c:v>
                </c:pt>
                <c:pt idx="10118">
                  <c:v>0.25875999999999999</c:v>
                </c:pt>
                <c:pt idx="10119">
                  <c:v>0.27385999999999999</c:v>
                </c:pt>
                <c:pt idx="10120">
                  <c:v>0.27285999999999999</c:v>
                </c:pt>
                <c:pt idx="10121">
                  <c:v>0.29869000000000001</c:v>
                </c:pt>
                <c:pt idx="10122">
                  <c:v>0.25353999999999999</c:v>
                </c:pt>
                <c:pt idx="10123">
                  <c:v>0.21954000000000001</c:v>
                </c:pt>
                <c:pt idx="10124">
                  <c:v>0.18731999999999999</c:v>
                </c:pt>
                <c:pt idx="10125">
                  <c:v>0.12575</c:v>
                </c:pt>
                <c:pt idx="10126">
                  <c:v>0.21224999999999999</c:v>
                </c:pt>
                <c:pt idx="10127">
                  <c:v>0.20191999999999999</c:v>
                </c:pt>
                <c:pt idx="10128">
                  <c:v>0.32501999999999998</c:v>
                </c:pt>
                <c:pt idx="10129">
                  <c:v>9.9299999999999999E-2</c:v>
                </c:pt>
                <c:pt idx="10130">
                  <c:v>8.0006999999999995E-2</c:v>
                </c:pt>
                <c:pt idx="10131">
                  <c:v>0.29460999999999998</c:v>
                </c:pt>
                <c:pt idx="10132">
                  <c:v>0.29742000000000002</c:v>
                </c:pt>
                <c:pt idx="10133">
                  <c:v>0.34329999999999999</c:v>
                </c:pt>
                <c:pt idx="10134">
                  <c:v>0.46877999999999997</c:v>
                </c:pt>
                <c:pt idx="10135">
                  <c:v>0.24748999999999999</c:v>
                </c:pt>
                <c:pt idx="10136">
                  <c:v>0.39085999999999999</c:v>
                </c:pt>
                <c:pt idx="10137">
                  <c:v>0.39104</c:v>
                </c:pt>
                <c:pt idx="10138">
                  <c:v>0.14248</c:v>
                </c:pt>
                <c:pt idx="10139">
                  <c:v>0.13197999999999999</c:v>
                </c:pt>
                <c:pt idx="10140">
                  <c:v>0.13636000000000001</c:v>
                </c:pt>
                <c:pt idx="10141">
                  <c:v>0.13880999999999999</c:v>
                </c:pt>
                <c:pt idx="10142">
                  <c:v>3.6513999999999998E-2</c:v>
                </c:pt>
                <c:pt idx="10143">
                  <c:v>3.5115E-2</c:v>
                </c:pt>
                <c:pt idx="10144">
                  <c:v>7.3760000000000006E-2</c:v>
                </c:pt>
                <c:pt idx="10145">
                  <c:v>2.3241000000000001E-2</c:v>
                </c:pt>
                <c:pt idx="10146">
                  <c:v>0.12973000000000001</c:v>
                </c:pt>
                <c:pt idx="10147">
                  <c:v>0.15038000000000001</c:v>
                </c:pt>
                <c:pt idx="10148">
                  <c:v>0.13163</c:v>
                </c:pt>
                <c:pt idx="10149">
                  <c:v>6.4657999999999993E-2</c:v>
                </c:pt>
                <c:pt idx="10150">
                  <c:v>0.21865999999999999</c:v>
                </c:pt>
                <c:pt idx="10151">
                  <c:v>0.53900000000000003</c:v>
                </c:pt>
                <c:pt idx="10152">
                  <c:v>0.54195000000000004</c:v>
                </c:pt>
                <c:pt idx="10153">
                  <c:v>0.38701999999999998</c:v>
                </c:pt>
                <c:pt idx="10154">
                  <c:v>0.38185000000000002</c:v>
                </c:pt>
                <c:pt idx="10155">
                  <c:v>8.9382000000000003E-2</c:v>
                </c:pt>
                <c:pt idx="10156">
                  <c:v>0.25469000000000003</c:v>
                </c:pt>
                <c:pt idx="10157">
                  <c:v>0.23351</c:v>
                </c:pt>
                <c:pt idx="10158">
                  <c:v>0.19875000000000001</c:v>
                </c:pt>
                <c:pt idx="10159">
                  <c:v>0.32632</c:v>
                </c:pt>
                <c:pt idx="10160">
                  <c:v>0.37561</c:v>
                </c:pt>
                <c:pt idx="10161">
                  <c:v>0.45657999999999999</c:v>
                </c:pt>
                <c:pt idx="10162">
                  <c:v>0.38159999999999999</c:v>
                </c:pt>
                <c:pt idx="10163">
                  <c:v>0.26191999999999999</c:v>
                </c:pt>
                <c:pt idx="10164">
                  <c:v>0.37319000000000002</c:v>
                </c:pt>
                <c:pt idx="10165">
                  <c:v>0.33579999999999999</c:v>
                </c:pt>
                <c:pt idx="10166">
                  <c:v>0.24037</c:v>
                </c:pt>
                <c:pt idx="10167">
                  <c:v>0.21586</c:v>
                </c:pt>
                <c:pt idx="10168">
                  <c:v>0.18514</c:v>
                </c:pt>
                <c:pt idx="10169">
                  <c:v>0.13977999999999999</c:v>
                </c:pt>
                <c:pt idx="10170">
                  <c:v>5.1991000000000002E-2</c:v>
                </c:pt>
                <c:pt idx="10171">
                  <c:v>0.10061</c:v>
                </c:pt>
                <c:pt idx="10172">
                  <c:v>0.11683</c:v>
                </c:pt>
                <c:pt idx="10173">
                  <c:v>0.10808</c:v>
                </c:pt>
                <c:pt idx="10174">
                  <c:v>0.57218000000000002</c:v>
                </c:pt>
                <c:pt idx="10175">
                  <c:v>0.52883000000000002</c:v>
                </c:pt>
                <c:pt idx="10176">
                  <c:v>0.37554999999999999</c:v>
                </c:pt>
                <c:pt idx="10177">
                  <c:v>0.36557000000000001</c:v>
                </c:pt>
                <c:pt idx="10178">
                  <c:v>0.38075999999999999</c:v>
                </c:pt>
                <c:pt idx="10179">
                  <c:v>0.42925999999999997</c:v>
                </c:pt>
                <c:pt idx="10180">
                  <c:v>0.39034999999999997</c:v>
                </c:pt>
                <c:pt idx="10181">
                  <c:v>0.65671999999999997</c:v>
                </c:pt>
                <c:pt idx="10182">
                  <c:v>0.43841000000000002</c:v>
                </c:pt>
                <c:pt idx="10183">
                  <c:v>0.45017000000000001</c:v>
                </c:pt>
                <c:pt idx="10184">
                  <c:v>0.60760999999999998</c:v>
                </c:pt>
                <c:pt idx="10185">
                  <c:v>0.41492000000000001</c:v>
                </c:pt>
                <c:pt idx="10186">
                  <c:v>0.47169</c:v>
                </c:pt>
                <c:pt idx="10187">
                  <c:v>0.28592000000000001</c:v>
                </c:pt>
                <c:pt idx="10188">
                  <c:v>0.29652000000000001</c:v>
                </c:pt>
                <c:pt idx="10189">
                  <c:v>0.27054</c:v>
                </c:pt>
                <c:pt idx="10190">
                  <c:v>0.10409</c:v>
                </c:pt>
                <c:pt idx="10191">
                  <c:v>0.10037</c:v>
                </c:pt>
                <c:pt idx="10192">
                  <c:v>0.10163999999999999</c:v>
                </c:pt>
                <c:pt idx="10193">
                  <c:v>0.14283999999999999</c:v>
                </c:pt>
                <c:pt idx="10194">
                  <c:v>0.1013</c:v>
                </c:pt>
                <c:pt idx="10195">
                  <c:v>0.31822</c:v>
                </c:pt>
                <c:pt idx="10196">
                  <c:v>0.33257999999999999</c:v>
                </c:pt>
                <c:pt idx="10197">
                  <c:v>0.31341999999999998</c:v>
                </c:pt>
                <c:pt idx="10198">
                  <c:v>0.40947</c:v>
                </c:pt>
                <c:pt idx="10199">
                  <c:v>0.52003999999999995</c:v>
                </c:pt>
                <c:pt idx="10200">
                  <c:v>0.47743000000000002</c:v>
                </c:pt>
                <c:pt idx="10201">
                  <c:v>0.39095999999999997</c:v>
                </c:pt>
                <c:pt idx="10202">
                  <c:v>0.39785999999999999</c:v>
                </c:pt>
                <c:pt idx="10203">
                  <c:v>0.40767999999999999</c:v>
                </c:pt>
                <c:pt idx="10204">
                  <c:v>0.40784999999999999</c:v>
                </c:pt>
                <c:pt idx="10205">
                  <c:v>0.39306999999999997</c:v>
                </c:pt>
                <c:pt idx="10206">
                  <c:v>8.7323999999999999E-2</c:v>
                </c:pt>
                <c:pt idx="10207">
                  <c:v>8.5877999999999996E-2</c:v>
                </c:pt>
                <c:pt idx="10208">
                  <c:v>7.0050000000000001E-2</c:v>
                </c:pt>
                <c:pt idx="10209">
                  <c:v>0.11212999999999999</c:v>
                </c:pt>
                <c:pt idx="10210">
                  <c:v>8.6277999999999994E-2</c:v>
                </c:pt>
                <c:pt idx="10211">
                  <c:v>0.23275000000000001</c:v>
                </c:pt>
                <c:pt idx="10212">
                  <c:v>0.25286999999999998</c:v>
                </c:pt>
                <c:pt idx="10213">
                  <c:v>0.47602</c:v>
                </c:pt>
                <c:pt idx="10214">
                  <c:v>6.6474000000000005E-2</c:v>
                </c:pt>
                <c:pt idx="10215">
                  <c:v>0.13422000000000001</c:v>
                </c:pt>
                <c:pt idx="10216">
                  <c:v>0.11915000000000001</c:v>
                </c:pt>
                <c:pt idx="10217">
                  <c:v>0.11884</c:v>
                </c:pt>
                <c:pt idx="10218">
                  <c:v>0.13142000000000001</c:v>
                </c:pt>
                <c:pt idx="10219">
                  <c:v>0.19805</c:v>
                </c:pt>
                <c:pt idx="10220">
                  <c:v>0.28571000000000002</c:v>
                </c:pt>
                <c:pt idx="10221">
                  <c:v>0.27672000000000002</c:v>
                </c:pt>
                <c:pt idx="10222">
                  <c:v>0.26974999999999999</c:v>
                </c:pt>
                <c:pt idx="10223">
                  <c:v>0.31592999999999999</c:v>
                </c:pt>
                <c:pt idx="10224">
                  <c:v>0.43606</c:v>
                </c:pt>
                <c:pt idx="10225">
                  <c:v>0.44233</c:v>
                </c:pt>
                <c:pt idx="10226">
                  <c:v>0.27396999999999999</c:v>
                </c:pt>
                <c:pt idx="10227">
                  <c:v>0.38556000000000001</c:v>
                </c:pt>
                <c:pt idx="10228">
                  <c:v>0.33228000000000002</c:v>
                </c:pt>
                <c:pt idx="10229">
                  <c:v>0.11913</c:v>
                </c:pt>
                <c:pt idx="10230">
                  <c:v>0.12934000000000001</c:v>
                </c:pt>
                <c:pt idx="10231">
                  <c:v>0.20136999999999999</c:v>
                </c:pt>
                <c:pt idx="10232">
                  <c:v>0.16855999999999999</c:v>
                </c:pt>
                <c:pt idx="10233">
                  <c:v>0.17358999999999999</c:v>
                </c:pt>
                <c:pt idx="10234">
                  <c:v>0.41103000000000001</c:v>
                </c:pt>
                <c:pt idx="10235">
                  <c:v>0.38222</c:v>
                </c:pt>
                <c:pt idx="10236">
                  <c:v>0.36862</c:v>
                </c:pt>
                <c:pt idx="10237">
                  <c:v>0.47183000000000003</c:v>
                </c:pt>
                <c:pt idx="10238">
                  <c:v>0.38950000000000001</c:v>
                </c:pt>
                <c:pt idx="10239">
                  <c:v>0.33051000000000003</c:v>
                </c:pt>
                <c:pt idx="10240">
                  <c:v>0.42523</c:v>
                </c:pt>
                <c:pt idx="10241">
                  <c:v>0.65029999999999999</c:v>
                </c:pt>
                <c:pt idx="10242">
                  <c:v>0.44349</c:v>
                </c:pt>
                <c:pt idx="10243">
                  <c:v>0.47300999999999999</c:v>
                </c:pt>
                <c:pt idx="10244">
                  <c:v>0.48599999999999999</c:v>
                </c:pt>
                <c:pt idx="10245">
                  <c:v>0.46072999999999997</c:v>
                </c:pt>
                <c:pt idx="10246">
                  <c:v>0.43520999999999999</c:v>
                </c:pt>
                <c:pt idx="10247">
                  <c:v>0.42648999999999998</c:v>
                </c:pt>
                <c:pt idx="10248">
                  <c:v>7.0587999999999998E-2</c:v>
                </c:pt>
                <c:pt idx="10249">
                  <c:v>0.16403000000000001</c:v>
                </c:pt>
                <c:pt idx="10250">
                  <c:v>0.16044</c:v>
                </c:pt>
                <c:pt idx="10251">
                  <c:v>0.29358000000000001</c:v>
                </c:pt>
                <c:pt idx="10252">
                  <c:v>0.32146000000000002</c:v>
                </c:pt>
                <c:pt idx="10253">
                  <c:v>0.24206</c:v>
                </c:pt>
                <c:pt idx="10254">
                  <c:v>0.35791000000000001</c:v>
                </c:pt>
                <c:pt idx="10255">
                  <c:v>0.30636999999999998</c:v>
                </c:pt>
                <c:pt idx="10256">
                  <c:v>0.27393000000000001</c:v>
                </c:pt>
                <c:pt idx="10257">
                  <c:v>0.23385</c:v>
                </c:pt>
                <c:pt idx="10258">
                  <c:v>0.34392</c:v>
                </c:pt>
                <c:pt idx="10259">
                  <c:v>0.30864000000000003</c:v>
                </c:pt>
                <c:pt idx="10260">
                  <c:v>0.29881999999999997</c:v>
                </c:pt>
                <c:pt idx="10261">
                  <c:v>0.23688000000000001</c:v>
                </c:pt>
                <c:pt idx="10262">
                  <c:v>0.11260000000000001</c:v>
                </c:pt>
                <c:pt idx="10263">
                  <c:v>0.17935000000000001</c:v>
                </c:pt>
                <c:pt idx="10264">
                  <c:v>0.25196000000000002</c:v>
                </c:pt>
                <c:pt idx="10265">
                  <c:v>0.21365000000000001</c:v>
                </c:pt>
                <c:pt idx="10266">
                  <c:v>0.23594999999999999</c:v>
                </c:pt>
                <c:pt idx="10267">
                  <c:v>0.22389000000000001</c:v>
                </c:pt>
                <c:pt idx="10268">
                  <c:v>0.14519000000000001</c:v>
                </c:pt>
                <c:pt idx="10269">
                  <c:v>0.20276</c:v>
                </c:pt>
                <c:pt idx="10270">
                  <c:v>0.38157999999999997</c:v>
                </c:pt>
                <c:pt idx="10271">
                  <c:v>0.38253999999999999</c:v>
                </c:pt>
                <c:pt idx="10272">
                  <c:v>0.38890999999999998</c:v>
                </c:pt>
                <c:pt idx="10273">
                  <c:v>0.30610999999999999</c:v>
                </c:pt>
                <c:pt idx="10274">
                  <c:v>0.18762000000000001</c:v>
                </c:pt>
                <c:pt idx="10275">
                  <c:v>0.29244999999999999</c:v>
                </c:pt>
                <c:pt idx="10276">
                  <c:v>0.39731</c:v>
                </c:pt>
                <c:pt idx="10277">
                  <c:v>0.28439999999999999</c:v>
                </c:pt>
                <c:pt idx="10278">
                  <c:v>0.29659999999999997</c:v>
                </c:pt>
                <c:pt idx="10279">
                  <c:v>0.38722000000000001</c:v>
                </c:pt>
                <c:pt idx="10280">
                  <c:v>0.39626</c:v>
                </c:pt>
                <c:pt idx="10281">
                  <c:v>0.24010999999999999</c:v>
                </c:pt>
                <c:pt idx="10282">
                  <c:v>0.22117000000000001</c:v>
                </c:pt>
                <c:pt idx="10283">
                  <c:v>0.12659000000000001</c:v>
                </c:pt>
                <c:pt idx="10284">
                  <c:v>0.24645</c:v>
                </c:pt>
                <c:pt idx="10285">
                  <c:v>0.42136000000000001</c:v>
                </c:pt>
                <c:pt idx="10286">
                  <c:v>0.48847000000000002</c:v>
                </c:pt>
                <c:pt idx="10287">
                  <c:v>0.58052999999999999</c:v>
                </c:pt>
                <c:pt idx="10288">
                  <c:v>0.47083000000000003</c:v>
                </c:pt>
                <c:pt idx="10289">
                  <c:v>0.46604000000000001</c:v>
                </c:pt>
                <c:pt idx="10290">
                  <c:v>0.49941000000000002</c:v>
                </c:pt>
                <c:pt idx="10291">
                  <c:v>0.38336999999999999</c:v>
                </c:pt>
                <c:pt idx="10292">
                  <c:v>0.47576000000000002</c:v>
                </c:pt>
                <c:pt idx="10293">
                  <c:v>0.47911999999999999</c:v>
                </c:pt>
                <c:pt idx="10294">
                  <c:v>0.23749999999999999</c:v>
                </c:pt>
                <c:pt idx="10295">
                  <c:v>0.33582000000000001</c:v>
                </c:pt>
                <c:pt idx="10296">
                  <c:v>0.23744000000000001</c:v>
                </c:pt>
                <c:pt idx="10297">
                  <c:v>0.20707999999999999</c:v>
                </c:pt>
                <c:pt idx="10298">
                  <c:v>0.32402999999999998</c:v>
                </c:pt>
                <c:pt idx="10299">
                  <c:v>0.27200000000000002</c:v>
                </c:pt>
                <c:pt idx="10300">
                  <c:v>0.28365000000000001</c:v>
                </c:pt>
                <c:pt idx="10301">
                  <c:v>0.35539999999999999</c:v>
                </c:pt>
                <c:pt idx="10302">
                  <c:v>0.44927</c:v>
                </c:pt>
                <c:pt idx="10303">
                  <c:v>0.23963999999999999</c:v>
                </c:pt>
                <c:pt idx="10304">
                  <c:v>0.21462999999999999</c:v>
                </c:pt>
                <c:pt idx="10305">
                  <c:v>0.31394</c:v>
                </c:pt>
                <c:pt idx="10306">
                  <c:v>0.20830000000000001</c:v>
                </c:pt>
                <c:pt idx="10307">
                  <c:v>0.12631999999999999</c:v>
                </c:pt>
                <c:pt idx="10308">
                  <c:v>0.14543</c:v>
                </c:pt>
                <c:pt idx="10309">
                  <c:v>0.12225</c:v>
                </c:pt>
                <c:pt idx="10310">
                  <c:v>0.19736999999999999</c:v>
                </c:pt>
                <c:pt idx="10311">
                  <c:v>0.29399999999999998</c:v>
                </c:pt>
                <c:pt idx="10312">
                  <c:v>0.30435000000000001</c:v>
                </c:pt>
                <c:pt idx="10313">
                  <c:v>0.54510999999999998</c:v>
                </c:pt>
                <c:pt idx="10314">
                  <c:v>0.47253000000000001</c:v>
                </c:pt>
                <c:pt idx="10315">
                  <c:v>0.23874000000000001</c:v>
                </c:pt>
                <c:pt idx="10316">
                  <c:v>0.27356999999999998</c:v>
                </c:pt>
                <c:pt idx="10317">
                  <c:v>0.30107</c:v>
                </c:pt>
                <c:pt idx="10318">
                  <c:v>0.22678000000000001</c:v>
                </c:pt>
                <c:pt idx="10319">
                  <c:v>0.19485</c:v>
                </c:pt>
                <c:pt idx="10320">
                  <c:v>0.26885999999999999</c:v>
                </c:pt>
                <c:pt idx="10321">
                  <c:v>0.16073999999999999</c:v>
                </c:pt>
                <c:pt idx="10322">
                  <c:v>0.15973999999999999</c:v>
                </c:pt>
                <c:pt idx="10323">
                  <c:v>0.1384</c:v>
                </c:pt>
                <c:pt idx="10324">
                  <c:v>0.14427999999999999</c:v>
                </c:pt>
                <c:pt idx="10325">
                  <c:v>0.25834000000000001</c:v>
                </c:pt>
                <c:pt idx="10326">
                  <c:v>0.30246000000000001</c:v>
                </c:pt>
                <c:pt idx="10327">
                  <c:v>0.29603000000000002</c:v>
                </c:pt>
                <c:pt idx="10328">
                  <c:v>0.31381999999999999</c:v>
                </c:pt>
                <c:pt idx="10329">
                  <c:v>0.25968000000000002</c:v>
                </c:pt>
                <c:pt idx="10330">
                  <c:v>0.18403</c:v>
                </c:pt>
                <c:pt idx="10331">
                  <c:v>0.14505999999999999</c:v>
                </c:pt>
                <c:pt idx="10332">
                  <c:v>0.11941</c:v>
                </c:pt>
                <c:pt idx="10333">
                  <c:v>0.14599000000000001</c:v>
                </c:pt>
                <c:pt idx="10334">
                  <c:v>0.12956000000000001</c:v>
                </c:pt>
                <c:pt idx="10335">
                  <c:v>0.10599</c:v>
                </c:pt>
                <c:pt idx="10336">
                  <c:v>0.10409</c:v>
                </c:pt>
                <c:pt idx="10337">
                  <c:v>0.27174999999999999</c:v>
                </c:pt>
                <c:pt idx="10338">
                  <c:v>0.23848</c:v>
                </c:pt>
                <c:pt idx="10339">
                  <c:v>0.22506000000000001</c:v>
                </c:pt>
                <c:pt idx="10340">
                  <c:v>0.15343999999999999</c:v>
                </c:pt>
                <c:pt idx="10341">
                  <c:v>0.29444999999999999</c:v>
                </c:pt>
                <c:pt idx="10342">
                  <c:v>9.4600000000000004E-2</c:v>
                </c:pt>
                <c:pt idx="10343">
                  <c:v>7.2748999999999994E-2</c:v>
                </c:pt>
                <c:pt idx="10344">
                  <c:v>0.30613000000000001</c:v>
                </c:pt>
                <c:pt idx="10345">
                  <c:v>0.32601000000000002</c:v>
                </c:pt>
                <c:pt idx="10346">
                  <c:v>5.2236999999999999E-2</c:v>
                </c:pt>
                <c:pt idx="10347">
                  <c:v>6.7947999999999995E-2</c:v>
                </c:pt>
                <c:pt idx="10348">
                  <c:v>4.5232000000000001E-2</c:v>
                </c:pt>
                <c:pt idx="10349">
                  <c:v>0.21948999999999999</c:v>
                </c:pt>
                <c:pt idx="10350">
                  <c:v>0.35793000000000003</c:v>
                </c:pt>
                <c:pt idx="10351">
                  <c:v>0.35796</c:v>
                </c:pt>
                <c:pt idx="10352">
                  <c:v>0.42369000000000001</c:v>
                </c:pt>
                <c:pt idx="10353">
                  <c:v>0.43335000000000001</c:v>
                </c:pt>
                <c:pt idx="10354">
                  <c:v>0.18942000000000001</c:v>
                </c:pt>
                <c:pt idx="10355">
                  <c:v>0.28716000000000003</c:v>
                </c:pt>
                <c:pt idx="10356">
                  <c:v>0.29515999999999998</c:v>
                </c:pt>
                <c:pt idx="10357">
                  <c:v>0.21734999999999999</c:v>
                </c:pt>
                <c:pt idx="10358">
                  <c:v>0.21970000000000001</c:v>
                </c:pt>
                <c:pt idx="10359">
                  <c:v>0.47774</c:v>
                </c:pt>
                <c:pt idx="10360">
                  <c:v>0.58121</c:v>
                </c:pt>
                <c:pt idx="10361">
                  <c:v>0.38950000000000001</c:v>
                </c:pt>
                <c:pt idx="10362">
                  <c:v>0.59308000000000005</c:v>
                </c:pt>
                <c:pt idx="10363">
                  <c:v>0.48551</c:v>
                </c:pt>
                <c:pt idx="10364">
                  <c:v>0.36957000000000001</c:v>
                </c:pt>
                <c:pt idx="10365">
                  <c:v>0.21195</c:v>
                </c:pt>
                <c:pt idx="10366">
                  <c:v>0.18989</c:v>
                </c:pt>
                <c:pt idx="10367">
                  <c:v>0.30471999999999999</c:v>
                </c:pt>
                <c:pt idx="10368">
                  <c:v>0.25387999999999999</c:v>
                </c:pt>
                <c:pt idx="10369">
                  <c:v>0.20995</c:v>
                </c:pt>
                <c:pt idx="10370">
                  <c:v>0.10539</c:v>
                </c:pt>
                <c:pt idx="10371">
                  <c:v>0.24351</c:v>
                </c:pt>
                <c:pt idx="10372">
                  <c:v>0.23763000000000001</c:v>
                </c:pt>
                <c:pt idx="10373">
                  <c:v>9.6127000000000004E-2</c:v>
                </c:pt>
                <c:pt idx="10374">
                  <c:v>9.5152E-2</c:v>
                </c:pt>
                <c:pt idx="10375">
                  <c:v>0.31823000000000001</c:v>
                </c:pt>
                <c:pt idx="10376">
                  <c:v>0.29558000000000001</c:v>
                </c:pt>
                <c:pt idx="10377">
                  <c:v>0.21298</c:v>
                </c:pt>
                <c:pt idx="10378">
                  <c:v>0.22819999999999999</c:v>
                </c:pt>
                <c:pt idx="10379">
                  <c:v>0.22606999999999999</c:v>
                </c:pt>
                <c:pt idx="10380">
                  <c:v>0.20931</c:v>
                </c:pt>
                <c:pt idx="10381">
                  <c:v>0.10348</c:v>
                </c:pt>
                <c:pt idx="10382">
                  <c:v>0.10983</c:v>
                </c:pt>
                <c:pt idx="10383">
                  <c:v>0.10727</c:v>
                </c:pt>
                <c:pt idx="10384">
                  <c:v>0.16653000000000001</c:v>
                </c:pt>
                <c:pt idx="10385">
                  <c:v>0.17913000000000001</c:v>
                </c:pt>
                <c:pt idx="10386">
                  <c:v>0.16536999999999999</c:v>
                </c:pt>
                <c:pt idx="10387">
                  <c:v>0.21539</c:v>
                </c:pt>
                <c:pt idx="10388">
                  <c:v>0.17951</c:v>
                </c:pt>
                <c:pt idx="10389">
                  <c:v>0.29514000000000001</c:v>
                </c:pt>
                <c:pt idx="10390">
                  <c:v>0.30968000000000001</c:v>
                </c:pt>
                <c:pt idx="10391">
                  <c:v>0.28182000000000001</c:v>
                </c:pt>
                <c:pt idx="10392">
                  <c:v>0.22020000000000001</c:v>
                </c:pt>
                <c:pt idx="10393">
                  <c:v>0.21110999999999999</c:v>
                </c:pt>
                <c:pt idx="10394">
                  <c:v>0.12497</c:v>
                </c:pt>
                <c:pt idx="10395">
                  <c:v>0.15493000000000001</c:v>
                </c:pt>
                <c:pt idx="10396">
                  <c:v>0.13688</c:v>
                </c:pt>
                <c:pt idx="10397">
                  <c:v>0.22398000000000001</c:v>
                </c:pt>
                <c:pt idx="10398">
                  <c:v>0.23624999999999999</c:v>
                </c:pt>
                <c:pt idx="10399">
                  <c:v>0.22545000000000001</c:v>
                </c:pt>
                <c:pt idx="10400">
                  <c:v>0.20612</c:v>
                </c:pt>
                <c:pt idx="10401">
                  <c:v>0.16150999999999999</c:v>
                </c:pt>
                <c:pt idx="10402">
                  <c:v>0.18844</c:v>
                </c:pt>
                <c:pt idx="10403">
                  <c:v>0.29466999999999999</c:v>
                </c:pt>
                <c:pt idx="10404">
                  <c:v>0.32897999999999999</c:v>
                </c:pt>
                <c:pt idx="10405">
                  <c:v>0.27559</c:v>
                </c:pt>
                <c:pt idx="10406">
                  <c:v>0.26523999999999998</c:v>
                </c:pt>
                <c:pt idx="10407">
                  <c:v>0.21007000000000001</c:v>
                </c:pt>
                <c:pt idx="10408">
                  <c:v>0.16245999999999999</c:v>
                </c:pt>
                <c:pt idx="10409">
                  <c:v>0.48649999999999999</c:v>
                </c:pt>
                <c:pt idx="10410">
                  <c:v>0.44851000000000002</c:v>
                </c:pt>
                <c:pt idx="10411">
                  <c:v>0.23633999999999999</c:v>
                </c:pt>
                <c:pt idx="10412">
                  <c:v>0.22772000000000001</c:v>
                </c:pt>
                <c:pt idx="10413">
                  <c:v>0.21253</c:v>
                </c:pt>
                <c:pt idx="10414">
                  <c:v>0.27021000000000001</c:v>
                </c:pt>
                <c:pt idx="10415">
                  <c:v>0.19034000000000001</c:v>
                </c:pt>
                <c:pt idx="10416">
                  <c:v>0.40183000000000002</c:v>
                </c:pt>
                <c:pt idx="10417">
                  <c:v>0.12461999999999999</c:v>
                </c:pt>
                <c:pt idx="10418">
                  <c:v>0.33844000000000002</c:v>
                </c:pt>
                <c:pt idx="10419">
                  <c:v>0.21226</c:v>
                </c:pt>
                <c:pt idx="10420">
                  <c:v>0.22120000000000001</c:v>
                </c:pt>
                <c:pt idx="10421">
                  <c:v>0.13704</c:v>
                </c:pt>
                <c:pt idx="10422">
                  <c:v>6.3740000000000005E-2</c:v>
                </c:pt>
                <c:pt idx="10423">
                  <c:v>7.1998000000000006E-2</c:v>
                </c:pt>
                <c:pt idx="10424">
                  <c:v>7.0175000000000001E-2</c:v>
                </c:pt>
                <c:pt idx="10425">
                  <c:v>6.3630999999999993E-2</c:v>
                </c:pt>
                <c:pt idx="10426">
                  <c:v>4.8025999999999999E-2</c:v>
                </c:pt>
                <c:pt idx="10427">
                  <c:v>0.24979999999999999</c:v>
                </c:pt>
                <c:pt idx="10428">
                  <c:v>0.16089999999999999</c:v>
                </c:pt>
                <c:pt idx="10429">
                  <c:v>0.15790999999999999</c:v>
                </c:pt>
                <c:pt idx="10430">
                  <c:v>0.1489</c:v>
                </c:pt>
                <c:pt idx="10431">
                  <c:v>4.2915000000000002E-2</c:v>
                </c:pt>
                <c:pt idx="10432">
                  <c:v>6.8210999999999994E-2</c:v>
                </c:pt>
                <c:pt idx="10433">
                  <c:v>8.8168999999999997E-2</c:v>
                </c:pt>
                <c:pt idx="10434">
                  <c:v>0.34055000000000002</c:v>
                </c:pt>
                <c:pt idx="10435">
                  <c:v>0.31497999999999998</c:v>
                </c:pt>
                <c:pt idx="10436">
                  <c:v>0.33198</c:v>
                </c:pt>
                <c:pt idx="10437">
                  <c:v>0.42492999999999997</c:v>
                </c:pt>
                <c:pt idx="10438">
                  <c:v>0.25657999999999997</c:v>
                </c:pt>
                <c:pt idx="10439">
                  <c:v>0.33829999999999999</c:v>
                </c:pt>
                <c:pt idx="10440">
                  <c:v>0.31556000000000001</c:v>
                </c:pt>
                <c:pt idx="10441">
                  <c:v>0.29953000000000002</c:v>
                </c:pt>
                <c:pt idx="10442">
                  <c:v>8.0806000000000003E-2</c:v>
                </c:pt>
                <c:pt idx="10443">
                  <c:v>7.1081000000000005E-2</c:v>
                </c:pt>
                <c:pt idx="10444">
                  <c:v>6.7142999999999994E-2</c:v>
                </c:pt>
                <c:pt idx="10445">
                  <c:v>0.15745000000000001</c:v>
                </c:pt>
                <c:pt idx="10446">
                  <c:v>0.17918000000000001</c:v>
                </c:pt>
                <c:pt idx="10447">
                  <c:v>0.18497</c:v>
                </c:pt>
                <c:pt idx="10448">
                  <c:v>0.17537</c:v>
                </c:pt>
                <c:pt idx="10449">
                  <c:v>0.22449</c:v>
                </c:pt>
                <c:pt idx="10450">
                  <c:v>0.15939999999999999</c:v>
                </c:pt>
                <c:pt idx="10451">
                  <c:v>0.16309000000000001</c:v>
                </c:pt>
                <c:pt idx="10452">
                  <c:v>0.15458</c:v>
                </c:pt>
                <c:pt idx="10453">
                  <c:v>0.23302</c:v>
                </c:pt>
                <c:pt idx="10454">
                  <c:v>0.23338999999999999</c:v>
                </c:pt>
                <c:pt idx="10455">
                  <c:v>0.15798000000000001</c:v>
                </c:pt>
                <c:pt idx="10456">
                  <c:v>0.18299000000000001</c:v>
                </c:pt>
                <c:pt idx="10457">
                  <c:v>0.16422</c:v>
                </c:pt>
                <c:pt idx="10458">
                  <c:v>0.15286</c:v>
                </c:pt>
                <c:pt idx="10459">
                  <c:v>0.11720999999999999</c:v>
                </c:pt>
                <c:pt idx="10460">
                  <c:v>6.5952999999999998E-2</c:v>
                </c:pt>
                <c:pt idx="10461">
                  <c:v>7.4117000000000002E-2</c:v>
                </c:pt>
                <c:pt idx="10462">
                  <c:v>0.2009</c:v>
                </c:pt>
                <c:pt idx="10463">
                  <c:v>0.20146</c:v>
                </c:pt>
                <c:pt idx="10464">
                  <c:v>0.18886</c:v>
                </c:pt>
                <c:pt idx="10465">
                  <c:v>0.19957</c:v>
                </c:pt>
                <c:pt idx="10466">
                  <c:v>0.25946000000000002</c:v>
                </c:pt>
                <c:pt idx="10467">
                  <c:v>0.39378000000000002</c:v>
                </c:pt>
                <c:pt idx="10468">
                  <c:v>0.29352</c:v>
                </c:pt>
                <c:pt idx="10469">
                  <c:v>0.32063000000000003</c:v>
                </c:pt>
                <c:pt idx="10470">
                  <c:v>0.49741999999999997</c:v>
                </c:pt>
                <c:pt idx="10471">
                  <c:v>0.38418999999999998</c:v>
                </c:pt>
                <c:pt idx="10472">
                  <c:v>0.11045000000000001</c:v>
                </c:pt>
                <c:pt idx="10473">
                  <c:v>6.2017000000000003E-2</c:v>
                </c:pt>
                <c:pt idx="10474">
                  <c:v>0.16067999999999999</c:v>
                </c:pt>
                <c:pt idx="10475">
                  <c:v>0.22037000000000001</c:v>
                </c:pt>
                <c:pt idx="10476">
                  <c:v>0.13738</c:v>
                </c:pt>
                <c:pt idx="10477">
                  <c:v>0.24714</c:v>
                </c:pt>
                <c:pt idx="10478">
                  <c:v>0.52022000000000002</c:v>
                </c:pt>
                <c:pt idx="10479">
                  <c:v>0.65878999999999999</c:v>
                </c:pt>
                <c:pt idx="10480">
                  <c:v>0.70642000000000005</c:v>
                </c:pt>
                <c:pt idx="10481">
                  <c:v>0.47106999999999999</c:v>
                </c:pt>
                <c:pt idx="10482">
                  <c:v>0.47214</c:v>
                </c:pt>
                <c:pt idx="10483">
                  <c:v>0.51110999999999995</c:v>
                </c:pt>
                <c:pt idx="10484">
                  <c:v>0.14058999999999999</c:v>
                </c:pt>
                <c:pt idx="10485">
                  <c:v>0.19783999999999999</c:v>
                </c:pt>
                <c:pt idx="10486">
                  <c:v>0.23855000000000001</c:v>
                </c:pt>
                <c:pt idx="10487">
                  <c:v>0.18532000000000001</c:v>
                </c:pt>
                <c:pt idx="10488">
                  <c:v>0.18515999999999999</c:v>
                </c:pt>
                <c:pt idx="10489">
                  <c:v>0.24235000000000001</c:v>
                </c:pt>
                <c:pt idx="10490">
                  <c:v>0.24484</c:v>
                </c:pt>
                <c:pt idx="10491">
                  <c:v>0.17366999999999999</c:v>
                </c:pt>
                <c:pt idx="10492">
                  <c:v>3.7956999999999998E-2</c:v>
                </c:pt>
                <c:pt idx="10493">
                  <c:v>2.6571999999999998E-2</c:v>
                </c:pt>
                <c:pt idx="10494">
                  <c:v>5.1805999999999998E-2</c:v>
                </c:pt>
                <c:pt idx="10495">
                  <c:v>4.9805000000000002E-2</c:v>
                </c:pt>
                <c:pt idx="10496">
                  <c:v>7.5797000000000003E-2</c:v>
                </c:pt>
                <c:pt idx="10497">
                  <c:v>0.13722999999999999</c:v>
                </c:pt>
                <c:pt idx="10498">
                  <c:v>0.20918999999999999</c:v>
                </c:pt>
                <c:pt idx="10499">
                  <c:v>0.23150000000000001</c:v>
                </c:pt>
                <c:pt idx="10500">
                  <c:v>0.29565999999999998</c:v>
                </c:pt>
                <c:pt idx="10501">
                  <c:v>0.21410999999999999</c:v>
                </c:pt>
                <c:pt idx="10502">
                  <c:v>0.15679000000000001</c:v>
                </c:pt>
                <c:pt idx="10503">
                  <c:v>0.19746</c:v>
                </c:pt>
                <c:pt idx="10504">
                  <c:v>0.24845999999999999</c:v>
                </c:pt>
                <c:pt idx="10505">
                  <c:v>0.17866000000000001</c:v>
                </c:pt>
                <c:pt idx="10506">
                  <c:v>0.13969999999999999</c:v>
                </c:pt>
                <c:pt idx="10507">
                  <c:v>0.12297</c:v>
                </c:pt>
                <c:pt idx="10508">
                  <c:v>6.071E-2</c:v>
                </c:pt>
                <c:pt idx="10509">
                  <c:v>0.13178999999999999</c:v>
                </c:pt>
                <c:pt idx="10510">
                  <c:v>0.14680000000000001</c:v>
                </c:pt>
                <c:pt idx="10511">
                  <c:v>8.1799999999999998E-2</c:v>
                </c:pt>
                <c:pt idx="10512">
                  <c:v>8.4899000000000002E-2</c:v>
                </c:pt>
                <c:pt idx="10513">
                  <c:v>0.16244</c:v>
                </c:pt>
                <c:pt idx="10514">
                  <c:v>0.16164000000000001</c:v>
                </c:pt>
                <c:pt idx="10515">
                  <c:v>0.16238</c:v>
                </c:pt>
                <c:pt idx="10516">
                  <c:v>0.18082000000000001</c:v>
                </c:pt>
                <c:pt idx="10517">
                  <c:v>0.18354000000000001</c:v>
                </c:pt>
                <c:pt idx="10518">
                  <c:v>0.24388000000000001</c:v>
                </c:pt>
                <c:pt idx="10519">
                  <c:v>0.31518000000000002</c:v>
                </c:pt>
                <c:pt idx="10520">
                  <c:v>0.28766000000000003</c:v>
                </c:pt>
                <c:pt idx="10521">
                  <c:v>0.38779000000000002</c:v>
                </c:pt>
                <c:pt idx="10522">
                  <c:v>0.3821</c:v>
                </c:pt>
                <c:pt idx="10523">
                  <c:v>0.32167000000000001</c:v>
                </c:pt>
                <c:pt idx="10524">
                  <c:v>0.32108999999999999</c:v>
                </c:pt>
                <c:pt idx="10525">
                  <c:v>0.31990000000000002</c:v>
                </c:pt>
                <c:pt idx="10526">
                  <c:v>0.23857999999999999</c:v>
                </c:pt>
                <c:pt idx="10527">
                  <c:v>0.35499000000000003</c:v>
                </c:pt>
                <c:pt idx="10528">
                  <c:v>0.39311000000000001</c:v>
                </c:pt>
                <c:pt idx="10529">
                  <c:v>0.34700999999999999</c:v>
                </c:pt>
                <c:pt idx="10530">
                  <c:v>0.34660000000000002</c:v>
                </c:pt>
                <c:pt idx="10531">
                  <c:v>0.44091999999999998</c:v>
                </c:pt>
                <c:pt idx="10532">
                  <c:v>0.54315999999999998</c:v>
                </c:pt>
                <c:pt idx="10533">
                  <c:v>0.45921000000000001</c:v>
                </c:pt>
                <c:pt idx="10534">
                  <c:v>0.37863000000000002</c:v>
                </c:pt>
                <c:pt idx="10535">
                  <c:v>0.35915000000000002</c:v>
                </c:pt>
                <c:pt idx="10536">
                  <c:v>0.36194999999999999</c:v>
                </c:pt>
                <c:pt idx="10537">
                  <c:v>0.18196000000000001</c:v>
                </c:pt>
                <c:pt idx="10538">
                  <c:v>0.24587000000000001</c:v>
                </c:pt>
                <c:pt idx="10539">
                  <c:v>0.15017</c:v>
                </c:pt>
                <c:pt idx="10540">
                  <c:v>0.12268999999999999</c:v>
                </c:pt>
                <c:pt idx="10541">
                  <c:v>0.20981</c:v>
                </c:pt>
                <c:pt idx="10542">
                  <c:v>0.22725999999999999</c:v>
                </c:pt>
                <c:pt idx="10543">
                  <c:v>0.21709999999999999</c:v>
                </c:pt>
                <c:pt idx="10544">
                  <c:v>0.15362999999999999</c:v>
                </c:pt>
                <c:pt idx="10545">
                  <c:v>0.22624</c:v>
                </c:pt>
                <c:pt idx="10546">
                  <c:v>0.33894999999999997</c:v>
                </c:pt>
                <c:pt idx="10547">
                  <c:v>0.33646999999999999</c:v>
                </c:pt>
                <c:pt idx="10548">
                  <c:v>0.28364</c:v>
                </c:pt>
                <c:pt idx="10549">
                  <c:v>0.28156999999999999</c:v>
                </c:pt>
                <c:pt idx="10550">
                  <c:v>0.39612000000000003</c:v>
                </c:pt>
                <c:pt idx="10551">
                  <c:v>0.32618999999999998</c:v>
                </c:pt>
                <c:pt idx="10552">
                  <c:v>0.32807999999999998</c:v>
                </c:pt>
                <c:pt idx="10553">
                  <c:v>0.30492999999999998</c:v>
                </c:pt>
                <c:pt idx="10554">
                  <c:v>0.28076000000000001</c:v>
                </c:pt>
                <c:pt idx="10555">
                  <c:v>0.18407000000000001</c:v>
                </c:pt>
                <c:pt idx="10556">
                  <c:v>0.17377000000000001</c:v>
                </c:pt>
                <c:pt idx="10557">
                  <c:v>0.18212999999999999</c:v>
                </c:pt>
                <c:pt idx="10558">
                  <c:v>7.4563000000000004E-2</c:v>
                </c:pt>
                <c:pt idx="10559">
                  <c:v>6.5919000000000005E-2</c:v>
                </c:pt>
                <c:pt idx="10560">
                  <c:v>3.2407999999999999E-2</c:v>
                </c:pt>
                <c:pt idx="10561">
                  <c:v>4.5900999999999997E-2</c:v>
                </c:pt>
                <c:pt idx="10562">
                  <c:v>2.2924E-2</c:v>
                </c:pt>
                <c:pt idx="10563">
                  <c:v>4.9329999999999999E-2</c:v>
                </c:pt>
                <c:pt idx="10564">
                  <c:v>3.1059E-2</c:v>
                </c:pt>
                <c:pt idx="10565">
                  <c:v>0.16198000000000001</c:v>
                </c:pt>
                <c:pt idx="10566">
                  <c:v>0.25931999999999999</c:v>
                </c:pt>
                <c:pt idx="10567">
                  <c:v>0.23225999999999999</c:v>
                </c:pt>
                <c:pt idx="10568">
                  <c:v>0.21761</c:v>
                </c:pt>
                <c:pt idx="10569">
                  <c:v>0.21346000000000001</c:v>
                </c:pt>
                <c:pt idx="10570">
                  <c:v>0.27027000000000001</c:v>
                </c:pt>
                <c:pt idx="10571">
                  <c:v>0.23619000000000001</c:v>
                </c:pt>
                <c:pt idx="10572">
                  <c:v>0.22056999999999999</c:v>
                </c:pt>
                <c:pt idx="10573">
                  <c:v>0.23561000000000001</c:v>
                </c:pt>
                <c:pt idx="10574">
                  <c:v>0.2475</c:v>
                </c:pt>
                <c:pt idx="10575">
                  <c:v>0.20165</c:v>
                </c:pt>
                <c:pt idx="10576">
                  <c:v>0.21356</c:v>
                </c:pt>
                <c:pt idx="10577">
                  <c:v>0.15421000000000001</c:v>
                </c:pt>
                <c:pt idx="10578">
                  <c:v>9.7844E-2</c:v>
                </c:pt>
                <c:pt idx="10579">
                  <c:v>8.5739999999999997E-2</c:v>
                </c:pt>
                <c:pt idx="10580">
                  <c:v>7.8208E-2</c:v>
                </c:pt>
                <c:pt idx="10581">
                  <c:v>0.10532</c:v>
                </c:pt>
                <c:pt idx="10582">
                  <c:v>7.4385999999999994E-2</c:v>
                </c:pt>
                <c:pt idx="10583">
                  <c:v>5.3380999999999998E-2</c:v>
                </c:pt>
                <c:pt idx="10584">
                  <c:v>0.40699999999999997</c:v>
                </c:pt>
                <c:pt idx="10585">
                  <c:v>0.48553000000000002</c:v>
                </c:pt>
                <c:pt idx="10586">
                  <c:v>0.49987999999999999</c:v>
                </c:pt>
                <c:pt idx="10587">
                  <c:v>0.48436000000000001</c:v>
                </c:pt>
                <c:pt idx="10588">
                  <c:v>0.4899</c:v>
                </c:pt>
                <c:pt idx="10589">
                  <c:v>0.49574000000000001</c:v>
                </c:pt>
                <c:pt idx="10590">
                  <c:v>0.65793999999999997</c:v>
                </c:pt>
                <c:pt idx="10591">
                  <c:v>0.70396999999999998</c:v>
                </c:pt>
                <c:pt idx="10592">
                  <c:v>0.52454999999999996</c:v>
                </c:pt>
                <c:pt idx="10593">
                  <c:v>0.54864000000000002</c:v>
                </c:pt>
                <c:pt idx="10594">
                  <c:v>0.56638999999999995</c:v>
                </c:pt>
                <c:pt idx="10595">
                  <c:v>0.52373999999999998</c:v>
                </c:pt>
                <c:pt idx="10596">
                  <c:v>0.50826000000000005</c:v>
                </c:pt>
                <c:pt idx="10597">
                  <c:v>0.57469999999999999</c:v>
                </c:pt>
                <c:pt idx="10598">
                  <c:v>0.64405999999999997</c:v>
                </c:pt>
                <c:pt idx="10599">
                  <c:v>0.51327999999999996</c:v>
                </c:pt>
                <c:pt idx="10600">
                  <c:v>0.39489000000000002</c:v>
                </c:pt>
                <c:pt idx="10601">
                  <c:v>0.2772</c:v>
                </c:pt>
                <c:pt idx="10602">
                  <c:v>0.24562999999999999</c:v>
                </c:pt>
                <c:pt idx="10603">
                  <c:v>0.34527999999999998</c:v>
                </c:pt>
                <c:pt idx="10604">
                  <c:v>0.28409000000000001</c:v>
                </c:pt>
                <c:pt idx="10605">
                  <c:v>0.23868</c:v>
                </c:pt>
                <c:pt idx="10606">
                  <c:v>0.10144</c:v>
                </c:pt>
                <c:pt idx="10607">
                  <c:v>8.8972999999999997E-2</c:v>
                </c:pt>
                <c:pt idx="10608">
                  <c:v>6.8886000000000003E-2</c:v>
                </c:pt>
                <c:pt idx="10609">
                  <c:v>6.8864999999999996E-2</c:v>
                </c:pt>
                <c:pt idx="10610">
                  <c:v>6.3923999999999995E-2</c:v>
                </c:pt>
                <c:pt idx="10611">
                  <c:v>9.5740000000000006E-2</c:v>
                </c:pt>
                <c:pt idx="10612">
                  <c:v>0.14796000000000001</c:v>
                </c:pt>
                <c:pt idx="10613">
                  <c:v>0.19896</c:v>
                </c:pt>
                <c:pt idx="10614">
                  <c:v>0.27971000000000001</c:v>
                </c:pt>
                <c:pt idx="10615">
                  <c:v>0.20821000000000001</c:v>
                </c:pt>
                <c:pt idx="10616">
                  <c:v>0.13782</c:v>
                </c:pt>
                <c:pt idx="10617">
                  <c:v>0.13378999999999999</c:v>
                </c:pt>
                <c:pt idx="10618">
                  <c:v>0.40045999999999998</c:v>
                </c:pt>
                <c:pt idx="10619">
                  <c:v>0.13722999999999999</c:v>
                </c:pt>
                <c:pt idx="10620">
                  <c:v>0.30349999999999999</c:v>
                </c:pt>
                <c:pt idx="10621">
                  <c:v>0.26689000000000002</c:v>
                </c:pt>
                <c:pt idx="10622">
                  <c:v>0.22048999999999999</c:v>
                </c:pt>
                <c:pt idx="10623">
                  <c:v>9.3122999999999997E-2</c:v>
                </c:pt>
                <c:pt idx="10624">
                  <c:v>0.15434999999999999</c:v>
                </c:pt>
                <c:pt idx="10625">
                  <c:v>0.16714999999999999</c:v>
                </c:pt>
                <c:pt idx="10626">
                  <c:v>0.16144</c:v>
                </c:pt>
                <c:pt idx="10627">
                  <c:v>0.24102999999999999</c:v>
                </c:pt>
                <c:pt idx="10628">
                  <c:v>0.15318000000000001</c:v>
                </c:pt>
                <c:pt idx="10629">
                  <c:v>0.12198000000000001</c:v>
                </c:pt>
                <c:pt idx="10630">
                  <c:v>0.11883000000000001</c:v>
                </c:pt>
                <c:pt idx="10631">
                  <c:v>0.16844999999999999</c:v>
                </c:pt>
                <c:pt idx="10632">
                  <c:v>0.12045</c:v>
                </c:pt>
                <c:pt idx="10633">
                  <c:v>0.20194000000000001</c:v>
                </c:pt>
                <c:pt idx="10634">
                  <c:v>0.32003999999999999</c:v>
                </c:pt>
                <c:pt idx="10635">
                  <c:v>0.28932000000000002</c:v>
                </c:pt>
                <c:pt idx="10636">
                  <c:v>0.28150999999999998</c:v>
                </c:pt>
                <c:pt idx="10637">
                  <c:v>0.26062999999999997</c:v>
                </c:pt>
                <c:pt idx="10638">
                  <c:v>0.23759</c:v>
                </c:pt>
                <c:pt idx="10639">
                  <c:v>0.32666000000000001</c:v>
                </c:pt>
                <c:pt idx="10640">
                  <c:v>0.44686999999999999</c:v>
                </c:pt>
                <c:pt idx="10641">
                  <c:v>0.41197</c:v>
                </c:pt>
                <c:pt idx="10642">
                  <c:v>0.32103999999999999</c:v>
                </c:pt>
                <c:pt idx="10643">
                  <c:v>0.16661000000000001</c:v>
                </c:pt>
                <c:pt idx="10644">
                  <c:v>0.10002</c:v>
                </c:pt>
                <c:pt idx="10645">
                  <c:v>0.15434</c:v>
                </c:pt>
                <c:pt idx="10646">
                  <c:v>0.14809</c:v>
                </c:pt>
                <c:pt idx="10647">
                  <c:v>0.20363999999999999</c:v>
                </c:pt>
                <c:pt idx="10648">
                  <c:v>9.7142999999999993E-2</c:v>
                </c:pt>
                <c:pt idx="10649">
                  <c:v>0.14707000000000001</c:v>
                </c:pt>
                <c:pt idx="10650">
                  <c:v>0.14668999999999999</c:v>
                </c:pt>
                <c:pt idx="10651">
                  <c:v>0.15906000000000001</c:v>
                </c:pt>
                <c:pt idx="10652">
                  <c:v>0.39985999999999999</c:v>
                </c:pt>
                <c:pt idx="10653">
                  <c:v>0.38369999999999999</c:v>
                </c:pt>
                <c:pt idx="10654">
                  <c:v>0.10034999999999999</c:v>
                </c:pt>
                <c:pt idx="10655">
                  <c:v>0.19188</c:v>
                </c:pt>
                <c:pt idx="10656">
                  <c:v>0.18745000000000001</c:v>
                </c:pt>
                <c:pt idx="10657">
                  <c:v>0.1913</c:v>
                </c:pt>
                <c:pt idx="10658">
                  <c:v>0.10228</c:v>
                </c:pt>
                <c:pt idx="10659">
                  <c:v>0.13011</c:v>
                </c:pt>
                <c:pt idx="10660">
                  <c:v>0.11612</c:v>
                </c:pt>
                <c:pt idx="10661">
                  <c:v>0.23153000000000001</c:v>
                </c:pt>
                <c:pt idx="10662">
                  <c:v>0.1525</c:v>
                </c:pt>
                <c:pt idx="10663">
                  <c:v>0.15153</c:v>
                </c:pt>
                <c:pt idx="10664">
                  <c:v>0.12268999999999999</c:v>
                </c:pt>
                <c:pt idx="10665">
                  <c:v>0.10441</c:v>
                </c:pt>
                <c:pt idx="10666">
                  <c:v>0.12</c:v>
                </c:pt>
                <c:pt idx="10667">
                  <c:v>0.32625999999999999</c:v>
                </c:pt>
                <c:pt idx="10668">
                  <c:v>0.44699</c:v>
                </c:pt>
                <c:pt idx="10669">
                  <c:v>0.33267000000000002</c:v>
                </c:pt>
                <c:pt idx="10670">
                  <c:v>0.36531999999999998</c:v>
                </c:pt>
                <c:pt idx="10671">
                  <c:v>0.34083000000000002</c:v>
                </c:pt>
                <c:pt idx="10672">
                  <c:v>0.23941000000000001</c:v>
                </c:pt>
                <c:pt idx="10673">
                  <c:v>0.20805000000000001</c:v>
                </c:pt>
                <c:pt idx="10674">
                  <c:v>0.19874</c:v>
                </c:pt>
                <c:pt idx="10675">
                  <c:v>0.19735</c:v>
                </c:pt>
                <c:pt idx="10676">
                  <c:v>0.18643000000000001</c:v>
                </c:pt>
                <c:pt idx="10677">
                  <c:v>0.16131999999999999</c:v>
                </c:pt>
                <c:pt idx="10678">
                  <c:v>8.1406999999999993E-2</c:v>
                </c:pt>
                <c:pt idx="10679">
                  <c:v>0.15301999999999999</c:v>
                </c:pt>
                <c:pt idx="10680">
                  <c:v>0.12035999999999999</c:v>
                </c:pt>
                <c:pt idx="10681">
                  <c:v>0.19847000000000001</c:v>
                </c:pt>
                <c:pt idx="10682">
                  <c:v>5.3376E-2</c:v>
                </c:pt>
                <c:pt idx="10683">
                  <c:v>9.3833E-2</c:v>
                </c:pt>
                <c:pt idx="10684">
                  <c:v>0.26618999999999998</c:v>
                </c:pt>
                <c:pt idx="10685">
                  <c:v>0.24589</c:v>
                </c:pt>
                <c:pt idx="10686">
                  <c:v>0.24335999999999999</c:v>
                </c:pt>
                <c:pt idx="10687">
                  <c:v>0.24684</c:v>
                </c:pt>
                <c:pt idx="10688">
                  <c:v>0.24142</c:v>
                </c:pt>
                <c:pt idx="10689">
                  <c:v>0.28461999999999998</c:v>
                </c:pt>
                <c:pt idx="10690">
                  <c:v>0.30503000000000002</c:v>
                </c:pt>
                <c:pt idx="10691">
                  <c:v>0.28621999999999997</c:v>
                </c:pt>
                <c:pt idx="10692">
                  <c:v>0.30625000000000002</c:v>
                </c:pt>
                <c:pt idx="10693">
                  <c:v>0.31748999999999999</c:v>
                </c:pt>
                <c:pt idx="10694">
                  <c:v>0.51309000000000005</c:v>
                </c:pt>
                <c:pt idx="10695">
                  <c:v>0.51236999999999999</c:v>
                </c:pt>
                <c:pt idx="10696">
                  <c:v>0.49786000000000002</c:v>
                </c:pt>
                <c:pt idx="10697">
                  <c:v>0.53539000000000003</c:v>
                </c:pt>
                <c:pt idx="10698">
                  <c:v>0.49508000000000002</c:v>
                </c:pt>
                <c:pt idx="10699">
                  <c:v>0.24970000000000001</c:v>
                </c:pt>
                <c:pt idx="10700">
                  <c:v>0.29883999999999999</c:v>
                </c:pt>
                <c:pt idx="10701">
                  <c:v>0.32755000000000001</c:v>
                </c:pt>
                <c:pt idx="10702">
                  <c:v>0.1799</c:v>
                </c:pt>
                <c:pt idx="10703">
                  <c:v>0.10711</c:v>
                </c:pt>
                <c:pt idx="10704">
                  <c:v>0.26667999999999997</c:v>
                </c:pt>
                <c:pt idx="10705">
                  <c:v>0.15409</c:v>
                </c:pt>
                <c:pt idx="10706">
                  <c:v>0.39321</c:v>
                </c:pt>
                <c:pt idx="10707">
                  <c:v>0.33703</c:v>
                </c:pt>
                <c:pt idx="10708">
                  <c:v>0.30891999999999997</c:v>
                </c:pt>
                <c:pt idx="10709">
                  <c:v>0.41649000000000003</c:v>
                </c:pt>
                <c:pt idx="10710">
                  <c:v>0.23405999999999999</c:v>
                </c:pt>
                <c:pt idx="10711">
                  <c:v>0.24248</c:v>
                </c:pt>
                <c:pt idx="10712">
                  <c:v>0.18582000000000001</c:v>
                </c:pt>
                <c:pt idx="10713">
                  <c:v>0.16866999999999999</c:v>
                </c:pt>
                <c:pt idx="10714">
                  <c:v>0.19769</c:v>
                </c:pt>
                <c:pt idx="10715">
                  <c:v>0.13872000000000001</c:v>
                </c:pt>
                <c:pt idx="10716">
                  <c:v>0.25124999999999997</c:v>
                </c:pt>
                <c:pt idx="10717">
                  <c:v>0.15340999999999999</c:v>
                </c:pt>
                <c:pt idx="10718">
                  <c:v>0.16882</c:v>
                </c:pt>
                <c:pt idx="10719">
                  <c:v>0.12008000000000001</c:v>
                </c:pt>
                <c:pt idx="10720">
                  <c:v>0.49668000000000001</c:v>
                </c:pt>
                <c:pt idx="10721">
                  <c:v>0.52110000000000001</c:v>
                </c:pt>
                <c:pt idx="10722">
                  <c:v>0.44279000000000002</c:v>
                </c:pt>
                <c:pt idx="10723">
                  <c:v>0.23527000000000001</c:v>
                </c:pt>
                <c:pt idx="10724">
                  <c:v>0.25478000000000001</c:v>
                </c:pt>
                <c:pt idx="10725">
                  <c:v>0.28881000000000001</c:v>
                </c:pt>
                <c:pt idx="10726">
                  <c:v>0.30498999999999998</c:v>
                </c:pt>
                <c:pt idx="10727">
                  <c:v>0.17571000000000001</c:v>
                </c:pt>
                <c:pt idx="10728">
                  <c:v>0.15045</c:v>
                </c:pt>
                <c:pt idx="10729">
                  <c:v>0.16095999999999999</c:v>
                </c:pt>
                <c:pt idx="10730">
                  <c:v>0.16843</c:v>
                </c:pt>
                <c:pt idx="10731">
                  <c:v>0.20494000000000001</c:v>
                </c:pt>
                <c:pt idx="10732">
                  <c:v>0.11668000000000001</c:v>
                </c:pt>
                <c:pt idx="10733">
                  <c:v>0.13425000000000001</c:v>
                </c:pt>
                <c:pt idx="10734">
                  <c:v>0.20347999999999999</c:v>
                </c:pt>
                <c:pt idx="10735">
                  <c:v>0.13034999999999999</c:v>
                </c:pt>
                <c:pt idx="10736">
                  <c:v>7.3730000000000004E-2</c:v>
                </c:pt>
                <c:pt idx="10737">
                  <c:v>0.22655</c:v>
                </c:pt>
                <c:pt idx="10738">
                  <c:v>0.29355999999999999</c:v>
                </c:pt>
                <c:pt idx="10739">
                  <c:v>0.29530000000000001</c:v>
                </c:pt>
                <c:pt idx="10740">
                  <c:v>0.28401999999999999</c:v>
                </c:pt>
                <c:pt idx="10741">
                  <c:v>0.29042000000000001</c:v>
                </c:pt>
                <c:pt idx="10742">
                  <c:v>0.32823999999999998</c:v>
                </c:pt>
                <c:pt idx="10743">
                  <c:v>0.12784000000000001</c:v>
                </c:pt>
                <c:pt idx="10744">
                  <c:v>0.15951000000000001</c:v>
                </c:pt>
                <c:pt idx="10745">
                  <c:v>9.1540999999999997E-2</c:v>
                </c:pt>
                <c:pt idx="10746">
                  <c:v>7.9042000000000001E-2</c:v>
                </c:pt>
                <c:pt idx="10747">
                  <c:v>5.5181000000000001E-2</c:v>
                </c:pt>
                <c:pt idx="10748">
                  <c:v>3.3529999999999997E-2</c:v>
                </c:pt>
                <c:pt idx="10749">
                  <c:v>0.15045</c:v>
                </c:pt>
                <c:pt idx="10750">
                  <c:v>1.4517E-2</c:v>
                </c:pt>
                <c:pt idx="10751">
                  <c:v>0.19084999999999999</c:v>
                </c:pt>
                <c:pt idx="10752">
                  <c:v>0.27403</c:v>
                </c:pt>
                <c:pt idx="10753">
                  <c:v>0.28877000000000003</c:v>
                </c:pt>
                <c:pt idx="10754">
                  <c:v>0.20721000000000001</c:v>
                </c:pt>
                <c:pt idx="10755">
                  <c:v>0.17885000000000001</c:v>
                </c:pt>
                <c:pt idx="10756">
                  <c:v>0.19669</c:v>
                </c:pt>
                <c:pt idx="10757">
                  <c:v>0.18421999999999999</c:v>
                </c:pt>
                <c:pt idx="10758">
                  <c:v>0.14307</c:v>
                </c:pt>
                <c:pt idx="10759">
                  <c:v>0.1452</c:v>
                </c:pt>
                <c:pt idx="10760">
                  <c:v>0.22808</c:v>
                </c:pt>
                <c:pt idx="10761">
                  <c:v>0.33012999999999998</c:v>
                </c:pt>
                <c:pt idx="10762">
                  <c:v>0.22961999999999999</c:v>
                </c:pt>
                <c:pt idx="10763">
                  <c:v>0.25063999999999997</c:v>
                </c:pt>
                <c:pt idx="10764">
                  <c:v>0.27853</c:v>
                </c:pt>
                <c:pt idx="10765">
                  <c:v>0.25402999999999998</c:v>
                </c:pt>
                <c:pt idx="10766">
                  <c:v>0.2223</c:v>
                </c:pt>
                <c:pt idx="10767">
                  <c:v>0.16042999999999999</c:v>
                </c:pt>
                <c:pt idx="10768">
                  <c:v>0.17471</c:v>
                </c:pt>
                <c:pt idx="10769">
                  <c:v>0.15168000000000001</c:v>
                </c:pt>
                <c:pt idx="10770">
                  <c:v>0.15174000000000001</c:v>
                </c:pt>
                <c:pt idx="10771">
                  <c:v>0.16247</c:v>
                </c:pt>
                <c:pt idx="10772">
                  <c:v>0.15962000000000001</c:v>
                </c:pt>
                <c:pt idx="10773">
                  <c:v>0.15381</c:v>
                </c:pt>
                <c:pt idx="10774">
                  <c:v>0.16274</c:v>
                </c:pt>
                <c:pt idx="10775">
                  <c:v>0.13189000000000001</c:v>
                </c:pt>
                <c:pt idx="10776">
                  <c:v>0.13899</c:v>
                </c:pt>
                <c:pt idx="10777">
                  <c:v>0.11115</c:v>
                </c:pt>
                <c:pt idx="10778">
                  <c:v>8.8330000000000006E-2</c:v>
                </c:pt>
                <c:pt idx="10779">
                  <c:v>8.591E-2</c:v>
                </c:pt>
                <c:pt idx="10780">
                  <c:v>8.7904999999999997E-2</c:v>
                </c:pt>
                <c:pt idx="10781">
                  <c:v>0.10099</c:v>
                </c:pt>
                <c:pt idx="10782">
                  <c:v>0.23424</c:v>
                </c:pt>
                <c:pt idx="10783">
                  <c:v>0.13642000000000001</c:v>
                </c:pt>
                <c:pt idx="10784">
                  <c:v>0.15798999999999999</c:v>
                </c:pt>
                <c:pt idx="10785">
                  <c:v>0.20497000000000001</c:v>
                </c:pt>
                <c:pt idx="10786">
                  <c:v>0.22896</c:v>
                </c:pt>
                <c:pt idx="10787">
                  <c:v>0.26505000000000001</c:v>
                </c:pt>
                <c:pt idx="10788">
                  <c:v>0.24218999999999999</c:v>
                </c:pt>
                <c:pt idx="10789">
                  <c:v>0.20083999999999999</c:v>
                </c:pt>
                <c:pt idx="10790">
                  <c:v>0.10442</c:v>
                </c:pt>
                <c:pt idx="10791">
                  <c:v>6.5352999999999994E-2</c:v>
                </c:pt>
                <c:pt idx="10792">
                  <c:v>0.29909999999999998</c:v>
                </c:pt>
                <c:pt idx="10793">
                  <c:v>0.29131000000000001</c:v>
                </c:pt>
                <c:pt idx="10794">
                  <c:v>0.29664000000000001</c:v>
                </c:pt>
                <c:pt idx="10795">
                  <c:v>8.0407000000000006E-2</c:v>
                </c:pt>
                <c:pt idx="10796">
                  <c:v>6.1962000000000003E-2</c:v>
                </c:pt>
                <c:pt idx="10797">
                  <c:v>0.40116000000000002</c:v>
                </c:pt>
                <c:pt idx="10798">
                  <c:v>0.40966999999999998</c:v>
                </c:pt>
                <c:pt idx="10799">
                  <c:v>0.39409</c:v>
                </c:pt>
                <c:pt idx="10800">
                  <c:v>0.39401999999999998</c:v>
                </c:pt>
                <c:pt idx="10801">
                  <c:v>0.38124000000000002</c:v>
                </c:pt>
                <c:pt idx="10802">
                  <c:v>0.38302999999999998</c:v>
                </c:pt>
                <c:pt idx="10803">
                  <c:v>0.373</c:v>
                </c:pt>
                <c:pt idx="10804">
                  <c:v>0.37631999999999999</c:v>
                </c:pt>
                <c:pt idx="10805">
                  <c:v>0.37863999999999998</c:v>
                </c:pt>
                <c:pt idx="10806">
                  <c:v>0.39587</c:v>
                </c:pt>
                <c:pt idx="10807">
                  <c:v>0.3916</c:v>
                </c:pt>
                <c:pt idx="10808">
                  <c:v>0.36241000000000001</c:v>
                </c:pt>
                <c:pt idx="10809">
                  <c:v>0.37174000000000001</c:v>
                </c:pt>
                <c:pt idx="10810">
                  <c:v>0.26201999999999998</c:v>
                </c:pt>
                <c:pt idx="10811">
                  <c:v>0.35785</c:v>
                </c:pt>
                <c:pt idx="10812">
                  <c:v>0.23716999999999999</c:v>
                </c:pt>
                <c:pt idx="10813">
                  <c:v>0.22616</c:v>
                </c:pt>
                <c:pt idx="10814">
                  <c:v>0.24798999999999999</c:v>
                </c:pt>
                <c:pt idx="10815">
                  <c:v>0.31130999999999998</c:v>
                </c:pt>
                <c:pt idx="10816">
                  <c:v>0.24529999999999999</c:v>
                </c:pt>
                <c:pt idx="10817">
                  <c:v>0.16403000000000001</c:v>
                </c:pt>
                <c:pt idx="10818">
                  <c:v>0.14704999999999999</c:v>
                </c:pt>
                <c:pt idx="10819">
                  <c:v>0.59304000000000001</c:v>
                </c:pt>
                <c:pt idx="10820">
                  <c:v>0.42349999999999999</c:v>
                </c:pt>
                <c:pt idx="10821">
                  <c:v>0.30646000000000001</c:v>
                </c:pt>
                <c:pt idx="10822">
                  <c:v>0.18168999999999999</c:v>
                </c:pt>
                <c:pt idx="10823">
                  <c:v>0.19883999999999999</c:v>
                </c:pt>
                <c:pt idx="10824">
                  <c:v>0.45168000000000003</c:v>
                </c:pt>
                <c:pt idx="10825">
                  <c:v>0.43876999999999999</c:v>
                </c:pt>
                <c:pt idx="10826">
                  <c:v>0.50775999999999999</c:v>
                </c:pt>
                <c:pt idx="10827">
                  <c:v>0.47015000000000001</c:v>
                </c:pt>
                <c:pt idx="10828">
                  <c:v>0.19858999999999999</c:v>
                </c:pt>
                <c:pt idx="10829">
                  <c:v>0.5161</c:v>
                </c:pt>
                <c:pt idx="10830">
                  <c:v>0.24510999999999999</c:v>
                </c:pt>
                <c:pt idx="10831">
                  <c:v>0.24041000000000001</c:v>
                </c:pt>
                <c:pt idx="10832">
                  <c:v>0.2402</c:v>
                </c:pt>
                <c:pt idx="10833">
                  <c:v>0.26529000000000003</c:v>
                </c:pt>
                <c:pt idx="10834">
                  <c:v>0.34876000000000001</c:v>
                </c:pt>
                <c:pt idx="10835">
                  <c:v>0.25124000000000002</c:v>
                </c:pt>
                <c:pt idx="10836">
                  <c:v>0.26734000000000002</c:v>
                </c:pt>
                <c:pt idx="10837">
                  <c:v>0.14698</c:v>
                </c:pt>
                <c:pt idx="10838">
                  <c:v>0.14893000000000001</c:v>
                </c:pt>
                <c:pt idx="10839">
                  <c:v>0.21210999999999999</c:v>
                </c:pt>
                <c:pt idx="10840">
                  <c:v>0.28005000000000002</c:v>
                </c:pt>
                <c:pt idx="10841">
                  <c:v>0.28172999999999998</c:v>
                </c:pt>
                <c:pt idx="10842">
                  <c:v>0.24598</c:v>
                </c:pt>
                <c:pt idx="10843">
                  <c:v>0.17752000000000001</c:v>
                </c:pt>
                <c:pt idx="10844">
                  <c:v>0.23322999999999999</c:v>
                </c:pt>
                <c:pt idx="10845">
                  <c:v>0.29511999999999999</c:v>
                </c:pt>
                <c:pt idx="10846">
                  <c:v>0.32167000000000001</c:v>
                </c:pt>
                <c:pt idx="10847">
                  <c:v>0.26424999999999998</c:v>
                </c:pt>
                <c:pt idx="10848">
                  <c:v>0.35158</c:v>
                </c:pt>
                <c:pt idx="10849">
                  <c:v>0.15833</c:v>
                </c:pt>
                <c:pt idx="10850">
                  <c:v>0.26085999999999998</c:v>
                </c:pt>
                <c:pt idx="10851">
                  <c:v>0.48344999999999999</c:v>
                </c:pt>
                <c:pt idx="10852">
                  <c:v>0.5403</c:v>
                </c:pt>
                <c:pt idx="10853">
                  <c:v>0.61128000000000005</c:v>
                </c:pt>
                <c:pt idx="10854">
                  <c:v>0.68791999999999998</c:v>
                </c:pt>
                <c:pt idx="10855">
                  <c:v>0.49674000000000001</c:v>
                </c:pt>
                <c:pt idx="10856">
                  <c:v>0.35592000000000001</c:v>
                </c:pt>
                <c:pt idx="10857">
                  <c:v>0.12161</c:v>
                </c:pt>
                <c:pt idx="10858">
                  <c:v>0.12831999999999999</c:v>
                </c:pt>
                <c:pt idx="10859">
                  <c:v>0.14748</c:v>
                </c:pt>
                <c:pt idx="10860">
                  <c:v>9.1824000000000003E-2</c:v>
                </c:pt>
                <c:pt idx="10861">
                  <c:v>0.17372000000000001</c:v>
                </c:pt>
                <c:pt idx="10862">
                  <c:v>0.48421999999999998</c:v>
                </c:pt>
                <c:pt idx="10863">
                  <c:v>0.17376</c:v>
                </c:pt>
                <c:pt idx="10864">
                  <c:v>0.15976000000000001</c:v>
                </c:pt>
                <c:pt idx="10865">
                  <c:v>0.32734000000000002</c:v>
                </c:pt>
                <c:pt idx="10866">
                  <c:v>0.22036</c:v>
                </c:pt>
                <c:pt idx="10867">
                  <c:v>0.16441</c:v>
                </c:pt>
                <c:pt idx="10868">
                  <c:v>0.18776999999999999</c:v>
                </c:pt>
                <c:pt idx="10869">
                  <c:v>0.17410999999999999</c:v>
                </c:pt>
                <c:pt idx="10870">
                  <c:v>8.7504999999999999E-2</c:v>
                </c:pt>
                <c:pt idx="10871">
                  <c:v>4.9484E-2</c:v>
                </c:pt>
                <c:pt idx="10872">
                  <c:v>0.19463</c:v>
                </c:pt>
                <c:pt idx="10873">
                  <c:v>4.6722E-2</c:v>
                </c:pt>
                <c:pt idx="10874">
                  <c:v>0.10102</c:v>
                </c:pt>
                <c:pt idx="10875">
                  <c:v>0.10360999999999999</c:v>
                </c:pt>
                <c:pt idx="10876">
                  <c:v>4.9209999999999997E-2</c:v>
                </c:pt>
                <c:pt idx="10877">
                  <c:v>4.8828000000000003E-2</c:v>
                </c:pt>
                <c:pt idx="10878">
                  <c:v>2.9652000000000001E-2</c:v>
                </c:pt>
                <c:pt idx="10879">
                  <c:v>0.12003</c:v>
                </c:pt>
                <c:pt idx="10880">
                  <c:v>0.27578000000000003</c:v>
                </c:pt>
                <c:pt idx="10881">
                  <c:v>0.27662999999999999</c:v>
                </c:pt>
                <c:pt idx="10882">
                  <c:v>0.29883999999999999</c:v>
                </c:pt>
                <c:pt idx="10883">
                  <c:v>0.29948000000000002</c:v>
                </c:pt>
                <c:pt idx="10884">
                  <c:v>8.1463999999999995E-2</c:v>
                </c:pt>
                <c:pt idx="10885">
                  <c:v>8.0518000000000006E-2</c:v>
                </c:pt>
                <c:pt idx="10886">
                  <c:v>0.12798000000000001</c:v>
                </c:pt>
                <c:pt idx="10887">
                  <c:v>0.13300999999999999</c:v>
                </c:pt>
                <c:pt idx="10888">
                  <c:v>0.1608</c:v>
                </c:pt>
                <c:pt idx="10889">
                  <c:v>0.15276999999999999</c:v>
                </c:pt>
                <c:pt idx="10890">
                  <c:v>0.10092</c:v>
                </c:pt>
                <c:pt idx="10891">
                  <c:v>0.15951000000000001</c:v>
                </c:pt>
                <c:pt idx="10892">
                  <c:v>0.24135999999999999</c:v>
                </c:pt>
                <c:pt idx="10893">
                  <c:v>0.36187000000000002</c:v>
                </c:pt>
                <c:pt idx="10894">
                  <c:v>0.36131999999999997</c:v>
                </c:pt>
                <c:pt idx="10895">
                  <c:v>0.16586000000000001</c:v>
                </c:pt>
                <c:pt idx="10896">
                  <c:v>8.0308000000000004E-2</c:v>
                </c:pt>
                <c:pt idx="10897">
                  <c:v>4.8926999999999998E-2</c:v>
                </c:pt>
                <c:pt idx="10898">
                  <c:v>0.10693</c:v>
                </c:pt>
                <c:pt idx="10899">
                  <c:v>0.14377000000000001</c:v>
                </c:pt>
                <c:pt idx="10900">
                  <c:v>0.10052999999999999</c:v>
                </c:pt>
                <c:pt idx="10901">
                  <c:v>0.26118999999999998</c:v>
                </c:pt>
                <c:pt idx="10902">
                  <c:v>0.10144</c:v>
                </c:pt>
                <c:pt idx="10903">
                  <c:v>0.23488999999999999</c:v>
                </c:pt>
                <c:pt idx="10904">
                  <c:v>0.24143999999999999</c:v>
                </c:pt>
                <c:pt idx="10905">
                  <c:v>0.22461999999999999</c:v>
                </c:pt>
                <c:pt idx="10906">
                  <c:v>9.9552000000000002E-2</c:v>
                </c:pt>
                <c:pt idx="10907">
                  <c:v>6.4953999999999998E-2</c:v>
                </c:pt>
                <c:pt idx="10908">
                  <c:v>4.9280999999999998E-2</c:v>
                </c:pt>
                <c:pt idx="10909">
                  <c:v>5.756E-2</c:v>
                </c:pt>
                <c:pt idx="10910">
                  <c:v>5.9457999999999997E-2</c:v>
                </c:pt>
                <c:pt idx="10911">
                  <c:v>0.14441000000000001</c:v>
                </c:pt>
                <c:pt idx="10912">
                  <c:v>0.15834000000000001</c:v>
                </c:pt>
                <c:pt idx="10913">
                  <c:v>0.24110000000000001</c:v>
                </c:pt>
                <c:pt idx="10914">
                  <c:v>0.28461999999999998</c:v>
                </c:pt>
                <c:pt idx="10915">
                  <c:v>0.18468000000000001</c:v>
                </c:pt>
                <c:pt idx="10916">
                  <c:v>0.26772000000000001</c:v>
                </c:pt>
                <c:pt idx="10917">
                  <c:v>0.23608000000000001</c:v>
                </c:pt>
                <c:pt idx="10918">
                  <c:v>0.21772</c:v>
                </c:pt>
                <c:pt idx="10919">
                  <c:v>0.26069999999999999</c:v>
                </c:pt>
                <c:pt idx="10920">
                  <c:v>0.27228000000000002</c:v>
                </c:pt>
                <c:pt idx="10921">
                  <c:v>0.25230999999999998</c:v>
                </c:pt>
                <c:pt idx="10922">
                  <c:v>0.23730000000000001</c:v>
                </c:pt>
                <c:pt idx="10923">
                  <c:v>0.19081000000000001</c:v>
                </c:pt>
                <c:pt idx="10924">
                  <c:v>0.17168</c:v>
                </c:pt>
                <c:pt idx="10925">
                  <c:v>0.33829999999999999</c:v>
                </c:pt>
                <c:pt idx="10926">
                  <c:v>0.30930999999999997</c:v>
                </c:pt>
                <c:pt idx="10927">
                  <c:v>0.33798</c:v>
                </c:pt>
                <c:pt idx="10928">
                  <c:v>0.41561999999999999</c:v>
                </c:pt>
                <c:pt idx="10929">
                  <c:v>0.38508999999999999</c:v>
                </c:pt>
                <c:pt idx="10930">
                  <c:v>0.29437999999999998</c:v>
                </c:pt>
                <c:pt idx="10931">
                  <c:v>0.32567000000000002</c:v>
                </c:pt>
                <c:pt idx="10932">
                  <c:v>0.2576</c:v>
                </c:pt>
                <c:pt idx="10933">
                  <c:v>0.39150000000000001</c:v>
                </c:pt>
                <c:pt idx="10934">
                  <c:v>0.32597999999999999</c:v>
                </c:pt>
                <c:pt idx="10935">
                  <c:v>0.32711000000000001</c:v>
                </c:pt>
                <c:pt idx="10936">
                  <c:v>0.24035999999999999</c:v>
                </c:pt>
                <c:pt idx="10937">
                  <c:v>0.38136999999999999</c:v>
                </c:pt>
                <c:pt idx="10938">
                  <c:v>0.25161</c:v>
                </c:pt>
                <c:pt idx="10939">
                  <c:v>0.23032</c:v>
                </c:pt>
                <c:pt idx="10940">
                  <c:v>0.42757000000000001</c:v>
                </c:pt>
                <c:pt idx="10941">
                  <c:v>0.43707000000000001</c:v>
                </c:pt>
                <c:pt idx="10942">
                  <c:v>0.46959000000000001</c:v>
                </c:pt>
                <c:pt idx="10943">
                  <c:v>0.34566000000000002</c:v>
                </c:pt>
                <c:pt idx="10944">
                  <c:v>0.19536999999999999</c:v>
                </c:pt>
                <c:pt idx="10945">
                  <c:v>0.13675000000000001</c:v>
                </c:pt>
                <c:pt idx="10946">
                  <c:v>0.13228000000000001</c:v>
                </c:pt>
                <c:pt idx="10947">
                  <c:v>0.15149000000000001</c:v>
                </c:pt>
                <c:pt idx="10948">
                  <c:v>0.15684999999999999</c:v>
                </c:pt>
                <c:pt idx="10949">
                  <c:v>0.1328</c:v>
                </c:pt>
                <c:pt idx="10950">
                  <c:v>0.10195</c:v>
                </c:pt>
                <c:pt idx="10951">
                  <c:v>0.14741000000000001</c:v>
                </c:pt>
                <c:pt idx="10952">
                  <c:v>0.23238</c:v>
                </c:pt>
                <c:pt idx="10953">
                  <c:v>0.19885</c:v>
                </c:pt>
                <c:pt idx="10954">
                  <c:v>0.21743000000000001</c:v>
                </c:pt>
                <c:pt idx="10955">
                  <c:v>0.22691</c:v>
                </c:pt>
                <c:pt idx="10956">
                  <c:v>0.30216999999999999</c:v>
                </c:pt>
                <c:pt idx="10957">
                  <c:v>0.27373999999999998</c:v>
                </c:pt>
                <c:pt idx="10958">
                  <c:v>5.9247000000000001E-2</c:v>
                </c:pt>
                <c:pt idx="10959">
                  <c:v>9.8708000000000004E-2</c:v>
                </c:pt>
                <c:pt idx="10960">
                  <c:v>0.34416000000000002</c:v>
                </c:pt>
                <c:pt idx="10961">
                  <c:v>0.34523999999999999</c:v>
                </c:pt>
                <c:pt idx="10962">
                  <c:v>0.38096000000000002</c:v>
                </c:pt>
                <c:pt idx="10963">
                  <c:v>0.14441000000000001</c:v>
                </c:pt>
                <c:pt idx="10964">
                  <c:v>0.15054000000000001</c:v>
                </c:pt>
                <c:pt idx="10965">
                  <c:v>0.20835000000000001</c:v>
                </c:pt>
                <c:pt idx="10966">
                  <c:v>0.16403999999999999</c:v>
                </c:pt>
                <c:pt idx="10967">
                  <c:v>0.11587</c:v>
                </c:pt>
                <c:pt idx="10968">
                  <c:v>0.11663999999999999</c:v>
                </c:pt>
                <c:pt idx="10969">
                  <c:v>0.18340999999999999</c:v>
                </c:pt>
                <c:pt idx="10970">
                  <c:v>0.15742999999999999</c:v>
                </c:pt>
                <c:pt idx="10971">
                  <c:v>0.17657</c:v>
                </c:pt>
                <c:pt idx="10972">
                  <c:v>0.45690999999999998</c:v>
                </c:pt>
                <c:pt idx="10973">
                  <c:v>0.15729000000000001</c:v>
                </c:pt>
                <c:pt idx="10974">
                  <c:v>0.15998999999999999</c:v>
                </c:pt>
                <c:pt idx="10975">
                  <c:v>0.10012</c:v>
                </c:pt>
                <c:pt idx="10976">
                  <c:v>5.6000000000000001E-2</c:v>
                </c:pt>
                <c:pt idx="10977">
                  <c:v>3.2715000000000001E-2</c:v>
                </c:pt>
                <c:pt idx="10978">
                  <c:v>3.9085000000000002E-2</c:v>
                </c:pt>
                <c:pt idx="10979">
                  <c:v>0.15493000000000001</c:v>
                </c:pt>
                <c:pt idx="10980">
                  <c:v>0.21515000000000001</c:v>
                </c:pt>
                <c:pt idx="10981">
                  <c:v>0.14344000000000001</c:v>
                </c:pt>
                <c:pt idx="10982">
                  <c:v>0.14815999999999999</c:v>
                </c:pt>
                <c:pt idx="10983">
                  <c:v>0.21521000000000001</c:v>
                </c:pt>
                <c:pt idx="10984">
                  <c:v>0.31745000000000001</c:v>
                </c:pt>
                <c:pt idx="10985">
                  <c:v>0.25628000000000001</c:v>
                </c:pt>
                <c:pt idx="10986">
                  <c:v>0.29712</c:v>
                </c:pt>
                <c:pt idx="10987">
                  <c:v>0.25241999999999998</c:v>
                </c:pt>
                <c:pt idx="10988">
                  <c:v>0.26415</c:v>
                </c:pt>
                <c:pt idx="10989">
                  <c:v>0.24514</c:v>
                </c:pt>
                <c:pt idx="10990">
                  <c:v>0.18076999999999999</c:v>
                </c:pt>
                <c:pt idx="10991">
                  <c:v>0.13436000000000001</c:v>
                </c:pt>
                <c:pt idx="10992">
                  <c:v>0.21077000000000001</c:v>
                </c:pt>
                <c:pt idx="10993">
                  <c:v>0.19181999999999999</c:v>
                </c:pt>
                <c:pt idx="10994">
                  <c:v>0.18822</c:v>
                </c:pt>
                <c:pt idx="10995">
                  <c:v>9.2949000000000004E-2</c:v>
                </c:pt>
                <c:pt idx="10996">
                  <c:v>0.10037</c:v>
                </c:pt>
                <c:pt idx="10997">
                  <c:v>0.22205</c:v>
                </c:pt>
                <c:pt idx="10998">
                  <c:v>0.22717000000000001</c:v>
                </c:pt>
                <c:pt idx="10999">
                  <c:v>0.25742999999999999</c:v>
                </c:pt>
                <c:pt idx="11000">
                  <c:v>0.23025000000000001</c:v>
                </c:pt>
                <c:pt idx="11001">
                  <c:v>5.7200000000000001E-2</c:v>
                </c:pt>
                <c:pt idx="11002">
                  <c:v>8.5197999999999996E-2</c:v>
                </c:pt>
                <c:pt idx="11003">
                  <c:v>8.7451000000000001E-2</c:v>
                </c:pt>
                <c:pt idx="11004">
                  <c:v>0.12089999999999999</c:v>
                </c:pt>
                <c:pt idx="11005">
                  <c:v>0.13134000000000001</c:v>
                </c:pt>
                <c:pt idx="11006">
                  <c:v>0.20866999999999999</c:v>
                </c:pt>
                <c:pt idx="11007">
                  <c:v>0.13066</c:v>
                </c:pt>
                <c:pt idx="11008">
                  <c:v>0.10700999999999999</c:v>
                </c:pt>
                <c:pt idx="11009">
                  <c:v>0.1032</c:v>
                </c:pt>
                <c:pt idx="11010">
                  <c:v>8.7528999999999996E-2</c:v>
                </c:pt>
                <c:pt idx="11011">
                  <c:v>0.16478000000000001</c:v>
                </c:pt>
                <c:pt idx="11012">
                  <c:v>0.16541</c:v>
                </c:pt>
                <c:pt idx="11013">
                  <c:v>0.32695999999999997</c:v>
                </c:pt>
                <c:pt idx="11014">
                  <c:v>0.26601999999999998</c:v>
                </c:pt>
                <c:pt idx="11015">
                  <c:v>0.24626999999999999</c:v>
                </c:pt>
                <c:pt idx="11016">
                  <c:v>0.42346</c:v>
                </c:pt>
                <c:pt idx="11017">
                  <c:v>0.45815</c:v>
                </c:pt>
                <c:pt idx="11018">
                  <c:v>0.58750000000000002</c:v>
                </c:pt>
                <c:pt idx="11019">
                  <c:v>0.63088999999999995</c:v>
                </c:pt>
                <c:pt idx="11020">
                  <c:v>0.56047000000000002</c:v>
                </c:pt>
                <c:pt idx="11021">
                  <c:v>0.26164999999999999</c:v>
                </c:pt>
                <c:pt idx="11022">
                  <c:v>0.33445000000000003</c:v>
                </c:pt>
                <c:pt idx="11023">
                  <c:v>0.17530000000000001</c:v>
                </c:pt>
                <c:pt idx="11024">
                  <c:v>0.18021999999999999</c:v>
                </c:pt>
                <c:pt idx="11025">
                  <c:v>0.24703</c:v>
                </c:pt>
                <c:pt idx="11026">
                  <c:v>0.18348999999999999</c:v>
                </c:pt>
                <c:pt idx="11027">
                  <c:v>0.19256999999999999</c:v>
                </c:pt>
                <c:pt idx="11028">
                  <c:v>0.1986</c:v>
                </c:pt>
                <c:pt idx="11029">
                  <c:v>0.17643</c:v>
                </c:pt>
                <c:pt idx="11030">
                  <c:v>0.13038</c:v>
                </c:pt>
                <c:pt idx="11031">
                  <c:v>0.28525</c:v>
                </c:pt>
                <c:pt idx="11032">
                  <c:v>0.22087000000000001</c:v>
                </c:pt>
                <c:pt idx="11033">
                  <c:v>0.25513000000000002</c:v>
                </c:pt>
                <c:pt idx="11034">
                  <c:v>0.20562</c:v>
                </c:pt>
                <c:pt idx="11035">
                  <c:v>0.19722999999999999</c:v>
                </c:pt>
                <c:pt idx="11036">
                  <c:v>0.15658</c:v>
                </c:pt>
                <c:pt idx="11037">
                  <c:v>0.19836000000000001</c:v>
                </c:pt>
                <c:pt idx="11038">
                  <c:v>0.20962</c:v>
                </c:pt>
                <c:pt idx="11039">
                  <c:v>0.33066000000000001</c:v>
                </c:pt>
                <c:pt idx="11040">
                  <c:v>0.29965999999999998</c:v>
                </c:pt>
                <c:pt idx="11041">
                  <c:v>0.26522000000000001</c:v>
                </c:pt>
                <c:pt idx="11042">
                  <c:v>0.26851000000000003</c:v>
                </c:pt>
                <c:pt idx="11043">
                  <c:v>0.12769</c:v>
                </c:pt>
                <c:pt idx="11044">
                  <c:v>0.10434</c:v>
                </c:pt>
                <c:pt idx="11045">
                  <c:v>0.10101</c:v>
                </c:pt>
                <c:pt idx="11046">
                  <c:v>0.12687999999999999</c:v>
                </c:pt>
                <c:pt idx="11047">
                  <c:v>0.42370999999999998</c:v>
                </c:pt>
                <c:pt idx="11048">
                  <c:v>0.10847999999999999</c:v>
                </c:pt>
                <c:pt idx="11049">
                  <c:v>0.15139</c:v>
                </c:pt>
                <c:pt idx="11050">
                  <c:v>0.14821999999999999</c:v>
                </c:pt>
                <c:pt idx="11051">
                  <c:v>0.31772</c:v>
                </c:pt>
                <c:pt idx="11052">
                  <c:v>0.31001000000000001</c:v>
                </c:pt>
                <c:pt idx="11053">
                  <c:v>0.31152999999999997</c:v>
                </c:pt>
                <c:pt idx="11054">
                  <c:v>0.29209000000000002</c:v>
                </c:pt>
                <c:pt idx="11055">
                  <c:v>0.33284999999999998</c:v>
                </c:pt>
                <c:pt idx="11056">
                  <c:v>0.18553</c:v>
                </c:pt>
                <c:pt idx="11057">
                  <c:v>0.17218</c:v>
                </c:pt>
                <c:pt idx="11058">
                  <c:v>0.19162999999999999</c:v>
                </c:pt>
                <c:pt idx="11059">
                  <c:v>0.19248999999999999</c:v>
                </c:pt>
                <c:pt idx="11060">
                  <c:v>0.11558</c:v>
                </c:pt>
                <c:pt idx="11061">
                  <c:v>8.5098999999999994E-2</c:v>
                </c:pt>
                <c:pt idx="11062">
                  <c:v>8.3418999999999993E-2</c:v>
                </c:pt>
                <c:pt idx="11063">
                  <c:v>0.11704000000000001</c:v>
                </c:pt>
                <c:pt idx="11064">
                  <c:v>0.12823999999999999</c:v>
                </c:pt>
                <c:pt idx="11065">
                  <c:v>0.48480000000000001</c:v>
                </c:pt>
                <c:pt idx="11066">
                  <c:v>0.34771999999999997</c:v>
                </c:pt>
                <c:pt idx="11067">
                  <c:v>0.46462999999999999</c:v>
                </c:pt>
                <c:pt idx="11068">
                  <c:v>0.37991000000000003</c:v>
                </c:pt>
                <c:pt idx="11069">
                  <c:v>0.31935999999999998</c:v>
                </c:pt>
                <c:pt idx="11070">
                  <c:v>0.52078000000000002</c:v>
                </c:pt>
                <c:pt idx="11071">
                  <c:v>0.35822999999999999</c:v>
                </c:pt>
                <c:pt idx="11072">
                  <c:v>0.35598999999999997</c:v>
                </c:pt>
                <c:pt idx="11073">
                  <c:v>0.41649999999999998</c:v>
                </c:pt>
                <c:pt idx="11074">
                  <c:v>0.48741000000000001</c:v>
                </c:pt>
                <c:pt idx="11075">
                  <c:v>0.41959000000000002</c:v>
                </c:pt>
                <c:pt idx="11076">
                  <c:v>0.35870000000000002</c:v>
                </c:pt>
                <c:pt idx="11077">
                  <c:v>0.37711</c:v>
                </c:pt>
                <c:pt idx="11078">
                  <c:v>0.29615999999999998</c:v>
                </c:pt>
                <c:pt idx="11079">
                  <c:v>0.10797</c:v>
                </c:pt>
                <c:pt idx="11080">
                  <c:v>0.2485</c:v>
                </c:pt>
                <c:pt idx="11081">
                  <c:v>0.25846000000000002</c:v>
                </c:pt>
                <c:pt idx="11082">
                  <c:v>0.2611</c:v>
                </c:pt>
                <c:pt idx="11083">
                  <c:v>0.26102999999999998</c:v>
                </c:pt>
                <c:pt idx="11084">
                  <c:v>0.29085</c:v>
                </c:pt>
                <c:pt idx="11085">
                  <c:v>0.30354999999999999</c:v>
                </c:pt>
                <c:pt idx="11086">
                  <c:v>0.15684999999999999</c:v>
                </c:pt>
                <c:pt idx="11087">
                  <c:v>0.15115999999999999</c:v>
                </c:pt>
                <c:pt idx="11088">
                  <c:v>0.25484000000000001</c:v>
                </c:pt>
                <c:pt idx="11089">
                  <c:v>0.13242000000000001</c:v>
                </c:pt>
                <c:pt idx="11090">
                  <c:v>8.8941000000000006E-2</c:v>
                </c:pt>
                <c:pt idx="11091">
                  <c:v>0.19308</c:v>
                </c:pt>
                <c:pt idx="11092">
                  <c:v>0.25311</c:v>
                </c:pt>
                <c:pt idx="11093">
                  <c:v>0.60231000000000001</c:v>
                </c:pt>
                <c:pt idx="11094">
                  <c:v>0.58957999999999999</c:v>
                </c:pt>
                <c:pt idx="11095">
                  <c:v>0.46869</c:v>
                </c:pt>
                <c:pt idx="11096">
                  <c:v>0.46647</c:v>
                </c:pt>
                <c:pt idx="11097">
                  <c:v>0.27185999999999999</c:v>
                </c:pt>
                <c:pt idx="11098">
                  <c:v>0.10335</c:v>
                </c:pt>
                <c:pt idx="11099">
                  <c:v>0.25441999999999998</c:v>
                </c:pt>
                <c:pt idx="11100">
                  <c:v>0.23549</c:v>
                </c:pt>
                <c:pt idx="11101">
                  <c:v>0.27096999999999999</c:v>
                </c:pt>
                <c:pt idx="11102">
                  <c:v>0.26916000000000001</c:v>
                </c:pt>
                <c:pt idx="11103">
                  <c:v>0.26879999999999998</c:v>
                </c:pt>
                <c:pt idx="11104">
                  <c:v>0.17488000000000001</c:v>
                </c:pt>
                <c:pt idx="11105">
                  <c:v>0.17508000000000001</c:v>
                </c:pt>
                <c:pt idx="11106">
                  <c:v>0.11827</c:v>
                </c:pt>
                <c:pt idx="11107">
                  <c:v>0.12517</c:v>
                </c:pt>
                <c:pt idx="11108">
                  <c:v>0.18518000000000001</c:v>
                </c:pt>
                <c:pt idx="11109">
                  <c:v>0.13525999999999999</c:v>
                </c:pt>
                <c:pt idx="11110">
                  <c:v>0.11661000000000001</c:v>
                </c:pt>
                <c:pt idx="11111">
                  <c:v>0.16464000000000001</c:v>
                </c:pt>
                <c:pt idx="11112">
                  <c:v>0.2515</c:v>
                </c:pt>
                <c:pt idx="11113">
                  <c:v>0.24837999999999999</c:v>
                </c:pt>
                <c:pt idx="11114">
                  <c:v>0.24249999999999999</c:v>
                </c:pt>
                <c:pt idx="11115">
                  <c:v>0.11132</c:v>
                </c:pt>
                <c:pt idx="11116">
                  <c:v>0.1094</c:v>
                </c:pt>
                <c:pt idx="11117">
                  <c:v>9.2140999999999994E-3</c:v>
                </c:pt>
                <c:pt idx="11118">
                  <c:v>0.21961</c:v>
                </c:pt>
                <c:pt idx="11119">
                  <c:v>0.44657000000000002</c:v>
                </c:pt>
                <c:pt idx="11120">
                  <c:v>0.66349000000000002</c:v>
                </c:pt>
                <c:pt idx="11121">
                  <c:v>0.66507000000000005</c:v>
                </c:pt>
                <c:pt idx="11122">
                  <c:v>0.51259999999999994</c:v>
                </c:pt>
                <c:pt idx="11123">
                  <c:v>0.41676000000000002</c:v>
                </c:pt>
                <c:pt idx="11124">
                  <c:v>0.30081000000000002</c:v>
                </c:pt>
                <c:pt idx="11125">
                  <c:v>0.35315000000000002</c:v>
                </c:pt>
                <c:pt idx="11126">
                  <c:v>0.33228000000000002</c:v>
                </c:pt>
                <c:pt idx="11127">
                  <c:v>0.19041</c:v>
                </c:pt>
                <c:pt idx="11128">
                  <c:v>0.18909999999999999</c:v>
                </c:pt>
                <c:pt idx="11129">
                  <c:v>5.5712999999999999E-2</c:v>
                </c:pt>
                <c:pt idx="11130">
                  <c:v>3.8408999999999999E-2</c:v>
                </c:pt>
                <c:pt idx="11131">
                  <c:v>9.2744999999999994E-2</c:v>
                </c:pt>
                <c:pt idx="11132">
                  <c:v>0.22850999999999999</c:v>
                </c:pt>
                <c:pt idx="11133">
                  <c:v>0.22531000000000001</c:v>
                </c:pt>
                <c:pt idx="11134">
                  <c:v>0.30164000000000002</c:v>
                </c:pt>
                <c:pt idx="11135">
                  <c:v>0.27992</c:v>
                </c:pt>
                <c:pt idx="11136">
                  <c:v>0.37708999999999998</c:v>
                </c:pt>
                <c:pt idx="11137">
                  <c:v>0.35471000000000003</c:v>
                </c:pt>
                <c:pt idx="11138">
                  <c:v>0.35626000000000002</c:v>
                </c:pt>
                <c:pt idx="11139">
                  <c:v>0.29609000000000002</c:v>
                </c:pt>
                <c:pt idx="11140">
                  <c:v>0.29626000000000002</c:v>
                </c:pt>
                <c:pt idx="11141">
                  <c:v>0.25217000000000001</c:v>
                </c:pt>
                <c:pt idx="11142">
                  <c:v>0.20515</c:v>
                </c:pt>
                <c:pt idx="11143">
                  <c:v>0.22064</c:v>
                </c:pt>
                <c:pt idx="11144">
                  <c:v>0.27122000000000002</c:v>
                </c:pt>
                <c:pt idx="11145">
                  <c:v>0.20935999999999999</c:v>
                </c:pt>
                <c:pt idx="11146">
                  <c:v>0.16055</c:v>
                </c:pt>
                <c:pt idx="11147">
                  <c:v>0.14721000000000001</c:v>
                </c:pt>
                <c:pt idx="11148">
                  <c:v>0.23080999999999999</c:v>
                </c:pt>
                <c:pt idx="11149">
                  <c:v>0.13183</c:v>
                </c:pt>
                <c:pt idx="11150">
                  <c:v>0.13081000000000001</c:v>
                </c:pt>
                <c:pt idx="11151">
                  <c:v>0.13045999999999999</c:v>
                </c:pt>
                <c:pt idx="11152">
                  <c:v>9.1062000000000004E-2</c:v>
                </c:pt>
                <c:pt idx="11153">
                  <c:v>0.15342</c:v>
                </c:pt>
                <c:pt idx="11154">
                  <c:v>0.26235000000000003</c:v>
                </c:pt>
                <c:pt idx="11155">
                  <c:v>0.23382</c:v>
                </c:pt>
                <c:pt idx="11156">
                  <c:v>0.21926999999999999</c:v>
                </c:pt>
                <c:pt idx="11157">
                  <c:v>0.28129999999999999</c:v>
                </c:pt>
                <c:pt idx="11158">
                  <c:v>0.27271000000000001</c:v>
                </c:pt>
                <c:pt idx="11159">
                  <c:v>0.3417</c:v>
                </c:pt>
                <c:pt idx="11160">
                  <c:v>0.36388999999999999</c:v>
                </c:pt>
                <c:pt idx="11161">
                  <c:v>0.2621</c:v>
                </c:pt>
                <c:pt idx="11162">
                  <c:v>0.24504999999999999</c:v>
                </c:pt>
                <c:pt idx="11163">
                  <c:v>0.45682</c:v>
                </c:pt>
                <c:pt idx="11164">
                  <c:v>0.49206</c:v>
                </c:pt>
                <c:pt idx="11165">
                  <c:v>0.49137999999999998</c:v>
                </c:pt>
                <c:pt idx="11166">
                  <c:v>0.41058</c:v>
                </c:pt>
                <c:pt idx="11167">
                  <c:v>0.44320999999999999</c:v>
                </c:pt>
                <c:pt idx="11168">
                  <c:v>0.42870999999999998</c:v>
                </c:pt>
                <c:pt idx="11169">
                  <c:v>0.53015000000000001</c:v>
                </c:pt>
                <c:pt idx="11170">
                  <c:v>0.28166999999999998</c:v>
                </c:pt>
                <c:pt idx="11171">
                  <c:v>0.29437999999999998</c:v>
                </c:pt>
                <c:pt idx="11172">
                  <c:v>0.23956</c:v>
                </c:pt>
                <c:pt idx="11173">
                  <c:v>0.38735999999999998</c:v>
                </c:pt>
                <c:pt idx="11174">
                  <c:v>0.23377999999999999</c:v>
                </c:pt>
                <c:pt idx="11175">
                  <c:v>0.32145000000000001</c:v>
                </c:pt>
                <c:pt idx="11176">
                  <c:v>0.35005999999999998</c:v>
                </c:pt>
                <c:pt idx="11177">
                  <c:v>0.35909999999999997</c:v>
                </c:pt>
                <c:pt idx="11178">
                  <c:v>0.31679000000000002</c:v>
                </c:pt>
                <c:pt idx="11179">
                  <c:v>0.34743000000000002</c:v>
                </c:pt>
                <c:pt idx="11180">
                  <c:v>0.20083000000000001</c:v>
                </c:pt>
                <c:pt idx="11181">
                  <c:v>0.105</c:v>
                </c:pt>
                <c:pt idx="11182">
                  <c:v>0.11354</c:v>
                </c:pt>
                <c:pt idx="11183">
                  <c:v>0.11978</c:v>
                </c:pt>
                <c:pt idx="11184">
                  <c:v>0.14011999999999999</c:v>
                </c:pt>
                <c:pt idx="11185">
                  <c:v>0.12094000000000001</c:v>
                </c:pt>
                <c:pt idx="11186">
                  <c:v>0.19544</c:v>
                </c:pt>
                <c:pt idx="11187">
                  <c:v>9.2758999999999994E-2</c:v>
                </c:pt>
                <c:pt idx="11188">
                  <c:v>7.6121999999999995E-2</c:v>
                </c:pt>
                <c:pt idx="11189">
                  <c:v>7.8281000000000003E-2</c:v>
                </c:pt>
                <c:pt idx="11190">
                  <c:v>0.35227000000000003</c:v>
                </c:pt>
                <c:pt idx="11191">
                  <c:v>8.4138000000000004E-2</c:v>
                </c:pt>
                <c:pt idx="11192">
                  <c:v>6.9959999999999994E-2</c:v>
                </c:pt>
                <c:pt idx="11193">
                  <c:v>0.16022</c:v>
                </c:pt>
                <c:pt idx="11194">
                  <c:v>0.17197999999999999</c:v>
                </c:pt>
                <c:pt idx="11195">
                  <c:v>0.17100000000000001</c:v>
                </c:pt>
                <c:pt idx="11196">
                  <c:v>0.18565000000000001</c:v>
                </c:pt>
                <c:pt idx="11197">
                  <c:v>0.19914000000000001</c:v>
                </c:pt>
                <c:pt idx="11198">
                  <c:v>0.20655999999999999</c:v>
                </c:pt>
                <c:pt idx="11199">
                  <c:v>0.10863</c:v>
                </c:pt>
                <c:pt idx="11200">
                  <c:v>0.11547</c:v>
                </c:pt>
                <c:pt idx="11201">
                  <c:v>9.6656000000000006E-2</c:v>
                </c:pt>
                <c:pt idx="11202">
                  <c:v>0.18987000000000001</c:v>
                </c:pt>
                <c:pt idx="11203">
                  <c:v>0.19308</c:v>
                </c:pt>
                <c:pt idx="11204">
                  <c:v>0.20257</c:v>
                </c:pt>
                <c:pt idx="11205">
                  <c:v>0.14513000000000001</c:v>
                </c:pt>
                <c:pt idx="11206">
                  <c:v>0.17888999999999999</c:v>
                </c:pt>
                <c:pt idx="11207">
                  <c:v>0.11947000000000001</c:v>
                </c:pt>
                <c:pt idx="11208">
                  <c:v>8.6823999999999998E-2</c:v>
                </c:pt>
                <c:pt idx="11209">
                  <c:v>7.0027000000000006E-2</c:v>
                </c:pt>
                <c:pt idx="11210">
                  <c:v>7.3779999999999998E-2</c:v>
                </c:pt>
                <c:pt idx="11211">
                  <c:v>0.21345</c:v>
                </c:pt>
                <c:pt idx="11212">
                  <c:v>0.26551999999999998</c:v>
                </c:pt>
                <c:pt idx="11213">
                  <c:v>0.39637</c:v>
                </c:pt>
                <c:pt idx="11214">
                  <c:v>0.17202000000000001</c:v>
                </c:pt>
                <c:pt idx="11215">
                  <c:v>0.16897999999999999</c:v>
                </c:pt>
                <c:pt idx="11216">
                  <c:v>0.18174000000000001</c:v>
                </c:pt>
                <c:pt idx="11217">
                  <c:v>9.0192999999999995E-2</c:v>
                </c:pt>
                <c:pt idx="11218">
                  <c:v>6.5975000000000006E-2</c:v>
                </c:pt>
                <c:pt idx="11219">
                  <c:v>0.13017999999999999</c:v>
                </c:pt>
                <c:pt idx="11220">
                  <c:v>0.11723</c:v>
                </c:pt>
                <c:pt idx="11221">
                  <c:v>0.13499</c:v>
                </c:pt>
                <c:pt idx="11222">
                  <c:v>0.15056</c:v>
                </c:pt>
                <c:pt idx="11223">
                  <c:v>0.10326</c:v>
                </c:pt>
                <c:pt idx="11224">
                  <c:v>0.11916</c:v>
                </c:pt>
                <c:pt idx="11225">
                  <c:v>0.15289</c:v>
                </c:pt>
                <c:pt idx="11226">
                  <c:v>0.15937000000000001</c:v>
                </c:pt>
                <c:pt idx="11227">
                  <c:v>8.0171999999999993E-2</c:v>
                </c:pt>
                <c:pt idx="11228">
                  <c:v>8.5259000000000001E-2</c:v>
                </c:pt>
                <c:pt idx="11229">
                  <c:v>0.12254</c:v>
                </c:pt>
                <c:pt idx="11230">
                  <c:v>0.19367999999999999</c:v>
                </c:pt>
                <c:pt idx="11231">
                  <c:v>0.15268999999999999</c:v>
                </c:pt>
                <c:pt idx="11232">
                  <c:v>0.13319</c:v>
                </c:pt>
                <c:pt idx="11233">
                  <c:v>7.7938999999999994E-2</c:v>
                </c:pt>
                <c:pt idx="11234">
                  <c:v>0.11398999999999999</c:v>
                </c:pt>
                <c:pt idx="11235">
                  <c:v>0.13643</c:v>
                </c:pt>
                <c:pt idx="11236">
                  <c:v>0.27028999999999997</c:v>
                </c:pt>
                <c:pt idx="11237">
                  <c:v>0.2545</c:v>
                </c:pt>
                <c:pt idx="11238">
                  <c:v>0.35171000000000002</c:v>
                </c:pt>
                <c:pt idx="11239">
                  <c:v>0.35518</c:v>
                </c:pt>
                <c:pt idx="11240">
                  <c:v>0.27588000000000001</c:v>
                </c:pt>
                <c:pt idx="11241">
                  <c:v>0.13921</c:v>
                </c:pt>
                <c:pt idx="11242">
                  <c:v>0.29110000000000003</c:v>
                </c:pt>
                <c:pt idx="11243">
                  <c:v>0.29910999999999999</c:v>
                </c:pt>
                <c:pt idx="11244">
                  <c:v>0.29088000000000003</c:v>
                </c:pt>
                <c:pt idx="11245">
                  <c:v>0.28077000000000002</c:v>
                </c:pt>
                <c:pt idx="11246">
                  <c:v>0.27573999999999999</c:v>
                </c:pt>
                <c:pt idx="11247">
                  <c:v>0.38106000000000001</c:v>
                </c:pt>
                <c:pt idx="11248">
                  <c:v>0.23934</c:v>
                </c:pt>
                <c:pt idx="11249">
                  <c:v>0.31831999999999999</c:v>
                </c:pt>
                <c:pt idx="11250">
                  <c:v>0.26518000000000003</c:v>
                </c:pt>
                <c:pt idx="11251">
                  <c:v>0.22736000000000001</c:v>
                </c:pt>
                <c:pt idx="11252">
                  <c:v>0.15726000000000001</c:v>
                </c:pt>
                <c:pt idx="11253">
                  <c:v>0.21976999999999999</c:v>
                </c:pt>
                <c:pt idx="11254">
                  <c:v>0.21926000000000001</c:v>
                </c:pt>
                <c:pt idx="11255">
                  <c:v>0.21862000000000001</c:v>
                </c:pt>
                <c:pt idx="11256">
                  <c:v>0.23766999999999999</c:v>
                </c:pt>
                <c:pt idx="11257">
                  <c:v>0.43334</c:v>
                </c:pt>
                <c:pt idx="11258">
                  <c:v>0.44419999999999998</c:v>
                </c:pt>
                <c:pt idx="11259">
                  <c:v>0.29282000000000002</c:v>
                </c:pt>
                <c:pt idx="11260">
                  <c:v>0.17602000000000001</c:v>
                </c:pt>
                <c:pt idx="11261">
                  <c:v>0.16385</c:v>
                </c:pt>
                <c:pt idx="11262">
                  <c:v>0.30729000000000001</c:v>
                </c:pt>
                <c:pt idx="11263">
                  <c:v>0.40165000000000001</c:v>
                </c:pt>
                <c:pt idx="11264">
                  <c:v>0.4602</c:v>
                </c:pt>
                <c:pt idx="11265">
                  <c:v>0.38430999999999998</c:v>
                </c:pt>
                <c:pt idx="11266">
                  <c:v>0.39417000000000002</c:v>
                </c:pt>
                <c:pt idx="11267">
                  <c:v>0.44624999999999998</c:v>
                </c:pt>
                <c:pt idx="11268">
                  <c:v>0.56918999999999997</c:v>
                </c:pt>
                <c:pt idx="11269">
                  <c:v>0.42248999999999998</c:v>
                </c:pt>
                <c:pt idx="11270">
                  <c:v>0.49003000000000002</c:v>
                </c:pt>
                <c:pt idx="11271">
                  <c:v>0.35138000000000003</c:v>
                </c:pt>
                <c:pt idx="11272">
                  <c:v>0.29597000000000001</c:v>
                </c:pt>
                <c:pt idx="11273">
                  <c:v>0.21818000000000001</c:v>
                </c:pt>
                <c:pt idx="11274">
                  <c:v>0.21604000000000001</c:v>
                </c:pt>
                <c:pt idx="11275">
                  <c:v>0.13075000000000001</c:v>
                </c:pt>
                <c:pt idx="11276">
                  <c:v>9.6813999999999997E-2</c:v>
                </c:pt>
                <c:pt idx="11277">
                  <c:v>8.5433999999999996E-2</c:v>
                </c:pt>
                <c:pt idx="11278">
                  <c:v>0.11236</c:v>
                </c:pt>
                <c:pt idx="11279">
                  <c:v>0.11292000000000001</c:v>
                </c:pt>
                <c:pt idx="11280">
                  <c:v>0.11219999999999999</c:v>
                </c:pt>
                <c:pt idx="11281">
                  <c:v>0.19889000000000001</c:v>
                </c:pt>
                <c:pt idx="11282">
                  <c:v>0.26640000000000003</c:v>
                </c:pt>
                <c:pt idx="11283">
                  <c:v>0.24798000000000001</c:v>
                </c:pt>
                <c:pt idx="11284">
                  <c:v>0.22855</c:v>
                </c:pt>
                <c:pt idx="11285">
                  <c:v>0.20250000000000001</c:v>
                </c:pt>
                <c:pt idx="11286">
                  <c:v>0.22614999999999999</c:v>
                </c:pt>
                <c:pt idx="11287">
                  <c:v>0.20669000000000001</c:v>
                </c:pt>
                <c:pt idx="11288">
                  <c:v>0.21814</c:v>
                </c:pt>
                <c:pt idx="11289">
                  <c:v>0.21273</c:v>
                </c:pt>
                <c:pt idx="11290">
                  <c:v>0.12715000000000001</c:v>
                </c:pt>
                <c:pt idx="11291">
                  <c:v>9.0938000000000005E-2</c:v>
                </c:pt>
                <c:pt idx="11292">
                  <c:v>0.10417999999999999</c:v>
                </c:pt>
                <c:pt idx="11293">
                  <c:v>0.13699</c:v>
                </c:pt>
                <c:pt idx="11294">
                  <c:v>0.10065</c:v>
                </c:pt>
                <c:pt idx="11295">
                  <c:v>0.23796</c:v>
                </c:pt>
                <c:pt idx="11296">
                  <c:v>0.17102999999999999</c:v>
                </c:pt>
                <c:pt idx="11297">
                  <c:v>0.30007</c:v>
                </c:pt>
                <c:pt idx="11298">
                  <c:v>0.19167999999999999</c:v>
                </c:pt>
                <c:pt idx="11299">
                  <c:v>0.25273000000000001</c:v>
                </c:pt>
                <c:pt idx="11300">
                  <c:v>0.20568</c:v>
                </c:pt>
                <c:pt idx="11301">
                  <c:v>0.19134000000000001</c:v>
                </c:pt>
                <c:pt idx="11302">
                  <c:v>0.10585</c:v>
                </c:pt>
                <c:pt idx="11303">
                  <c:v>0.10621999999999999</c:v>
                </c:pt>
                <c:pt idx="11304">
                  <c:v>0.18206</c:v>
                </c:pt>
                <c:pt idx="11305">
                  <c:v>0.20055999999999999</c:v>
                </c:pt>
                <c:pt idx="11306">
                  <c:v>0.28965999999999997</c:v>
                </c:pt>
                <c:pt idx="11307">
                  <c:v>0.31304999999999999</c:v>
                </c:pt>
                <c:pt idx="11308">
                  <c:v>0.67390000000000005</c:v>
                </c:pt>
                <c:pt idx="11309">
                  <c:v>0.39063999999999999</c:v>
                </c:pt>
                <c:pt idx="11310">
                  <c:v>0.42793999999999999</c:v>
                </c:pt>
                <c:pt idx="11311">
                  <c:v>0.31835000000000002</c:v>
                </c:pt>
                <c:pt idx="11312">
                  <c:v>0.31352999999999998</c:v>
                </c:pt>
                <c:pt idx="11313">
                  <c:v>0.31046000000000001</c:v>
                </c:pt>
                <c:pt idx="11314">
                  <c:v>0.42918000000000001</c:v>
                </c:pt>
                <c:pt idx="11315">
                  <c:v>0.47227000000000002</c:v>
                </c:pt>
                <c:pt idx="11316">
                  <c:v>0.40160000000000001</c:v>
                </c:pt>
                <c:pt idx="11317">
                  <c:v>0.35571000000000003</c:v>
                </c:pt>
                <c:pt idx="11318">
                  <c:v>0.38190000000000002</c:v>
                </c:pt>
                <c:pt idx="11319">
                  <c:v>0.15064</c:v>
                </c:pt>
                <c:pt idx="11320">
                  <c:v>0.17799999999999999</c:v>
                </c:pt>
                <c:pt idx="11321">
                  <c:v>0.25391999999999998</c:v>
                </c:pt>
                <c:pt idx="11322">
                  <c:v>0.16358</c:v>
                </c:pt>
                <c:pt idx="11323">
                  <c:v>0.10828</c:v>
                </c:pt>
                <c:pt idx="11324">
                  <c:v>8.0263000000000001E-2</c:v>
                </c:pt>
                <c:pt idx="11325">
                  <c:v>5.2495E-2</c:v>
                </c:pt>
                <c:pt idx="11326">
                  <c:v>9.2933000000000002E-2</c:v>
                </c:pt>
                <c:pt idx="11327">
                  <c:v>6.5659999999999996E-2</c:v>
                </c:pt>
                <c:pt idx="11328">
                  <c:v>6.5126000000000003E-2</c:v>
                </c:pt>
                <c:pt idx="11329">
                  <c:v>0.18651999999999999</c:v>
                </c:pt>
                <c:pt idx="11330">
                  <c:v>0.28865000000000002</c:v>
                </c:pt>
                <c:pt idx="11331">
                  <c:v>0.20769000000000001</c:v>
                </c:pt>
                <c:pt idx="11332">
                  <c:v>0.19392000000000001</c:v>
                </c:pt>
                <c:pt idx="11333">
                  <c:v>8.9684E-2</c:v>
                </c:pt>
                <c:pt idx="11334">
                  <c:v>8.6518999999999999E-2</c:v>
                </c:pt>
                <c:pt idx="11335">
                  <c:v>0.10628</c:v>
                </c:pt>
                <c:pt idx="11336">
                  <c:v>0.15176999999999999</c:v>
                </c:pt>
                <c:pt idx="11337">
                  <c:v>0.18440999999999999</c:v>
                </c:pt>
                <c:pt idx="11338">
                  <c:v>0.18071000000000001</c:v>
                </c:pt>
                <c:pt idx="11339">
                  <c:v>0.17252000000000001</c:v>
                </c:pt>
                <c:pt idx="11340">
                  <c:v>0.14913999999999999</c:v>
                </c:pt>
                <c:pt idx="11341">
                  <c:v>9.3910999999999994E-2</c:v>
                </c:pt>
                <c:pt idx="11342">
                  <c:v>4.0438000000000002E-2</c:v>
                </c:pt>
                <c:pt idx="11343">
                  <c:v>2.9073999999999999E-2</c:v>
                </c:pt>
                <c:pt idx="11344">
                  <c:v>4.6385000000000003E-2</c:v>
                </c:pt>
                <c:pt idx="11345">
                  <c:v>7.4069999999999997E-2</c:v>
                </c:pt>
                <c:pt idx="11346">
                  <c:v>9.8225999999999994E-2</c:v>
                </c:pt>
                <c:pt idx="11347">
                  <c:v>7.1969000000000005E-2</c:v>
                </c:pt>
                <c:pt idx="11348">
                  <c:v>8.4833000000000006E-2</c:v>
                </c:pt>
                <c:pt idx="11349">
                  <c:v>5.4466000000000001E-2</c:v>
                </c:pt>
                <c:pt idx="11350">
                  <c:v>6.9239999999999996E-2</c:v>
                </c:pt>
                <c:pt idx="11351">
                  <c:v>0.16267000000000001</c:v>
                </c:pt>
                <c:pt idx="11352">
                  <c:v>0.23504</c:v>
                </c:pt>
                <c:pt idx="11353">
                  <c:v>0.14746000000000001</c:v>
                </c:pt>
                <c:pt idx="11354">
                  <c:v>0.16658999999999999</c:v>
                </c:pt>
                <c:pt idx="11355">
                  <c:v>0.14146</c:v>
                </c:pt>
                <c:pt idx="11356">
                  <c:v>0.19206000000000001</c:v>
                </c:pt>
                <c:pt idx="11357">
                  <c:v>3.6681999999999999E-2</c:v>
                </c:pt>
                <c:pt idx="11358">
                  <c:v>4.2730999999999998E-2</c:v>
                </c:pt>
                <c:pt idx="11359">
                  <c:v>9.8797999999999997E-2</c:v>
                </c:pt>
                <c:pt idx="11360">
                  <c:v>0.10226</c:v>
                </c:pt>
                <c:pt idx="11361">
                  <c:v>4.5215999999999999E-2</c:v>
                </c:pt>
                <c:pt idx="11362">
                  <c:v>0.15773999999999999</c:v>
                </c:pt>
                <c:pt idx="11363">
                  <c:v>0.28132000000000001</c:v>
                </c:pt>
                <c:pt idx="11364">
                  <c:v>0.33446999999999999</c:v>
                </c:pt>
                <c:pt idx="11365">
                  <c:v>0.28011000000000003</c:v>
                </c:pt>
                <c:pt idx="11366">
                  <c:v>0.27390999999999999</c:v>
                </c:pt>
                <c:pt idx="11367">
                  <c:v>0.28578999999999999</c:v>
                </c:pt>
                <c:pt idx="11368">
                  <c:v>0.19070999999999999</c:v>
                </c:pt>
                <c:pt idx="11369">
                  <c:v>0.11369</c:v>
                </c:pt>
                <c:pt idx="11370">
                  <c:v>0.16108</c:v>
                </c:pt>
                <c:pt idx="11371">
                  <c:v>0.18897</c:v>
                </c:pt>
                <c:pt idx="11372">
                  <c:v>0.29685</c:v>
                </c:pt>
                <c:pt idx="11373">
                  <c:v>0.23687</c:v>
                </c:pt>
                <c:pt idx="11374">
                  <c:v>4.5473E-2</c:v>
                </c:pt>
                <c:pt idx="11375">
                  <c:v>6.5738000000000005E-2</c:v>
                </c:pt>
                <c:pt idx="11376">
                  <c:v>7.1132000000000001E-2</c:v>
                </c:pt>
                <c:pt idx="11377">
                  <c:v>0.18199000000000001</c:v>
                </c:pt>
                <c:pt idx="11378">
                  <c:v>0.44746999999999998</c:v>
                </c:pt>
                <c:pt idx="11379">
                  <c:v>0.41264000000000001</c:v>
                </c:pt>
                <c:pt idx="11380">
                  <c:v>0.18060999999999999</c:v>
                </c:pt>
                <c:pt idx="11381">
                  <c:v>0.23025000000000001</c:v>
                </c:pt>
                <c:pt idx="11382">
                  <c:v>0.18873000000000001</c:v>
                </c:pt>
                <c:pt idx="11383">
                  <c:v>0.13911000000000001</c:v>
                </c:pt>
                <c:pt idx="11384">
                  <c:v>0.22821</c:v>
                </c:pt>
                <c:pt idx="11385">
                  <c:v>0.28005000000000002</c:v>
                </c:pt>
                <c:pt idx="11386">
                  <c:v>0.18659999999999999</c:v>
                </c:pt>
                <c:pt idx="11387">
                  <c:v>0.18523000000000001</c:v>
                </c:pt>
                <c:pt idx="11388">
                  <c:v>0.22034999999999999</c:v>
                </c:pt>
                <c:pt idx="11389">
                  <c:v>0.20244999999999999</c:v>
                </c:pt>
                <c:pt idx="11390">
                  <c:v>0.15073</c:v>
                </c:pt>
                <c:pt idx="11391">
                  <c:v>0.16743</c:v>
                </c:pt>
                <c:pt idx="11392">
                  <c:v>0.13150999999999999</c:v>
                </c:pt>
                <c:pt idx="11393">
                  <c:v>0.11455</c:v>
                </c:pt>
                <c:pt idx="11394">
                  <c:v>0.10614</c:v>
                </c:pt>
                <c:pt idx="11395">
                  <c:v>8.2601999999999995E-2</c:v>
                </c:pt>
                <c:pt idx="11396">
                  <c:v>8.5214999999999999E-2</c:v>
                </c:pt>
                <c:pt idx="11397">
                  <c:v>8.7610999999999994E-2</c:v>
                </c:pt>
                <c:pt idx="11398">
                  <c:v>0.16299</c:v>
                </c:pt>
                <c:pt idx="11399">
                  <c:v>0.14868999999999999</c:v>
                </c:pt>
                <c:pt idx="11400">
                  <c:v>0.16880999999999999</c:v>
                </c:pt>
                <c:pt idx="11401">
                  <c:v>0.17274999999999999</c:v>
                </c:pt>
                <c:pt idx="11402">
                  <c:v>0.30380000000000001</c:v>
                </c:pt>
                <c:pt idx="11403">
                  <c:v>0.49164999999999998</c:v>
                </c:pt>
                <c:pt idx="11404">
                  <c:v>0.61192999999999997</c:v>
                </c:pt>
                <c:pt idx="11405">
                  <c:v>0.46994999999999998</c:v>
                </c:pt>
                <c:pt idx="11406">
                  <c:v>0.46168999999999999</c:v>
                </c:pt>
                <c:pt idx="11407">
                  <c:v>0.17929999999999999</c:v>
                </c:pt>
                <c:pt idx="11408">
                  <c:v>0.12651000000000001</c:v>
                </c:pt>
                <c:pt idx="11409">
                  <c:v>0.17638999999999999</c:v>
                </c:pt>
                <c:pt idx="11410">
                  <c:v>0.15551999999999999</c:v>
                </c:pt>
                <c:pt idx="11411">
                  <c:v>0.15955</c:v>
                </c:pt>
                <c:pt idx="11412">
                  <c:v>0.11801</c:v>
                </c:pt>
                <c:pt idx="11413">
                  <c:v>0.10503</c:v>
                </c:pt>
                <c:pt idx="11414">
                  <c:v>0.10525</c:v>
                </c:pt>
                <c:pt idx="11415">
                  <c:v>2.8924999999999999E-2</c:v>
                </c:pt>
                <c:pt idx="11416">
                  <c:v>6.3795000000000004E-2</c:v>
                </c:pt>
                <c:pt idx="11417">
                  <c:v>7.6187000000000005E-2</c:v>
                </c:pt>
                <c:pt idx="11418">
                  <c:v>6.3591999999999996E-2</c:v>
                </c:pt>
                <c:pt idx="11419">
                  <c:v>0.1643</c:v>
                </c:pt>
                <c:pt idx="11420">
                  <c:v>0.14230999999999999</c:v>
                </c:pt>
                <c:pt idx="11421">
                  <c:v>0.23529</c:v>
                </c:pt>
                <c:pt idx="11422">
                  <c:v>0.12161</c:v>
                </c:pt>
                <c:pt idx="11423">
                  <c:v>0.16689000000000001</c:v>
                </c:pt>
                <c:pt idx="11424">
                  <c:v>0.20194000000000001</c:v>
                </c:pt>
                <c:pt idx="11425">
                  <c:v>0.1046</c:v>
                </c:pt>
                <c:pt idx="11426">
                  <c:v>0.17054</c:v>
                </c:pt>
                <c:pt idx="11427">
                  <c:v>0.16994000000000001</c:v>
                </c:pt>
                <c:pt idx="11428">
                  <c:v>0.13361999999999999</c:v>
                </c:pt>
                <c:pt idx="11429">
                  <c:v>0.13682</c:v>
                </c:pt>
                <c:pt idx="11430">
                  <c:v>0.41747000000000001</c:v>
                </c:pt>
                <c:pt idx="11431">
                  <c:v>0.20169000000000001</c:v>
                </c:pt>
                <c:pt idx="11432">
                  <c:v>0.14981</c:v>
                </c:pt>
                <c:pt idx="11433">
                  <c:v>0.13156999999999999</c:v>
                </c:pt>
                <c:pt idx="11434">
                  <c:v>0.17443</c:v>
                </c:pt>
                <c:pt idx="11435">
                  <c:v>0.16866999999999999</c:v>
                </c:pt>
                <c:pt idx="11436">
                  <c:v>0.18124000000000001</c:v>
                </c:pt>
                <c:pt idx="11437">
                  <c:v>0.28561999999999999</c:v>
                </c:pt>
                <c:pt idx="11438">
                  <c:v>0.29037000000000002</c:v>
                </c:pt>
                <c:pt idx="11439">
                  <c:v>0.18071999999999999</c:v>
                </c:pt>
                <c:pt idx="11440">
                  <c:v>0.16458999999999999</c:v>
                </c:pt>
                <c:pt idx="11441">
                  <c:v>0.19969999999999999</c:v>
                </c:pt>
                <c:pt idx="11442">
                  <c:v>0.14054</c:v>
                </c:pt>
                <c:pt idx="11443">
                  <c:v>0.10074</c:v>
                </c:pt>
                <c:pt idx="11444">
                  <c:v>9.7803000000000001E-2</c:v>
                </c:pt>
                <c:pt idx="11445">
                  <c:v>0.14201</c:v>
                </c:pt>
                <c:pt idx="11446">
                  <c:v>0.12617</c:v>
                </c:pt>
                <c:pt idx="11447">
                  <c:v>8.6943000000000006E-2</c:v>
                </c:pt>
                <c:pt idx="11448">
                  <c:v>0.13422999999999999</c:v>
                </c:pt>
                <c:pt idx="11449">
                  <c:v>0.17374000000000001</c:v>
                </c:pt>
                <c:pt idx="11450">
                  <c:v>0.18310000000000001</c:v>
                </c:pt>
                <c:pt idx="11451">
                  <c:v>8.7703000000000003E-2</c:v>
                </c:pt>
                <c:pt idx="11452">
                  <c:v>7.3524000000000006E-2</c:v>
                </c:pt>
                <c:pt idx="11453">
                  <c:v>0.19735</c:v>
                </c:pt>
                <c:pt idx="11454">
                  <c:v>0.2215</c:v>
                </c:pt>
                <c:pt idx="11455">
                  <c:v>0.13120000000000001</c:v>
                </c:pt>
                <c:pt idx="11456">
                  <c:v>0.15579000000000001</c:v>
                </c:pt>
                <c:pt idx="11457">
                  <c:v>0.15348999999999999</c:v>
                </c:pt>
                <c:pt idx="11458">
                  <c:v>0.10824</c:v>
                </c:pt>
                <c:pt idx="11459">
                  <c:v>0.27649000000000001</c:v>
                </c:pt>
                <c:pt idx="11460">
                  <c:v>0.28355000000000002</c:v>
                </c:pt>
                <c:pt idx="11461">
                  <c:v>0.25862000000000002</c:v>
                </c:pt>
                <c:pt idx="11462">
                  <c:v>0.27448</c:v>
                </c:pt>
                <c:pt idx="11463">
                  <c:v>0.14416999999999999</c:v>
                </c:pt>
                <c:pt idx="11464">
                  <c:v>0.13469</c:v>
                </c:pt>
                <c:pt idx="11465">
                  <c:v>4.2455E-2</c:v>
                </c:pt>
                <c:pt idx="11466">
                  <c:v>4.5194999999999999E-2</c:v>
                </c:pt>
                <c:pt idx="11467">
                  <c:v>4.4990000000000002E-2</c:v>
                </c:pt>
                <c:pt idx="11468">
                  <c:v>3.7915999999999998E-2</c:v>
                </c:pt>
                <c:pt idx="11469">
                  <c:v>6.0117999999999998E-2</c:v>
                </c:pt>
                <c:pt idx="11470">
                  <c:v>0.22525000000000001</c:v>
                </c:pt>
                <c:pt idx="11471">
                  <c:v>0.26316000000000001</c:v>
                </c:pt>
                <c:pt idx="11472">
                  <c:v>0.30524000000000001</c:v>
                </c:pt>
                <c:pt idx="11473">
                  <c:v>0.35077000000000003</c:v>
                </c:pt>
                <c:pt idx="11474">
                  <c:v>0.45130999999999999</c:v>
                </c:pt>
                <c:pt idx="11475">
                  <c:v>0.30542000000000002</c:v>
                </c:pt>
                <c:pt idx="11476">
                  <c:v>0.44496000000000002</c:v>
                </c:pt>
                <c:pt idx="11477">
                  <c:v>0.50670000000000004</c:v>
                </c:pt>
                <c:pt idx="11478">
                  <c:v>0.53005999999999998</c:v>
                </c:pt>
                <c:pt idx="11479">
                  <c:v>0.54420000000000002</c:v>
                </c:pt>
                <c:pt idx="11480">
                  <c:v>0.51071</c:v>
                </c:pt>
                <c:pt idx="11481">
                  <c:v>0.42874000000000001</c:v>
                </c:pt>
                <c:pt idx="11482">
                  <c:v>0.43384</c:v>
                </c:pt>
                <c:pt idx="11483">
                  <c:v>0.48087000000000002</c:v>
                </c:pt>
                <c:pt idx="11484">
                  <c:v>0.56762999999999997</c:v>
                </c:pt>
                <c:pt idx="11485">
                  <c:v>0.51178000000000001</c:v>
                </c:pt>
                <c:pt idx="11486">
                  <c:v>0.54744000000000004</c:v>
                </c:pt>
                <c:pt idx="11487">
                  <c:v>0.56576000000000004</c:v>
                </c:pt>
                <c:pt idx="11488">
                  <c:v>0.58079000000000003</c:v>
                </c:pt>
                <c:pt idx="11489">
                  <c:v>0.53959000000000001</c:v>
                </c:pt>
                <c:pt idx="11490">
                  <c:v>0.55671000000000004</c:v>
                </c:pt>
                <c:pt idx="11491">
                  <c:v>0.44561000000000001</c:v>
                </c:pt>
                <c:pt idx="11492">
                  <c:v>0.46992</c:v>
                </c:pt>
                <c:pt idx="11493">
                  <c:v>0.42929</c:v>
                </c:pt>
                <c:pt idx="11494">
                  <c:v>9.0395000000000003E-2</c:v>
                </c:pt>
                <c:pt idx="11495">
                  <c:v>9.3591999999999995E-2</c:v>
                </c:pt>
                <c:pt idx="11496">
                  <c:v>0.23696999999999999</c:v>
                </c:pt>
                <c:pt idx="11497">
                  <c:v>0.37291999999999997</c:v>
                </c:pt>
                <c:pt idx="11498">
                  <c:v>0.26966000000000001</c:v>
                </c:pt>
                <c:pt idx="11499">
                  <c:v>0.27939999999999998</c:v>
                </c:pt>
                <c:pt idx="11500">
                  <c:v>0.28104000000000001</c:v>
                </c:pt>
                <c:pt idx="11501">
                  <c:v>0.30821999999999999</c:v>
                </c:pt>
                <c:pt idx="11502">
                  <c:v>0.18972</c:v>
                </c:pt>
                <c:pt idx="11503">
                  <c:v>0.21335000000000001</c:v>
                </c:pt>
                <c:pt idx="11504">
                  <c:v>0.18504000000000001</c:v>
                </c:pt>
                <c:pt idx="11505">
                  <c:v>0.11226999999999999</c:v>
                </c:pt>
                <c:pt idx="11506">
                  <c:v>6.4426999999999998E-2</c:v>
                </c:pt>
                <c:pt idx="11507">
                  <c:v>5.9673999999999998E-2</c:v>
                </c:pt>
                <c:pt idx="11508">
                  <c:v>5.6816999999999999E-2</c:v>
                </c:pt>
                <c:pt idx="11509">
                  <c:v>0.22259999999999999</c:v>
                </c:pt>
                <c:pt idx="11510">
                  <c:v>0.22398999999999999</c:v>
                </c:pt>
                <c:pt idx="11511">
                  <c:v>0.21532000000000001</c:v>
                </c:pt>
                <c:pt idx="11512">
                  <c:v>0.14784</c:v>
                </c:pt>
                <c:pt idx="11513">
                  <c:v>0.14882999999999999</c:v>
                </c:pt>
                <c:pt idx="11514">
                  <c:v>0.14796000000000001</c:v>
                </c:pt>
                <c:pt idx="11515">
                  <c:v>0.15259</c:v>
                </c:pt>
                <c:pt idx="11516">
                  <c:v>0.22961000000000001</c:v>
                </c:pt>
                <c:pt idx="11517">
                  <c:v>0.32391999999999999</c:v>
                </c:pt>
                <c:pt idx="11518">
                  <c:v>0.31447000000000003</c:v>
                </c:pt>
                <c:pt idx="11519">
                  <c:v>0.32690999999999998</c:v>
                </c:pt>
                <c:pt idx="11520">
                  <c:v>0.33057999999999998</c:v>
                </c:pt>
                <c:pt idx="11521">
                  <c:v>0.23802999999999999</c:v>
                </c:pt>
                <c:pt idx="11522">
                  <c:v>4.7906999999999998E-2</c:v>
                </c:pt>
                <c:pt idx="11523">
                  <c:v>0.22314000000000001</c:v>
                </c:pt>
                <c:pt idx="11524">
                  <c:v>0.14516999999999999</c:v>
                </c:pt>
                <c:pt idx="11525">
                  <c:v>0.28750999999999999</c:v>
                </c:pt>
                <c:pt idx="11526">
                  <c:v>0.29579</c:v>
                </c:pt>
                <c:pt idx="11527">
                  <c:v>0.32786999999999999</c:v>
                </c:pt>
                <c:pt idx="11528">
                  <c:v>7.5040999999999997E-2</c:v>
                </c:pt>
                <c:pt idx="11529">
                  <c:v>0.29792999999999997</c:v>
                </c:pt>
                <c:pt idx="11530">
                  <c:v>0.40397</c:v>
                </c:pt>
                <c:pt idx="11531">
                  <c:v>0.42280000000000001</c:v>
                </c:pt>
                <c:pt idx="11532">
                  <c:v>0.31230999999999998</c:v>
                </c:pt>
                <c:pt idx="11533">
                  <c:v>0.37137999999999999</c:v>
                </c:pt>
                <c:pt idx="11534">
                  <c:v>0.34741</c:v>
                </c:pt>
                <c:pt idx="11535">
                  <c:v>0.33339000000000002</c:v>
                </c:pt>
                <c:pt idx="11536">
                  <c:v>0.69772999999999996</c:v>
                </c:pt>
                <c:pt idx="11537">
                  <c:v>0.66493000000000002</c:v>
                </c:pt>
                <c:pt idx="11538">
                  <c:v>0.46148</c:v>
                </c:pt>
                <c:pt idx="11539">
                  <c:v>0.21812000000000001</c:v>
                </c:pt>
                <c:pt idx="11540">
                  <c:v>0.26806999999999997</c:v>
                </c:pt>
                <c:pt idx="11541">
                  <c:v>0.21729000000000001</c:v>
                </c:pt>
                <c:pt idx="11542">
                  <c:v>0.21793000000000001</c:v>
                </c:pt>
                <c:pt idx="11543">
                  <c:v>0.14305000000000001</c:v>
                </c:pt>
                <c:pt idx="11544">
                  <c:v>0.16653000000000001</c:v>
                </c:pt>
                <c:pt idx="11545">
                  <c:v>0.27159</c:v>
                </c:pt>
                <c:pt idx="11546">
                  <c:v>0.25037999999999999</c:v>
                </c:pt>
                <c:pt idx="11547">
                  <c:v>0.2417</c:v>
                </c:pt>
                <c:pt idx="11548">
                  <c:v>0.27338000000000001</c:v>
                </c:pt>
                <c:pt idx="11549">
                  <c:v>0.20447000000000001</c:v>
                </c:pt>
                <c:pt idx="11550">
                  <c:v>5.9018000000000001E-2</c:v>
                </c:pt>
                <c:pt idx="11551">
                  <c:v>0.14953</c:v>
                </c:pt>
                <c:pt idx="11552">
                  <c:v>0.26012999999999997</c:v>
                </c:pt>
                <c:pt idx="11553">
                  <c:v>0.20512</c:v>
                </c:pt>
                <c:pt idx="11554">
                  <c:v>0.13588</c:v>
                </c:pt>
                <c:pt idx="11555">
                  <c:v>0.16519</c:v>
                </c:pt>
                <c:pt idx="11556">
                  <c:v>0.29475000000000001</c:v>
                </c:pt>
                <c:pt idx="11557">
                  <c:v>0.27773999999999999</c:v>
                </c:pt>
                <c:pt idx="11558">
                  <c:v>9.3928999999999999E-2</c:v>
                </c:pt>
                <c:pt idx="11559">
                  <c:v>8.6637000000000006E-2</c:v>
                </c:pt>
                <c:pt idx="11560">
                  <c:v>9.9779999999999994E-2</c:v>
                </c:pt>
                <c:pt idx="11561">
                  <c:v>8.8306999999999997E-2</c:v>
                </c:pt>
                <c:pt idx="11562">
                  <c:v>8.5649000000000003E-2</c:v>
                </c:pt>
                <c:pt idx="11563">
                  <c:v>9.4121999999999997E-2</c:v>
                </c:pt>
                <c:pt idx="11564">
                  <c:v>0.19295000000000001</c:v>
                </c:pt>
                <c:pt idx="11565">
                  <c:v>0.16120999999999999</c:v>
                </c:pt>
                <c:pt idx="11566">
                  <c:v>0.15325</c:v>
                </c:pt>
                <c:pt idx="11567">
                  <c:v>0.11904000000000001</c:v>
                </c:pt>
                <c:pt idx="11568">
                  <c:v>0.12016</c:v>
                </c:pt>
                <c:pt idx="11569">
                  <c:v>5.4397000000000001E-2</c:v>
                </c:pt>
                <c:pt idx="11570">
                  <c:v>0.14121</c:v>
                </c:pt>
                <c:pt idx="11571">
                  <c:v>0.22492000000000001</c:v>
                </c:pt>
                <c:pt idx="11572">
                  <c:v>6.0531000000000001E-2</c:v>
                </c:pt>
                <c:pt idx="11573">
                  <c:v>3.0752000000000002E-2</c:v>
                </c:pt>
                <c:pt idx="11574">
                  <c:v>8.2280000000000006E-2</c:v>
                </c:pt>
                <c:pt idx="11575">
                  <c:v>0.28732000000000002</c:v>
                </c:pt>
                <c:pt idx="11576">
                  <c:v>0.10791000000000001</c:v>
                </c:pt>
                <c:pt idx="11577">
                  <c:v>0.14985999999999999</c:v>
                </c:pt>
                <c:pt idx="11578">
                  <c:v>0.30155999999999999</c:v>
                </c:pt>
                <c:pt idx="11579">
                  <c:v>0.34955000000000003</c:v>
                </c:pt>
                <c:pt idx="11580">
                  <c:v>0.31163000000000002</c:v>
                </c:pt>
                <c:pt idx="11581">
                  <c:v>0.50875999999999999</c:v>
                </c:pt>
                <c:pt idx="11582">
                  <c:v>0.29293999999999998</c:v>
                </c:pt>
                <c:pt idx="11583">
                  <c:v>0.29572999999999999</c:v>
                </c:pt>
                <c:pt idx="11584">
                  <c:v>0.32684000000000002</c:v>
                </c:pt>
                <c:pt idx="11585">
                  <c:v>0.21657999999999999</c:v>
                </c:pt>
                <c:pt idx="11586">
                  <c:v>0.19188</c:v>
                </c:pt>
                <c:pt idx="11587">
                  <c:v>0.17005000000000001</c:v>
                </c:pt>
                <c:pt idx="11588">
                  <c:v>0.35726000000000002</c:v>
                </c:pt>
                <c:pt idx="11589">
                  <c:v>0.46167999999999998</c:v>
                </c:pt>
                <c:pt idx="11590">
                  <c:v>0.59316999999999998</c:v>
                </c:pt>
                <c:pt idx="11591">
                  <c:v>0.89795999999999998</c:v>
                </c:pt>
                <c:pt idx="11592">
                  <c:v>0.44600000000000001</c:v>
                </c:pt>
                <c:pt idx="11593">
                  <c:v>0.43740000000000001</c:v>
                </c:pt>
                <c:pt idx="11594">
                  <c:v>0.30448999999999998</c:v>
                </c:pt>
                <c:pt idx="11595">
                  <c:v>0.25161</c:v>
                </c:pt>
                <c:pt idx="11596">
                  <c:v>0.23685</c:v>
                </c:pt>
                <c:pt idx="11597">
                  <c:v>0.14337</c:v>
                </c:pt>
                <c:pt idx="11598">
                  <c:v>0.16864000000000001</c:v>
                </c:pt>
                <c:pt idx="11599">
                  <c:v>0.16880000000000001</c:v>
                </c:pt>
                <c:pt idx="11600">
                  <c:v>0.20125000000000001</c:v>
                </c:pt>
                <c:pt idx="11601">
                  <c:v>0.27062999999999998</c:v>
                </c:pt>
                <c:pt idx="11602">
                  <c:v>0.40176000000000001</c:v>
                </c:pt>
                <c:pt idx="11603">
                  <c:v>0.33700999999999998</c:v>
                </c:pt>
                <c:pt idx="11604">
                  <c:v>0.26762999999999998</c:v>
                </c:pt>
                <c:pt idx="11605">
                  <c:v>0.27700000000000002</c:v>
                </c:pt>
                <c:pt idx="11606">
                  <c:v>0.41807</c:v>
                </c:pt>
                <c:pt idx="11607">
                  <c:v>0.84035000000000004</c:v>
                </c:pt>
                <c:pt idx="11608">
                  <c:v>0.64481999999999995</c:v>
                </c:pt>
                <c:pt idx="11609">
                  <c:v>0.66334000000000004</c:v>
                </c:pt>
                <c:pt idx="11610">
                  <c:v>0.67761000000000005</c:v>
                </c:pt>
                <c:pt idx="11611">
                  <c:v>0.17793</c:v>
                </c:pt>
                <c:pt idx="11612">
                  <c:v>0.18748999999999999</c:v>
                </c:pt>
                <c:pt idx="11613">
                  <c:v>0.39434000000000002</c:v>
                </c:pt>
                <c:pt idx="11614">
                  <c:v>0.46943000000000001</c:v>
                </c:pt>
                <c:pt idx="11615">
                  <c:v>0.46256000000000003</c:v>
                </c:pt>
                <c:pt idx="11616">
                  <c:v>0.42259000000000002</c:v>
                </c:pt>
                <c:pt idx="11617">
                  <c:v>0.42259000000000002</c:v>
                </c:pt>
                <c:pt idx="11618">
                  <c:v>0.44367000000000001</c:v>
                </c:pt>
                <c:pt idx="11619">
                  <c:v>0.33494000000000002</c:v>
                </c:pt>
                <c:pt idx="11620">
                  <c:v>0.34532000000000002</c:v>
                </c:pt>
                <c:pt idx="11621">
                  <c:v>0.24875</c:v>
                </c:pt>
                <c:pt idx="11622">
                  <c:v>0.10495</c:v>
                </c:pt>
                <c:pt idx="11623">
                  <c:v>4.8669999999999998E-2</c:v>
                </c:pt>
                <c:pt idx="11624">
                  <c:v>3.2758000000000002E-2</c:v>
                </c:pt>
                <c:pt idx="11625">
                  <c:v>0.14280000000000001</c:v>
                </c:pt>
                <c:pt idx="11626">
                  <c:v>0.19966999999999999</c:v>
                </c:pt>
                <c:pt idx="11627">
                  <c:v>0.26622000000000001</c:v>
                </c:pt>
                <c:pt idx="11628">
                  <c:v>0.23927999999999999</c:v>
                </c:pt>
                <c:pt idx="11629">
                  <c:v>0.18833</c:v>
                </c:pt>
                <c:pt idx="11630">
                  <c:v>0.12914999999999999</c:v>
                </c:pt>
                <c:pt idx="11631">
                  <c:v>7.0051000000000002E-2</c:v>
                </c:pt>
                <c:pt idx="11632">
                  <c:v>0.25525999999999999</c:v>
                </c:pt>
                <c:pt idx="11633">
                  <c:v>0.41055000000000003</c:v>
                </c:pt>
                <c:pt idx="11634">
                  <c:v>0.1245</c:v>
                </c:pt>
                <c:pt idx="11635">
                  <c:v>0.20449000000000001</c:v>
                </c:pt>
                <c:pt idx="11636">
                  <c:v>0.32912999999999998</c:v>
                </c:pt>
                <c:pt idx="11637">
                  <c:v>0.26948</c:v>
                </c:pt>
                <c:pt idx="11638">
                  <c:v>0.28522999999999998</c:v>
                </c:pt>
                <c:pt idx="11639">
                  <c:v>0.16725999999999999</c:v>
                </c:pt>
                <c:pt idx="11640">
                  <c:v>0.10241</c:v>
                </c:pt>
                <c:pt idx="11641">
                  <c:v>0.14906</c:v>
                </c:pt>
                <c:pt idx="11642">
                  <c:v>0.19353999999999999</c:v>
                </c:pt>
                <c:pt idx="11643">
                  <c:v>0.22806999999999999</c:v>
                </c:pt>
                <c:pt idx="11644">
                  <c:v>0.26197999999999999</c:v>
                </c:pt>
                <c:pt idx="11645">
                  <c:v>0.28858</c:v>
                </c:pt>
                <c:pt idx="11646">
                  <c:v>0.29282000000000002</c:v>
                </c:pt>
                <c:pt idx="11647">
                  <c:v>0.17272000000000001</c:v>
                </c:pt>
                <c:pt idx="11648">
                  <c:v>0.27606999999999998</c:v>
                </c:pt>
                <c:pt idx="11649">
                  <c:v>0.48937999999999998</c:v>
                </c:pt>
                <c:pt idx="11650">
                  <c:v>0.41182999999999997</c:v>
                </c:pt>
                <c:pt idx="11651">
                  <c:v>0.48520000000000002</c:v>
                </c:pt>
                <c:pt idx="11652">
                  <c:v>0.53649999999999998</c:v>
                </c:pt>
                <c:pt idx="11653">
                  <c:v>0.63141000000000003</c:v>
                </c:pt>
                <c:pt idx="11654">
                  <c:v>0.63468999999999998</c:v>
                </c:pt>
                <c:pt idx="11655">
                  <c:v>0.62968999999999997</c:v>
                </c:pt>
                <c:pt idx="11656">
                  <c:v>0.64453000000000005</c:v>
                </c:pt>
                <c:pt idx="11657">
                  <c:v>0.60770000000000002</c:v>
                </c:pt>
                <c:pt idx="11658">
                  <c:v>0.59746999999999995</c:v>
                </c:pt>
                <c:pt idx="11659">
                  <c:v>0.58909</c:v>
                </c:pt>
                <c:pt idx="11660">
                  <c:v>0.82496999999999998</c:v>
                </c:pt>
                <c:pt idx="11661">
                  <c:v>0.84341999999999995</c:v>
                </c:pt>
                <c:pt idx="11662">
                  <c:v>0.74204000000000003</c:v>
                </c:pt>
                <c:pt idx="11663">
                  <c:v>0.57030000000000003</c:v>
                </c:pt>
                <c:pt idx="11664">
                  <c:v>0.36651</c:v>
                </c:pt>
                <c:pt idx="11665">
                  <c:v>0.36649999999999999</c:v>
                </c:pt>
                <c:pt idx="11666">
                  <c:v>0.28155999999999998</c:v>
                </c:pt>
                <c:pt idx="11667">
                  <c:v>0.18476000000000001</c:v>
                </c:pt>
                <c:pt idx="11668">
                  <c:v>0.33210000000000001</c:v>
                </c:pt>
                <c:pt idx="11669">
                  <c:v>0.37903999999999999</c:v>
                </c:pt>
                <c:pt idx="11670">
                  <c:v>0.26329999999999998</c:v>
                </c:pt>
                <c:pt idx="11671">
                  <c:v>0.24643000000000001</c:v>
                </c:pt>
                <c:pt idx="11672">
                  <c:v>0.20691000000000001</c:v>
                </c:pt>
                <c:pt idx="11673">
                  <c:v>0.2122</c:v>
                </c:pt>
                <c:pt idx="11674">
                  <c:v>0.42770000000000002</c:v>
                </c:pt>
                <c:pt idx="11675">
                  <c:v>0.42219000000000001</c:v>
                </c:pt>
                <c:pt idx="11676">
                  <c:v>0.15576000000000001</c:v>
                </c:pt>
                <c:pt idx="11677">
                  <c:v>0.38568999999999998</c:v>
                </c:pt>
                <c:pt idx="11678">
                  <c:v>0.14931</c:v>
                </c:pt>
                <c:pt idx="11679">
                  <c:v>0.24853</c:v>
                </c:pt>
                <c:pt idx="11680">
                  <c:v>0.14380999999999999</c:v>
                </c:pt>
                <c:pt idx="11681">
                  <c:v>0.13794999999999999</c:v>
                </c:pt>
                <c:pt idx="11682">
                  <c:v>0.14754</c:v>
                </c:pt>
                <c:pt idx="11683">
                  <c:v>0.14496999999999999</c:v>
                </c:pt>
                <c:pt idx="11684">
                  <c:v>0.28825000000000001</c:v>
                </c:pt>
                <c:pt idx="11685">
                  <c:v>0.31176999999999999</c:v>
                </c:pt>
                <c:pt idx="11686">
                  <c:v>0.10635</c:v>
                </c:pt>
                <c:pt idx="11687">
                  <c:v>0.14777999999999999</c:v>
                </c:pt>
                <c:pt idx="11688">
                  <c:v>0.15065000000000001</c:v>
                </c:pt>
                <c:pt idx="11689">
                  <c:v>0.26708999999999999</c:v>
                </c:pt>
                <c:pt idx="11690">
                  <c:v>0.26696999999999999</c:v>
                </c:pt>
                <c:pt idx="11691">
                  <c:v>0.22978999999999999</c:v>
                </c:pt>
                <c:pt idx="11692">
                  <c:v>4.2807999999999999E-2</c:v>
                </c:pt>
                <c:pt idx="11693">
                  <c:v>4.2245999999999999E-2</c:v>
                </c:pt>
                <c:pt idx="11694">
                  <c:v>4.4429000000000003E-2</c:v>
                </c:pt>
                <c:pt idx="11695">
                  <c:v>6.9417999999999994E-2</c:v>
                </c:pt>
                <c:pt idx="11696">
                  <c:v>9.6695000000000003E-2</c:v>
                </c:pt>
                <c:pt idx="11697">
                  <c:v>0.13916000000000001</c:v>
                </c:pt>
                <c:pt idx="11698">
                  <c:v>0.11626</c:v>
                </c:pt>
                <c:pt idx="11699">
                  <c:v>8.0668000000000004E-2</c:v>
                </c:pt>
                <c:pt idx="11700">
                  <c:v>0.14471999999999999</c:v>
                </c:pt>
                <c:pt idx="11701">
                  <c:v>0.14277000000000001</c:v>
                </c:pt>
                <c:pt idx="11702">
                  <c:v>0.1452</c:v>
                </c:pt>
                <c:pt idx="11703">
                  <c:v>0.24428</c:v>
                </c:pt>
                <c:pt idx="11704">
                  <c:v>0.27701999999999999</c:v>
                </c:pt>
                <c:pt idx="11705">
                  <c:v>0.29430000000000001</c:v>
                </c:pt>
                <c:pt idx="11706">
                  <c:v>0.21573999999999999</c:v>
                </c:pt>
                <c:pt idx="11707">
                  <c:v>0.34916000000000003</c:v>
                </c:pt>
                <c:pt idx="11708">
                  <c:v>0.34583999999999998</c:v>
                </c:pt>
                <c:pt idx="11709">
                  <c:v>0.34211999999999998</c:v>
                </c:pt>
                <c:pt idx="11710">
                  <c:v>0.21315999999999999</c:v>
                </c:pt>
                <c:pt idx="11711">
                  <c:v>0.29077999999999998</c:v>
                </c:pt>
                <c:pt idx="11712">
                  <c:v>0.26666000000000001</c:v>
                </c:pt>
                <c:pt idx="11713">
                  <c:v>0.36277999999999999</c:v>
                </c:pt>
                <c:pt idx="11714">
                  <c:v>0.20315</c:v>
                </c:pt>
                <c:pt idx="11715">
                  <c:v>0.13228999999999999</c:v>
                </c:pt>
                <c:pt idx="11716">
                  <c:v>4.2737999999999998E-2</c:v>
                </c:pt>
                <c:pt idx="11717">
                  <c:v>0.15318999999999999</c:v>
                </c:pt>
                <c:pt idx="11718">
                  <c:v>0.32036999999999999</c:v>
                </c:pt>
                <c:pt idx="11719">
                  <c:v>0.27393000000000001</c:v>
                </c:pt>
                <c:pt idx="11720">
                  <c:v>0.28837000000000002</c:v>
                </c:pt>
                <c:pt idx="11721">
                  <c:v>0.30159999999999998</c:v>
                </c:pt>
                <c:pt idx="11722">
                  <c:v>0.12332</c:v>
                </c:pt>
                <c:pt idx="11723">
                  <c:v>0.22755</c:v>
                </c:pt>
                <c:pt idx="11724">
                  <c:v>0.22678999999999999</c:v>
                </c:pt>
                <c:pt idx="11725">
                  <c:v>0.21057000000000001</c:v>
                </c:pt>
                <c:pt idx="11726">
                  <c:v>0.21288000000000001</c:v>
                </c:pt>
                <c:pt idx="11727">
                  <c:v>0.10333000000000001</c:v>
                </c:pt>
                <c:pt idx="11728">
                  <c:v>0.11210000000000001</c:v>
                </c:pt>
                <c:pt idx="11729">
                  <c:v>0.10846</c:v>
                </c:pt>
                <c:pt idx="11730">
                  <c:v>0.11144999999999999</c:v>
                </c:pt>
                <c:pt idx="11731">
                  <c:v>0.12318</c:v>
                </c:pt>
                <c:pt idx="11732">
                  <c:v>0.16769000000000001</c:v>
                </c:pt>
                <c:pt idx="11733">
                  <c:v>0.13442000000000001</c:v>
                </c:pt>
                <c:pt idx="11734">
                  <c:v>7.1489999999999998E-2</c:v>
                </c:pt>
                <c:pt idx="11735">
                  <c:v>0.29294999999999999</c:v>
                </c:pt>
                <c:pt idx="11736">
                  <c:v>6.2426000000000002E-2</c:v>
                </c:pt>
                <c:pt idx="11737">
                  <c:v>7.2907E-2</c:v>
                </c:pt>
                <c:pt idx="11738">
                  <c:v>7.5587000000000001E-2</c:v>
                </c:pt>
                <c:pt idx="11739">
                  <c:v>0.12756000000000001</c:v>
                </c:pt>
                <c:pt idx="11740">
                  <c:v>6.9544999999999996E-2</c:v>
                </c:pt>
                <c:pt idx="11741">
                  <c:v>0.10541</c:v>
                </c:pt>
                <c:pt idx="11742">
                  <c:v>0.10387</c:v>
                </c:pt>
                <c:pt idx="11743">
                  <c:v>9.9146999999999999E-2</c:v>
                </c:pt>
                <c:pt idx="11744">
                  <c:v>0.11453000000000001</c:v>
                </c:pt>
                <c:pt idx="11745">
                  <c:v>0.14513000000000001</c:v>
                </c:pt>
                <c:pt idx="11746">
                  <c:v>0.1145</c:v>
                </c:pt>
                <c:pt idx="11747">
                  <c:v>0.23951</c:v>
                </c:pt>
                <c:pt idx="11748">
                  <c:v>0.15670000000000001</c:v>
                </c:pt>
                <c:pt idx="11749">
                  <c:v>9.1549000000000005E-2</c:v>
                </c:pt>
                <c:pt idx="11750">
                  <c:v>0.12590000000000001</c:v>
                </c:pt>
                <c:pt idx="11751">
                  <c:v>0.10957</c:v>
                </c:pt>
                <c:pt idx="11752">
                  <c:v>0.22452</c:v>
                </c:pt>
                <c:pt idx="11753">
                  <c:v>0.41549999999999998</c:v>
                </c:pt>
                <c:pt idx="11754">
                  <c:v>0.50805</c:v>
                </c:pt>
                <c:pt idx="11755">
                  <c:v>0.30820999999999998</c:v>
                </c:pt>
                <c:pt idx="11756">
                  <c:v>0.16985</c:v>
                </c:pt>
                <c:pt idx="11757">
                  <c:v>0.19142999999999999</c:v>
                </c:pt>
                <c:pt idx="11758">
                  <c:v>0.20147999999999999</c:v>
                </c:pt>
                <c:pt idx="11759">
                  <c:v>0.14430000000000001</c:v>
                </c:pt>
                <c:pt idx="11760">
                  <c:v>0.16658000000000001</c:v>
                </c:pt>
                <c:pt idx="11761">
                  <c:v>0.14982999999999999</c:v>
                </c:pt>
                <c:pt idx="11762">
                  <c:v>0.15754000000000001</c:v>
                </c:pt>
                <c:pt idx="11763">
                  <c:v>0.13020999999999999</c:v>
                </c:pt>
                <c:pt idx="11764">
                  <c:v>0.33394000000000001</c:v>
                </c:pt>
                <c:pt idx="11765">
                  <c:v>0.33673999999999998</c:v>
                </c:pt>
                <c:pt idx="11766">
                  <c:v>0.26873000000000002</c:v>
                </c:pt>
                <c:pt idx="11767">
                  <c:v>0.27132000000000001</c:v>
                </c:pt>
                <c:pt idx="11768">
                  <c:v>0.16427</c:v>
                </c:pt>
                <c:pt idx="11769">
                  <c:v>0.10465000000000001</c:v>
                </c:pt>
                <c:pt idx="11770">
                  <c:v>0.10582999999999999</c:v>
                </c:pt>
                <c:pt idx="11771">
                  <c:v>5.9180000000000003E-2</c:v>
                </c:pt>
                <c:pt idx="11772">
                  <c:v>6.3259999999999997E-2</c:v>
                </c:pt>
                <c:pt idx="11773">
                  <c:v>0.16913</c:v>
                </c:pt>
                <c:pt idx="11774">
                  <c:v>8.6158999999999999E-2</c:v>
                </c:pt>
                <c:pt idx="11775">
                  <c:v>8.4833000000000006E-2</c:v>
                </c:pt>
                <c:pt idx="11776">
                  <c:v>0.14248</c:v>
                </c:pt>
                <c:pt idx="11777">
                  <c:v>8.8030999999999998E-2</c:v>
                </c:pt>
                <c:pt idx="11778">
                  <c:v>9.5831E-2</c:v>
                </c:pt>
                <c:pt idx="11779">
                  <c:v>0.16786000000000001</c:v>
                </c:pt>
                <c:pt idx="11780">
                  <c:v>0.16863</c:v>
                </c:pt>
                <c:pt idx="11781">
                  <c:v>0.16791</c:v>
                </c:pt>
                <c:pt idx="11782">
                  <c:v>0.16216</c:v>
                </c:pt>
                <c:pt idx="11783">
                  <c:v>0.64881</c:v>
                </c:pt>
                <c:pt idx="11784">
                  <c:v>0.65354999999999996</c:v>
                </c:pt>
                <c:pt idx="11785">
                  <c:v>0.14559</c:v>
                </c:pt>
                <c:pt idx="11786">
                  <c:v>0.17463999999999999</c:v>
                </c:pt>
                <c:pt idx="11787">
                  <c:v>0.27317999999999998</c:v>
                </c:pt>
                <c:pt idx="11788">
                  <c:v>0.16808999999999999</c:v>
                </c:pt>
                <c:pt idx="11789">
                  <c:v>0.17222000000000001</c:v>
                </c:pt>
                <c:pt idx="11790">
                  <c:v>0.19019</c:v>
                </c:pt>
                <c:pt idx="11791">
                  <c:v>0.17598</c:v>
                </c:pt>
                <c:pt idx="11792">
                  <c:v>0.27734999999999999</c:v>
                </c:pt>
                <c:pt idx="11793">
                  <c:v>0.55825000000000002</c:v>
                </c:pt>
                <c:pt idx="11794">
                  <c:v>0.53986000000000001</c:v>
                </c:pt>
                <c:pt idx="11795">
                  <c:v>0.58665999999999996</c:v>
                </c:pt>
                <c:pt idx="11796">
                  <c:v>0.58496000000000004</c:v>
                </c:pt>
                <c:pt idx="11797">
                  <c:v>0.65766000000000002</c:v>
                </c:pt>
                <c:pt idx="11798">
                  <c:v>0.62177000000000004</c:v>
                </c:pt>
                <c:pt idx="11799">
                  <c:v>0.52681</c:v>
                </c:pt>
                <c:pt idx="11800">
                  <c:v>0.62685999999999997</c:v>
                </c:pt>
                <c:pt idx="11801">
                  <c:v>0.20032</c:v>
                </c:pt>
                <c:pt idx="11802">
                  <c:v>0.23305000000000001</c:v>
                </c:pt>
                <c:pt idx="11803">
                  <c:v>9.1314999999999993E-2</c:v>
                </c:pt>
                <c:pt idx="11804">
                  <c:v>0.10154000000000001</c:v>
                </c:pt>
                <c:pt idx="11805">
                  <c:v>8.3886000000000002E-2</c:v>
                </c:pt>
                <c:pt idx="11806">
                  <c:v>4.8648999999999998E-2</c:v>
                </c:pt>
                <c:pt idx="11807">
                  <c:v>0.16092000000000001</c:v>
                </c:pt>
                <c:pt idx="11808">
                  <c:v>0.13364999999999999</c:v>
                </c:pt>
                <c:pt idx="11809">
                  <c:v>0.14867</c:v>
                </c:pt>
                <c:pt idx="11810">
                  <c:v>0.15908</c:v>
                </c:pt>
                <c:pt idx="11811">
                  <c:v>0.20835000000000001</c:v>
                </c:pt>
                <c:pt idx="11812">
                  <c:v>0.23069999999999999</c:v>
                </c:pt>
                <c:pt idx="11813">
                  <c:v>0.28815000000000002</c:v>
                </c:pt>
                <c:pt idx="11814">
                  <c:v>0.22142000000000001</c:v>
                </c:pt>
                <c:pt idx="11815">
                  <c:v>0.14763999999999999</c:v>
                </c:pt>
                <c:pt idx="11816">
                  <c:v>0.14507999999999999</c:v>
                </c:pt>
                <c:pt idx="11817">
                  <c:v>0.13899</c:v>
                </c:pt>
                <c:pt idx="11818">
                  <c:v>0.16087000000000001</c:v>
                </c:pt>
                <c:pt idx="11819">
                  <c:v>0.13941999999999999</c:v>
                </c:pt>
                <c:pt idx="11820">
                  <c:v>8.9574000000000001E-2</c:v>
                </c:pt>
                <c:pt idx="11821">
                  <c:v>0.16567000000000001</c:v>
                </c:pt>
                <c:pt idx="11822">
                  <c:v>0.15378</c:v>
                </c:pt>
                <c:pt idx="11823">
                  <c:v>0.28117999999999999</c:v>
                </c:pt>
                <c:pt idx="11824">
                  <c:v>0.24989</c:v>
                </c:pt>
                <c:pt idx="11825">
                  <c:v>0.24201</c:v>
                </c:pt>
                <c:pt idx="11826">
                  <c:v>0.23652000000000001</c:v>
                </c:pt>
                <c:pt idx="11827">
                  <c:v>0.30452000000000001</c:v>
                </c:pt>
                <c:pt idx="11828">
                  <c:v>0.22653000000000001</c:v>
                </c:pt>
                <c:pt idx="11829">
                  <c:v>0.19316</c:v>
                </c:pt>
                <c:pt idx="11830">
                  <c:v>0.16681000000000001</c:v>
                </c:pt>
                <c:pt idx="11831">
                  <c:v>0.36546000000000001</c:v>
                </c:pt>
                <c:pt idx="11832">
                  <c:v>0.34773999999999999</c:v>
                </c:pt>
                <c:pt idx="11833">
                  <c:v>0.42813000000000001</c:v>
                </c:pt>
                <c:pt idx="11834">
                  <c:v>0.48757</c:v>
                </c:pt>
                <c:pt idx="11835">
                  <c:v>0.43170999999999998</c:v>
                </c:pt>
                <c:pt idx="11836">
                  <c:v>0.35780000000000001</c:v>
                </c:pt>
                <c:pt idx="11837">
                  <c:v>0.39517000000000002</c:v>
                </c:pt>
                <c:pt idx="11838">
                  <c:v>0.39261000000000001</c:v>
                </c:pt>
                <c:pt idx="11839">
                  <c:v>0.36737999999999998</c:v>
                </c:pt>
                <c:pt idx="11840">
                  <c:v>0.45169999999999999</c:v>
                </c:pt>
                <c:pt idx="11841">
                  <c:v>0.36008000000000001</c:v>
                </c:pt>
                <c:pt idx="11842">
                  <c:v>0.33894999999999997</c:v>
                </c:pt>
                <c:pt idx="11843">
                  <c:v>0.59992000000000001</c:v>
                </c:pt>
                <c:pt idx="11844">
                  <c:v>0.60955000000000004</c:v>
                </c:pt>
                <c:pt idx="11845">
                  <c:v>0.45040000000000002</c:v>
                </c:pt>
                <c:pt idx="11846">
                  <c:v>0.42021999999999998</c:v>
                </c:pt>
                <c:pt idx="11847">
                  <c:v>0.43646000000000001</c:v>
                </c:pt>
                <c:pt idx="11848">
                  <c:v>0.26545000000000002</c:v>
                </c:pt>
                <c:pt idx="11849">
                  <c:v>0.19223000000000001</c:v>
                </c:pt>
                <c:pt idx="11850">
                  <c:v>0.22078</c:v>
                </c:pt>
                <c:pt idx="11851">
                  <c:v>0.23</c:v>
                </c:pt>
                <c:pt idx="11852">
                  <c:v>0.1095</c:v>
                </c:pt>
                <c:pt idx="11853">
                  <c:v>6.1515E-2</c:v>
                </c:pt>
                <c:pt idx="11854">
                  <c:v>6.4828999999999998E-2</c:v>
                </c:pt>
                <c:pt idx="11855">
                  <c:v>6.1288000000000002E-2</c:v>
                </c:pt>
                <c:pt idx="11856">
                  <c:v>0.17949999999999999</c:v>
                </c:pt>
                <c:pt idx="11857">
                  <c:v>0.18106</c:v>
                </c:pt>
                <c:pt idx="11858">
                  <c:v>0.25391999999999998</c:v>
                </c:pt>
                <c:pt idx="11859">
                  <c:v>0.15987999999999999</c:v>
                </c:pt>
                <c:pt idx="11860">
                  <c:v>0.18337000000000001</c:v>
                </c:pt>
                <c:pt idx="11861">
                  <c:v>0.11632000000000001</c:v>
                </c:pt>
                <c:pt idx="11862">
                  <c:v>0.20979</c:v>
                </c:pt>
                <c:pt idx="11863">
                  <c:v>0.57711999999999997</c:v>
                </c:pt>
                <c:pt idx="11864">
                  <c:v>0.30275000000000002</c:v>
                </c:pt>
                <c:pt idx="11865">
                  <c:v>0.42735000000000001</c:v>
                </c:pt>
                <c:pt idx="11866">
                  <c:v>0.47064</c:v>
                </c:pt>
                <c:pt idx="11867">
                  <c:v>0.39168999999999998</c:v>
                </c:pt>
                <c:pt idx="11868">
                  <c:v>0.55817000000000005</c:v>
                </c:pt>
                <c:pt idx="11869">
                  <c:v>0.40815000000000001</c:v>
                </c:pt>
                <c:pt idx="11870">
                  <c:v>0.56935000000000002</c:v>
                </c:pt>
                <c:pt idx="11871">
                  <c:v>0.39707999999999999</c:v>
                </c:pt>
                <c:pt idx="11872">
                  <c:v>0.39533000000000001</c:v>
                </c:pt>
                <c:pt idx="11873">
                  <c:v>0.42092000000000002</c:v>
                </c:pt>
                <c:pt idx="11874">
                  <c:v>0.37297000000000002</c:v>
                </c:pt>
                <c:pt idx="11875">
                  <c:v>0.61794000000000004</c:v>
                </c:pt>
                <c:pt idx="11876">
                  <c:v>0.52878000000000003</c:v>
                </c:pt>
                <c:pt idx="11877">
                  <c:v>0.28504000000000002</c:v>
                </c:pt>
                <c:pt idx="11878">
                  <c:v>0.14246</c:v>
                </c:pt>
                <c:pt idx="11879">
                  <c:v>0.18529999999999999</c:v>
                </c:pt>
                <c:pt idx="11880">
                  <c:v>5.3699999999999998E-2</c:v>
                </c:pt>
                <c:pt idx="11881">
                  <c:v>0.11539000000000001</c:v>
                </c:pt>
                <c:pt idx="11882">
                  <c:v>0.48366999999999999</c:v>
                </c:pt>
                <c:pt idx="11883">
                  <c:v>0.39387</c:v>
                </c:pt>
                <c:pt idx="11884">
                  <c:v>0.12067</c:v>
                </c:pt>
                <c:pt idx="11885">
                  <c:v>0.18085000000000001</c:v>
                </c:pt>
                <c:pt idx="11886">
                  <c:v>0.28544999999999998</c:v>
                </c:pt>
                <c:pt idx="11887">
                  <c:v>0.41327000000000003</c:v>
                </c:pt>
                <c:pt idx="11888">
                  <c:v>0.42309999999999998</c:v>
                </c:pt>
                <c:pt idx="11889">
                  <c:v>0.34149000000000002</c:v>
                </c:pt>
                <c:pt idx="11890">
                  <c:v>0.49948999999999999</c:v>
                </c:pt>
                <c:pt idx="11891">
                  <c:v>0.59274000000000004</c:v>
                </c:pt>
                <c:pt idx="11892">
                  <c:v>0.69303999999999999</c:v>
                </c:pt>
                <c:pt idx="11893">
                  <c:v>0.79249999999999998</c:v>
                </c:pt>
                <c:pt idx="11894">
                  <c:v>0.59635000000000005</c:v>
                </c:pt>
                <c:pt idx="11895">
                  <c:v>0.35349000000000003</c:v>
                </c:pt>
                <c:pt idx="11896">
                  <c:v>0.33217000000000002</c:v>
                </c:pt>
                <c:pt idx="11897">
                  <c:v>0.30586999999999998</c:v>
                </c:pt>
                <c:pt idx="11898">
                  <c:v>0.33072000000000001</c:v>
                </c:pt>
                <c:pt idx="11899">
                  <c:v>0.35116000000000003</c:v>
                </c:pt>
                <c:pt idx="11900">
                  <c:v>0.39888000000000001</c:v>
                </c:pt>
                <c:pt idx="11901">
                  <c:v>0.44262000000000001</c:v>
                </c:pt>
                <c:pt idx="11902">
                  <c:v>0.25923000000000002</c:v>
                </c:pt>
                <c:pt idx="11903">
                  <c:v>0.23827000000000001</c:v>
                </c:pt>
                <c:pt idx="11904">
                  <c:v>0.24662000000000001</c:v>
                </c:pt>
                <c:pt idx="11905">
                  <c:v>0.14945</c:v>
                </c:pt>
                <c:pt idx="11906">
                  <c:v>9.2687000000000005E-2</c:v>
                </c:pt>
                <c:pt idx="11907">
                  <c:v>9.7544000000000006E-2</c:v>
                </c:pt>
                <c:pt idx="11908">
                  <c:v>8.8431999999999997E-2</c:v>
                </c:pt>
                <c:pt idx="11909">
                  <c:v>6.2940999999999997E-2</c:v>
                </c:pt>
                <c:pt idx="11910">
                  <c:v>7.6807E-2</c:v>
                </c:pt>
                <c:pt idx="11911">
                  <c:v>5.2455000000000002E-2</c:v>
                </c:pt>
                <c:pt idx="11912">
                  <c:v>0.14998</c:v>
                </c:pt>
                <c:pt idx="11913">
                  <c:v>0.21687999999999999</c:v>
                </c:pt>
                <c:pt idx="11914">
                  <c:v>0.36144999999999999</c:v>
                </c:pt>
                <c:pt idx="11915">
                  <c:v>0.36148999999999998</c:v>
                </c:pt>
                <c:pt idx="11916">
                  <c:v>0.48161999999999999</c:v>
                </c:pt>
                <c:pt idx="11917">
                  <c:v>0.49304999999999999</c:v>
                </c:pt>
                <c:pt idx="11918">
                  <c:v>0.58423000000000003</c:v>
                </c:pt>
                <c:pt idx="11919">
                  <c:v>0.66432999999999998</c:v>
                </c:pt>
                <c:pt idx="11920">
                  <c:v>0.62966999999999995</c:v>
                </c:pt>
                <c:pt idx="11921">
                  <c:v>0.38850000000000001</c:v>
                </c:pt>
                <c:pt idx="11922">
                  <c:v>0.33706999999999998</c:v>
                </c:pt>
                <c:pt idx="11923">
                  <c:v>0.26386999999999999</c:v>
                </c:pt>
                <c:pt idx="11924">
                  <c:v>0.37158000000000002</c:v>
                </c:pt>
                <c:pt idx="11925">
                  <c:v>0.42373</c:v>
                </c:pt>
                <c:pt idx="11926">
                  <c:v>0.35426999999999997</c:v>
                </c:pt>
                <c:pt idx="11927">
                  <c:v>0.36686000000000002</c:v>
                </c:pt>
                <c:pt idx="11928">
                  <c:v>0.29115000000000002</c:v>
                </c:pt>
                <c:pt idx="11929">
                  <c:v>0.18478</c:v>
                </c:pt>
                <c:pt idx="11930">
                  <c:v>0.29059000000000001</c:v>
                </c:pt>
                <c:pt idx="11931">
                  <c:v>0.36243999999999998</c:v>
                </c:pt>
                <c:pt idx="11932">
                  <c:v>0.34616999999999998</c:v>
                </c:pt>
                <c:pt idx="11933">
                  <c:v>0.31320999999999999</c:v>
                </c:pt>
                <c:pt idx="11934">
                  <c:v>0.31197000000000003</c:v>
                </c:pt>
                <c:pt idx="11935">
                  <c:v>0.33023999999999998</c:v>
                </c:pt>
                <c:pt idx="11936">
                  <c:v>0.26024000000000003</c:v>
                </c:pt>
                <c:pt idx="11937">
                  <c:v>0.35139999999999999</c:v>
                </c:pt>
                <c:pt idx="11938">
                  <c:v>0.34827000000000002</c:v>
                </c:pt>
                <c:pt idx="11939">
                  <c:v>0.34604000000000001</c:v>
                </c:pt>
                <c:pt idx="11940">
                  <c:v>0.33127000000000001</c:v>
                </c:pt>
                <c:pt idx="11941">
                  <c:v>0.27171000000000001</c:v>
                </c:pt>
                <c:pt idx="11942">
                  <c:v>0.21772</c:v>
                </c:pt>
                <c:pt idx="11943">
                  <c:v>5.5141999999999997E-2</c:v>
                </c:pt>
                <c:pt idx="11944">
                  <c:v>5.4873999999999999E-2</c:v>
                </c:pt>
                <c:pt idx="11945">
                  <c:v>0.33035999999999999</c:v>
                </c:pt>
                <c:pt idx="11946">
                  <c:v>0.73541000000000001</c:v>
                </c:pt>
                <c:pt idx="11947">
                  <c:v>0.57533999999999996</c:v>
                </c:pt>
                <c:pt idx="11948">
                  <c:v>0.26999000000000001</c:v>
                </c:pt>
                <c:pt idx="11949">
                  <c:v>0.42496</c:v>
                </c:pt>
                <c:pt idx="11950">
                  <c:v>0.29923</c:v>
                </c:pt>
                <c:pt idx="11951">
                  <c:v>0.39700000000000002</c:v>
                </c:pt>
                <c:pt idx="11952">
                  <c:v>0.40588000000000002</c:v>
                </c:pt>
                <c:pt idx="11953">
                  <c:v>0.27039999999999997</c:v>
                </c:pt>
                <c:pt idx="11954">
                  <c:v>0.12675</c:v>
                </c:pt>
                <c:pt idx="11955">
                  <c:v>0.23297000000000001</c:v>
                </c:pt>
                <c:pt idx="11956">
                  <c:v>0.22928999999999999</c:v>
                </c:pt>
                <c:pt idx="11957">
                  <c:v>0.38823000000000002</c:v>
                </c:pt>
                <c:pt idx="11958">
                  <c:v>0.62166999999999994</c:v>
                </c:pt>
                <c:pt idx="11959">
                  <c:v>0.37607000000000002</c:v>
                </c:pt>
                <c:pt idx="11960">
                  <c:v>0.37414999999999998</c:v>
                </c:pt>
                <c:pt idx="11961">
                  <c:v>0.30857000000000001</c:v>
                </c:pt>
                <c:pt idx="11962">
                  <c:v>0.32768999999999998</c:v>
                </c:pt>
                <c:pt idx="11963">
                  <c:v>0.28788999999999998</c:v>
                </c:pt>
                <c:pt idx="11964">
                  <c:v>0.31244</c:v>
                </c:pt>
                <c:pt idx="11965">
                  <c:v>0.32119999999999999</c:v>
                </c:pt>
                <c:pt idx="11966">
                  <c:v>0.13145999999999999</c:v>
                </c:pt>
                <c:pt idx="11967">
                  <c:v>0.16098000000000001</c:v>
                </c:pt>
                <c:pt idx="11968">
                  <c:v>0.17063</c:v>
                </c:pt>
                <c:pt idx="11969">
                  <c:v>0.10803</c:v>
                </c:pt>
                <c:pt idx="11970">
                  <c:v>0.12862000000000001</c:v>
                </c:pt>
                <c:pt idx="11971">
                  <c:v>0.23008999999999999</c:v>
                </c:pt>
                <c:pt idx="11972">
                  <c:v>0.41863</c:v>
                </c:pt>
                <c:pt idx="11973">
                  <c:v>0.45973999999999998</c:v>
                </c:pt>
                <c:pt idx="11974">
                  <c:v>0.21848999999999999</c:v>
                </c:pt>
                <c:pt idx="11975">
                  <c:v>0.21468999999999999</c:v>
                </c:pt>
                <c:pt idx="11976">
                  <c:v>0.17685999999999999</c:v>
                </c:pt>
                <c:pt idx="11977">
                  <c:v>0.13508999999999999</c:v>
                </c:pt>
                <c:pt idx="11978">
                  <c:v>0.21088999999999999</c:v>
                </c:pt>
                <c:pt idx="11979">
                  <c:v>0.15498999999999999</c:v>
                </c:pt>
                <c:pt idx="11980">
                  <c:v>0.13342999999999999</c:v>
                </c:pt>
                <c:pt idx="11981">
                  <c:v>0.17866000000000001</c:v>
                </c:pt>
                <c:pt idx="11982">
                  <c:v>0.15795999999999999</c:v>
                </c:pt>
                <c:pt idx="11983">
                  <c:v>0.13067000000000001</c:v>
                </c:pt>
                <c:pt idx="11984">
                  <c:v>0.41342000000000001</c:v>
                </c:pt>
                <c:pt idx="11985">
                  <c:v>0.40192</c:v>
                </c:pt>
                <c:pt idx="11986">
                  <c:v>0.40798000000000001</c:v>
                </c:pt>
                <c:pt idx="11987">
                  <c:v>0.51049999999999995</c:v>
                </c:pt>
                <c:pt idx="11988">
                  <c:v>0.43809999999999999</c:v>
                </c:pt>
                <c:pt idx="11989">
                  <c:v>0.27148</c:v>
                </c:pt>
                <c:pt idx="11990">
                  <c:v>0.19933000000000001</c:v>
                </c:pt>
                <c:pt idx="11991">
                  <c:v>0.19137999999999999</c:v>
                </c:pt>
                <c:pt idx="11992">
                  <c:v>0.20476</c:v>
                </c:pt>
                <c:pt idx="11993">
                  <c:v>0.21898999999999999</c:v>
                </c:pt>
                <c:pt idx="11994">
                  <c:v>0.15090000000000001</c:v>
                </c:pt>
                <c:pt idx="11995">
                  <c:v>0.16003000000000001</c:v>
                </c:pt>
                <c:pt idx="11996">
                  <c:v>0.17086000000000001</c:v>
                </c:pt>
                <c:pt idx="11997">
                  <c:v>0.15372</c:v>
                </c:pt>
                <c:pt idx="11998">
                  <c:v>0.36608000000000002</c:v>
                </c:pt>
                <c:pt idx="11999">
                  <c:v>0.45251999999999998</c:v>
                </c:pt>
                <c:pt idx="12000">
                  <c:v>0.37939000000000001</c:v>
                </c:pt>
                <c:pt idx="12001">
                  <c:v>0.39427000000000001</c:v>
                </c:pt>
                <c:pt idx="12002">
                  <c:v>0.62099000000000004</c:v>
                </c:pt>
                <c:pt idx="12003">
                  <c:v>0.60416999999999998</c:v>
                </c:pt>
                <c:pt idx="12004">
                  <c:v>0.44373000000000001</c:v>
                </c:pt>
                <c:pt idx="12005">
                  <c:v>0.23674000000000001</c:v>
                </c:pt>
                <c:pt idx="12006">
                  <c:v>0.2205</c:v>
                </c:pt>
                <c:pt idx="12007">
                  <c:v>0.15814</c:v>
                </c:pt>
                <c:pt idx="12008">
                  <c:v>9.6616999999999995E-2</c:v>
                </c:pt>
                <c:pt idx="12009">
                  <c:v>0.19026999999999999</c:v>
                </c:pt>
                <c:pt idx="12010">
                  <c:v>0.33527000000000001</c:v>
                </c:pt>
                <c:pt idx="12011">
                  <c:v>0.43891000000000002</c:v>
                </c:pt>
                <c:pt idx="12012">
                  <c:v>0.42820999999999998</c:v>
                </c:pt>
                <c:pt idx="12013">
                  <c:v>0.45454</c:v>
                </c:pt>
                <c:pt idx="12014">
                  <c:v>0.49148999999999998</c:v>
                </c:pt>
                <c:pt idx="12015">
                  <c:v>0.22059000000000001</c:v>
                </c:pt>
                <c:pt idx="12016">
                  <c:v>0.18762000000000001</c:v>
                </c:pt>
                <c:pt idx="12017">
                  <c:v>0.15226999999999999</c:v>
                </c:pt>
                <c:pt idx="12018">
                  <c:v>0.14554</c:v>
                </c:pt>
                <c:pt idx="12019">
                  <c:v>0.17580999999999999</c:v>
                </c:pt>
                <c:pt idx="12020">
                  <c:v>0.21984000000000001</c:v>
                </c:pt>
                <c:pt idx="12021">
                  <c:v>0.40006999999999998</c:v>
                </c:pt>
                <c:pt idx="12022">
                  <c:v>0.17718999999999999</c:v>
                </c:pt>
                <c:pt idx="12023">
                  <c:v>0.16245000000000001</c:v>
                </c:pt>
                <c:pt idx="12024">
                  <c:v>0.15589</c:v>
                </c:pt>
                <c:pt idx="12025">
                  <c:v>0.15024999999999999</c:v>
                </c:pt>
                <c:pt idx="12026">
                  <c:v>0.13514000000000001</c:v>
                </c:pt>
                <c:pt idx="12027">
                  <c:v>7.3051000000000005E-2</c:v>
                </c:pt>
                <c:pt idx="12028">
                  <c:v>4.6903E-2</c:v>
                </c:pt>
                <c:pt idx="12029">
                  <c:v>0.1216</c:v>
                </c:pt>
                <c:pt idx="12030">
                  <c:v>0.13220000000000001</c:v>
                </c:pt>
                <c:pt idx="12031">
                  <c:v>6.1790999999999999E-2</c:v>
                </c:pt>
                <c:pt idx="12032">
                  <c:v>5.4740999999999998E-2</c:v>
                </c:pt>
                <c:pt idx="12033">
                  <c:v>9.5499000000000001E-2</c:v>
                </c:pt>
                <c:pt idx="12034">
                  <c:v>0.12512999999999999</c:v>
                </c:pt>
                <c:pt idx="12035">
                  <c:v>9.3160999999999994E-2</c:v>
                </c:pt>
                <c:pt idx="12036">
                  <c:v>9.6548999999999996E-2</c:v>
                </c:pt>
                <c:pt idx="12037">
                  <c:v>5.8145000000000002E-2</c:v>
                </c:pt>
                <c:pt idx="12038">
                  <c:v>0.10715</c:v>
                </c:pt>
                <c:pt idx="12039">
                  <c:v>0.13889000000000001</c:v>
                </c:pt>
                <c:pt idx="12040">
                  <c:v>9.8977999999999997E-2</c:v>
                </c:pt>
                <c:pt idx="12041">
                  <c:v>0.20838000000000001</c:v>
                </c:pt>
                <c:pt idx="12042">
                  <c:v>8.1570000000000004E-2</c:v>
                </c:pt>
                <c:pt idx="12043">
                  <c:v>0.15051999999999999</c:v>
                </c:pt>
                <c:pt idx="12044">
                  <c:v>0.17354</c:v>
                </c:pt>
                <c:pt idx="12045">
                  <c:v>0.18082999999999999</c:v>
                </c:pt>
                <c:pt idx="12046">
                  <c:v>8.9089000000000002E-2</c:v>
                </c:pt>
                <c:pt idx="12047">
                  <c:v>5.8930999999999997E-2</c:v>
                </c:pt>
                <c:pt idx="12048">
                  <c:v>4.5601000000000003E-2</c:v>
                </c:pt>
                <c:pt idx="12049">
                  <c:v>0.31973000000000001</c:v>
                </c:pt>
                <c:pt idx="12050">
                  <c:v>0.37685999999999997</c:v>
                </c:pt>
                <c:pt idx="12051">
                  <c:v>0.28449999999999998</c:v>
                </c:pt>
                <c:pt idx="12052">
                  <c:v>0.30830999999999997</c:v>
                </c:pt>
                <c:pt idx="12053">
                  <c:v>0.25189</c:v>
                </c:pt>
                <c:pt idx="12054">
                  <c:v>0.32972000000000001</c:v>
                </c:pt>
                <c:pt idx="12055">
                  <c:v>0.43554999999999999</c:v>
                </c:pt>
                <c:pt idx="12056">
                  <c:v>0.32804</c:v>
                </c:pt>
                <c:pt idx="12057">
                  <c:v>0.21786</c:v>
                </c:pt>
                <c:pt idx="12058">
                  <c:v>0.23746</c:v>
                </c:pt>
                <c:pt idx="12059">
                  <c:v>0.27901999999999999</c:v>
                </c:pt>
                <c:pt idx="12060">
                  <c:v>0.24335000000000001</c:v>
                </c:pt>
                <c:pt idx="12061">
                  <c:v>0.21604999999999999</c:v>
                </c:pt>
                <c:pt idx="12062">
                  <c:v>0.12734000000000001</c:v>
                </c:pt>
                <c:pt idx="12063">
                  <c:v>0.12336999999999999</c:v>
                </c:pt>
                <c:pt idx="12064">
                  <c:v>0.14927000000000001</c:v>
                </c:pt>
                <c:pt idx="12065">
                  <c:v>0.1585</c:v>
                </c:pt>
                <c:pt idx="12066">
                  <c:v>0.13643</c:v>
                </c:pt>
                <c:pt idx="12067">
                  <c:v>0.11191</c:v>
                </c:pt>
                <c:pt idx="12068">
                  <c:v>0.25668999999999997</c:v>
                </c:pt>
                <c:pt idx="12069">
                  <c:v>0.23763999999999999</c:v>
                </c:pt>
                <c:pt idx="12070">
                  <c:v>0.24387</c:v>
                </c:pt>
                <c:pt idx="12071">
                  <c:v>0.35564000000000001</c:v>
                </c:pt>
                <c:pt idx="12072">
                  <c:v>0.21801000000000001</c:v>
                </c:pt>
                <c:pt idx="12073">
                  <c:v>0.10678</c:v>
                </c:pt>
                <c:pt idx="12074">
                  <c:v>0.10396</c:v>
                </c:pt>
                <c:pt idx="12075">
                  <c:v>0.18121999999999999</c:v>
                </c:pt>
                <c:pt idx="12076">
                  <c:v>0.11212</c:v>
                </c:pt>
                <c:pt idx="12077">
                  <c:v>0.28466999999999998</c:v>
                </c:pt>
                <c:pt idx="12078">
                  <c:v>0.46290999999999999</c:v>
                </c:pt>
                <c:pt idx="12079">
                  <c:v>0.53752999999999995</c:v>
                </c:pt>
                <c:pt idx="12080">
                  <c:v>0.54162999999999994</c:v>
                </c:pt>
                <c:pt idx="12081">
                  <c:v>0.52531000000000005</c:v>
                </c:pt>
                <c:pt idx="12082">
                  <c:v>0.39635999999999999</c:v>
                </c:pt>
                <c:pt idx="12083">
                  <c:v>0.38722000000000001</c:v>
                </c:pt>
                <c:pt idx="12084">
                  <c:v>0.28506999999999999</c:v>
                </c:pt>
                <c:pt idx="12085">
                  <c:v>0.1658</c:v>
                </c:pt>
                <c:pt idx="12086">
                  <c:v>0.35377999999999998</c:v>
                </c:pt>
                <c:pt idx="12087">
                  <c:v>0.4153</c:v>
                </c:pt>
                <c:pt idx="12088">
                  <c:v>0.44589000000000001</c:v>
                </c:pt>
                <c:pt idx="12089">
                  <c:v>0.38389000000000001</c:v>
                </c:pt>
                <c:pt idx="12090">
                  <c:v>0.24324000000000001</c:v>
                </c:pt>
                <c:pt idx="12091">
                  <c:v>0.28572999999999998</c:v>
                </c:pt>
                <c:pt idx="12092">
                  <c:v>0.16463</c:v>
                </c:pt>
                <c:pt idx="12093">
                  <c:v>0.28982000000000002</c:v>
                </c:pt>
                <c:pt idx="12094">
                  <c:v>7.8533000000000006E-2</c:v>
                </c:pt>
                <c:pt idx="12095">
                  <c:v>9.4705999999999999E-2</c:v>
                </c:pt>
                <c:pt idx="12096">
                  <c:v>9.0454000000000007E-2</c:v>
                </c:pt>
                <c:pt idx="12097">
                  <c:v>0.31845000000000001</c:v>
                </c:pt>
                <c:pt idx="12098">
                  <c:v>0.32306000000000001</c:v>
                </c:pt>
                <c:pt idx="12099">
                  <c:v>0.32884999999999998</c:v>
                </c:pt>
                <c:pt idx="12100">
                  <c:v>0.14429</c:v>
                </c:pt>
                <c:pt idx="12101">
                  <c:v>0.14987</c:v>
                </c:pt>
                <c:pt idx="12102">
                  <c:v>0.12472999999999999</c:v>
                </c:pt>
                <c:pt idx="12103">
                  <c:v>7.8562999999999994E-2</c:v>
                </c:pt>
                <c:pt idx="12104">
                  <c:v>0.30493999999999999</c:v>
                </c:pt>
                <c:pt idx="12105">
                  <c:v>0.22108</c:v>
                </c:pt>
                <c:pt idx="12106">
                  <c:v>0.23884</c:v>
                </c:pt>
                <c:pt idx="12107">
                  <c:v>0.15462000000000001</c:v>
                </c:pt>
                <c:pt idx="12108">
                  <c:v>0.15934000000000001</c:v>
                </c:pt>
                <c:pt idx="12109">
                  <c:v>0.16871</c:v>
                </c:pt>
                <c:pt idx="12110">
                  <c:v>0.1305</c:v>
                </c:pt>
                <c:pt idx="12111">
                  <c:v>0.20951</c:v>
                </c:pt>
                <c:pt idx="12112">
                  <c:v>0.34004000000000001</c:v>
                </c:pt>
                <c:pt idx="12113">
                  <c:v>0.41624</c:v>
                </c:pt>
                <c:pt idx="12114">
                  <c:v>0.58074000000000003</c:v>
                </c:pt>
                <c:pt idx="12115">
                  <c:v>0.57901000000000002</c:v>
                </c:pt>
                <c:pt idx="12116">
                  <c:v>0.80010000000000003</c:v>
                </c:pt>
                <c:pt idx="12117">
                  <c:v>0.50366999999999995</c:v>
                </c:pt>
                <c:pt idx="12118">
                  <c:v>0.59340999999999999</c:v>
                </c:pt>
                <c:pt idx="12119">
                  <c:v>0.56128</c:v>
                </c:pt>
                <c:pt idx="12120">
                  <c:v>0.29635</c:v>
                </c:pt>
                <c:pt idx="12121">
                  <c:v>0.21521999999999999</c:v>
                </c:pt>
                <c:pt idx="12122">
                  <c:v>0.2147</c:v>
                </c:pt>
                <c:pt idx="12123">
                  <c:v>0.19624</c:v>
                </c:pt>
                <c:pt idx="12124">
                  <c:v>0.18373</c:v>
                </c:pt>
                <c:pt idx="12125">
                  <c:v>0.22297</c:v>
                </c:pt>
                <c:pt idx="12126">
                  <c:v>0.26901999999999998</c:v>
                </c:pt>
                <c:pt idx="12127">
                  <c:v>0.39801999999999998</c:v>
                </c:pt>
                <c:pt idx="12128">
                  <c:v>0.46583000000000002</c:v>
                </c:pt>
                <c:pt idx="12129">
                  <c:v>0.52768000000000004</c:v>
                </c:pt>
                <c:pt idx="12130">
                  <c:v>0.46161999999999997</c:v>
                </c:pt>
                <c:pt idx="12131">
                  <c:v>0.36374000000000001</c:v>
                </c:pt>
                <c:pt idx="12132">
                  <c:v>0.40612999999999999</c:v>
                </c:pt>
                <c:pt idx="12133">
                  <c:v>0.14208999999999999</c:v>
                </c:pt>
                <c:pt idx="12134">
                  <c:v>6.7825999999999997E-2</c:v>
                </c:pt>
                <c:pt idx="12135">
                  <c:v>7.4235999999999996E-2</c:v>
                </c:pt>
                <c:pt idx="12136">
                  <c:v>8.8608000000000006E-2</c:v>
                </c:pt>
                <c:pt idx="12137">
                  <c:v>9.0277999999999997E-2</c:v>
                </c:pt>
                <c:pt idx="12138">
                  <c:v>0.31941000000000003</c:v>
                </c:pt>
                <c:pt idx="12139">
                  <c:v>0.24510999999999999</c:v>
                </c:pt>
                <c:pt idx="12140">
                  <c:v>0.23146</c:v>
                </c:pt>
                <c:pt idx="12141">
                  <c:v>0.27144000000000001</c:v>
                </c:pt>
                <c:pt idx="12142">
                  <c:v>0.23607</c:v>
                </c:pt>
                <c:pt idx="12143">
                  <c:v>0.14002999999999999</c:v>
                </c:pt>
                <c:pt idx="12144">
                  <c:v>0.34482000000000002</c:v>
                </c:pt>
                <c:pt idx="12145">
                  <c:v>0.47294000000000003</c:v>
                </c:pt>
                <c:pt idx="12146">
                  <c:v>0.38424000000000003</c:v>
                </c:pt>
                <c:pt idx="12147">
                  <c:v>0.54232000000000002</c:v>
                </c:pt>
                <c:pt idx="12148">
                  <c:v>0.46854000000000001</c:v>
                </c:pt>
                <c:pt idx="12149">
                  <c:v>0.43136000000000002</c:v>
                </c:pt>
                <c:pt idx="12150">
                  <c:v>0.42774000000000001</c:v>
                </c:pt>
                <c:pt idx="12151">
                  <c:v>0.42376999999999998</c:v>
                </c:pt>
                <c:pt idx="12152">
                  <c:v>0.45046999999999998</c:v>
                </c:pt>
                <c:pt idx="12153">
                  <c:v>0.24173</c:v>
                </c:pt>
                <c:pt idx="12154">
                  <c:v>0.31758999999999998</c:v>
                </c:pt>
                <c:pt idx="12155">
                  <c:v>0.32013000000000003</c:v>
                </c:pt>
                <c:pt idx="12156">
                  <c:v>0.31108000000000002</c:v>
                </c:pt>
                <c:pt idx="12157">
                  <c:v>0.27743000000000001</c:v>
                </c:pt>
                <c:pt idx="12158">
                  <c:v>0.40107999999999999</c:v>
                </c:pt>
                <c:pt idx="12159">
                  <c:v>0.3901</c:v>
                </c:pt>
                <c:pt idx="12160">
                  <c:v>0.14498</c:v>
                </c:pt>
                <c:pt idx="12161">
                  <c:v>0.16292000000000001</c:v>
                </c:pt>
                <c:pt idx="12162">
                  <c:v>0.15351000000000001</c:v>
                </c:pt>
                <c:pt idx="12163">
                  <c:v>0.28505999999999998</c:v>
                </c:pt>
                <c:pt idx="12164">
                  <c:v>0.1502</c:v>
                </c:pt>
                <c:pt idx="12165">
                  <c:v>5.9132999999999998E-2</c:v>
                </c:pt>
                <c:pt idx="12166">
                  <c:v>9.0006000000000003E-2</c:v>
                </c:pt>
                <c:pt idx="12167">
                  <c:v>9.0966000000000005E-2</c:v>
                </c:pt>
                <c:pt idx="12168">
                  <c:v>4.5372999999999997E-2</c:v>
                </c:pt>
                <c:pt idx="12169">
                  <c:v>7.1686E-2</c:v>
                </c:pt>
                <c:pt idx="12170">
                  <c:v>4.3913000000000001E-2</c:v>
                </c:pt>
                <c:pt idx="12171">
                  <c:v>3.7776999999999998E-2</c:v>
                </c:pt>
                <c:pt idx="12172">
                  <c:v>0.10296</c:v>
                </c:pt>
                <c:pt idx="12173">
                  <c:v>7.8616000000000005E-2</c:v>
                </c:pt>
                <c:pt idx="12174">
                  <c:v>0.12945000000000001</c:v>
                </c:pt>
                <c:pt idx="12175">
                  <c:v>0.22902</c:v>
                </c:pt>
                <c:pt idx="12176">
                  <c:v>0.23538999999999999</c:v>
                </c:pt>
                <c:pt idx="12177">
                  <c:v>0.37863000000000002</c:v>
                </c:pt>
                <c:pt idx="12178">
                  <c:v>0.39017000000000002</c:v>
                </c:pt>
                <c:pt idx="12179">
                  <c:v>0.37114000000000003</c:v>
                </c:pt>
                <c:pt idx="12180">
                  <c:v>0.75697999999999999</c:v>
                </c:pt>
                <c:pt idx="12181">
                  <c:v>0.66403000000000001</c:v>
                </c:pt>
                <c:pt idx="12182">
                  <c:v>0.16044</c:v>
                </c:pt>
                <c:pt idx="12183">
                  <c:v>0.28788000000000002</c:v>
                </c:pt>
                <c:pt idx="12184">
                  <c:v>0.22925999999999999</c:v>
                </c:pt>
                <c:pt idx="12185">
                  <c:v>0.14079</c:v>
                </c:pt>
                <c:pt idx="12186">
                  <c:v>0.13100999999999999</c:v>
                </c:pt>
                <c:pt idx="12187">
                  <c:v>0.26145000000000002</c:v>
                </c:pt>
                <c:pt idx="12188">
                  <c:v>0.21282000000000001</c:v>
                </c:pt>
                <c:pt idx="12189">
                  <c:v>6.9364999999999996E-2</c:v>
                </c:pt>
                <c:pt idx="12190">
                  <c:v>5.2576999999999999E-2</c:v>
                </c:pt>
                <c:pt idx="12191">
                  <c:v>5.6967999999999998E-2</c:v>
                </c:pt>
                <c:pt idx="12192">
                  <c:v>0.16117999999999999</c:v>
                </c:pt>
                <c:pt idx="12193">
                  <c:v>0.42098000000000002</c:v>
                </c:pt>
                <c:pt idx="12194">
                  <c:v>0.41709000000000002</c:v>
                </c:pt>
                <c:pt idx="12195">
                  <c:v>0.46072999999999997</c:v>
                </c:pt>
                <c:pt idx="12196">
                  <c:v>0.18239</c:v>
                </c:pt>
                <c:pt idx="12197">
                  <c:v>0.17929999999999999</c:v>
                </c:pt>
                <c:pt idx="12198">
                  <c:v>0.23605000000000001</c:v>
                </c:pt>
                <c:pt idx="12199">
                  <c:v>0.23419000000000001</c:v>
                </c:pt>
                <c:pt idx="12200">
                  <c:v>0.23980000000000001</c:v>
                </c:pt>
                <c:pt idx="12201">
                  <c:v>0.26840999999999998</c:v>
                </c:pt>
                <c:pt idx="12202">
                  <c:v>0.23734</c:v>
                </c:pt>
                <c:pt idx="12203">
                  <c:v>0.31019000000000002</c:v>
                </c:pt>
                <c:pt idx="12204">
                  <c:v>0.49349999999999999</c:v>
                </c:pt>
                <c:pt idx="12205">
                  <c:v>0.51054999999999995</c:v>
                </c:pt>
                <c:pt idx="12206">
                  <c:v>0.41103000000000001</c:v>
                </c:pt>
                <c:pt idx="12207">
                  <c:v>0.30952000000000002</c:v>
                </c:pt>
                <c:pt idx="12208">
                  <c:v>0.20355999999999999</c:v>
                </c:pt>
                <c:pt idx="12209">
                  <c:v>0.21414</c:v>
                </c:pt>
                <c:pt idx="12210">
                  <c:v>0.15253</c:v>
                </c:pt>
                <c:pt idx="12211">
                  <c:v>8.3027000000000004E-2</c:v>
                </c:pt>
                <c:pt idx="12212">
                  <c:v>0.10721</c:v>
                </c:pt>
                <c:pt idx="12213">
                  <c:v>0.11308</c:v>
                </c:pt>
                <c:pt idx="12214">
                  <c:v>0.13122</c:v>
                </c:pt>
                <c:pt idx="12215">
                  <c:v>0.11071</c:v>
                </c:pt>
                <c:pt idx="12216">
                  <c:v>0.15312999999999999</c:v>
                </c:pt>
                <c:pt idx="12217">
                  <c:v>0.16653000000000001</c:v>
                </c:pt>
                <c:pt idx="12218">
                  <c:v>0.33104</c:v>
                </c:pt>
                <c:pt idx="12219">
                  <c:v>0.28645999999999999</c:v>
                </c:pt>
                <c:pt idx="12220">
                  <c:v>0.33655000000000002</c:v>
                </c:pt>
                <c:pt idx="12221">
                  <c:v>0.32782</c:v>
                </c:pt>
                <c:pt idx="12222">
                  <c:v>0.43314000000000002</c:v>
                </c:pt>
                <c:pt idx="12223">
                  <c:v>0.40679999999999999</c:v>
                </c:pt>
                <c:pt idx="12224">
                  <c:v>0.36886999999999998</c:v>
                </c:pt>
                <c:pt idx="12225">
                  <c:v>0.29923</c:v>
                </c:pt>
                <c:pt idx="12226">
                  <c:v>0.33796999999999999</c:v>
                </c:pt>
                <c:pt idx="12227">
                  <c:v>0.42919000000000002</c:v>
                </c:pt>
                <c:pt idx="12228">
                  <c:v>0.25584000000000001</c:v>
                </c:pt>
                <c:pt idx="12229">
                  <c:v>0.29948999999999998</c:v>
                </c:pt>
                <c:pt idx="12230">
                  <c:v>0.21138000000000001</c:v>
                </c:pt>
                <c:pt idx="12231">
                  <c:v>0.25874999999999998</c:v>
                </c:pt>
                <c:pt idx="12232">
                  <c:v>0.27794999999999997</c:v>
                </c:pt>
                <c:pt idx="12233">
                  <c:v>0.17030999999999999</c:v>
                </c:pt>
                <c:pt idx="12234">
                  <c:v>0.29862</c:v>
                </c:pt>
                <c:pt idx="12235">
                  <c:v>0.47875000000000001</c:v>
                </c:pt>
                <c:pt idx="12236">
                  <c:v>0.53320000000000001</c:v>
                </c:pt>
                <c:pt idx="12237">
                  <c:v>0.45773999999999998</c:v>
                </c:pt>
                <c:pt idx="12238">
                  <c:v>0.54498000000000002</c:v>
                </c:pt>
                <c:pt idx="12239">
                  <c:v>0.61131999999999997</c:v>
                </c:pt>
                <c:pt idx="12240">
                  <c:v>0.55828</c:v>
                </c:pt>
                <c:pt idx="12241">
                  <c:v>0.43147000000000002</c:v>
                </c:pt>
                <c:pt idx="12242">
                  <c:v>0.38639000000000001</c:v>
                </c:pt>
                <c:pt idx="12243">
                  <c:v>0.37017</c:v>
                </c:pt>
                <c:pt idx="12244">
                  <c:v>0.25416</c:v>
                </c:pt>
                <c:pt idx="12245">
                  <c:v>0.24010999999999999</c:v>
                </c:pt>
                <c:pt idx="12246">
                  <c:v>0.24428</c:v>
                </c:pt>
                <c:pt idx="12247">
                  <c:v>0.25662000000000001</c:v>
                </c:pt>
                <c:pt idx="12248">
                  <c:v>9.3581999999999999E-2</c:v>
                </c:pt>
                <c:pt idx="12249">
                  <c:v>9.2083999999999999E-2</c:v>
                </c:pt>
                <c:pt idx="12250">
                  <c:v>0.17016000000000001</c:v>
                </c:pt>
                <c:pt idx="12251">
                  <c:v>0.18276000000000001</c:v>
                </c:pt>
                <c:pt idx="12252">
                  <c:v>0.16686000000000001</c:v>
                </c:pt>
                <c:pt idx="12253">
                  <c:v>5.8042000000000003E-2</c:v>
                </c:pt>
                <c:pt idx="12254">
                  <c:v>6.2142000000000003E-2</c:v>
                </c:pt>
                <c:pt idx="12255">
                  <c:v>6.6631999999999997E-2</c:v>
                </c:pt>
                <c:pt idx="12256">
                  <c:v>6.8982000000000002E-2</c:v>
                </c:pt>
                <c:pt idx="12257">
                  <c:v>9.3559000000000003E-2</c:v>
                </c:pt>
                <c:pt idx="12258">
                  <c:v>0.11013000000000001</c:v>
                </c:pt>
                <c:pt idx="12259">
                  <c:v>9.0583999999999998E-2</c:v>
                </c:pt>
                <c:pt idx="12260">
                  <c:v>0.27683000000000002</c:v>
                </c:pt>
                <c:pt idx="12261">
                  <c:v>0.27282000000000001</c:v>
                </c:pt>
                <c:pt idx="12262">
                  <c:v>0.27343000000000001</c:v>
                </c:pt>
                <c:pt idx="12263">
                  <c:v>0.29854000000000003</c:v>
                </c:pt>
                <c:pt idx="12264">
                  <c:v>0.29191</c:v>
                </c:pt>
                <c:pt idx="12265">
                  <c:v>0.21782000000000001</c:v>
                </c:pt>
                <c:pt idx="12266">
                  <c:v>0.12919</c:v>
                </c:pt>
                <c:pt idx="12267">
                  <c:v>5.1236999999999998E-2</c:v>
                </c:pt>
                <c:pt idx="12268">
                  <c:v>0.45906999999999998</c:v>
                </c:pt>
                <c:pt idx="12269">
                  <c:v>0.50344999999999995</c:v>
                </c:pt>
                <c:pt idx="12270">
                  <c:v>0.50190999999999997</c:v>
                </c:pt>
                <c:pt idx="12271">
                  <c:v>0.19792999999999999</c:v>
                </c:pt>
                <c:pt idx="12272">
                  <c:v>0.34899000000000002</c:v>
                </c:pt>
                <c:pt idx="12273">
                  <c:v>0.37452000000000002</c:v>
                </c:pt>
                <c:pt idx="12274">
                  <c:v>0.26055</c:v>
                </c:pt>
                <c:pt idx="12275">
                  <c:v>0.26683000000000001</c:v>
                </c:pt>
                <c:pt idx="12276">
                  <c:v>0.23008000000000001</c:v>
                </c:pt>
                <c:pt idx="12277">
                  <c:v>0.19081999999999999</c:v>
                </c:pt>
                <c:pt idx="12278">
                  <c:v>0.19372</c:v>
                </c:pt>
                <c:pt idx="12279">
                  <c:v>0.22352</c:v>
                </c:pt>
                <c:pt idx="12280">
                  <c:v>0.19278000000000001</c:v>
                </c:pt>
                <c:pt idx="12281">
                  <c:v>0.23347000000000001</c:v>
                </c:pt>
                <c:pt idx="12282">
                  <c:v>0.19206000000000001</c:v>
                </c:pt>
                <c:pt idx="12283">
                  <c:v>0.11815000000000001</c:v>
                </c:pt>
                <c:pt idx="12284">
                  <c:v>0.18792</c:v>
                </c:pt>
                <c:pt idx="12285">
                  <c:v>4.9253999999999999E-2</c:v>
                </c:pt>
                <c:pt idx="12286">
                  <c:v>6.0031000000000001E-2</c:v>
                </c:pt>
                <c:pt idx="12287">
                  <c:v>9.4214000000000006E-2</c:v>
                </c:pt>
                <c:pt idx="12288">
                  <c:v>8.4925E-2</c:v>
                </c:pt>
                <c:pt idx="12289">
                  <c:v>5.0389000000000003E-2</c:v>
                </c:pt>
                <c:pt idx="12290">
                  <c:v>0.15484999999999999</c:v>
                </c:pt>
                <c:pt idx="12291">
                  <c:v>0.15576000000000001</c:v>
                </c:pt>
                <c:pt idx="12292">
                  <c:v>0.16761000000000001</c:v>
                </c:pt>
                <c:pt idx="12293">
                  <c:v>0.18984000000000001</c:v>
                </c:pt>
                <c:pt idx="12294">
                  <c:v>0.16142000000000001</c:v>
                </c:pt>
                <c:pt idx="12295">
                  <c:v>0.15859999999999999</c:v>
                </c:pt>
                <c:pt idx="12296">
                  <c:v>0.22061</c:v>
                </c:pt>
                <c:pt idx="12297">
                  <c:v>0.22259999999999999</c:v>
                </c:pt>
                <c:pt idx="12298">
                  <c:v>0.1484</c:v>
                </c:pt>
                <c:pt idx="12299">
                  <c:v>0.13131999999999999</c:v>
                </c:pt>
                <c:pt idx="12300">
                  <c:v>0.15941</c:v>
                </c:pt>
                <c:pt idx="12301">
                  <c:v>0.15948000000000001</c:v>
                </c:pt>
                <c:pt idx="12302">
                  <c:v>0.24546000000000001</c:v>
                </c:pt>
                <c:pt idx="12303">
                  <c:v>0.12909999999999999</c:v>
                </c:pt>
                <c:pt idx="12304">
                  <c:v>0.13483999999999999</c:v>
                </c:pt>
                <c:pt idx="12305">
                  <c:v>0.21085000000000001</c:v>
                </c:pt>
                <c:pt idx="12306">
                  <c:v>0.12958</c:v>
                </c:pt>
                <c:pt idx="12307">
                  <c:v>0.13299</c:v>
                </c:pt>
                <c:pt idx="12308">
                  <c:v>4.3729999999999998E-2</c:v>
                </c:pt>
                <c:pt idx="12309">
                  <c:v>5.5650999999999999E-2</c:v>
                </c:pt>
                <c:pt idx="12310">
                  <c:v>5.5181000000000001E-2</c:v>
                </c:pt>
                <c:pt idx="12311">
                  <c:v>5.3858999999999997E-2</c:v>
                </c:pt>
                <c:pt idx="12312">
                  <c:v>8.2737000000000005E-2</c:v>
                </c:pt>
                <c:pt idx="12313">
                  <c:v>0.27466000000000002</c:v>
                </c:pt>
                <c:pt idx="12314">
                  <c:v>0.28355000000000002</c:v>
                </c:pt>
                <c:pt idx="12315">
                  <c:v>0.12352</c:v>
                </c:pt>
                <c:pt idx="12316">
                  <c:v>0.10792</c:v>
                </c:pt>
                <c:pt idx="12317">
                  <c:v>0.20782</c:v>
                </c:pt>
                <c:pt idx="12318">
                  <c:v>0.13241</c:v>
                </c:pt>
                <c:pt idx="12319">
                  <c:v>0.20030000000000001</c:v>
                </c:pt>
                <c:pt idx="12320">
                  <c:v>0.17998</c:v>
                </c:pt>
                <c:pt idx="12321">
                  <c:v>0.11323999999999999</c:v>
                </c:pt>
                <c:pt idx="12322">
                  <c:v>0.10154000000000001</c:v>
                </c:pt>
                <c:pt idx="12323">
                  <c:v>9.4853999999999994E-2</c:v>
                </c:pt>
                <c:pt idx="12324">
                  <c:v>9.0903999999999999E-2</c:v>
                </c:pt>
                <c:pt idx="12325">
                  <c:v>6.8318000000000004E-2</c:v>
                </c:pt>
                <c:pt idx="12326">
                  <c:v>9.3193999999999999E-2</c:v>
                </c:pt>
                <c:pt idx="12327">
                  <c:v>7.0285E-2</c:v>
                </c:pt>
                <c:pt idx="12328">
                  <c:v>7.4046000000000001E-2</c:v>
                </c:pt>
                <c:pt idx="12329">
                  <c:v>6.3580999999999999E-2</c:v>
                </c:pt>
                <c:pt idx="12330">
                  <c:v>0.40067000000000003</c:v>
                </c:pt>
                <c:pt idx="12331">
                  <c:v>0.3891</c:v>
                </c:pt>
                <c:pt idx="12332">
                  <c:v>0.39661999999999997</c:v>
                </c:pt>
                <c:pt idx="12333">
                  <c:v>0.40905999999999998</c:v>
                </c:pt>
                <c:pt idx="12334">
                  <c:v>0.43162</c:v>
                </c:pt>
                <c:pt idx="12335">
                  <c:v>0.52380000000000004</c:v>
                </c:pt>
                <c:pt idx="12336">
                  <c:v>0.51790999999999998</c:v>
                </c:pt>
                <c:pt idx="12337">
                  <c:v>0.51966000000000001</c:v>
                </c:pt>
                <c:pt idx="12338">
                  <c:v>0.56413999999999997</c:v>
                </c:pt>
                <c:pt idx="12339">
                  <c:v>0.63619999999999999</c:v>
                </c:pt>
                <c:pt idx="12340">
                  <c:v>0.69235000000000002</c:v>
                </c:pt>
                <c:pt idx="12341">
                  <c:v>0.72480999999999995</c:v>
                </c:pt>
                <c:pt idx="12342">
                  <c:v>0.57509999999999994</c:v>
                </c:pt>
                <c:pt idx="12343">
                  <c:v>0.69276000000000004</c:v>
                </c:pt>
                <c:pt idx="12344">
                  <c:v>0.76529999999999998</c:v>
                </c:pt>
                <c:pt idx="12345">
                  <c:v>0.70791999999999999</c:v>
                </c:pt>
                <c:pt idx="12346">
                  <c:v>0.67120999999999997</c:v>
                </c:pt>
                <c:pt idx="12347">
                  <c:v>0.45269999999999999</c:v>
                </c:pt>
                <c:pt idx="12348">
                  <c:v>0.45233000000000001</c:v>
                </c:pt>
                <c:pt idx="12349">
                  <c:v>0.22617000000000001</c:v>
                </c:pt>
                <c:pt idx="12350">
                  <c:v>0.14768000000000001</c:v>
                </c:pt>
                <c:pt idx="12351">
                  <c:v>0.10718</c:v>
                </c:pt>
                <c:pt idx="12352">
                  <c:v>0.26939999999999997</c:v>
                </c:pt>
                <c:pt idx="12353">
                  <c:v>0.26017000000000001</c:v>
                </c:pt>
                <c:pt idx="12354">
                  <c:v>0.26762999999999998</c:v>
                </c:pt>
                <c:pt idx="12355">
                  <c:v>0.14882999999999999</c:v>
                </c:pt>
                <c:pt idx="12356">
                  <c:v>0.1086</c:v>
                </c:pt>
                <c:pt idx="12357">
                  <c:v>0.12171999999999999</c:v>
                </c:pt>
                <c:pt idx="12358">
                  <c:v>0.32663999999999999</c:v>
                </c:pt>
                <c:pt idx="12359">
                  <c:v>0.38616</c:v>
                </c:pt>
                <c:pt idx="12360">
                  <c:v>0.40017000000000003</c:v>
                </c:pt>
                <c:pt idx="12361">
                  <c:v>0.38595000000000002</c:v>
                </c:pt>
                <c:pt idx="12362">
                  <c:v>0.37313000000000002</c:v>
                </c:pt>
                <c:pt idx="12363">
                  <c:v>0.33761000000000002</c:v>
                </c:pt>
                <c:pt idx="12364">
                  <c:v>0.35564000000000001</c:v>
                </c:pt>
                <c:pt idx="12365">
                  <c:v>0.41376000000000002</c:v>
                </c:pt>
                <c:pt idx="12366">
                  <c:v>0.47159000000000001</c:v>
                </c:pt>
                <c:pt idx="12367">
                  <c:v>0.47027000000000002</c:v>
                </c:pt>
                <c:pt idx="12368">
                  <c:v>0.64188000000000001</c:v>
                </c:pt>
                <c:pt idx="12369">
                  <c:v>0.34932999999999997</c:v>
                </c:pt>
                <c:pt idx="12370">
                  <c:v>0.22461999999999999</c:v>
                </c:pt>
                <c:pt idx="12371">
                  <c:v>0.12967000000000001</c:v>
                </c:pt>
                <c:pt idx="12372">
                  <c:v>0.23255999999999999</c:v>
                </c:pt>
                <c:pt idx="12373">
                  <c:v>0.18779999999999999</c:v>
                </c:pt>
                <c:pt idx="12374">
                  <c:v>0.19253000000000001</c:v>
                </c:pt>
                <c:pt idx="12375">
                  <c:v>0.51431000000000004</c:v>
                </c:pt>
                <c:pt idx="12376">
                  <c:v>0.50060000000000004</c:v>
                </c:pt>
                <c:pt idx="12377">
                  <c:v>0.22277</c:v>
                </c:pt>
                <c:pt idx="12378">
                  <c:v>0.36852000000000001</c:v>
                </c:pt>
                <c:pt idx="12379">
                  <c:v>0.50736999999999999</c:v>
                </c:pt>
                <c:pt idx="12380">
                  <c:v>0.38866000000000001</c:v>
                </c:pt>
                <c:pt idx="12381">
                  <c:v>0.22358</c:v>
                </c:pt>
                <c:pt idx="12382">
                  <c:v>0.23024</c:v>
                </c:pt>
                <c:pt idx="12383">
                  <c:v>0.27394000000000002</c:v>
                </c:pt>
                <c:pt idx="12384">
                  <c:v>0.25834000000000001</c:v>
                </c:pt>
                <c:pt idx="12385">
                  <c:v>0.31790000000000002</c:v>
                </c:pt>
                <c:pt idx="12386">
                  <c:v>0.30681999999999998</c:v>
                </c:pt>
                <c:pt idx="12387">
                  <c:v>0.22308</c:v>
                </c:pt>
                <c:pt idx="12388">
                  <c:v>0.26801000000000003</c:v>
                </c:pt>
                <c:pt idx="12389">
                  <c:v>0.25995000000000001</c:v>
                </c:pt>
                <c:pt idx="12390">
                  <c:v>0.24437999999999999</c:v>
                </c:pt>
                <c:pt idx="12391">
                  <c:v>0.26322000000000001</c:v>
                </c:pt>
                <c:pt idx="12392">
                  <c:v>0.23247999999999999</c:v>
                </c:pt>
                <c:pt idx="12393">
                  <c:v>0.2205</c:v>
                </c:pt>
                <c:pt idx="12394">
                  <c:v>0.28305000000000002</c:v>
                </c:pt>
                <c:pt idx="12395">
                  <c:v>0.27481</c:v>
                </c:pt>
                <c:pt idx="12396">
                  <c:v>0.21976999999999999</c:v>
                </c:pt>
                <c:pt idx="12397">
                  <c:v>0.23968</c:v>
                </c:pt>
                <c:pt idx="12398">
                  <c:v>0.18836</c:v>
                </c:pt>
                <c:pt idx="12399">
                  <c:v>0.14571999999999999</c:v>
                </c:pt>
                <c:pt idx="12400">
                  <c:v>0.10596</c:v>
                </c:pt>
                <c:pt idx="12401">
                  <c:v>0.12903000000000001</c:v>
                </c:pt>
                <c:pt idx="12402">
                  <c:v>0.2056</c:v>
                </c:pt>
                <c:pt idx="12403">
                  <c:v>0.18778</c:v>
                </c:pt>
                <c:pt idx="12404">
                  <c:v>0.1981</c:v>
                </c:pt>
                <c:pt idx="12405">
                  <c:v>0.19649</c:v>
                </c:pt>
                <c:pt idx="12406">
                  <c:v>0.17738999999999999</c:v>
                </c:pt>
                <c:pt idx="12407">
                  <c:v>0.16219</c:v>
                </c:pt>
                <c:pt idx="12408">
                  <c:v>0.18389</c:v>
                </c:pt>
                <c:pt idx="12409">
                  <c:v>0.32563999999999999</c:v>
                </c:pt>
                <c:pt idx="12410">
                  <c:v>0.29857</c:v>
                </c:pt>
                <c:pt idx="12411">
                  <c:v>0.18551000000000001</c:v>
                </c:pt>
                <c:pt idx="12412">
                  <c:v>0.23014000000000001</c:v>
                </c:pt>
                <c:pt idx="12413">
                  <c:v>0.21165999999999999</c:v>
                </c:pt>
                <c:pt idx="12414">
                  <c:v>0.22066</c:v>
                </c:pt>
                <c:pt idx="12415">
                  <c:v>0.31070999999999999</c:v>
                </c:pt>
                <c:pt idx="12416">
                  <c:v>0.31325999999999998</c:v>
                </c:pt>
                <c:pt idx="12417">
                  <c:v>0.31462000000000001</c:v>
                </c:pt>
                <c:pt idx="12418">
                  <c:v>0.28727999999999998</c:v>
                </c:pt>
                <c:pt idx="12419">
                  <c:v>0.3957</c:v>
                </c:pt>
                <c:pt idx="12420">
                  <c:v>0.38923000000000002</c:v>
                </c:pt>
                <c:pt idx="12421">
                  <c:v>0.48625000000000002</c:v>
                </c:pt>
                <c:pt idx="12422">
                  <c:v>0.4163</c:v>
                </c:pt>
                <c:pt idx="12423">
                  <c:v>0.55927000000000004</c:v>
                </c:pt>
                <c:pt idx="12424">
                  <c:v>0.49812000000000001</c:v>
                </c:pt>
                <c:pt idx="12425">
                  <c:v>0.39045999999999997</c:v>
                </c:pt>
                <c:pt idx="12426">
                  <c:v>0.37774999999999997</c:v>
                </c:pt>
                <c:pt idx="12427">
                  <c:v>0.30764000000000002</c:v>
                </c:pt>
                <c:pt idx="12428">
                  <c:v>0.23435</c:v>
                </c:pt>
                <c:pt idx="12429">
                  <c:v>0.27944999999999998</c:v>
                </c:pt>
                <c:pt idx="12430">
                  <c:v>0.53573000000000004</c:v>
                </c:pt>
                <c:pt idx="12431">
                  <c:v>0.72028999999999999</c:v>
                </c:pt>
                <c:pt idx="12432">
                  <c:v>0.48126000000000002</c:v>
                </c:pt>
                <c:pt idx="12433">
                  <c:v>0.46211999999999998</c:v>
                </c:pt>
                <c:pt idx="12434">
                  <c:v>0.24662000000000001</c:v>
                </c:pt>
                <c:pt idx="12435">
                  <c:v>0.25152000000000002</c:v>
                </c:pt>
                <c:pt idx="12436">
                  <c:v>0.32640999999999998</c:v>
                </c:pt>
                <c:pt idx="12437">
                  <c:v>0.24679000000000001</c:v>
                </c:pt>
                <c:pt idx="12438">
                  <c:v>0.23039000000000001</c:v>
                </c:pt>
                <c:pt idx="12439">
                  <c:v>0.23038</c:v>
                </c:pt>
                <c:pt idx="12440">
                  <c:v>0.12925</c:v>
                </c:pt>
                <c:pt idx="12441">
                  <c:v>2.325E-2</c:v>
                </c:pt>
                <c:pt idx="12442">
                  <c:v>1.2838E-2</c:v>
                </c:pt>
                <c:pt idx="12443">
                  <c:v>5.1919E-2</c:v>
                </c:pt>
                <c:pt idx="12444">
                  <c:v>0.11627999999999999</c:v>
                </c:pt>
                <c:pt idx="12445">
                  <c:v>5.4182000000000001E-2</c:v>
                </c:pt>
                <c:pt idx="12446">
                  <c:v>0.17255999999999999</c:v>
                </c:pt>
                <c:pt idx="12447">
                  <c:v>0.40373999999999999</c:v>
                </c:pt>
                <c:pt idx="12448">
                  <c:v>0.59835000000000005</c:v>
                </c:pt>
                <c:pt idx="12449">
                  <c:v>0.33442</c:v>
                </c:pt>
                <c:pt idx="12450">
                  <c:v>0.21698000000000001</c:v>
                </c:pt>
                <c:pt idx="12451">
                  <c:v>8.8974999999999999E-2</c:v>
                </c:pt>
                <c:pt idx="12452">
                  <c:v>0.15859999999999999</c:v>
                </c:pt>
                <c:pt idx="12453">
                  <c:v>0.18368999999999999</c:v>
                </c:pt>
                <c:pt idx="12454">
                  <c:v>0.25805</c:v>
                </c:pt>
                <c:pt idx="12455">
                  <c:v>0.32251999999999997</c:v>
                </c:pt>
                <c:pt idx="12456">
                  <c:v>0.32364999999999999</c:v>
                </c:pt>
                <c:pt idx="12457">
                  <c:v>0.11426</c:v>
                </c:pt>
                <c:pt idx="12458">
                  <c:v>0.14577999999999999</c:v>
                </c:pt>
                <c:pt idx="12459">
                  <c:v>0.25607999999999997</c:v>
                </c:pt>
                <c:pt idx="12460">
                  <c:v>0.22444</c:v>
                </c:pt>
                <c:pt idx="12461">
                  <c:v>0.31352999999999998</c:v>
                </c:pt>
                <c:pt idx="12462">
                  <c:v>0.21675</c:v>
                </c:pt>
                <c:pt idx="12463">
                  <c:v>0.22931000000000001</c:v>
                </c:pt>
                <c:pt idx="12464">
                  <c:v>0.21410999999999999</c:v>
                </c:pt>
                <c:pt idx="12465">
                  <c:v>9.6236000000000002E-2</c:v>
                </c:pt>
                <c:pt idx="12466">
                  <c:v>0.22566</c:v>
                </c:pt>
                <c:pt idx="12467">
                  <c:v>0.28582999999999997</c:v>
                </c:pt>
                <c:pt idx="12468">
                  <c:v>0.25113000000000002</c:v>
                </c:pt>
                <c:pt idx="12469">
                  <c:v>0.34815000000000002</c:v>
                </c:pt>
                <c:pt idx="12470">
                  <c:v>0.26727000000000001</c:v>
                </c:pt>
                <c:pt idx="12471">
                  <c:v>0.22212999999999999</c:v>
                </c:pt>
                <c:pt idx="12472">
                  <c:v>0.30834</c:v>
                </c:pt>
                <c:pt idx="12473">
                  <c:v>0.22631000000000001</c:v>
                </c:pt>
                <c:pt idx="12474">
                  <c:v>0.19128999999999999</c:v>
                </c:pt>
                <c:pt idx="12475">
                  <c:v>0.28570000000000001</c:v>
                </c:pt>
                <c:pt idx="12476">
                  <c:v>0.28570000000000001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87BD-4DFA-A460-D6AFF97624B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78922704"/>
        <c:axId val="578923032"/>
      </c:scatterChart>
      <c:valAx>
        <c:axId val="578922704"/>
        <c:scaling>
          <c:orientation val="minMax"/>
          <c:max val="100000"/>
          <c:min val="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GB"/>
                  <a:t>step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78923032"/>
        <c:crosses val="autoZero"/>
        <c:crossBetween val="midCat"/>
      </c:valAx>
      <c:valAx>
        <c:axId val="578923032"/>
        <c:scaling>
          <c:orientation val="minMax"/>
        </c:scaling>
        <c:delete val="0"/>
        <c:axPos val="l"/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GB"/>
                  <a:t>energy</a:t>
                </a:r>
                <a:br>
                  <a:rPr lang="en-GB"/>
                </a:br>
                <a:r>
                  <a:rPr lang="en-GB"/>
                  <a:t>(arb units)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78922704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x1</c:v>
                </c:pt>
              </c:strCache>
            </c:strRef>
          </c:tx>
          <c:spPr>
            <a:ln w="19050" cap="rnd">
              <a:solidFill>
                <a:srgbClr val="7030A0"/>
              </a:solidFill>
              <a:round/>
            </a:ln>
            <a:effectLst/>
          </c:spPr>
          <c:marker>
            <c:symbol val="none"/>
          </c:marker>
          <c:xVal>
            <c:numRef>
              <c:f>Sheet1!$A$2:$A$12478</c:f>
              <c:numCache>
                <c:formatCode>General</c:formatCode>
                <c:ptCount val="12477"/>
                <c:pt idx="0">
                  <c:v>0</c:v>
                </c:pt>
                <c:pt idx="1">
                  <c:v>1</c:v>
                </c:pt>
                <c:pt idx="2">
                  <c:v>5</c:v>
                </c:pt>
                <c:pt idx="3">
                  <c:v>7</c:v>
                </c:pt>
                <c:pt idx="4">
                  <c:v>13</c:v>
                </c:pt>
                <c:pt idx="5">
                  <c:v>29</c:v>
                </c:pt>
                <c:pt idx="6">
                  <c:v>32</c:v>
                </c:pt>
                <c:pt idx="7">
                  <c:v>36</c:v>
                </c:pt>
                <c:pt idx="8">
                  <c:v>38</c:v>
                </c:pt>
                <c:pt idx="9">
                  <c:v>55</c:v>
                </c:pt>
                <c:pt idx="10">
                  <c:v>56</c:v>
                </c:pt>
                <c:pt idx="11">
                  <c:v>67</c:v>
                </c:pt>
                <c:pt idx="12">
                  <c:v>71</c:v>
                </c:pt>
                <c:pt idx="13">
                  <c:v>72</c:v>
                </c:pt>
                <c:pt idx="14">
                  <c:v>81</c:v>
                </c:pt>
                <c:pt idx="15">
                  <c:v>96</c:v>
                </c:pt>
                <c:pt idx="16">
                  <c:v>97</c:v>
                </c:pt>
                <c:pt idx="17">
                  <c:v>106</c:v>
                </c:pt>
                <c:pt idx="18">
                  <c:v>130</c:v>
                </c:pt>
                <c:pt idx="19">
                  <c:v>131</c:v>
                </c:pt>
                <c:pt idx="20">
                  <c:v>133</c:v>
                </c:pt>
                <c:pt idx="21">
                  <c:v>143</c:v>
                </c:pt>
                <c:pt idx="22">
                  <c:v>145</c:v>
                </c:pt>
                <c:pt idx="23">
                  <c:v>149</c:v>
                </c:pt>
                <c:pt idx="24">
                  <c:v>151</c:v>
                </c:pt>
                <c:pt idx="25">
                  <c:v>154</c:v>
                </c:pt>
                <c:pt idx="26">
                  <c:v>155</c:v>
                </c:pt>
                <c:pt idx="27">
                  <c:v>165</c:v>
                </c:pt>
                <c:pt idx="28">
                  <c:v>178</c:v>
                </c:pt>
                <c:pt idx="29">
                  <c:v>184</c:v>
                </c:pt>
                <c:pt idx="30">
                  <c:v>192</c:v>
                </c:pt>
                <c:pt idx="31">
                  <c:v>194</c:v>
                </c:pt>
                <c:pt idx="32">
                  <c:v>198</c:v>
                </c:pt>
                <c:pt idx="33">
                  <c:v>204</c:v>
                </c:pt>
                <c:pt idx="34">
                  <c:v>207</c:v>
                </c:pt>
                <c:pt idx="35">
                  <c:v>214</c:v>
                </c:pt>
                <c:pt idx="36">
                  <c:v>228</c:v>
                </c:pt>
                <c:pt idx="37">
                  <c:v>238</c:v>
                </c:pt>
                <c:pt idx="38">
                  <c:v>240</c:v>
                </c:pt>
                <c:pt idx="39">
                  <c:v>243</c:v>
                </c:pt>
                <c:pt idx="40">
                  <c:v>244</c:v>
                </c:pt>
                <c:pt idx="41">
                  <c:v>251</c:v>
                </c:pt>
                <c:pt idx="42">
                  <c:v>254</c:v>
                </c:pt>
                <c:pt idx="43">
                  <c:v>256</c:v>
                </c:pt>
                <c:pt idx="44">
                  <c:v>257</c:v>
                </c:pt>
                <c:pt idx="45">
                  <c:v>260</c:v>
                </c:pt>
                <c:pt idx="46">
                  <c:v>264</c:v>
                </c:pt>
                <c:pt idx="47">
                  <c:v>271</c:v>
                </c:pt>
                <c:pt idx="48">
                  <c:v>296</c:v>
                </c:pt>
                <c:pt idx="49">
                  <c:v>302</c:v>
                </c:pt>
                <c:pt idx="50">
                  <c:v>304</c:v>
                </c:pt>
                <c:pt idx="51">
                  <c:v>319</c:v>
                </c:pt>
                <c:pt idx="52">
                  <c:v>323</c:v>
                </c:pt>
                <c:pt idx="53">
                  <c:v>335</c:v>
                </c:pt>
                <c:pt idx="54">
                  <c:v>346</c:v>
                </c:pt>
                <c:pt idx="55">
                  <c:v>353</c:v>
                </c:pt>
                <c:pt idx="56">
                  <c:v>361</c:v>
                </c:pt>
                <c:pt idx="57">
                  <c:v>366</c:v>
                </c:pt>
                <c:pt idx="58">
                  <c:v>431</c:v>
                </c:pt>
                <c:pt idx="59">
                  <c:v>434</c:v>
                </c:pt>
                <c:pt idx="60">
                  <c:v>451</c:v>
                </c:pt>
                <c:pt idx="61">
                  <c:v>460</c:v>
                </c:pt>
                <c:pt idx="62">
                  <c:v>480</c:v>
                </c:pt>
                <c:pt idx="63">
                  <c:v>484</c:v>
                </c:pt>
                <c:pt idx="64">
                  <c:v>495</c:v>
                </c:pt>
                <c:pt idx="65">
                  <c:v>503</c:v>
                </c:pt>
                <c:pt idx="66">
                  <c:v>537</c:v>
                </c:pt>
                <c:pt idx="67">
                  <c:v>540</c:v>
                </c:pt>
                <c:pt idx="68">
                  <c:v>542</c:v>
                </c:pt>
                <c:pt idx="69">
                  <c:v>553</c:v>
                </c:pt>
                <c:pt idx="70">
                  <c:v>572</c:v>
                </c:pt>
                <c:pt idx="71">
                  <c:v>597</c:v>
                </c:pt>
                <c:pt idx="72">
                  <c:v>598</c:v>
                </c:pt>
                <c:pt idx="73">
                  <c:v>607</c:v>
                </c:pt>
                <c:pt idx="74">
                  <c:v>617</c:v>
                </c:pt>
                <c:pt idx="75">
                  <c:v>624</c:v>
                </c:pt>
                <c:pt idx="76">
                  <c:v>628</c:v>
                </c:pt>
                <c:pt idx="77">
                  <c:v>634</c:v>
                </c:pt>
                <c:pt idx="78">
                  <c:v>647</c:v>
                </c:pt>
                <c:pt idx="79">
                  <c:v>649</c:v>
                </c:pt>
                <c:pt idx="80">
                  <c:v>656</c:v>
                </c:pt>
                <c:pt idx="81">
                  <c:v>658</c:v>
                </c:pt>
                <c:pt idx="82">
                  <c:v>663</c:v>
                </c:pt>
                <c:pt idx="83">
                  <c:v>664</c:v>
                </c:pt>
                <c:pt idx="84">
                  <c:v>680</c:v>
                </c:pt>
                <c:pt idx="85">
                  <c:v>682</c:v>
                </c:pt>
                <c:pt idx="86">
                  <c:v>691</c:v>
                </c:pt>
                <c:pt idx="87">
                  <c:v>697</c:v>
                </c:pt>
                <c:pt idx="88">
                  <c:v>701</c:v>
                </c:pt>
                <c:pt idx="89">
                  <c:v>708</c:v>
                </c:pt>
                <c:pt idx="90">
                  <c:v>710</c:v>
                </c:pt>
                <c:pt idx="91">
                  <c:v>713</c:v>
                </c:pt>
                <c:pt idx="92">
                  <c:v>716</c:v>
                </c:pt>
                <c:pt idx="93">
                  <c:v>726</c:v>
                </c:pt>
                <c:pt idx="94">
                  <c:v>743</c:v>
                </c:pt>
                <c:pt idx="95">
                  <c:v>745</c:v>
                </c:pt>
                <c:pt idx="96">
                  <c:v>752</c:v>
                </c:pt>
                <c:pt idx="97">
                  <c:v>754</c:v>
                </c:pt>
                <c:pt idx="98">
                  <c:v>755</c:v>
                </c:pt>
                <c:pt idx="99">
                  <c:v>759</c:v>
                </c:pt>
                <c:pt idx="100">
                  <c:v>785</c:v>
                </c:pt>
                <c:pt idx="101">
                  <c:v>787</c:v>
                </c:pt>
                <c:pt idx="102">
                  <c:v>790</c:v>
                </c:pt>
                <c:pt idx="103">
                  <c:v>792</c:v>
                </c:pt>
                <c:pt idx="104">
                  <c:v>794</c:v>
                </c:pt>
                <c:pt idx="105">
                  <c:v>824</c:v>
                </c:pt>
                <c:pt idx="106">
                  <c:v>825</c:v>
                </c:pt>
                <c:pt idx="107">
                  <c:v>826</c:v>
                </c:pt>
                <c:pt idx="108">
                  <c:v>833</c:v>
                </c:pt>
                <c:pt idx="109">
                  <c:v>834</c:v>
                </c:pt>
                <c:pt idx="110">
                  <c:v>838</c:v>
                </c:pt>
                <c:pt idx="111">
                  <c:v>840</c:v>
                </c:pt>
                <c:pt idx="112">
                  <c:v>842</c:v>
                </c:pt>
                <c:pt idx="113">
                  <c:v>848</c:v>
                </c:pt>
                <c:pt idx="114">
                  <c:v>864</c:v>
                </c:pt>
                <c:pt idx="115">
                  <c:v>874</c:v>
                </c:pt>
                <c:pt idx="116">
                  <c:v>879</c:v>
                </c:pt>
                <c:pt idx="117">
                  <c:v>880</c:v>
                </c:pt>
                <c:pt idx="118">
                  <c:v>891</c:v>
                </c:pt>
                <c:pt idx="119">
                  <c:v>894</c:v>
                </c:pt>
                <c:pt idx="120">
                  <c:v>900</c:v>
                </c:pt>
                <c:pt idx="121">
                  <c:v>901</c:v>
                </c:pt>
                <c:pt idx="122">
                  <c:v>903</c:v>
                </c:pt>
                <c:pt idx="123">
                  <c:v>917</c:v>
                </c:pt>
                <c:pt idx="124">
                  <c:v>918</c:v>
                </c:pt>
                <c:pt idx="125">
                  <c:v>922</c:v>
                </c:pt>
                <c:pt idx="126">
                  <c:v>923</c:v>
                </c:pt>
                <c:pt idx="127">
                  <c:v>935</c:v>
                </c:pt>
                <c:pt idx="128">
                  <c:v>941</c:v>
                </c:pt>
                <c:pt idx="129">
                  <c:v>948</c:v>
                </c:pt>
                <c:pt idx="130">
                  <c:v>963</c:v>
                </c:pt>
                <c:pt idx="131">
                  <c:v>964</c:v>
                </c:pt>
                <c:pt idx="132">
                  <c:v>972</c:v>
                </c:pt>
                <c:pt idx="133">
                  <c:v>997</c:v>
                </c:pt>
                <c:pt idx="134">
                  <c:v>998</c:v>
                </c:pt>
                <c:pt idx="135">
                  <c:v>1014</c:v>
                </c:pt>
                <c:pt idx="136">
                  <c:v>1015</c:v>
                </c:pt>
                <c:pt idx="137">
                  <c:v>1017</c:v>
                </c:pt>
                <c:pt idx="138">
                  <c:v>1020</c:v>
                </c:pt>
                <c:pt idx="139">
                  <c:v>1039</c:v>
                </c:pt>
                <c:pt idx="140">
                  <c:v>1042</c:v>
                </c:pt>
                <c:pt idx="141">
                  <c:v>1050</c:v>
                </c:pt>
                <c:pt idx="142">
                  <c:v>1075</c:v>
                </c:pt>
                <c:pt idx="143">
                  <c:v>1090</c:v>
                </c:pt>
                <c:pt idx="144">
                  <c:v>1096</c:v>
                </c:pt>
                <c:pt idx="145">
                  <c:v>1104</c:v>
                </c:pt>
                <c:pt idx="146">
                  <c:v>1108</c:v>
                </c:pt>
                <c:pt idx="147">
                  <c:v>1111</c:v>
                </c:pt>
                <c:pt idx="148">
                  <c:v>1116</c:v>
                </c:pt>
                <c:pt idx="149">
                  <c:v>1117</c:v>
                </c:pt>
                <c:pt idx="150">
                  <c:v>1122</c:v>
                </c:pt>
                <c:pt idx="151">
                  <c:v>1124</c:v>
                </c:pt>
                <c:pt idx="152">
                  <c:v>1129</c:v>
                </c:pt>
                <c:pt idx="153">
                  <c:v>1131</c:v>
                </c:pt>
                <c:pt idx="154">
                  <c:v>1140</c:v>
                </c:pt>
                <c:pt idx="155">
                  <c:v>1144</c:v>
                </c:pt>
                <c:pt idx="156">
                  <c:v>1160</c:v>
                </c:pt>
                <c:pt idx="157">
                  <c:v>1168</c:v>
                </c:pt>
                <c:pt idx="158">
                  <c:v>1171</c:v>
                </c:pt>
                <c:pt idx="159">
                  <c:v>1181</c:v>
                </c:pt>
                <c:pt idx="160">
                  <c:v>1183</c:v>
                </c:pt>
                <c:pt idx="161">
                  <c:v>1195</c:v>
                </c:pt>
                <c:pt idx="162">
                  <c:v>1202</c:v>
                </c:pt>
                <c:pt idx="163">
                  <c:v>1203</c:v>
                </c:pt>
                <c:pt idx="164">
                  <c:v>1205</c:v>
                </c:pt>
                <c:pt idx="165">
                  <c:v>1208</c:v>
                </c:pt>
                <c:pt idx="166">
                  <c:v>1219</c:v>
                </c:pt>
                <c:pt idx="167">
                  <c:v>1220</c:v>
                </c:pt>
                <c:pt idx="168">
                  <c:v>1222</c:v>
                </c:pt>
                <c:pt idx="169">
                  <c:v>1247</c:v>
                </c:pt>
                <c:pt idx="170">
                  <c:v>1256</c:v>
                </c:pt>
                <c:pt idx="171">
                  <c:v>1267</c:v>
                </c:pt>
                <c:pt idx="172">
                  <c:v>1268</c:v>
                </c:pt>
                <c:pt idx="173">
                  <c:v>1282</c:v>
                </c:pt>
                <c:pt idx="174">
                  <c:v>1283</c:v>
                </c:pt>
                <c:pt idx="175">
                  <c:v>1286</c:v>
                </c:pt>
                <c:pt idx="176">
                  <c:v>1293</c:v>
                </c:pt>
                <c:pt idx="177">
                  <c:v>1298</c:v>
                </c:pt>
                <c:pt idx="178">
                  <c:v>1304</c:v>
                </c:pt>
                <c:pt idx="179">
                  <c:v>1306</c:v>
                </c:pt>
                <c:pt idx="180">
                  <c:v>1308</c:v>
                </c:pt>
                <c:pt idx="181">
                  <c:v>1311</c:v>
                </c:pt>
                <c:pt idx="182">
                  <c:v>1317</c:v>
                </c:pt>
                <c:pt idx="183">
                  <c:v>1322</c:v>
                </c:pt>
                <c:pt idx="184">
                  <c:v>1323</c:v>
                </c:pt>
                <c:pt idx="185">
                  <c:v>1331</c:v>
                </c:pt>
                <c:pt idx="186">
                  <c:v>1332</c:v>
                </c:pt>
                <c:pt idx="187">
                  <c:v>1338</c:v>
                </c:pt>
                <c:pt idx="188">
                  <c:v>1342</c:v>
                </c:pt>
                <c:pt idx="189">
                  <c:v>1345</c:v>
                </c:pt>
                <c:pt idx="190">
                  <c:v>1347</c:v>
                </c:pt>
                <c:pt idx="191">
                  <c:v>1360</c:v>
                </c:pt>
                <c:pt idx="192">
                  <c:v>1361</c:v>
                </c:pt>
                <c:pt idx="193">
                  <c:v>1362</c:v>
                </c:pt>
                <c:pt idx="194">
                  <c:v>1363</c:v>
                </c:pt>
                <c:pt idx="195">
                  <c:v>1367</c:v>
                </c:pt>
                <c:pt idx="196">
                  <c:v>1374</c:v>
                </c:pt>
                <c:pt idx="197">
                  <c:v>1393</c:v>
                </c:pt>
                <c:pt idx="198">
                  <c:v>1396</c:v>
                </c:pt>
                <c:pt idx="199">
                  <c:v>1400</c:v>
                </c:pt>
                <c:pt idx="200">
                  <c:v>1402</c:v>
                </c:pt>
                <c:pt idx="201">
                  <c:v>1413</c:v>
                </c:pt>
                <c:pt idx="202">
                  <c:v>1415</c:v>
                </c:pt>
                <c:pt idx="203">
                  <c:v>1416</c:v>
                </c:pt>
                <c:pt idx="204">
                  <c:v>1417</c:v>
                </c:pt>
                <c:pt idx="205">
                  <c:v>1419</c:v>
                </c:pt>
                <c:pt idx="206">
                  <c:v>1424</c:v>
                </c:pt>
                <c:pt idx="207">
                  <c:v>1438</c:v>
                </c:pt>
                <c:pt idx="208">
                  <c:v>1457</c:v>
                </c:pt>
                <c:pt idx="209">
                  <c:v>1459</c:v>
                </c:pt>
                <c:pt idx="210">
                  <c:v>1486</c:v>
                </c:pt>
                <c:pt idx="211">
                  <c:v>1494</c:v>
                </c:pt>
                <c:pt idx="212">
                  <c:v>1495</c:v>
                </c:pt>
                <c:pt idx="213">
                  <c:v>1499</c:v>
                </c:pt>
                <c:pt idx="214">
                  <c:v>1503</c:v>
                </c:pt>
                <c:pt idx="215">
                  <c:v>1505</c:v>
                </c:pt>
                <c:pt idx="216">
                  <c:v>1506</c:v>
                </c:pt>
                <c:pt idx="217">
                  <c:v>1515</c:v>
                </c:pt>
                <c:pt idx="218">
                  <c:v>1517</c:v>
                </c:pt>
                <c:pt idx="219">
                  <c:v>1519</c:v>
                </c:pt>
                <c:pt idx="220">
                  <c:v>1523</c:v>
                </c:pt>
                <c:pt idx="221">
                  <c:v>1525</c:v>
                </c:pt>
                <c:pt idx="222">
                  <c:v>1534</c:v>
                </c:pt>
                <c:pt idx="223">
                  <c:v>1537</c:v>
                </c:pt>
                <c:pt idx="224">
                  <c:v>1548</c:v>
                </c:pt>
                <c:pt idx="225">
                  <c:v>1552</c:v>
                </c:pt>
                <c:pt idx="226">
                  <c:v>1553</c:v>
                </c:pt>
                <c:pt idx="227">
                  <c:v>1556</c:v>
                </c:pt>
                <c:pt idx="228">
                  <c:v>1557</c:v>
                </c:pt>
                <c:pt idx="229">
                  <c:v>1559</c:v>
                </c:pt>
                <c:pt idx="230">
                  <c:v>1561</c:v>
                </c:pt>
                <c:pt idx="231">
                  <c:v>1567</c:v>
                </c:pt>
                <c:pt idx="232">
                  <c:v>1577</c:v>
                </c:pt>
                <c:pt idx="233">
                  <c:v>1580</c:v>
                </c:pt>
                <c:pt idx="234">
                  <c:v>1592</c:v>
                </c:pt>
                <c:pt idx="235">
                  <c:v>1594</c:v>
                </c:pt>
                <c:pt idx="236">
                  <c:v>1618</c:v>
                </c:pt>
                <c:pt idx="237">
                  <c:v>1621</c:v>
                </c:pt>
                <c:pt idx="238">
                  <c:v>1626</c:v>
                </c:pt>
                <c:pt idx="239">
                  <c:v>1630</c:v>
                </c:pt>
                <c:pt idx="240">
                  <c:v>1639</c:v>
                </c:pt>
                <c:pt idx="241">
                  <c:v>1641</c:v>
                </c:pt>
                <c:pt idx="242">
                  <c:v>1646</c:v>
                </c:pt>
                <c:pt idx="243">
                  <c:v>1667</c:v>
                </c:pt>
                <c:pt idx="244">
                  <c:v>1675</c:v>
                </c:pt>
                <c:pt idx="245">
                  <c:v>1677</c:v>
                </c:pt>
                <c:pt idx="246">
                  <c:v>1678</c:v>
                </c:pt>
                <c:pt idx="247">
                  <c:v>1684</c:v>
                </c:pt>
                <c:pt idx="248">
                  <c:v>1687</c:v>
                </c:pt>
                <c:pt idx="249">
                  <c:v>1697</c:v>
                </c:pt>
                <c:pt idx="250">
                  <c:v>1703</c:v>
                </c:pt>
                <c:pt idx="251">
                  <c:v>1716</c:v>
                </c:pt>
                <c:pt idx="252">
                  <c:v>1731</c:v>
                </c:pt>
                <c:pt idx="253">
                  <c:v>1751</c:v>
                </c:pt>
                <c:pt idx="254">
                  <c:v>1757</c:v>
                </c:pt>
                <c:pt idx="255">
                  <c:v>1766</c:v>
                </c:pt>
                <c:pt idx="256">
                  <c:v>1784</c:v>
                </c:pt>
                <c:pt idx="257">
                  <c:v>1792</c:v>
                </c:pt>
                <c:pt idx="258">
                  <c:v>1797</c:v>
                </c:pt>
                <c:pt idx="259">
                  <c:v>1815</c:v>
                </c:pt>
                <c:pt idx="260">
                  <c:v>1819</c:v>
                </c:pt>
                <c:pt idx="261">
                  <c:v>1829</c:v>
                </c:pt>
                <c:pt idx="262">
                  <c:v>1841</c:v>
                </c:pt>
                <c:pt idx="263">
                  <c:v>1851</c:v>
                </c:pt>
                <c:pt idx="264">
                  <c:v>1858</c:v>
                </c:pt>
                <c:pt idx="265">
                  <c:v>1863</c:v>
                </c:pt>
                <c:pt idx="266">
                  <c:v>1866</c:v>
                </c:pt>
                <c:pt idx="267">
                  <c:v>1870</c:v>
                </c:pt>
                <c:pt idx="268">
                  <c:v>1871</c:v>
                </c:pt>
                <c:pt idx="269">
                  <c:v>1878</c:v>
                </c:pt>
                <c:pt idx="270">
                  <c:v>1896</c:v>
                </c:pt>
                <c:pt idx="271">
                  <c:v>1902</c:v>
                </c:pt>
                <c:pt idx="272">
                  <c:v>1905</c:v>
                </c:pt>
                <c:pt idx="273">
                  <c:v>1907</c:v>
                </c:pt>
                <c:pt idx="274">
                  <c:v>1912</c:v>
                </c:pt>
                <c:pt idx="275">
                  <c:v>1922</c:v>
                </c:pt>
                <c:pt idx="276">
                  <c:v>1925</c:v>
                </c:pt>
                <c:pt idx="277">
                  <c:v>1930</c:v>
                </c:pt>
                <c:pt idx="278">
                  <c:v>1933</c:v>
                </c:pt>
                <c:pt idx="279">
                  <c:v>1965</c:v>
                </c:pt>
                <c:pt idx="280">
                  <c:v>1974</c:v>
                </c:pt>
                <c:pt idx="281">
                  <c:v>1975</c:v>
                </c:pt>
                <c:pt idx="282">
                  <c:v>1981</c:v>
                </c:pt>
                <c:pt idx="283">
                  <c:v>1982</c:v>
                </c:pt>
                <c:pt idx="284">
                  <c:v>1983</c:v>
                </c:pt>
                <c:pt idx="285">
                  <c:v>1999</c:v>
                </c:pt>
                <c:pt idx="286">
                  <c:v>2006</c:v>
                </c:pt>
                <c:pt idx="287">
                  <c:v>2007</c:v>
                </c:pt>
                <c:pt idx="288">
                  <c:v>2017</c:v>
                </c:pt>
                <c:pt idx="289">
                  <c:v>2018</c:v>
                </c:pt>
                <c:pt idx="290">
                  <c:v>2023</c:v>
                </c:pt>
                <c:pt idx="291">
                  <c:v>2038</c:v>
                </c:pt>
                <c:pt idx="292">
                  <c:v>2048</c:v>
                </c:pt>
                <c:pt idx="293">
                  <c:v>2062</c:v>
                </c:pt>
                <c:pt idx="294">
                  <c:v>2071</c:v>
                </c:pt>
                <c:pt idx="295">
                  <c:v>2098</c:v>
                </c:pt>
                <c:pt idx="296">
                  <c:v>2099</c:v>
                </c:pt>
                <c:pt idx="297">
                  <c:v>2101</c:v>
                </c:pt>
                <c:pt idx="298">
                  <c:v>2114</c:v>
                </c:pt>
                <c:pt idx="299">
                  <c:v>2117</c:v>
                </c:pt>
                <c:pt idx="300">
                  <c:v>2121</c:v>
                </c:pt>
                <c:pt idx="301">
                  <c:v>2125</c:v>
                </c:pt>
                <c:pt idx="302">
                  <c:v>2129</c:v>
                </c:pt>
                <c:pt idx="303">
                  <c:v>2133</c:v>
                </c:pt>
                <c:pt idx="304">
                  <c:v>2148</c:v>
                </c:pt>
                <c:pt idx="305">
                  <c:v>2151</c:v>
                </c:pt>
                <c:pt idx="306">
                  <c:v>2160</c:v>
                </c:pt>
                <c:pt idx="307">
                  <c:v>2171</c:v>
                </c:pt>
                <c:pt idx="308">
                  <c:v>2172</c:v>
                </c:pt>
                <c:pt idx="309">
                  <c:v>2173</c:v>
                </c:pt>
                <c:pt idx="310">
                  <c:v>2177</c:v>
                </c:pt>
                <c:pt idx="311">
                  <c:v>2179</c:v>
                </c:pt>
                <c:pt idx="312">
                  <c:v>2190</c:v>
                </c:pt>
                <c:pt idx="313">
                  <c:v>2214</c:v>
                </c:pt>
                <c:pt idx="314">
                  <c:v>2227</c:v>
                </c:pt>
                <c:pt idx="315">
                  <c:v>2235</c:v>
                </c:pt>
                <c:pt idx="316">
                  <c:v>2238</c:v>
                </c:pt>
                <c:pt idx="317">
                  <c:v>2250</c:v>
                </c:pt>
                <c:pt idx="318">
                  <c:v>2252</c:v>
                </c:pt>
                <c:pt idx="319">
                  <c:v>2255</c:v>
                </c:pt>
                <c:pt idx="320">
                  <c:v>2259</c:v>
                </c:pt>
                <c:pt idx="321">
                  <c:v>2268</c:v>
                </c:pt>
                <c:pt idx="322">
                  <c:v>2299</c:v>
                </c:pt>
                <c:pt idx="323">
                  <c:v>2305</c:v>
                </c:pt>
                <c:pt idx="324">
                  <c:v>2309</c:v>
                </c:pt>
                <c:pt idx="325">
                  <c:v>2313</c:v>
                </c:pt>
                <c:pt idx="326">
                  <c:v>2314</c:v>
                </c:pt>
                <c:pt idx="327">
                  <c:v>2316</c:v>
                </c:pt>
                <c:pt idx="328">
                  <c:v>2325</c:v>
                </c:pt>
                <c:pt idx="329">
                  <c:v>2329</c:v>
                </c:pt>
                <c:pt idx="330">
                  <c:v>2339</c:v>
                </c:pt>
                <c:pt idx="331">
                  <c:v>2340</c:v>
                </c:pt>
                <c:pt idx="332">
                  <c:v>2353</c:v>
                </c:pt>
                <c:pt idx="333">
                  <c:v>2355</c:v>
                </c:pt>
                <c:pt idx="334">
                  <c:v>2379</c:v>
                </c:pt>
                <c:pt idx="335">
                  <c:v>2383</c:v>
                </c:pt>
                <c:pt idx="336">
                  <c:v>2388</c:v>
                </c:pt>
                <c:pt idx="337">
                  <c:v>2405</c:v>
                </c:pt>
                <c:pt idx="338">
                  <c:v>2407</c:v>
                </c:pt>
                <c:pt idx="339">
                  <c:v>2415</c:v>
                </c:pt>
                <c:pt idx="340">
                  <c:v>2430</c:v>
                </c:pt>
                <c:pt idx="341">
                  <c:v>2432</c:v>
                </c:pt>
                <c:pt idx="342">
                  <c:v>2438</c:v>
                </c:pt>
                <c:pt idx="343">
                  <c:v>2455</c:v>
                </c:pt>
                <c:pt idx="344">
                  <c:v>2474</c:v>
                </c:pt>
                <c:pt idx="345">
                  <c:v>2477</c:v>
                </c:pt>
                <c:pt idx="346">
                  <c:v>2488</c:v>
                </c:pt>
                <c:pt idx="347">
                  <c:v>2496</c:v>
                </c:pt>
                <c:pt idx="348">
                  <c:v>2500</c:v>
                </c:pt>
                <c:pt idx="349">
                  <c:v>2512</c:v>
                </c:pt>
                <c:pt idx="350">
                  <c:v>2518</c:v>
                </c:pt>
                <c:pt idx="351">
                  <c:v>2529</c:v>
                </c:pt>
                <c:pt idx="352">
                  <c:v>2564</c:v>
                </c:pt>
                <c:pt idx="353">
                  <c:v>2571</c:v>
                </c:pt>
                <c:pt idx="354">
                  <c:v>2580</c:v>
                </c:pt>
                <c:pt idx="355">
                  <c:v>2581</c:v>
                </c:pt>
                <c:pt idx="356">
                  <c:v>2586</c:v>
                </c:pt>
                <c:pt idx="357">
                  <c:v>2589</c:v>
                </c:pt>
                <c:pt idx="358">
                  <c:v>2602</c:v>
                </c:pt>
                <c:pt idx="359">
                  <c:v>2608</c:v>
                </c:pt>
                <c:pt idx="360">
                  <c:v>2609</c:v>
                </c:pt>
                <c:pt idx="361">
                  <c:v>2613</c:v>
                </c:pt>
                <c:pt idx="362">
                  <c:v>2620</c:v>
                </c:pt>
                <c:pt idx="363">
                  <c:v>2622</c:v>
                </c:pt>
                <c:pt idx="364">
                  <c:v>2624</c:v>
                </c:pt>
                <c:pt idx="365">
                  <c:v>2625</c:v>
                </c:pt>
                <c:pt idx="366">
                  <c:v>2637</c:v>
                </c:pt>
                <c:pt idx="367">
                  <c:v>2641</c:v>
                </c:pt>
                <c:pt idx="368">
                  <c:v>2642</c:v>
                </c:pt>
                <c:pt idx="369">
                  <c:v>2652</c:v>
                </c:pt>
                <c:pt idx="370">
                  <c:v>2655</c:v>
                </c:pt>
                <c:pt idx="371">
                  <c:v>2658</c:v>
                </c:pt>
                <c:pt idx="372">
                  <c:v>2660</c:v>
                </c:pt>
                <c:pt idx="373">
                  <c:v>2664</c:v>
                </c:pt>
                <c:pt idx="374">
                  <c:v>2673</c:v>
                </c:pt>
                <c:pt idx="375">
                  <c:v>2688</c:v>
                </c:pt>
                <c:pt idx="376">
                  <c:v>2703</c:v>
                </c:pt>
                <c:pt idx="377">
                  <c:v>2710</c:v>
                </c:pt>
                <c:pt idx="378">
                  <c:v>2724</c:v>
                </c:pt>
                <c:pt idx="379">
                  <c:v>2728</c:v>
                </c:pt>
                <c:pt idx="380">
                  <c:v>2757</c:v>
                </c:pt>
                <c:pt idx="381">
                  <c:v>2762</c:v>
                </c:pt>
                <c:pt idx="382">
                  <c:v>2767</c:v>
                </c:pt>
                <c:pt idx="383">
                  <c:v>2770</c:v>
                </c:pt>
                <c:pt idx="384">
                  <c:v>2772</c:v>
                </c:pt>
                <c:pt idx="385">
                  <c:v>2773</c:v>
                </c:pt>
                <c:pt idx="386">
                  <c:v>2776</c:v>
                </c:pt>
                <c:pt idx="387">
                  <c:v>2790</c:v>
                </c:pt>
                <c:pt idx="388">
                  <c:v>2792</c:v>
                </c:pt>
                <c:pt idx="389">
                  <c:v>2800</c:v>
                </c:pt>
                <c:pt idx="390">
                  <c:v>2804</c:v>
                </c:pt>
                <c:pt idx="391">
                  <c:v>2810</c:v>
                </c:pt>
                <c:pt idx="392">
                  <c:v>2821</c:v>
                </c:pt>
                <c:pt idx="393">
                  <c:v>2829</c:v>
                </c:pt>
                <c:pt idx="394">
                  <c:v>2833</c:v>
                </c:pt>
                <c:pt idx="395">
                  <c:v>2841</c:v>
                </c:pt>
                <c:pt idx="396">
                  <c:v>2845</c:v>
                </c:pt>
                <c:pt idx="397">
                  <c:v>2858</c:v>
                </c:pt>
                <c:pt idx="398">
                  <c:v>2866</c:v>
                </c:pt>
                <c:pt idx="399">
                  <c:v>2879</c:v>
                </c:pt>
                <c:pt idx="400">
                  <c:v>2882</c:v>
                </c:pt>
                <c:pt idx="401">
                  <c:v>2883</c:v>
                </c:pt>
                <c:pt idx="402">
                  <c:v>2886</c:v>
                </c:pt>
                <c:pt idx="403">
                  <c:v>2897</c:v>
                </c:pt>
                <c:pt idx="404">
                  <c:v>2907</c:v>
                </c:pt>
                <c:pt idx="405">
                  <c:v>2909</c:v>
                </c:pt>
                <c:pt idx="406">
                  <c:v>2916</c:v>
                </c:pt>
                <c:pt idx="407">
                  <c:v>2919</c:v>
                </c:pt>
                <c:pt idx="408">
                  <c:v>2936</c:v>
                </c:pt>
                <c:pt idx="409">
                  <c:v>2945</c:v>
                </c:pt>
                <c:pt idx="410">
                  <c:v>2946</c:v>
                </c:pt>
                <c:pt idx="411">
                  <c:v>2948</c:v>
                </c:pt>
                <c:pt idx="412">
                  <c:v>2953</c:v>
                </c:pt>
                <c:pt idx="413">
                  <c:v>2967</c:v>
                </c:pt>
                <c:pt idx="414">
                  <c:v>2986</c:v>
                </c:pt>
                <c:pt idx="415">
                  <c:v>2989</c:v>
                </c:pt>
                <c:pt idx="416">
                  <c:v>3007</c:v>
                </c:pt>
                <c:pt idx="417">
                  <c:v>3021</c:v>
                </c:pt>
                <c:pt idx="418">
                  <c:v>3029</c:v>
                </c:pt>
                <c:pt idx="419">
                  <c:v>3036</c:v>
                </c:pt>
                <c:pt idx="420">
                  <c:v>3039</c:v>
                </c:pt>
                <c:pt idx="421">
                  <c:v>3040</c:v>
                </c:pt>
                <c:pt idx="422">
                  <c:v>3052</c:v>
                </c:pt>
                <c:pt idx="423">
                  <c:v>3054</c:v>
                </c:pt>
                <c:pt idx="424">
                  <c:v>3070</c:v>
                </c:pt>
                <c:pt idx="425">
                  <c:v>3088</c:v>
                </c:pt>
                <c:pt idx="426">
                  <c:v>3090</c:v>
                </c:pt>
                <c:pt idx="427">
                  <c:v>3091</c:v>
                </c:pt>
                <c:pt idx="428">
                  <c:v>3121</c:v>
                </c:pt>
                <c:pt idx="429">
                  <c:v>3123</c:v>
                </c:pt>
                <c:pt idx="430">
                  <c:v>3128</c:v>
                </c:pt>
                <c:pt idx="431">
                  <c:v>3142</c:v>
                </c:pt>
                <c:pt idx="432">
                  <c:v>3148</c:v>
                </c:pt>
                <c:pt idx="433">
                  <c:v>3150</c:v>
                </c:pt>
                <c:pt idx="434">
                  <c:v>3156</c:v>
                </c:pt>
                <c:pt idx="435">
                  <c:v>3163</c:v>
                </c:pt>
                <c:pt idx="436">
                  <c:v>3169</c:v>
                </c:pt>
                <c:pt idx="437">
                  <c:v>3170</c:v>
                </c:pt>
                <c:pt idx="438">
                  <c:v>3172</c:v>
                </c:pt>
                <c:pt idx="439">
                  <c:v>3178</c:v>
                </c:pt>
                <c:pt idx="440">
                  <c:v>3180</c:v>
                </c:pt>
                <c:pt idx="441">
                  <c:v>3186</c:v>
                </c:pt>
                <c:pt idx="442">
                  <c:v>3192</c:v>
                </c:pt>
                <c:pt idx="443">
                  <c:v>3216</c:v>
                </c:pt>
                <c:pt idx="444">
                  <c:v>3221</c:v>
                </c:pt>
                <c:pt idx="445">
                  <c:v>3225</c:v>
                </c:pt>
                <c:pt idx="446">
                  <c:v>3226</c:v>
                </c:pt>
                <c:pt idx="447">
                  <c:v>3227</c:v>
                </c:pt>
                <c:pt idx="448">
                  <c:v>3230</c:v>
                </c:pt>
                <c:pt idx="449">
                  <c:v>3234</c:v>
                </c:pt>
                <c:pt idx="450">
                  <c:v>3246</c:v>
                </c:pt>
                <c:pt idx="451">
                  <c:v>3269</c:v>
                </c:pt>
                <c:pt idx="452">
                  <c:v>3271</c:v>
                </c:pt>
                <c:pt idx="453">
                  <c:v>3279</c:v>
                </c:pt>
                <c:pt idx="454">
                  <c:v>3281</c:v>
                </c:pt>
                <c:pt idx="455">
                  <c:v>3291</c:v>
                </c:pt>
                <c:pt idx="456">
                  <c:v>3295</c:v>
                </c:pt>
                <c:pt idx="457">
                  <c:v>3297</c:v>
                </c:pt>
                <c:pt idx="458">
                  <c:v>3303</c:v>
                </c:pt>
                <c:pt idx="459">
                  <c:v>3313</c:v>
                </c:pt>
                <c:pt idx="460">
                  <c:v>3321</c:v>
                </c:pt>
                <c:pt idx="461">
                  <c:v>3324</c:v>
                </c:pt>
                <c:pt idx="462">
                  <c:v>3328</c:v>
                </c:pt>
                <c:pt idx="463">
                  <c:v>3331</c:v>
                </c:pt>
                <c:pt idx="464">
                  <c:v>3333</c:v>
                </c:pt>
                <c:pt idx="465">
                  <c:v>3335</c:v>
                </c:pt>
                <c:pt idx="466">
                  <c:v>3351</c:v>
                </c:pt>
                <c:pt idx="467">
                  <c:v>3358</c:v>
                </c:pt>
                <c:pt idx="468">
                  <c:v>3361</c:v>
                </c:pt>
                <c:pt idx="469">
                  <c:v>3362</c:v>
                </c:pt>
                <c:pt idx="470">
                  <c:v>3366</c:v>
                </c:pt>
                <c:pt idx="471">
                  <c:v>3368</c:v>
                </c:pt>
                <c:pt idx="472">
                  <c:v>3387</c:v>
                </c:pt>
                <c:pt idx="473">
                  <c:v>3421</c:v>
                </c:pt>
                <c:pt idx="474">
                  <c:v>3445</c:v>
                </c:pt>
                <c:pt idx="475">
                  <c:v>3446</c:v>
                </c:pt>
                <c:pt idx="476">
                  <c:v>3450</c:v>
                </c:pt>
                <c:pt idx="477">
                  <c:v>3458</c:v>
                </c:pt>
                <c:pt idx="478">
                  <c:v>3466</c:v>
                </c:pt>
                <c:pt idx="479">
                  <c:v>3469</c:v>
                </c:pt>
                <c:pt idx="480">
                  <c:v>3490</c:v>
                </c:pt>
                <c:pt idx="481">
                  <c:v>3494</c:v>
                </c:pt>
                <c:pt idx="482">
                  <c:v>3497</c:v>
                </c:pt>
                <c:pt idx="483">
                  <c:v>3500</c:v>
                </c:pt>
                <c:pt idx="484">
                  <c:v>3502</c:v>
                </c:pt>
                <c:pt idx="485">
                  <c:v>3515</c:v>
                </c:pt>
                <c:pt idx="486">
                  <c:v>3520</c:v>
                </c:pt>
                <c:pt idx="487">
                  <c:v>3521</c:v>
                </c:pt>
                <c:pt idx="488">
                  <c:v>3525</c:v>
                </c:pt>
                <c:pt idx="489">
                  <c:v>3531</c:v>
                </c:pt>
                <c:pt idx="490">
                  <c:v>3535</c:v>
                </c:pt>
                <c:pt idx="491">
                  <c:v>3538</c:v>
                </c:pt>
                <c:pt idx="492">
                  <c:v>3553</c:v>
                </c:pt>
                <c:pt idx="493">
                  <c:v>3560</c:v>
                </c:pt>
                <c:pt idx="494">
                  <c:v>3562</c:v>
                </c:pt>
                <c:pt idx="495">
                  <c:v>3563</c:v>
                </c:pt>
                <c:pt idx="496">
                  <c:v>3565</c:v>
                </c:pt>
                <c:pt idx="497">
                  <c:v>3567</c:v>
                </c:pt>
                <c:pt idx="498">
                  <c:v>3568</c:v>
                </c:pt>
                <c:pt idx="499">
                  <c:v>3572</c:v>
                </c:pt>
                <c:pt idx="500">
                  <c:v>3590</c:v>
                </c:pt>
                <c:pt idx="501">
                  <c:v>3591</c:v>
                </c:pt>
                <c:pt idx="502">
                  <c:v>3597</c:v>
                </c:pt>
                <c:pt idx="503">
                  <c:v>3616</c:v>
                </c:pt>
                <c:pt idx="504">
                  <c:v>3629</c:v>
                </c:pt>
                <c:pt idx="505">
                  <c:v>3632</c:v>
                </c:pt>
                <c:pt idx="506">
                  <c:v>3634</c:v>
                </c:pt>
                <c:pt idx="507">
                  <c:v>3637</c:v>
                </c:pt>
                <c:pt idx="508">
                  <c:v>3654</c:v>
                </c:pt>
                <c:pt idx="509">
                  <c:v>3683</c:v>
                </c:pt>
                <c:pt idx="510">
                  <c:v>3684</c:v>
                </c:pt>
                <c:pt idx="511">
                  <c:v>3686</c:v>
                </c:pt>
                <c:pt idx="512">
                  <c:v>3688</c:v>
                </c:pt>
                <c:pt idx="513">
                  <c:v>3690</c:v>
                </c:pt>
                <c:pt idx="514">
                  <c:v>3701</c:v>
                </c:pt>
                <c:pt idx="515">
                  <c:v>3718</c:v>
                </c:pt>
                <c:pt idx="516">
                  <c:v>3725</c:v>
                </c:pt>
                <c:pt idx="517">
                  <c:v>3731</c:v>
                </c:pt>
                <c:pt idx="518">
                  <c:v>3749</c:v>
                </c:pt>
                <c:pt idx="519">
                  <c:v>3755</c:v>
                </c:pt>
                <c:pt idx="520">
                  <c:v>3757</c:v>
                </c:pt>
                <c:pt idx="521">
                  <c:v>3770</c:v>
                </c:pt>
                <c:pt idx="522">
                  <c:v>3774</c:v>
                </c:pt>
                <c:pt idx="523">
                  <c:v>3775</c:v>
                </c:pt>
                <c:pt idx="524">
                  <c:v>3776</c:v>
                </c:pt>
                <c:pt idx="525">
                  <c:v>3791</c:v>
                </c:pt>
                <c:pt idx="526">
                  <c:v>3795</c:v>
                </c:pt>
                <c:pt idx="527">
                  <c:v>3796</c:v>
                </c:pt>
                <c:pt idx="528">
                  <c:v>3798</c:v>
                </c:pt>
                <c:pt idx="529">
                  <c:v>3804</c:v>
                </c:pt>
                <c:pt idx="530">
                  <c:v>3813</c:v>
                </c:pt>
                <c:pt idx="531">
                  <c:v>3817</c:v>
                </c:pt>
                <c:pt idx="532">
                  <c:v>3827</c:v>
                </c:pt>
                <c:pt idx="533">
                  <c:v>3854</c:v>
                </c:pt>
                <c:pt idx="534">
                  <c:v>3866</c:v>
                </c:pt>
                <c:pt idx="535">
                  <c:v>3878</c:v>
                </c:pt>
                <c:pt idx="536">
                  <c:v>3897</c:v>
                </c:pt>
                <c:pt idx="537">
                  <c:v>3906</c:v>
                </c:pt>
                <c:pt idx="538">
                  <c:v>3910</c:v>
                </c:pt>
                <c:pt idx="539">
                  <c:v>3918</c:v>
                </c:pt>
                <c:pt idx="540">
                  <c:v>3934</c:v>
                </c:pt>
                <c:pt idx="541">
                  <c:v>3939</c:v>
                </c:pt>
                <c:pt idx="542">
                  <c:v>3945</c:v>
                </c:pt>
                <c:pt idx="543">
                  <c:v>3948</c:v>
                </c:pt>
                <c:pt idx="544">
                  <c:v>3950</c:v>
                </c:pt>
                <c:pt idx="545">
                  <c:v>3964</c:v>
                </c:pt>
                <c:pt idx="546">
                  <c:v>3968</c:v>
                </c:pt>
                <c:pt idx="547">
                  <c:v>3979</c:v>
                </c:pt>
                <c:pt idx="548">
                  <c:v>3992</c:v>
                </c:pt>
                <c:pt idx="549">
                  <c:v>3994</c:v>
                </c:pt>
                <c:pt idx="550">
                  <c:v>4020</c:v>
                </c:pt>
                <c:pt idx="551">
                  <c:v>4023</c:v>
                </c:pt>
                <c:pt idx="552">
                  <c:v>4039</c:v>
                </c:pt>
                <c:pt idx="553">
                  <c:v>4063</c:v>
                </c:pt>
                <c:pt idx="554">
                  <c:v>4075</c:v>
                </c:pt>
                <c:pt idx="555">
                  <c:v>4085</c:v>
                </c:pt>
                <c:pt idx="556">
                  <c:v>4105</c:v>
                </c:pt>
                <c:pt idx="557">
                  <c:v>4111</c:v>
                </c:pt>
                <c:pt idx="558">
                  <c:v>4128</c:v>
                </c:pt>
                <c:pt idx="559">
                  <c:v>4131</c:v>
                </c:pt>
                <c:pt idx="560">
                  <c:v>4136</c:v>
                </c:pt>
                <c:pt idx="561">
                  <c:v>4142</c:v>
                </c:pt>
                <c:pt idx="562">
                  <c:v>4146</c:v>
                </c:pt>
                <c:pt idx="563">
                  <c:v>4152</c:v>
                </c:pt>
                <c:pt idx="564">
                  <c:v>4153</c:v>
                </c:pt>
                <c:pt idx="565">
                  <c:v>4156</c:v>
                </c:pt>
                <c:pt idx="566">
                  <c:v>4157</c:v>
                </c:pt>
                <c:pt idx="567">
                  <c:v>4158</c:v>
                </c:pt>
                <c:pt idx="568">
                  <c:v>4162</c:v>
                </c:pt>
                <c:pt idx="569">
                  <c:v>4204</c:v>
                </c:pt>
                <c:pt idx="570">
                  <c:v>4216</c:v>
                </c:pt>
                <c:pt idx="571">
                  <c:v>4221</c:v>
                </c:pt>
                <c:pt idx="572">
                  <c:v>4227</c:v>
                </c:pt>
                <c:pt idx="573">
                  <c:v>4235</c:v>
                </c:pt>
                <c:pt idx="574">
                  <c:v>4239</c:v>
                </c:pt>
                <c:pt idx="575">
                  <c:v>4241</c:v>
                </c:pt>
                <c:pt idx="576">
                  <c:v>4244</c:v>
                </c:pt>
                <c:pt idx="577">
                  <c:v>4250</c:v>
                </c:pt>
                <c:pt idx="578">
                  <c:v>4255</c:v>
                </c:pt>
                <c:pt idx="579">
                  <c:v>4256</c:v>
                </c:pt>
                <c:pt idx="580">
                  <c:v>4286</c:v>
                </c:pt>
                <c:pt idx="581">
                  <c:v>4293</c:v>
                </c:pt>
                <c:pt idx="582">
                  <c:v>4312</c:v>
                </c:pt>
                <c:pt idx="583">
                  <c:v>4315</c:v>
                </c:pt>
                <c:pt idx="584">
                  <c:v>4318</c:v>
                </c:pt>
                <c:pt idx="585">
                  <c:v>4321</c:v>
                </c:pt>
                <c:pt idx="586">
                  <c:v>4325</c:v>
                </c:pt>
                <c:pt idx="587">
                  <c:v>4342</c:v>
                </c:pt>
                <c:pt idx="588">
                  <c:v>4343</c:v>
                </c:pt>
                <c:pt idx="589">
                  <c:v>4370</c:v>
                </c:pt>
                <c:pt idx="590">
                  <c:v>4386</c:v>
                </c:pt>
                <c:pt idx="591">
                  <c:v>4395</c:v>
                </c:pt>
                <c:pt idx="592">
                  <c:v>4405</c:v>
                </c:pt>
                <c:pt idx="593">
                  <c:v>4411</c:v>
                </c:pt>
                <c:pt idx="594">
                  <c:v>4430</c:v>
                </c:pt>
                <c:pt idx="595">
                  <c:v>4444</c:v>
                </c:pt>
                <c:pt idx="596">
                  <c:v>4446</c:v>
                </c:pt>
                <c:pt idx="597">
                  <c:v>4452</c:v>
                </c:pt>
                <c:pt idx="598">
                  <c:v>4463</c:v>
                </c:pt>
                <c:pt idx="599">
                  <c:v>4468</c:v>
                </c:pt>
                <c:pt idx="600">
                  <c:v>4473</c:v>
                </c:pt>
                <c:pt idx="601">
                  <c:v>4477</c:v>
                </c:pt>
                <c:pt idx="602">
                  <c:v>4483</c:v>
                </c:pt>
                <c:pt idx="603">
                  <c:v>4484</c:v>
                </c:pt>
                <c:pt idx="604">
                  <c:v>4488</c:v>
                </c:pt>
                <c:pt idx="605">
                  <c:v>4489</c:v>
                </c:pt>
                <c:pt idx="606">
                  <c:v>4503</c:v>
                </c:pt>
                <c:pt idx="607">
                  <c:v>4510</c:v>
                </c:pt>
                <c:pt idx="608">
                  <c:v>4511</c:v>
                </c:pt>
                <c:pt idx="609">
                  <c:v>4513</c:v>
                </c:pt>
                <c:pt idx="610">
                  <c:v>4514</c:v>
                </c:pt>
                <c:pt idx="611">
                  <c:v>4516</c:v>
                </c:pt>
                <c:pt idx="612">
                  <c:v>4561</c:v>
                </c:pt>
                <c:pt idx="613">
                  <c:v>4578</c:v>
                </c:pt>
                <c:pt idx="614">
                  <c:v>4582</c:v>
                </c:pt>
                <c:pt idx="615">
                  <c:v>4599</c:v>
                </c:pt>
                <c:pt idx="616">
                  <c:v>4604</c:v>
                </c:pt>
                <c:pt idx="617">
                  <c:v>4610</c:v>
                </c:pt>
                <c:pt idx="618">
                  <c:v>4612</c:v>
                </c:pt>
                <c:pt idx="619">
                  <c:v>4618</c:v>
                </c:pt>
                <c:pt idx="620">
                  <c:v>4622</c:v>
                </c:pt>
                <c:pt idx="621">
                  <c:v>4623</c:v>
                </c:pt>
                <c:pt idx="622">
                  <c:v>4629</c:v>
                </c:pt>
                <c:pt idx="623">
                  <c:v>4632</c:v>
                </c:pt>
                <c:pt idx="624">
                  <c:v>4650</c:v>
                </c:pt>
                <c:pt idx="625">
                  <c:v>4686</c:v>
                </c:pt>
                <c:pt idx="626">
                  <c:v>4689</c:v>
                </c:pt>
                <c:pt idx="627">
                  <c:v>4695</c:v>
                </c:pt>
                <c:pt idx="628">
                  <c:v>4724</c:v>
                </c:pt>
                <c:pt idx="629">
                  <c:v>4726</c:v>
                </c:pt>
                <c:pt idx="630">
                  <c:v>4768</c:v>
                </c:pt>
                <c:pt idx="631">
                  <c:v>4771</c:v>
                </c:pt>
                <c:pt idx="632">
                  <c:v>4776</c:v>
                </c:pt>
                <c:pt idx="633">
                  <c:v>4777</c:v>
                </c:pt>
                <c:pt idx="634">
                  <c:v>4793</c:v>
                </c:pt>
                <c:pt idx="635">
                  <c:v>4794</c:v>
                </c:pt>
                <c:pt idx="636">
                  <c:v>4797</c:v>
                </c:pt>
                <c:pt idx="637">
                  <c:v>4803</c:v>
                </c:pt>
                <c:pt idx="638">
                  <c:v>4804</c:v>
                </c:pt>
                <c:pt idx="639">
                  <c:v>4806</c:v>
                </c:pt>
                <c:pt idx="640">
                  <c:v>4820</c:v>
                </c:pt>
                <c:pt idx="641">
                  <c:v>4822</c:v>
                </c:pt>
                <c:pt idx="642">
                  <c:v>4827</c:v>
                </c:pt>
                <c:pt idx="643">
                  <c:v>4836</c:v>
                </c:pt>
                <c:pt idx="644">
                  <c:v>4840</c:v>
                </c:pt>
                <c:pt idx="645">
                  <c:v>4850</c:v>
                </c:pt>
                <c:pt idx="646">
                  <c:v>4895</c:v>
                </c:pt>
                <c:pt idx="647">
                  <c:v>4901</c:v>
                </c:pt>
                <c:pt idx="648">
                  <c:v>4903</c:v>
                </c:pt>
                <c:pt idx="649">
                  <c:v>4904</c:v>
                </c:pt>
                <c:pt idx="650">
                  <c:v>4905</c:v>
                </c:pt>
                <c:pt idx="651">
                  <c:v>4908</c:v>
                </c:pt>
                <c:pt idx="652">
                  <c:v>4909</c:v>
                </c:pt>
                <c:pt idx="653">
                  <c:v>4911</c:v>
                </c:pt>
                <c:pt idx="654">
                  <c:v>4917</c:v>
                </c:pt>
                <c:pt idx="655">
                  <c:v>4957</c:v>
                </c:pt>
                <c:pt idx="656">
                  <c:v>4963</c:v>
                </c:pt>
                <c:pt idx="657">
                  <c:v>4968</c:v>
                </c:pt>
                <c:pt idx="658">
                  <c:v>4974</c:v>
                </c:pt>
                <c:pt idx="659">
                  <c:v>4985</c:v>
                </c:pt>
                <c:pt idx="660">
                  <c:v>5013</c:v>
                </c:pt>
                <c:pt idx="661">
                  <c:v>5014</c:v>
                </c:pt>
                <c:pt idx="662">
                  <c:v>5026</c:v>
                </c:pt>
                <c:pt idx="663">
                  <c:v>5028</c:v>
                </c:pt>
                <c:pt idx="664">
                  <c:v>5030</c:v>
                </c:pt>
                <c:pt idx="665">
                  <c:v>5032</c:v>
                </c:pt>
                <c:pt idx="666">
                  <c:v>5034</c:v>
                </c:pt>
                <c:pt idx="667">
                  <c:v>5036</c:v>
                </c:pt>
                <c:pt idx="668">
                  <c:v>5052</c:v>
                </c:pt>
                <c:pt idx="669">
                  <c:v>5055</c:v>
                </c:pt>
                <c:pt idx="670">
                  <c:v>5078</c:v>
                </c:pt>
                <c:pt idx="671">
                  <c:v>5080</c:v>
                </c:pt>
                <c:pt idx="672">
                  <c:v>5086</c:v>
                </c:pt>
                <c:pt idx="673">
                  <c:v>5096</c:v>
                </c:pt>
                <c:pt idx="674">
                  <c:v>5097</c:v>
                </c:pt>
                <c:pt idx="675">
                  <c:v>5098</c:v>
                </c:pt>
                <c:pt idx="676">
                  <c:v>5106</c:v>
                </c:pt>
                <c:pt idx="677">
                  <c:v>5108</c:v>
                </c:pt>
                <c:pt idx="678">
                  <c:v>5115</c:v>
                </c:pt>
                <c:pt idx="679">
                  <c:v>5143</c:v>
                </c:pt>
                <c:pt idx="680">
                  <c:v>5151</c:v>
                </c:pt>
                <c:pt idx="681">
                  <c:v>5164</c:v>
                </c:pt>
                <c:pt idx="682">
                  <c:v>5170</c:v>
                </c:pt>
                <c:pt idx="683">
                  <c:v>5173</c:v>
                </c:pt>
                <c:pt idx="684">
                  <c:v>5181</c:v>
                </c:pt>
                <c:pt idx="685">
                  <c:v>5188</c:v>
                </c:pt>
                <c:pt idx="686">
                  <c:v>5189</c:v>
                </c:pt>
                <c:pt idx="687">
                  <c:v>5194</c:v>
                </c:pt>
                <c:pt idx="688">
                  <c:v>5210</c:v>
                </c:pt>
                <c:pt idx="689">
                  <c:v>5211</c:v>
                </c:pt>
                <c:pt idx="690">
                  <c:v>5214</c:v>
                </c:pt>
                <c:pt idx="691">
                  <c:v>5215</c:v>
                </c:pt>
                <c:pt idx="692">
                  <c:v>5233</c:v>
                </c:pt>
                <c:pt idx="693">
                  <c:v>5236</c:v>
                </c:pt>
                <c:pt idx="694">
                  <c:v>5245</c:v>
                </c:pt>
                <c:pt idx="695">
                  <c:v>5252</c:v>
                </c:pt>
                <c:pt idx="696">
                  <c:v>5256</c:v>
                </c:pt>
                <c:pt idx="697">
                  <c:v>5259</c:v>
                </c:pt>
                <c:pt idx="698">
                  <c:v>5261</c:v>
                </c:pt>
                <c:pt idx="699">
                  <c:v>5288</c:v>
                </c:pt>
                <c:pt idx="700">
                  <c:v>5292</c:v>
                </c:pt>
                <c:pt idx="701">
                  <c:v>5310</c:v>
                </c:pt>
                <c:pt idx="702">
                  <c:v>5317</c:v>
                </c:pt>
                <c:pt idx="703">
                  <c:v>5319</c:v>
                </c:pt>
                <c:pt idx="704">
                  <c:v>5324</c:v>
                </c:pt>
                <c:pt idx="705">
                  <c:v>5325</c:v>
                </c:pt>
                <c:pt idx="706">
                  <c:v>5330</c:v>
                </c:pt>
                <c:pt idx="707">
                  <c:v>5339</c:v>
                </c:pt>
                <c:pt idx="708">
                  <c:v>5343</c:v>
                </c:pt>
                <c:pt idx="709">
                  <c:v>5362</c:v>
                </c:pt>
                <c:pt idx="710">
                  <c:v>5367</c:v>
                </c:pt>
                <c:pt idx="711">
                  <c:v>5368</c:v>
                </c:pt>
                <c:pt idx="712">
                  <c:v>5369</c:v>
                </c:pt>
                <c:pt idx="713">
                  <c:v>5372</c:v>
                </c:pt>
                <c:pt idx="714">
                  <c:v>5387</c:v>
                </c:pt>
                <c:pt idx="715">
                  <c:v>5400</c:v>
                </c:pt>
                <c:pt idx="716">
                  <c:v>5402</c:v>
                </c:pt>
                <c:pt idx="717">
                  <c:v>5412</c:v>
                </c:pt>
                <c:pt idx="718">
                  <c:v>5413</c:v>
                </c:pt>
                <c:pt idx="719">
                  <c:v>5419</c:v>
                </c:pt>
                <c:pt idx="720">
                  <c:v>5423</c:v>
                </c:pt>
                <c:pt idx="721">
                  <c:v>5440</c:v>
                </c:pt>
                <c:pt idx="722">
                  <c:v>5454</c:v>
                </c:pt>
                <c:pt idx="723">
                  <c:v>5457</c:v>
                </c:pt>
                <c:pt idx="724">
                  <c:v>5461</c:v>
                </c:pt>
                <c:pt idx="725">
                  <c:v>5462</c:v>
                </c:pt>
                <c:pt idx="726">
                  <c:v>5463</c:v>
                </c:pt>
                <c:pt idx="727">
                  <c:v>5469</c:v>
                </c:pt>
                <c:pt idx="728">
                  <c:v>5471</c:v>
                </c:pt>
                <c:pt idx="729">
                  <c:v>5472</c:v>
                </c:pt>
                <c:pt idx="730">
                  <c:v>5477</c:v>
                </c:pt>
                <c:pt idx="731">
                  <c:v>5490</c:v>
                </c:pt>
                <c:pt idx="732">
                  <c:v>5492</c:v>
                </c:pt>
                <c:pt idx="733">
                  <c:v>5493</c:v>
                </c:pt>
                <c:pt idx="734">
                  <c:v>5504</c:v>
                </c:pt>
                <c:pt idx="735">
                  <c:v>5522</c:v>
                </c:pt>
                <c:pt idx="736">
                  <c:v>5523</c:v>
                </c:pt>
                <c:pt idx="737">
                  <c:v>5543</c:v>
                </c:pt>
                <c:pt idx="738">
                  <c:v>5552</c:v>
                </c:pt>
                <c:pt idx="739">
                  <c:v>5561</c:v>
                </c:pt>
                <c:pt idx="740">
                  <c:v>5585</c:v>
                </c:pt>
                <c:pt idx="741">
                  <c:v>5588</c:v>
                </c:pt>
                <c:pt idx="742">
                  <c:v>5596</c:v>
                </c:pt>
                <c:pt idx="743">
                  <c:v>5603</c:v>
                </c:pt>
                <c:pt idx="744">
                  <c:v>5604</c:v>
                </c:pt>
                <c:pt idx="745">
                  <c:v>5613</c:v>
                </c:pt>
                <c:pt idx="746">
                  <c:v>5629</c:v>
                </c:pt>
                <c:pt idx="747">
                  <c:v>5632</c:v>
                </c:pt>
                <c:pt idx="748">
                  <c:v>5650</c:v>
                </c:pt>
                <c:pt idx="749">
                  <c:v>5673</c:v>
                </c:pt>
                <c:pt idx="750">
                  <c:v>5674</c:v>
                </c:pt>
                <c:pt idx="751">
                  <c:v>5704</c:v>
                </c:pt>
                <c:pt idx="752">
                  <c:v>5745</c:v>
                </c:pt>
                <c:pt idx="753">
                  <c:v>5749</c:v>
                </c:pt>
                <c:pt idx="754">
                  <c:v>5752</c:v>
                </c:pt>
                <c:pt idx="755">
                  <c:v>5756</c:v>
                </c:pt>
                <c:pt idx="756">
                  <c:v>5766</c:v>
                </c:pt>
                <c:pt idx="757">
                  <c:v>5784</c:v>
                </c:pt>
                <c:pt idx="758">
                  <c:v>5795</c:v>
                </c:pt>
                <c:pt idx="759">
                  <c:v>5807</c:v>
                </c:pt>
                <c:pt idx="760">
                  <c:v>5821</c:v>
                </c:pt>
                <c:pt idx="761">
                  <c:v>5826</c:v>
                </c:pt>
                <c:pt idx="762">
                  <c:v>5830</c:v>
                </c:pt>
                <c:pt idx="763">
                  <c:v>5843</c:v>
                </c:pt>
                <c:pt idx="764">
                  <c:v>5847</c:v>
                </c:pt>
                <c:pt idx="765">
                  <c:v>5852</c:v>
                </c:pt>
                <c:pt idx="766">
                  <c:v>5862</c:v>
                </c:pt>
                <c:pt idx="767">
                  <c:v>5866</c:v>
                </c:pt>
                <c:pt idx="768">
                  <c:v>5875</c:v>
                </c:pt>
                <c:pt idx="769">
                  <c:v>5877</c:v>
                </c:pt>
                <c:pt idx="770">
                  <c:v>5879</c:v>
                </c:pt>
                <c:pt idx="771">
                  <c:v>5886</c:v>
                </c:pt>
                <c:pt idx="772">
                  <c:v>5889</c:v>
                </c:pt>
                <c:pt idx="773">
                  <c:v>5890</c:v>
                </c:pt>
                <c:pt idx="774">
                  <c:v>5897</c:v>
                </c:pt>
                <c:pt idx="775">
                  <c:v>5906</c:v>
                </c:pt>
                <c:pt idx="776">
                  <c:v>5908</c:v>
                </c:pt>
                <c:pt idx="777">
                  <c:v>5911</c:v>
                </c:pt>
                <c:pt idx="778">
                  <c:v>5924</c:v>
                </c:pt>
                <c:pt idx="779">
                  <c:v>5947</c:v>
                </c:pt>
                <c:pt idx="780">
                  <c:v>5960</c:v>
                </c:pt>
                <c:pt idx="781">
                  <c:v>5970</c:v>
                </c:pt>
                <c:pt idx="782">
                  <c:v>5974</c:v>
                </c:pt>
                <c:pt idx="783">
                  <c:v>5981</c:v>
                </c:pt>
                <c:pt idx="784">
                  <c:v>5986</c:v>
                </c:pt>
                <c:pt idx="785">
                  <c:v>5996</c:v>
                </c:pt>
                <c:pt idx="786">
                  <c:v>5998</c:v>
                </c:pt>
                <c:pt idx="787">
                  <c:v>6001</c:v>
                </c:pt>
                <c:pt idx="788">
                  <c:v>6006</c:v>
                </c:pt>
                <c:pt idx="789">
                  <c:v>6016</c:v>
                </c:pt>
                <c:pt idx="790">
                  <c:v>6021</c:v>
                </c:pt>
                <c:pt idx="791">
                  <c:v>6035</c:v>
                </c:pt>
                <c:pt idx="792">
                  <c:v>6039</c:v>
                </c:pt>
                <c:pt idx="793">
                  <c:v>6041</c:v>
                </c:pt>
                <c:pt idx="794">
                  <c:v>6046</c:v>
                </c:pt>
                <c:pt idx="795">
                  <c:v>6050</c:v>
                </c:pt>
                <c:pt idx="796">
                  <c:v>6051</c:v>
                </c:pt>
                <c:pt idx="797">
                  <c:v>6054</c:v>
                </c:pt>
                <c:pt idx="798">
                  <c:v>6059</c:v>
                </c:pt>
                <c:pt idx="799">
                  <c:v>6070</c:v>
                </c:pt>
                <c:pt idx="800">
                  <c:v>6075</c:v>
                </c:pt>
                <c:pt idx="801">
                  <c:v>6077</c:v>
                </c:pt>
                <c:pt idx="802">
                  <c:v>6079</c:v>
                </c:pt>
                <c:pt idx="803">
                  <c:v>6092</c:v>
                </c:pt>
                <c:pt idx="804">
                  <c:v>6121</c:v>
                </c:pt>
                <c:pt idx="805">
                  <c:v>6152</c:v>
                </c:pt>
                <c:pt idx="806">
                  <c:v>6160</c:v>
                </c:pt>
                <c:pt idx="807">
                  <c:v>6170</c:v>
                </c:pt>
                <c:pt idx="808">
                  <c:v>6176</c:v>
                </c:pt>
                <c:pt idx="809">
                  <c:v>6188</c:v>
                </c:pt>
                <c:pt idx="810">
                  <c:v>6194</c:v>
                </c:pt>
                <c:pt idx="811">
                  <c:v>6197</c:v>
                </c:pt>
                <c:pt idx="812">
                  <c:v>6204</c:v>
                </c:pt>
                <c:pt idx="813">
                  <c:v>6208</c:v>
                </c:pt>
                <c:pt idx="814">
                  <c:v>6211</c:v>
                </c:pt>
                <c:pt idx="815">
                  <c:v>6220</c:v>
                </c:pt>
                <c:pt idx="816">
                  <c:v>6230</c:v>
                </c:pt>
                <c:pt idx="817">
                  <c:v>6255</c:v>
                </c:pt>
                <c:pt idx="818">
                  <c:v>6258</c:v>
                </c:pt>
                <c:pt idx="819">
                  <c:v>6268</c:v>
                </c:pt>
                <c:pt idx="820">
                  <c:v>6283</c:v>
                </c:pt>
                <c:pt idx="821">
                  <c:v>6305</c:v>
                </c:pt>
                <c:pt idx="822">
                  <c:v>6309</c:v>
                </c:pt>
                <c:pt idx="823">
                  <c:v>6333</c:v>
                </c:pt>
                <c:pt idx="824">
                  <c:v>6337</c:v>
                </c:pt>
                <c:pt idx="825">
                  <c:v>6361</c:v>
                </c:pt>
                <c:pt idx="826">
                  <c:v>6369</c:v>
                </c:pt>
                <c:pt idx="827">
                  <c:v>6370</c:v>
                </c:pt>
                <c:pt idx="828">
                  <c:v>6374</c:v>
                </c:pt>
                <c:pt idx="829">
                  <c:v>6376</c:v>
                </c:pt>
                <c:pt idx="830">
                  <c:v>6382</c:v>
                </c:pt>
                <c:pt idx="831">
                  <c:v>6388</c:v>
                </c:pt>
                <c:pt idx="832">
                  <c:v>6390</c:v>
                </c:pt>
                <c:pt idx="833">
                  <c:v>6407</c:v>
                </c:pt>
                <c:pt idx="834">
                  <c:v>6410</c:v>
                </c:pt>
                <c:pt idx="835">
                  <c:v>6413</c:v>
                </c:pt>
                <c:pt idx="836">
                  <c:v>6417</c:v>
                </c:pt>
                <c:pt idx="837">
                  <c:v>6419</c:v>
                </c:pt>
                <c:pt idx="838">
                  <c:v>6420</c:v>
                </c:pt>
                <c:pt idx="839">
                  <c:v>6423</c:v>
                </c:pt>
                <c:pt idx="840">
                  <c:v>6429</c:v>
                </c:pt>
                <c:pt idx="841">
                  <c:v>6437</c:v>
                </c:pt>
                <c:pt idx="842">
                  <c:v>6441</c:v>
                </c:pt>
                <c:pt idx="843">
                  <c:v>6448</c:v>
                </c:pt>
                <c:pt idx="844">
                  <c:v>6474</c:v>
                </c:pt>
                <c:pt idx="845">
                  <c:v>6477</c:v>
                </c:pt>
                <c:pt idx="846">
                  <c:v>6481</c:v>
                </c:pt>
                <c:pt idx="847">
                  <c:v>6482</c:v>
                </c:pt>
                <c:pt idx="848">
                  <c:v>6504</c:v>
                </c:pt>
                <c:pt idx="849">
                  <c:v>6524</c:v>
                </c:pt>
                <c:pt idx="850">
                  <c:v>6545</c:v>
                </c:pt>
                <c:pt idx="851">
                  <c:v>6599</c:v>
                </c:pt>
                <c:pt idx="852">
                  <c:v>6639</c:v>
                </c:pt>
                <c:pt idx="853">
                  <c:v>6642</c:v>
                </c:pt>
                <c:pt idx="854">
                  <c:v>6651</c:v>
                </c:pt>
                <c:pt idx="855">
                  <c:v>6652</c:v>
                </c:pt>
                <c:pt idx="856">
                  <c:v>6667</c:v>
                </c:pt>
                <c:pt idx="857">
                  <c:v>6675</c:v>
                </c:pt>
                <c:pt idx="858">
                  <c:v>6678</c:v>
                </c:pt>
                <c:pt idx="859">
                  <c:v>6680</c:v>
                </c:pt>
                <c:pt idx="860">
                  <c:v>6685</c:v>
                </c:pt>
                <c:pt idx="861">
                  <c:v>6696</c:v>
                </c:pt>
                <c:pt idx="862">
                  <c:v>6715</c:v>
                </c:pt>
                <c:pt idx="863">
                  <c:v>6716</c:v>
                </c:pt>
                <c:pt idx="864">
                  <c:v>6728</c:v>
                </c:pt>
                <c:pt idx="865">
                  <c:v>6735</c:v>
                </c:pt>
                <c:pt idx="866">
                  <c:v>6744</c:v>
                </c:pt>
                <c:pt idx="867">
                  <c:v>6756</c:v>
                </c:pt>
                <c:pt idx="868">
                  <c:v>6758</c:v>
                </c:pt>
                <c:pt idx="869">
                  <c:v>6768</c:v>
                </c:pt>
                <c:pt idx="870">
                  <c:v>6810</c:v>
                </c:pt>
                <c:pt idx="871">
                  <c:v>6814</c:v>
                </c:pt>
                <c:pt idx="872">
                  <c:v>6818</c:v>
                </c:pt>
                <c:pt idx="873">
                  <c:v>6829</c:v>
                </c:pt>
                <c:pt idx="874">
                  <c:v>6834</c:v>
                </c:pt>
                <c:pt idx="875">
                  <c:v>6841</c:v>
                </c:pt>
                <c:pt idx="876">
                  <c:v>6849</c:v>
                </c:pt>
                <c:pt idx="877">
                  <c:v>6862</c:v>
                </c:pt>
                <c:pt idx="878">
                  <c:v>6873</c:v>
                </c:pt>
                <c:pt idx="879">
                  <c:v>6882</c:v>
                </c:pt>
                <c:pt idx="880">
                  <c:v>6894</c:v>
                </c:pt>
                <c:pt idx="881">
                  <c:v>6900</c:v>
                </c:pt>
                <c:pt idx="882">
                  <c:v>6930</c:v>
                </c:pt>
                <c:pt idx="883">
                  <c:v>6959</c:v>
                </c:pt>
                <c:pt idx="884">
                  <c:v>6970</c:v>
                </c:pt>
                <c:pt idx="885">
                  <c:v>6974</c:v>
                </c:pt>
                <c:pt idx="886">
                  <c:v>6989</c:v>
                </c:pt>
                <c:pt idx="887">
                  <c:v>7003</c:v>
                </c:pt>
                <c:pt idx="888">
                  <c:v>7009</c:v>
                </c:pt>
                <c:pt idx="889">
                  <c:v>7016</c:v>
                </c:pt>
                <c:pt idx="890">
                  <c:v>7029</c:v>
                </c:pt>
                <c:pt idx="891">
                  <c:v>7030</c:v>
                </c:pt>
                <c:pt idx="892">
                  <c:v>7036</c:v>
                </c:pt>
                <c:pt idx="893">
                  <c:v>7048</c:v>
                </c:pt>
                <c:pt idx="894">
                  <c:v>7065</c:v>
                </c:pt>
                <c:pt idx="895">
                  <c:v>7080</c:v>
                </c:pt>
                <c:pt idx="896">
                  <c:v>7101</c:v>
                </c:pt>
                <c:pt idx="897">
                  <c:v>7112</c:v>
                </c:pt>
                <c:pt idx="898">
                  <c:v>7132</c:v>
                </c:pt>
                <c:pt idx="899">
                  <c:v>7151</c:v>
                </c:pt>
                <c:pt idx="900">
                  <c:v>7158</c:v>
                </c:pt>
                <c:pt idx="901">
                  <c:v>7194</c:v>
                </c:pt>
                <c:pt idx="902">
                  <c:v>7195</c:v>
                </c:pt>
                <c:pt idx="903">
                  <c:v>7201</c:v>
                </c:pt>
                <c:pt idx="904">
                  <c:v>7203</c:v>
                </c:pt>
                <c:pt idx="905">
                  <c:v>7218</c:v>
                </c:pt>
                <c:pt idx="906">
                  <c:v>7259</c:v>
                </c:pt>
                <c:pt idx="907">
                  <c:v>7271</c:v>
                </c:pt>
                <c:pt idx="908">
                  <c:v>7285</c:v>
                </c:pt>
                <c:pt idx="909">
                  <c:v>7291</c:v>
                </c:pt>
                <c:pt idx="910">
                  <c:v>7293</c:v>
                </c:pt>
                <c:pt idx="911">
                  <c:v>7309</c:v>
                </c:pt>
                <c:pt idx="912">
                  <c:v>7314</c:v>
                </c:pt>
                <c:pt idx="913">
                  <c:v>7319</c:v>
                </c:pt>
                <c:pt idx="914">
                  <c:v>7331</c:v>
                </c:pt>
                <c:pt idx="915">
                  <c:v>7336</c:v>
                </c:pt>
                <c:pt idx="916">
                  <c:v>7340</c:v>
                </c:pt>
                <c:pt idx="917">
                  <c:v>7345</c:v>
                </c:pt>
                <c:pt idx="918">
                  <c:v>7351</c:v>
                </c:pt>
                <c:pt idx="919">
                  <c:v>7363</c:v>
                </c:pt>
                <c:pt idx="920">
                  <c:v>7366</c:v>
                </c:pt>
                <c:pt idx="921">
                  <c:v>7374</c:v>
                </c:pt>
                <c:pt idx="922">
                  <c:v>7375</c:v>
                </c:pt>
                <c:pt idx="923">
                  <c:v>7378</c:v>
                </c:pt>
                <c:pt idx="924">
                  <c:v>7410</c:v>
                </c:pt>
                <c:pt idx="925">
                  <c:v>7418</c:v>
                </c:pt>
                <c:pt idx="926">
                  <c:v>7429</c:v>
                </c:pt>
                <c:pt idx="927">
                  <c:v>7434</c:v>
                </c:pt>
                <c:pt idx="928">
                  <c:v>7435</c:v>
                </c:pt>
                <c:pt idx="929">
                  <c:v>7436</c:v>
                </c:pt>
                <c:pt idx="930">
                  <c:v>7449</c:v>
                </c:pt>
                <c:pt idx="931">
                  <c:v>7454</c:v>
                </c:pt>
                <c:pt idx="932">
                  <c:v>7468</c:v>
                </c:pt>
                <c:pt idx="933">
                  <c:v>7475</c:v>
                </c:pt>
                <c:pt idx="934">
                  <c:v>7479</c:v>
                </c:pt>
                <c:pt idx="935">
                  <c:v>7482</c:v>
                </c:pt>
                <c:pt idx="936">
                  <c:v>7485</c:v>
                </c:pt>
                <c:pt idx="937">
                  <c:v>7493</c:v>
                </c:pt>
                <c:pt idx="938">
                  <c:v>7506</c:v>
                </c:pt>
                <c:pt idx="939">
                  <c:v>7510</c:v>
                </c:pt>
                <c:pt idx="940">
                  <c:v>7516</c:v>
                </c:pt>
                <c:pt idx="941">
                  <c:v>7523</c:v>
                </c:pt>
                <c:pt idx="942">
                  <c:v>7534</c:v>
                </c:pt>
                <c:pt idx="943">
                  <c:v>7551</c:v>
                </c:pt>
                <c:pt idx="944">
                  <c:v>7553</c:v>
                </c:pt>
                <c:pt idx="945">
                  <c:v>7556</c:v>
                </c:pt>
                <c:pt idx="946">
                  <c:v>7559</c:v>
                </c:pt>
                <c:pt idx="947">
                  <c:v>7564</c:v>
                </c:pt>
                <c:pt idx="948">
                  <c:v>7573</c:v>
                </c:pt>
                <c:pt idx="949">
                  <c:v>7580</c:v>
                </c:pt>
                <c:pt idx="950">
                  <c:v>7586</c:v>
                </c:pt>
                <c:pt idx="951">
                  <c:v>7591</c:v>
                </c:pt>
                <c:pt idx="952">
                  <c:v>7604</c:v>
                </c:pt>
                <c:pt idx="953">
                  <c:v>7609</c:v>
                </c:pt>
                <c:pt idx="954">
                  <c:v>7613</c:v>
                </c:pt>
                <c:pt idx="955">
                  <c:v>7617</c:v>
                </c:pt>
                <c:pt idx="956">
                  <c:v>7622</c:v>
                </c:pt>
                <c:pt idx="957">
                  <c:v>7625</c:v>
                </c:pt>
                <c:pt idx="958">
                  <c:v>7639</c:v>
                </c:pt>
                <c:pt idx="959">
                  <c:v>7642</c:v>
                </c:pt>
                <c:pt idx="960">
                  <c:v>7655</c:v>
                </c:pt>
                <c:pt idx="961">
                  <c:v>7658</c:v>
                </c:pt>
                <c:pt idx="962">
                  <c:v>7669</c:v>
                </c:pt>
                <c:pt idx="963">
                  <c:v>7671</c:v>
                </c:pt>
                <c:pt idx="964">
                  <c:v>7678</c:v>
                </c:pt>
                <c:pt idx="965">
                  <c:v>7683</c:v>
                </c:pt>
                <c:pt idx="966">
                  <c:v>7684</c:v>
                </c:pt>
                <c:pt idx="967">
                  <c:v>7687</c:v>
                </c:pt>
                <c:pt idx="968">
                  <c:v>7690</c:v>
                </c:pt>
                <c:pt idx="969">
                  <c:v>7700</c:v>
                </c:pt>
                <c:pt idx="970">
                  <c:v>7712</c:v>
                </c:pt>
                <c:pt idx="971">
                  <c:v>7716</c:v>
                </c:pt>
                <c:pt idx="972">
                  <c:v>7720</c:v>
                </c:pt>
                <c:pt idx="973">
                  <c:v>7721</c:v>
                </c:pt>
                <c:pt idx="974">
                  <c:v>7725</c:v>
                </c:pt>
                <c:pt idx="975">
                  <c:v>7730</c:v>
                </c:pt>
                <c:pt idx="976">
                  <c:v>7733</c:v>
                </c:pt>
                <c:pt idx="977">
                  <c:v>7739</c:v>
                </c:pt>
                <c:pt idx="978">
                  <c:v>7742</c:v>
                </c:pt>
                <c:pt idx="979">
                  <c:v>7743</c:v>
                </c:pt>
                <c:pt idx="980">
                  <c:v>7749</c:v>
                </c:pt>
                <c:pt idx="981">
                  <c:v>7750</c:v>
                </c:pt>
                <c:pt idx="982">
                  <c:v>7752</c:v>
                </c:pt>
                <c:pt idx="983">
                  <c:v>7754</c:v>
                </c:pt>
                <c:pt idx="984">
                  <c:v>7771</c:v>
                </c:pt>
                <c:pt idx="985">
                  <c:v>7775</c:v>
                </c:pt>
                <c:pt idx="986">
                  <c:v>7779</c:v>
                </c:pt>
                <c:pt idx="987">
                  <c:v>7790</c:v>
                </c:pt>
                <c:pt idx="988">
                  <c:v>7798</c:v>
                </c:pt>
                <c:pt idx="989">
                  <c:v>7816</c:v>
                </c:pt>
                <c:pt idx="990">
                  <c:v>7824</c:v>
                </c:pt>
                <c:pt idx="991">
                  <c:v>7833</c:v>
                </c:pt>
                <c:pt idx="992">
                  <c:v>7870</c:v>
                </c:pt>
                <c:pt idx="993">
                  <c:v>7886</c:v>
                </c:pt>
                <c:pt idx="994">
                  <c:v>7887</c:v>
                </c:pt>
                <c:pt idx="995">
                  <c:v>7898</c:v>
                </c:pt>
                <c:pt idx="996">
                  <c:v>7900</c:v>
                </c:pt>
                <c:pt idx="997">
                  <c:v>7919</c:v>
                </c:pt>
                <c:pt idx="998">
                  <c:v>7923</c:v>
                </c:pt>
                <c:pt idx="999">
                  <c:v>7926</c:v>
                </c:pt>
                <c:pt idx="1000">
                  <c:v>7928</c:v>
                </c:pt>
                <c:pt idx="1001">
                  <c:v>7929</c:v>
                </c:pt>
                <c:pt idx="1002">
                  <c:v>7932</c:v>
                </c:pt>
                <c:pt idx="1003">
                  <c:v>7935</c:v>
                </c:pt>
                <c:pt idx="1004">
                  <c:v>7942</c:v>
                </c:pt>
                <c:pt idx="1005">
                  <c:v>7945</c:v>
                </c:pt>
                <c:pt idx="1006">
                  <c:v>7955</c:v>
                </c:pt>
                <c:pt idx="1007">
                  <c:v>7977</c:v>
                </c:pt>
                <c:pt idx="1008">
                  <c:v>7998</c:v>
                </c:pt>
                <c:pt idx="1009">
                  <c:v>8003</c:v>
                </c:pt>
                <c:pt idx="1010">
                  <c:v>8010</c:v>
                </c:pt>
                <c:pt idx="1011">
                  <c:v>8013</c:v>
                </c:pt>
                <c:pt idx="1012">
                  <c:v>8021</c:v>
                </c:pt>
                <c:pt idx="1013">
                  <c:v>8022</c:v>
                </c:pt>
                <c:pt idx="1014">
                  <c:v>8028</c:v>
                </c:pt>
                <c:pt idx="1015">
                  <c:v>8038</c:v>
                </c:pt>
                <c:pt idx="1016">
                  <c:v>8039</c:v>
                </c:pt>
                <c:pt idx="1017">
                  <c:v>8041</c:v>
                </c:pt>
                <c:pt idx="1018">
                  <c:v>8072</c:v>
                </c:pt>
                <c:pt idx="1019">
                  <c:v>8078</c:v>
                </c:pt>
                <c:pt idx="1020">
                  <c:v>8082</c:v>
                </c:pt>
                <c:pt idx="1021">
                  <c:v>8088</c:v>
                </c:pt>
                <c:pt idx="1022">
                  <c:v>8093</c:v>
                </c:pt>
                <c:pt idx="1023">
                  <c:v>8110</c:v>
                </c:pt>
                <c:pt idx="1024">
                  <c:v>8120</c:v>
                </c:pt>
                <c:pt idx="1025">
                  <c:v>8122</c:v>
                </c:pt>
                <c:pt idx="1026">
                  <c:v>8146</c:v>
                </c:pt>
                <c:pt idx="1027">
                  <c:v>8152</c:v>
                </c:pt>
                <c:pt idx="1028">
                  <c:v>8167</c:v>
                </c:pt>
                <c:pt idx="1029">
                  <c:v>8168</c:v>
                </c:pt>
                <c:pt idx="1030">
                  <c:v>8170</c:v>
                </c:pt>
                <c:pt idx="1031">
                  <c:v>8172</c:v>
                </c:pt>
                <c:pt idx="1032">
                  <c:v>8202</c:v>
                </c:pt>
                <c:pt idx="1033">
                  <c:v>8223</c:v>
                </c:pt>
                <c:pt idx="1034">
                  <c:v>8233</c:v>
                </c:pt>
                <c:pt idx="1035">
                  <c:v>8243</c:v>
                </c:pt>
                <c:pt idx="1036">
                  <c:v>8245</c:v>
                </c:pt>
                <c:pt idx="1037">
                  <c:v>8246</c:v>
                </c:pt>
                <c:pt idx="1038">
                  <c:v>8253</c:v>
                </c:pt>
                <c:pt idx="1039">
                  <c:v>8255</c:v>
                </c:pt>
                <c:pt idx="1040">
                  <c:v>8258</c:v>
                </c:pt>
                <c:pt idx="1041">
                  <c:v>8267</c:v>
                </c:pt>
                <c:pt idx="1042">
                  <c:v>8277</c:v>
                </c:pt>
                <c:pt idx="1043">
                  <c:v>8278</c:v>
                </c:pt>
                <c:pt idx="1044">
                  <c:v>8288</c:v>
                </c:pt>
                <c:pt idx="1045">
                  <c:v>8313</c:v>
                </c:pt>
                <c:pt idx="1046">
                  <c:v>8318</c:v>
                </c:pt>
                <c:pt idx="1047">
                  <c:v>8326</c:v>
                </c:pt>
                <c:pt idx="1048">
                  <c:v>8330</c:v>
                </c:pt>
                <c:pt idx="1049">
                  <c:v>8339</c:v>
                </c:pt>
                <c:pt idx="1050">
                  <c:v>8344</c:v>
                </c:pt>
                <c:pt idx="1051">
                  <c:v>8353</c:v>
                </c:pt>
                <c:pt idx="1052">
                  <c:v>8358</c:v>
                </c:pt>
                <c:pt idx="1053">
                  <c:v>8361</c:v>
                </c:pt>
                <c:pt idx="1054">
                  <c:v>8367</c:v>
                </c:pt>
                <c:pt idx="1055">
                  <c:v>8369</c:v>
                </c:pt>
                <c:pt idx="1056">
                  <c:v>8376</c:v>
                </c:pt>
                <c:pt idx="1057">
                  <c:v>8378</c:v>
                </c:pt>
                <c:pt idx="1058">
                  <c:v>8390</c:v>
                </c:pt>
                <c:pt idx="1059">
                  <c:v>8414</c:v>
                </c:pt>
                <c:pt idx="1060">
                  <c:v>8419</c:v>
                </c:pt>
                <c:pt idx="1061">
                  <c:v>8427</c:v>
                </c:pt>
                <c:pt idx="1062">
                  <c:v>8439</c:v>
                </c:pt>
                <c:pt idx="1063">
                  <c:v>8443</c:v>
                </c:pt>
                <c:pt idx="1064">
                  <c:v>8456</c:v>
                </c:pt>
                <c:pt idx="1065">
                  <c:v>8457</c:v>
                </c:pt>
                <c:pt idx="1066">
                  <c:v>8459</c:v>
                </c:pt>
                <c:pt idx="1067">
                  <c:v>8550</c:v>
                </c:pt>
                <c:pt idx="1068">
                  <c:v>8553</c:v>
                </c:pt>
                <c:pt idx="1069">
                  <c:v>8557</c:v>
                </c:pt>
                <c:pt idx="1070">
                  <c:v>8561</c:v>
                </c:pt>
                <c:pt idx="1071">
                  <c:v>8565</c:v>
                </c:pt>
                <c:pt idx="1072">
                  <c:v>8573</c:v>
                </c:pt>
                <c:pt idx="1073">
                  <c:v>8595</c:v>
                </c:pt>
                <c:pt idx="1074">
                  <c:v>8601</c:v>
                </c:pt>
                <c:pt idx="1075">
                  <c:v>8615</c:v>
                </c:pt>
                <c:pt idx="1076">
                  <c:v>8616</c:v>
                </c:pt>
                <c:pt idx="1077">
                  <c:v>8629</c:v>
                </c:pt>
                <c:pt idx="1078">
                  <c:v>8635</c:v>
                </c:pt>
                <c:pt idx="1079">
                  <c:v>8664</c:v>
                </c:pt>
                <c:pt idx="1080">
                  <c:v>8665</c:v>
                </c:pt>
                <c:pt idx="1081">
                  <c:v>8676</c:v>
                </c:pt>
                <c:pt idx="1082">
                  <c:v>8681</c:v>
                </c:pt>
                <c:pt idx="1083">
                  <c:v>8712</c:v>
                </c:pt>
                <c:pt idx="1084">
                  <c:v>8718</c:v>
                </c:pt>
                <c:pt idx="1085">
                  <c:v>8724</c:v>
                </c:pt>
                <c:pt idx="1086">
                  <c:v>8745</c:v>
                </c:pt>
                <c:pt idx="1087">
                  <c:v>8761</c:v>
                </c:pt>
                <c:pt idx="1088">
                  <c:v>8773</c:v>
                </c:pt>
                <c:pt idx="1089">
                  <c:v>8785</c:v>
                </c:pt>
                <c:pt idx="1090">
                  <c:v>8789</c:v>
                </c:pt>
                <c:pt idx="1091">
                  <c:v>8800</c:v>
                </c:pt>
                <c:pt idx="1092">
                  <c:v>8814</c:v>
                </c:pt>
                <c:pt idx="1093">
                  <c:v>8818</c:v>
                </c:pt>
                <c:pt idx="1094">
                  <c:v>8831</c:v>
                </c:pt>
                <c:pt idx="1095">
                  <c:v>8833</c:v>
                </c:pt>
                <c:pt idx="1096">
                  <c:v>8837</c:v>
                </c:pt>
                <c:pt idx="1097">
                  <c:v>8841</c:v>
                </c:pt>
                <c:pt idx="1098">
                  <c:v>8854</c:v>
                </c:pt>
                <c:pt idx="1099">
                  <c:v>8869</c:v>
                </c:pt>
                <c:pt idx="1100">
                  <c:v>8912</c:v>
                </c:pt>
                <c:pt idx="1101">
                  <c:v>8913</c:v>
                </c:pt>
                <c:pt idx="1102">
                  <c:v>8918</c:v>
                </c:pt>
                <c:pt idx="1103">
                  <c:v>8923</c:v>
                </c:pt>
                <c:pt idx="1104">
                  <c:v>8933</c:v>
                </c:pt>
                <c:pt idx="1105">
                  <c:v>8953</c:v>
                </c:pt>
                <c:pt idx="1106">
                  <c:v>8959</c:v>
                </c:pt>
                <c:pt idx="1107">
                  <c:v>8965</c:v>
                </c:pt>
                <c:pt idx="1108">
                  <c:v>8976</c:v>
                </c:pt>
                <c:pt idx="1109">
                  <c:v>8980</c:v>
                </c:pt>
                <c:pt idx="1110">
                  <c:v>8985</c:v>
                </c:pt>
                <c:pt idx="1111">
                  <c:v>8987</c:v>
                </c:pt>
                <c:pt idx="1112">
                  <c:v>8991</c:v>
                </c:pt>
                <c:pt idx="1113">
                  <c:v>9000</c:v>
                </c:pt>
                <c:pt idx="1114">
                  <c:v>9011</c:v>
                </c:pt>
                <c:pt idx="1115">
                  <c:v>9012</c:v>
                </c:pt>
                <c:pt idx="1116">
                  <c:v>9021</c:v>
                </c:pt>
                <c:pt idx="1117">
                  <c:v>9024</c:v>
                </c:pt>
                <c:pt idx="1118">
                  <c:v>9030</c:v>
                </c:pt>
                <c:pt idx="1119">
                  <c:v>9036</c:v>
                </c:pt>
                <c:pt idx="1120">
                  <c:v>9048</c:v>
                </c:pt>
                <c:pt idx="1121">
                  <c:v>9058</c:v>
                </c:pt>
                <c:pt idx="1122">
                  <c:v>9063</c:v>
                </c:pt>
                <c:pt idx="1123">
                  <c:v>9070</c:v>
                </c:pt>
                <c:pt idx="1124">
                  <c:v>9075</c:v>
                </c:pt>
                <c:pt idx="1125">
                  <c:v>9083</c:v>
                </c:pt>
                <c:pt idx="1126">
                  <c:v>9110</c:v>
                </c:pt>
                <c:pt idx="1127">
                  <c:v>9123</c:v>
                </c:pt>
                <c:pt idx="1128">
                  <c:v>9132</c:v>
                </c:pt>
                <c:pt idx="1129">
                  <c:v>9151</c:v>
                </c:pt>
                <c:pt idx="1130">
                  <c:v>9175</c:v>
                </c:pt>
                <c:pt idx="1131">
                  <c:v>9185</c:v>
                </c:pt>
                <c:pt idx="1132">
                  <c:v>9190</c:v>
                </c:pt>
                <c:pt idx="1133">
                  <c:v>9225</c:v>
                </c:pt>
                <c:pt idx="1134">
                  <c:v>9227</c:v>
                </c:pt>
                <c:pt idx="1135">
                  <c:v>9234</c:v>
                </c:pt>
                <c:pt idx="1136">
                  <c:v>9237</c:v>
                </c:pt>
                <c:pt idx="1137">
                  <c:v>9249</c:v>
                </c:pt>
                <c:pt idx="1138">
                  <c:v>9258</c:v>
                </c:pt>
                <c:pt idx="1139">
                  <c:v>9263</c:v>
                </c:pt>
                <c:pt idx="1140">
                  <c:v>9271</c:v>
                </c:pt>
                <c:pt idx="1141">
                  <c:v>9316</c:v>
                </c:pt>
                <c:pt idx="1142">
                  <c:v>9319</c:v>
                </c:pt>
                <c:pt idx="1143">
                  <c:v>9320</c:v>
                </c:pt>
                <c:pt idx="1144">
                  <c:v>9338</c:v>
                </c:pt>
                <c:pt idx="1145">
                  <c:v>9349</c:v>
                </c:pt>
                <c:pt idx="1146">
                  <c:v>9350</c:v>
                </c:pt>
                <c:pt idx="1147">
                  <c:v>9352</c:v>
                </c:pt>
                <c:pt idx="1148">
                  <c:v>9365</c:v>
                </c:pt>
                <c:pt idx="1149">
                  <c:v>9373</c:v>
                </c:pt>
                <c:pt idx="1150">
                  <c:v>9378</c:v>
                </c:pt>
                <c:pt idx="1151">
                  <c:v>9396</c:v>
                </c:pt>
                <c:pt idx="1152">
                  <c:v>9397</c:v>
                </c:pt>
                <c:pt idx="1153">
                  <c:v>9401</c:v>
                </c:pt>
                <c:pt idx="1154">
                  <c:v>9405</c:v>
                </c:pt>
                <c:pt idx="1155">
                  <c:v>9410</c:v>
                </c:pt>
                <c:pt idx="1156">
                  <c:v>9418</c:v>
                </c:pt>
                <c:pt idx="1157">
                  <c:v>9423</c:v>
                </c:pt>
                <c:pt idx="1158">
                  <c:v>9430</c:v>
                </c:pt>
                <c:pt idx="1159">
                  <c:v>9437</c:v>
                </c:pt>
                <c:pt idx="1160">
                  <c:v>9445</c:v>
                </c:pt>
                <c:pt idx="1161">
                  <c:v>9446</c:v>
                </c:pt>
                <c:pt idx="1162">
                  <c:v>9448</c:v>
                </c:pt>
                <c:pt idx="1163">
                  <c:v>9468</c:v>
                </c:pt>
                <c:pt idx="1164">
                  <c:v>9476</c:v>
                </c:pt>
                <c:pt idx="1165">
                  <c:v>9478</c:v>
                </c:pt>
                <c:pt idx="1166">
                  <c:v>9491</c:v>
                </c:pt>
                <c:pt idx="1167">
                  <c:v>9506</c:v>
                </c:pt>
                <c:pt idx="1168">
                  <c:v>9509</c:v>
                </c:pt>
                <c:pt idx="1169">
                  <c:v>9510</c:v>
                </c:pt>
                <c:pt idx="1170">
                  <c:v>9512</c:v>
                </c:pt>
                <c:pt idx="1171">
                  <c:v>9527</c:v>
                </c:pt>
                <c:pt idx="1172">
                  <c:v>9528</c:v>
                </c:pt>
                <c:pt idx="1173">
                  <c:v>9541</c:v>
                </c:pt>
                <c:pt idx="1174">
                  <c:v>9550</c:v>
                </c:pt>
                <c:pt idx="1175">
                  <c:v>9554</c:v>
                </c:pt>
                <c:pt idx="1176">
                  <c:v>9573</c:v>
                </c:pt>
                <c:pt idx="1177">
                  <c:v>9579</c:v>
                </c:pt>
                <c:pt idx="1178">
                  <c:v>9581</c:v>
                </c:pt>
                <c:pt idx="1179">
                  <c:v>9600</c:v>
                </c:pt>
                <c:pt idx="1180">
                  <c:v>9601</c:v>
                </c:pt>
                <c:pt idx="1181">
                  <c:v>9609</c:v>
                </c:pt>
                <c:pt idx="1182">
                  <c:v>9611</c:v>
                </c:pt>
                <c:pt idx="1183">
                  <c:v>9616</c:v>
                </c:pt>
                <c:pt idx="1184">
                  <c:v>9617</c:v>
                </c:pt>
                <c:pt idx="1185">
                  <c:v>9621</c:v>
                </c:pt>
                <c:pt idx="1186">
                  <c:v>9638</c:v>
                </c:pt>
                <c:pt idx="1187">
                  <c:v>9641</c:v>
                </c:pt>
                <c:pt idx="1188">
                  <c:v>9648</c:v>
                </c:pt>
                <c:pt idx="1189">
                  <c:v>9660</c:v>
                </c:pt>
                <c:pt idx="1190">
                  <c:v>9667</c:v>
                </c:pt>
                <c:pt idx="1191">
                  <c:v>9672</c:v>
                </c:pt>
                <c:pt idx="1192">
                  <c:v>9690</c:v>
                </c:pt>
                <c:pt idx="1193">
                  <c:v>9705</c:v>
                </c:pt>
                <c:pt idx="1194">
                  <c:v>9714</c:v>
                </c:pt>
                <c:pt idx="1195">
                  <c:v>9732</c:v>
                </c:pt>
                <c:pt idx="1196">
                  <c:v>9734</c:v>
                </c:pt>
                <c:pt idx="1197">
                  <c:v>9738</c:v>
                </c:pt>
                <c:pt idx="1198">
                  <c:v>9745</c:v>
                </c:pt>
                <c:pt idx="1199">
                  <c:v>9774</c:v>
                </c:pt>
                <c:pt idx="1200">
                  <c:v>9775</c:v>
                </c:pt>
                <c:pt idx="1201">
                  <c:v>9783</c:v>
                </c:pt>
                <c:pt idx="1202">
                  <c:v>9788</c:v>
                </c:pt>
                <c:pt idx="1203">
                  <c:v>9791</c:v>
                </c:pt>
                <c:pt idx="1204">
                  <c:v>9799</c:v>
                </c:pt>
                <c:pt idx="1205">
                  <c:v>9810</c:v>
                </c:pt>
                <c:pt idx="1206">
                  <c:v>9817</c:v>
                </c:pt>
                <c:pt idx="1207">
                  <c:v>9832</c:v>
                </c:pt>
                <c:pt idx="1208">
                  <c:v>9848</c:v>
                </c:pt>
                <c:pt idx="1209">
                  <c:v>9852</c:v>
                </c:pt>
                <c:pt idx="1210">
                  <c:v>9874</c:v>
                </c:pt>
                <c:pt idx="1211">
                  <c:v>9876</c:v>
                </c:pt>
                <c:pt idx="1212">
                  <c:v>9887</c:v>
                </c:pt>
                <c:pt idx="1213">
                  <c:v>9900</c:v>
                </c:pt>
                <c:pt idx="1214">
                  <c:v>9901</c:v>
                </c:pt>
                <c:pt idx="1215">
                  <c:v>9907</c:v>
                </c:pt>
                <c:pt idx="1216">
                  <c:v>9908</c:v>
                </c:pt>
                <c:pt idx="1217">
                  <c:v>9911</c:v>
                </c:pt>
                <c:pt idx="1218">
                  <c:v>9914</c:v>
                </c:pt>
                <c:pt idx="1219">
                  <c:v>9925</c:v>
                </c:pt>
                <c:pt idx="1220">
                  <c:v>9933</c:v>
                </c:pt>
                <c:pt idx="1221">
                  <c:v>9939</c:v>
                </c:pt>
                <c:pt idx="1222">
                  <c:v>9940</c:v>
                </c:pt>
                <c:pt idx="1223">
                  <c:v>9954</c:v>
                </c:pt>
                <c:pt idx="1224">
                  <c:v>9960</c:v>
                </c:pt>
                <c:pt idx="1225">
                  <c:v>9961</c:v>
                </c:pt>
                <c:pt idx="1226">
                  <c:v>9965</c:v>
                </c:pt>
                <c:pt idx="1227">
                  <c:v>9976</c:v>
                </c:pt>
                <c:pt idx="1228">
                  <c:v>9977</c:v>
                </c:pt>
                <c:pt idx="1229">
                  <c:v>9988</c:v>
                </c:pt>
                <c:pt idx="1230">
                  <c:v>9999</c:v>
                </c:pt>
                <c:pt idx="1231">
                  <c:v>10007</c:v>
                </c:pt>
                <c:pt idx="1232">
                  <c:v>10009</c:v>
                </c:pt>
                <c:pt idx="1233">
                  <c:v>10015</c:v>
                </c:pt>
                <c:pt idx="1234">
                  <c:v>10019</c:v>
                </c:pt>
                <c:pt idx="1235">
                  <c:v>10022</c:v>
                </c:pt>
                <c:pt idx="1236">
                  <c:v>10024</c:v>
                </c:pt>
                <c:pt idx="1237">
                  <c:v>10025</c:v>
                </c:pt>
                <c:pt idx="1238">
                  <c:v>10028</c:v>
                </c:pt>
                <c:pt idx="1239">
                  <c:v>10034</c:v>
                </c:pt>
                <c:pt idx="1240">
                  <c:v>10035</c:v>
                </c:pt>
                <c:pt idx="1241">
                  <c:v>10037</c:v>
                </c:pt>
                <c:pt idx="1242">
                  <c:v>10069</c:v>
                </c:pt>
                <c:pt idx="1243">
                  <c:v>10072</c:v>
                </c:pt>
                <c:pt idx="1244">
                  <c:v>10074</c:v>
                </c:pt>
                <c:pt idx="1245">
                  <c:v>10075</c:v>
                </c:pt>
                <c:pt idx="1246">
                  <c:v>10080</c:v>
                </c:pt>
                <c:pt idx="1247">
                  <c:v>10096</c:v>
                </c:pt>
                <c:pt idx="1248">
                  <c:v>10099</c:v>
                </c:pt>
                <c:pt idx="1249">
                  <c:v>10102</c:v>
                </c:pt>
                <c:pt idx="1250">
                  <c:v>10111</c:v>
                </c:pt>
                <c:pt idx="1251">
                  <c:v>10121</c:v>
                </c:pt>
                <c:pt idx="1252">
                  <c:v>10131</c:v>
                </c:pt>
                <c:pt idx="1253">
                  <c:v>10151</c:v>
                </c:pt>
                <c:pt idx="1254">
                  <c:v>10163</c:v>
                </c:pt>
                <c:pt idx="1255">
                  <c:v>10171</c:v>
                </c:pt>
                <c:pt idx="1256">
                  <c:v>10180</c:v>
                </c:pt>
                <c:pt idx="1257">
                  <c:v>10183</c:v>
                </c:pt>
                <c:pt idx="1258">
                  <c:v>10185</c:v>
                </c:pt>
                <c:pt idx="1259">
                  <c:v>10186</c:v>
                </c:pt>
                <c:pt idx="1260">
                  <c:v>10193</c:v>
                </c:pt>
                <c:pt idx="1261">
                  <c:v>10195</c:v>
                </c:pt>
                <c:pt idx="1262">
                  <c:v>10217</c:v>
                </c:pt>
                <c:pt idx="1263">
                  <c:v>10221</c:v>
                </c:pt>
                <c:pt idx="1264">
                  <c:v>10224</c:v>
                </c:pt>
                <c:pt idx="1265">
                  <c:v>10230</c:v>
                </c:pt>
                <c:pt idx="1266">
                  <c:v>10232</c:v>
                </c:pt>
                <c:pt idx="1267">
                  <c:v>10234</c:v>
                </c:pt>
                <c:pt idx="1268">
                  <c:v>10236</c:v>
                </c:pt>
                <c:pt idx="1269">
                  <c:v>10240</c:v>
                </c:pt>
                <c:pt idx="1270">
                  <c:v>10241</c:v>
                </c:pt>
                <c:pt idx="1271">
                  <c:v>10253</c:v>
                </c:pt>
                <c:pt idx="1272">
                  <c:v>10258</c:v>
                </c:pt>
                <c:pt idx="1273">
                  <c:v>10263</c:v>
                </c:pt>
                <c:pt idx="1274">
                  <c:v>10267</c:v>
                </c:pt>
                <c:pt idx="1275">
                  <c:v>10268</c:v>
                </c:pt>
                <c:pt idx="1276">
                  <c:v>10270</c:v>
                </c:pt>
                <c:pt idx="1277">
                  <c:v>10281</c:v>
                </c:pt>
                <c:pt idx="1278">
                  <c:v>10282</c:v>
                </c:pt>
                <c:pt idx="1279">
                  <c:v>10289</c:v>
                </c:pt>
                <c:pt idx="1280">
                  <c:v>10293</c:v>
                </c:pt>
                <c:pt idx="1281">
                  <c:v>10297</c:v>
                </c:pt>
                <c:pt idx="1282">
                  <c:v>10299</c:v>
                </c:pt>
                <c:pt idx="1283">
                  <c:v>10300</c:v>
                </c:pt>
                <c:pt idx="1284">
                  <c:v>10309</c:v>
                </c:pt>
                <c:pt idx="1285">
                  <c:v>10318</c:v>
                </c:pt>
                <c:pt idx="1286">
                  <c:v>10321</c:v>
                </c:pt>
                <c:pt idx="1287">
                  <c:v>10322</c:v>
                </c:pt>
                <c:pt idx="1288">
                  <c:v>10325</c:v>
                </c:pt>
                <c:pt idx="1289">
                  <c:v>10334</c:v>
                </c:pt>
                <c:pt idx="1290">
                  <c:v>10339</c:v>
                </c:pt>
                <c:pt idx="1291">
                  <c:v>10343</c:v>
                </c:pt>
                <c:pt idx="1292">
                  <c:v>10352</c:v>
                </c:pt>
                <c:pt idx="1293">
                  <c:v>10363</c:v>
                </c:pt>
                <c:pt idx="1294">
                  <c:v>10365</c:v>
                </c:pt>
                <c:pt idx="1295">
                  <c:v>10385</c:v>
                </c:pt>
                <c:pt idx="1296">
                  <c:v>10388</c:v>
                </c:pt>
                <c:pt idx="1297">
                  <c:v>10393</c:v>
                </c:pt>
                <c:pt idx="1298">
                  <c:v>10399</c:v>
                </c:pt>
                <c:pt idx="1299">
                  <c:v>10403</c:v>
                </c:pt>
                <c:pt idx="1300">
                  <c:v>10419</c:v>
                </c:pt>
                <c:pt idx="1301">
                  <c:v>10426</c:v>
                </c:pt>
                <c:pt idx="1302">
                  <c:v>10432</c:v>
                </c:pt>
                <c:pt idx="1303">
                  <c:v>10440</c:v>
                </c:pt>
                <c:pt idx="1304">
                  <c:v>10441</c:v>
                </c:pt>
                <c:pt idx="1305">
                  <c:v>10444</c:v>
                </c:pt>
                <c:pt idx="1306">
                  <c:v>10466</c:v>
                </c:pt>
                <c:pt idx="1307">
                  <c:v>10490</c:v>
                </c:pt>
                <c:pt idx="1308">
                  <c:v>10491</c:v>
                </c:pt>
                <c:pt idx="1309">
                  <c:v>10496</c:v>
                </c:pt>
                <c:pt idx="1310">
                  <c:v>10497</c:v>
                </c:pt>
                <c:pt idx="1311">
                  <c:v>10523</c:v>
                </c:pt>
                <c:pt idx="1312">
                  <c:v>10528</c:v>
                </c:pt>
                <c:pt idx="1313">
                  <c:v>10535</c:v>
                </c:pt>
                <c:pt idx="1314">
                  <c:v>10537</c:v>
                </c:pt>
                <c:pt idx="1315">
                  <c:v>10541</c:v>
                </c:pt>
                <c:pt idx="1316">
                  <c:v>10548</c:v>
                </c:pt>
                <c:pt idx="1317">
                  <c:v>10564</c:v>
                </c:pt>
                <c:pt idx="1318">
                  <c:v>10569</c:v>
                </c:pt>
                <c:pt idx="1319">
                  <c:v>10573</c:v>
                </c:pt>
                <c:pt idx="1320">
                  <c:v>10579</c:v>
                </c:pt>
                <c:pt idx="1321">
                  <c:v>10581</c:v>
                </c:pt>
                <c:pt idx="1322">
                  <c:v>10589</c:v>
                </c:pt>
                <c:pt idx="1323">
                  <c:v>10594</c:v>
                </c:pt>
                <c:pt idx="1324">
                  <c:v>10609</c:v>
                </c:pt>
                <c:pt idx="1325">
                  <c:v>10614</c:v>
                </c:pt>
                <c:pt idx="1326">
                  <c:v>10631</c:v>
                </c:pt>
                <c:pt idx="1327">
                  <c:v>10712</c:v>
                </c:pt>
                <c:pt idx="1328">
                  <c:v>10721</c:v>
                </c:pt>
                <c:pt idx="1329">
                  <c:v>10723</c:v>
                </c:pt>
                <c:pt idx="1330">
                  <c:v>10745</c:v>
                </c:pt>
                <c:pt idx="1331">
                  <c:v>10750</c:v>
                </c:pt>
                <c:pt idx="1332">
                  <c:v>10752</c:v>
                </c:pt>
                <c:pt idx="1333">
                  <c:v>10760</c:v>
                </c:pt>
                <c:pt idx="1334">
                  <c:v>10783</c:v>
                </c:pt>
                <c:pt idx="1335">
                  <c:v>10785</c:v>
                </c:pt>
                <c:pt idx="1336">
                  <c:v>10792</c:v>
                </c:pt>
                <c:pt idx="1337">
                  <c:v>10803</c:v>
                </c:pt>
                <c:pt idx="1338">
                  <c:v>10804</c:v>
                </c:pt>
                <c:pt idx="1339">
                  <c:v>10808</c:v>
                </c:pt>
                <c:pt idx="1340">
                  <c:v>10811</c:v>
                </c:pt>
                <c:pt idx="1341">
                  <c:v>10812</c:v>
                </c:pt>
                <c:pt idx="1342">
                  <c:v>10821</c:v>
                </c:pt>
                <c:pt idx="1343">
                  <c:v>10822</c:v>
                </c:pt>
                <c:pt idx="1344">
                  <c:v>10828</c:v>
                </c:pt>
                <c:pt idx="1345">
                  <c:v>10830</c:v>
                </c:pt>
                <c:pt idx="1346">
                  <c:v>10845</c:v>
                </c:pt>
                <c:pt idx="1347">
                  <c:v>10854</c:v>
                </c:pt>
                <c:pt idx="1348">
                  <c:v>10867</c:v>
                </c:pt>
                <c:pt idx="1349">
                  <c:v>10887</c:v>
                </c:pt>
                <c:pt idx="1350">
                  <c:v>10890</c:v>
                </c:pt>
                <c:pt idx="1351">
                  <c:v>10924</c:v>
                </c:pt>
                <c:pt idx="1352">
                  <c:v>10938</c:v>
                </c:pt>
                <c:pt idx="1353">
                  <c:v>10944</c:v>
                </c:pt>
                <c:pt idx="1354">
                  <c:v>10947</c:v>
                </c:pt>
                <c:pt idx="1355">
                  <c:v>10952</c:v>
                </c:pt>
                <c:pt idx="1356">
                  <c:v>10973</c:v>
                </c:pt>
                <c:pt idx="1357">
                  <c:v>10987</c:v>
                </c:pt>
                <c:pt idx="1358">
                  <c:v>10992</c:v>
                </c:pt>
                <c:pt idx="1359">
                  <c:v>10995</c:v>
                </c:pt>
                <c:pt idx="1360">
                  <c:v>11001</c:v>
                </c:pt>
                <c:pt idx="1361">
                  <c:v>11010</c:v>
                </c:pt>
                <c:pt idx="1362">
                  <c:v>11024</c:v>
                </c:pt>
                <c:pt idx="1363">
                  <c:v>11025</c:v>
                </c:pt>
                <c:pt idx="1364">
                  <c:v>11041</c:v>
                </c:pt>
                <c:pt idx="1365">
                  <c:v>11060</c:v>
                </c:pt>
                <c:pt idx="1366">
                  <c:v>11062</c:v>
                </c:pt>
                <c:pt idx="1367">
                  <c:v>11069</c:v>
                </c:pt>
                <c:pt idx="1368">
                  <c:v>11072</c:v>
                </c:pt>
                <c:pt idx="1369">
                  <c:v>11075</c:v>
                </c:pt>
                <c:pt idx="1370">
                  <c:v>11083</c:v>
                </c:pt>
                <c:pt idx="1371">
                  <c:v>11100</c:v>
                </c:pt>
                <c:pt idx="1372">
                  <c:v>11101</c:v>
                </c:pt>
                <c:pt idx="1373">
                  <c:v>11115</c:v>
                </c:pt>
                <c:pt idx="1374">
                  <c:v>11118</c:v>
                </c:pt>
                <c:pt idx="1375">
                  <c:v>11137</c:v>
                </c:pt>
                <c:pt idx="1376">
                  <c:v>11139</c:v>
                </c:pt>
                <c:pt idx="1377">
                  <c:v>11140</c:v>
                </c:pt>
                <c:pt idx="1378">
                  <c:v>11141</c:v>
                </c:pt>
                <c:pt idx="1379">
                  <c:v>11145</c:v>
                </c:pt>
                <c:pt idx="1380">
                  <c:v>11152</c:v>
                </c:pt>
                <c:pt idx="1381">
                  <c:v>11167</c:v>
                </c:pt>
                <c:pt idx="1382">
                  <c:v>11172</c:v>
                </c:pt>
                <c:pt idx="1383">
                  <c:v>11180</c:v>
                </c:pt>
                <c:pt idx="1384">
                  <c:v>11185</c:v>
                </c:pt>
                <c:pt idx="1385">
                  <c:v>11193</c:v>
                </c:pt>
                <c:pt idx="1386">
                  <c:v>11194</c:v>
                </c:pt>
                <c:pt idx="1387">
                  <c:v>11200</c:v>
                </c:pt>
                <c:pt idx="1388">
                  <c:v>11207</c:v>
                </c:pt>
                <c:pt idx="1389">
                  <c:v>11214</c:v>
                </c:pt>
                <c:pt idx="1390">
                  <c:v>11227</c:v>
                </c:pt>
                <c:pt idx="1391">
                  <c:v>11234</c:v>
                </c:pt>
                <c:pt idx="1392">
                  <c:v>11241</c:v>
                </c:pt>
                <c:pt idx="1393">
                  <c:v>11255</c:v>
                </c:pt>
                <c:pt idx="1394">
                  <c:v>11272</c:v>
                </c:pt>
                <c:pt idx="1395">
                  <c:v>11278</c:v>
                </c:pt>
                <c:pt idx="1396">
                  <c:v>11288</c:v>
                </c:pt>
                <c:pt idx="1397">
                  <c:v>11304</c:v>
                </c:pt>
                <c:pt idx="1398">
                  <c:v>11318</c:v>
                </c:pt>
                <c:pt idx="1399">
                  <c:v>11319</c:v>
                </c:pt>
                <c:pt idx="1400">
                  <c:v>11323</c:v>
                </c:pt>
                <c:pt idx="1401">
                  <c:v>11324</c:v>
                </c:pt>
                <c:pt idx="1402">
                  <c:v>11337</c:v>
                </c:pt>
                <c:pt idx="1403">
                  <c:v>11348</c:v>
                </c:pt>
                <c:pt idx="1404">
                  <c:v>11361</c:v>
                </c:pt>
                <c:pt idx="1405">
                  <c:v>11364</c:v>
                </c:pt>
                <c:pt idx="1406">
                  <c:v>11403</c:v>
                </c:pt>
                <c:pt idx="1407">
                  <c:v>11422</c:v>
                </c:pt>
                <c:pt idx="1408">
                  <c:v>11425</c:v>
                </c:pt>
                <c:pt idx="1409">
                  <c:v>11432</c:v>
                </c:pt>
                <c:pt idx="1410">
                  <c:v>11437</c:v>
                </c:pt>
                <c:pt idx="1411">
                  <c:v>11449</c:v>
                </c:pt>
                <c:pt idx="1412">
                  <c:v>11450</c:v>
                </c:pt>
                <c:pt idx="1413">
                  <c:v>11468</c:v>
                </c:pt>
                <c:pt idx="1414">
                  <c:v>11469</c:v>
                </c:pt>
                <c:pt idx="1415">
                  <c:v>11470</c:v>
                </c:pt>
                <c:pt idx="1416">
                  <c:v>11477</c:v>
                </c:pt>
                <c:pt idx="1417">
                  <c:v>11479</c:v>
                </c:pt>
                <c:pt idx="1418">
                  <c:v>11486</c:v>
                </c:pt>
                <c:pt idx="1419">
                  <c:v>11497</c:v>
                </c:pt>
                <c:pt idx="1420">
                  <c:v>11500</c:v>
                </c:pt>
                <c:pt idx="1421">
                  <c:v>11529</c:v>
                </c:pt>
                <c:pt idx="1422">
                  <c:v>11540</c:v>
                </c:pt>
                <c:pt idx="1423">
                  <c:v>11553</c:v>
                </c:pt>
                <c:pt idx="1424">
                  <c:v>11558</c:v>
                </c:pt>
                <c:pt idx="1425">
                  <c:v>11562</c:v>
                </c:pt>
                <c:pt idx="1426">
                  <c:v>11567</c:v>
                </c:pt>
                <c:pt idx="1427">
                  <c:v>11570</c:v>
                </c:pt>
                <c:pt idx="1428">
                  <c:v>11571</c:v>
                </c:pt>
                <c:pt idx="1429">
                  <c:v>11598</c:v>
                </c:pt>
                <c:pt idx="1430">
                  <c:v>11604</c:v>
                </c:pt>
                <c:pt idx="1431">
                  <c:v>11652</c:v>
                </c:pt>
                <c:pt idx="1432">
                  <c:v>11663</c:v>
                </c:pt>
                <c:pt idx="1433">
                  <c:v>11668</c:v>
                </c:pt>
                <c:pt idx="1434">
                  <c:v>11669</c:v>
                </c:pt>
                <c:pt idx="1435">
                  <c:v>11696</c:v>
                </c:pt>
                <c:pt idx="1436">
                  <c:v>11705</c:v>
                </c:pt>
                <c:pt idx="1437">
                  <c:v>11713</c:v>
                </c:pt>
                <c:pt idx="1438">
                  <c:v>11726</c:v>
                </c:pt>
                <c:pt idx="1439">
                  <c:v>11742</c:v>
                </c:pt>
                <c:pt idx="1440">
                  <c:v>11748</c:v>
                </c:pt>
                <c:pt idx="1441">
                  <c:v>11760</c:v>
                </c:pt>
                <c:pt idx="1442">
                  <c:v>11774</c:v>
                </c:pt>
                <c:pt idx="1443">
                  <c:v>11781</c:v>
                </c:pt>
                <c:pt idx="1444">
                  <c:v>11789</c:v>
                </c:pt>
                <c:pt idx="1445">
                  <c:v>11803</c:v>
                </c:pt>
                <c:pt idx="1446">
                  <c:v>11815</c:v>
                </c:pt>
                <c:pt idx="1447">
                  <c:v>11821</c:v>
                </c:pt>
                <c:pt idx="1448">
                  <c:v>11834</c:v>
                </c:pt>
                <c:pt idx="1449">
                  <c:v>11837</c:v>
                </c:pt>
                <c:pt idx="1450">
                  <c:v>11846</c:v>
                </c:pt>
                <c:pt idx="1451">
                  <c:v>11875</c:v>
                </c:pt>
                <c:pt idx="1452">
                  <c:v>11877</c:v>
                </c:pt>
                <c:pt idx="1453">
                  <c:v>11879</c:v>
                </c:pt>
                <c:pt idx="1454">
                  <c:v>11881</c:v>
                </c:pt>
                <c:pt idx="1455">
                  <c:v>11891</c:v>
                </c:pt>
                <c:pt idx="1456">
                  <c:v>11896</c:v>
                </c:pt>
                <c:pt idx="1457">
                  <c:v>11922</c:v>
                </c:pt>
                <c:pt idx="1458">
                  <c:v>11939</c:v>
                </c:pt>
                <c:pt idx="1459">
                  <c:v>11949</c:v>
                </c:pt>
                <c:pt idx="1460">
                  <c:v>11952</c:v>
                </c:pt>
                <c:pt idx="1461">
                  <c:v>11956</c:v>
                </c:pt>
                <c:pt idx="1462">
                  <c:v>11962</c:v>
                </c:pt>
                <c:pt idx="1463">
                  <c:v>11972</c:v>
                </c:pt>
                <c:pt idx="1464">
                  <c:v>11985</c:v>
                </c:pt>
                <c:pt idx="1465">
                  <c:v>11991</c:v>
                </c:pt>
                <c:pt idx="1466">
                  <c:v>11997</c:v>
                </c:pt>
                <c:pt idx="1467">
                  <c:v>11999</c:v>
                </c:pt>
                <c:pt idx="1468">
                  <c:v>12004</c:v>
                </c:pt>
                <c:pt idx="1469">
                  <c:v>12006</c:v>
                </c:pt>
                <c:pt idx="1470">
                  <c:v>12015</c:v>
                </c:pt>
                <c:pt idx="1471">
                  <c:v>12025</c:v>
                </c:pt>
                <c:pt idx="1472">
                  <c:v>12039</c:v>
                </c:pt>
                <c:pt idx="1473">
                  <c:v>12045</c:v>
                </c:pt>
                <c:pt idx="1474">
                  <c:v>12084</c:v>
                </c:pt>
                <c:pt idx="1475">
                  <c:v>12089</c:v>
                </c:pt>
                <c:pt idx="1476">
                  <c:v>12099</c:v>
                </c:pt>
                <c:pt idx="1477">
                  <c:v>12102</c:v>
                </c:pt>
                <c:pt idx="1478">
                  <c:v>12112</c:v>
                </c:pt>
                <c:pt idx="1479">
                  <c:v>12118</c:v>
                </c:pt>
                <c:pt idx="1480">
                  <c:v>12128</c:v>
                </c:pt>
                <c:pt idx="1481">
                  <c:v>12132</c:v>
                </c:pt>
                <c:pt idx="1482">
                  <c:v>12134</c:v>
                </c:pt>
                <c:pt idx="1483">
                  <c:v>12144</c:v>
                </c:pt>
                <c:pt idx="1484">
                  <c:v>12167</c:v>
                </c:pt>
                <c:pt idx="1485">
                  <c:v>12171</c:v>
                </c:pt>
                <c:pt idx="1486">
                  <c:v>12176</c:v>
                </c:pt>
                <c:pt idx="1487">
                  <c:v>12178</c:v>
                </c:pt>
                <c:pt idx="1488">
                  <c:v>12183</c:v>
                </c:pt>
                <c:pt idx="1489">
                  <c:v>12201</c:v>
                </c:pt>
                <c:pt idx="1490">
                  <c:v>12204</c:v>
                </c:pt>
                <c:pt idx="1491">
                  <c:v>12209</c:v>
                </c:pt>
                <c:pt idx="1492">
                  <c:v>12219</c:v>
                </c:pt>
                <c:pt idx="1493">
                  <c:v>12222</c:v>
                </c:pt>
                <c:pt idx="1494">
                  <c:v>12249</c:v>
                </c:pt>
                <c:pt idx="1495">
                  <c:v>12262</c:v>
                </c:pt>
                <c:pt idx="1496">
                  <c:v>12274</c:v>
                </c:pt>
                <c:pt idx="1497">
                  <c:v>12282</c:v>
                </c:pt>
                <c:pt idx="1498">
                  <c:v>12283</c:v>
                </c:pt>
                <c:pt idx="1499">
                  <c:v>12288</c:v>
                </c:pt>
                <c:pt idx="1500">
                  <c:v>12290</c:v>
                </c:pt>
                <c:pt idx="1501">
                  <c:v>12305</c:v>
                </c:pt>
                <c:pt idx="1502">
                  <c:v>12308</c:v>
                </c:pt>
                <c:pt idx="1503">
                  <c:v>12316</c:v>
                </c:pt>
                <c:pt idx="1504">
                  <c:v>12321</c:v>
                </c:pt>
                <c:pt idx="1505">
                  <c:v>12329</c:v>
                </c:pt>
                <c:pt idx="1506">
                  <c:v>12335</c:v>
                </c:pt>
                <c:pt idx="1507">
                  <c:v>12349</c:v>
                </c:pt>
                <c:pt idx="1508">
                  <c:v>12350</c:v>
                </c:pt>
                <c:pt idx="1509">
                  <c:v>12351</c:v>
                </c:pt>
                <c:pt idx="1510">
                  <c:v>12365</c:v>
                </c:pt>
                <c:pt idx="1511">
                  <c:v>12370</c:v>
                </c:pt>
                <c:pt idx="1512">
                  <c:v>12378</c:v>
                </c:pt>
                <c:pt idx="1513">
                  <c:v>12379</c:v>
                </c:pt>
                <c:pt idx="1514">
                  <c:v>12380</c:v>
                </c:pt>
                <c:pt idx="1515">
                  <c:v>12385</c:v>
                </c:pt>
                <c:pt idx="1516">
                  <c:v>12401</c:v>
                </c:pt>
                <c:pt idx="1517">
                  <c:v>12403</c:v>
                </c:pt>
                <c:pt idx="1518">
                  <c:v>12407</c:v>
                </c:pt>
                <c:pt idx="1519">
                  <c:v>12420</c:v>
                </c:pt>
                <c:pt idx="1520">
                  <c:v>12441</c:v>
                </c:pt>
                <c:pt idx="1521">
                  <c:v>12456</c:v>
                </c:pt>
                <c:pt idx="1522">
                  <c:v>12474</c:v>
                </c:pt>
                <c:pt idx="1523">
                  <c:v>12476</c:v>
                </c:pt>
                <c:pt idx="1524">
                  <c:v>12481</c:v>
                </c:pt>
                <c:pt idx="1525">
                  <c:v>12482</c:v>
                </c:pt>
                <c:pt idx="1526">
                  <c:v>12483</c:v>
                </c:pt>
                <c:pt idx="1527">
                  <c:v>12484</c:v>
                </c:pt>
                <c:pt idx="1528">
                  <c:v>12489</c:v>
                </c:pt>
                <c:pt idx="1529">
                  <c:v>12490</c:v>
                </c:pt>
                <c:pt idx="1530">
                  <c:v>12508</c:v>
                </c:pt>
                <c:pt idx="1531">
                  <c:v>12526</c:v>
                </c:pt>
                <c:pt idx="1532">
                  <c:v>12530</c:v>
                </c:pt>
                <c:pt idx="1533">
                  <c:v>12532</c:v>
                </c:pt>
                <c:pt idx="1534">
                  <c:v>12533</c:v>
                </c:pt>
                <c:pt idx="1535">
                  <c:v>12535</c:v>
                </c:pt>
                <c:pt idx="1536">
                  <c:v>12537</c:v>
                </c:pt>
                <c:pt idx="1537">
                  <c:v>12541</c:v>
                </c:pt>
                <c:pt idx="1538">
                  <c:v>12551</c:v>
                </c:pt>
                <c:pt idx="1539">
                  <c:v>12560</c:v>
                </c:pt>
                <c:pt idx="1540">
                  <c:v>12561</c:v>
                </c:pt>
                <c:pt idx="1541">
                  <c:v>12566</c:v>
                </c:pt>
                <c:pt idx="1542">
                  <c:v>12575</c:v>
                </c:pt>
                <c:pt idx="1543">
                  <c:v>12587</c:v>
                </c:pt>
                <c:pt idx="1544">
                  <c:v>12600</c:v>
                </c:pt>
                <c:pt idx="1545">
                  <c:v>12608</c:v>
                </c:pt>
                <c:pt idx="1546">
                  <c:v>12618</c:v>
                </c:pt>
                <c:pt idx="1547">
                  <c:v>12628</c:v>
                </c:pt>
                <c:pt idx="1548">
                  <c:v>12645</c:v>
                </c:pt>
                <c:pt idx="1549">
                  <c:v>12652</c:v>
                </c:pt>
                <c:pt idx="1550">
                  <c:v>12653</c:v>
                </c:pt>
                <c:pt idx="1551">
                  <c:v>12660</c:v>
                </c:pt>
                <c:pt idx="1552">
                  <c:v>12665</c:v>
                </c:pt>
                <c:pt idx="1553">
                  <c:v>12670</c:v>
                </c:pt>
                <c:pt idx="1554">
                  <c:v>12681</c:v>
                </c:pt>
                <c:pt idx="1555">
                  <c:v>12716</c:v>
                </c:pt>
                <c:pt idx="1556">
                  <c:v>12736</c:v>
                </c:pt>
                <c:pt idx="1557">
                  <c:v>12741</c:v>
                </c:pt>
                <c:pt idx="1558">
                  <c:v>12747</c:v>
                </c:pt>
                <c:pt idx="1559">
                  <c:v>12758</c:v>
                </c:pt>
                <c:pt idx="1560">
                  <c:v>12788</c:v>
                </c:pt>
                <c:pt idx="1561">
                  <c:v>12800</c:v>
                </c:pt>
                <c:pt idx="1562">
                  <c:v>12835</c:v>
                </c:pt>
                <c:pt idx="1563">
                  <c:v>12845</c:v>
                </c:pt>
                <c:pt idx="1564">
                  <c:v>12847</c:v>
                </c:pt>
                <c:pt idx="1565">
                  <c:v>12851</c:v>
                </c:pt>
                <c:pt idx="1566">
                  <c:v>12878</c:v>
                </c:pt>
                <c:pt idx="1567">
                  <c:v>12881</c:v>
                </c:pt>
                <c:pt idx="1568">
                  <c:v>12887</c:v>
                </c:pt>
                <c:pt idx="1569">
                  <c:v>12896</c:v>
                </c:pt>
                <c:pt idx="1570">
                  <c:v>12903</c:v>
                </c:pt>
                <c:pt idx="1571">
                  <c:v>12917</c:v>
                </c:pt>
                <c:pt idx="1572">
                  <c:v>12934</c:v>
                </c:pt>
                <c:pt idx="1573">
                  <c:v>12938</c:v>
                </c:pt>
                <c:pt idx="1574">
                  <c:v>12939</c:v>
                </c:pt>
                <c:pt idx="1575">
                  <c:v>12950</c:v>
                </c:pt>
                <c:pt idx="1576">
                  <c:v>12955</c:v>
                </c:pt>
                <c:pt idx="1577">
                  <c:v>12963</c:v>
                </c:pt>
                <c:pt idx="1578">
                  <c:v>12969</c:v>
                </c:pt>
                <c:pt idx="1579">
                  <c:v>12976</c:v>
                </c:pt>
                <c:pt idx="1580">
                  <c:v>12979</c:v>
                </c:pt>
                <c:pt idx="1581">
                  <c:v>12986</c:v>
                </c:pt>
                <c:pt idx="1582">
                  <c:v>12991</c:v>
                </c:pt>
                <c:pt idx="1583">
                  <c:v>12997</c:v>
                </c:pt>
                <c:pt idx="1584">
                  <c:v>12999</c:v>
                </c:pt>
                <c:pt idx="1585">
                  <c:v>13007</c:v>
                </c:pt>
                <c:pt idx="1586">
                  <c:v>13025</c:v>
                </c:pt>
                <c:pt idx="1587">
                  <c:v>13047</c:v>
                </c:pt>
                <c:pt idx="1588">
                  <c:v>13055</c:v>
                </c:pt>
                <c:pt idx="1589">
                  <c:v>13064</c:v>
                </c:pt>
                <c:pt idx="1590">
                  <c:v>13072</c:v>
                </c:pt>
                <c:pt idx="1591">
                  <c:v>13099</c:v>
                </c:pt>
                <c:pt idx="1592">
                  <c:v>13100</c:v>
                </c:pt>
                <c:pt idx="1593">
                  <c:v>13118</c:v>
                </c:pt>
                <c:pt idx="1594">
                  <c:v>13121</c:v>
                </c:pt>
                <c:pt idx="1595">
                  <c:v>13125</c:v>
                </c:pt>
                <c:pt idx="1596">
                  <c:v>13151</c:v>
                </c:pt>
                <c:pt idx="1597">
                  <c:v>13166</c:v>
                </c:pt>
                <c:pt idx="1598">
                  <c:v>13167</c:v>
                </c:pt>
                <c:pt idx="1599">
                  <c:v>13176</c:v>
                </c:pt>
                <c:pt idx="1600">
                  <c:v>13187</c:v>
                </c:pt>
                <c:pt idx="1601">
                  <c:v>13191</c:v>
                </c:pt>
                <c:pt idx="1602">
                  <c:v>13192</c:v>
                </c:pt>
                <c:pt idx="1603">
                  <c:v>13194</c:v>
                </c:pt>
                <c:pt idx="1604">
                  <c:v>13204</c:v>
                </c:pt>
                <c:pt idx="1605">
                  <c:v>13220</c:v>
                </c:pt>
                <c:pt idx="1606">
                  <c:v>13230</c:v>
                </c:pt>
                <c:pt idx="1607">
                  <c:v>13231</c:v>
                </c:pt>
                <c:pt idx="1608">
                  <c:v>13232</c:v>
                </c:pt>
                <c:pt idx="1609">
                  <c:v>13246</c:v>
                </c:pt>
                <c:pt idx="1610">
                  <c:v>13258</c:v>
                </c:pt>
                <c:pt idx="1611">
                  <c:v>13261</c:v>
                </c:pt>
                <c:pt idx="1612">
                  <c:v>13263</c:v>
                </c:pt>
                <c:pt idx="1613">
                  <c:v>13269</c:v>
                </c:pt>
                <c:pt idx="1614">
                  <c:v>13275</c:v>
                </c:pt>
                <c:pt idx="1615">
                  <c:v>13284</c:v>
                </c:pt>
                <c:pt idx="1616">
                  <c:v>13303</c:v>
                </c:pt>
                <c:pt idx="1617">
                  <c:v>13304</c:v>
                </c:pt>
                <c:pt idx="1618">
                  <c:v>13310</c:v>
                </c:pt>
                <c:pt idx="1619">
                  <c:v>13317</c:v>
                </c:pt>
                <c:pt idx="1620">
                  <c:v>13323</c:v>
                </c:pt>
                <c:pt idx="1621">
                  <c:v>13328</c:v>
                </c:pt>
                <c:pt idx="1622">
                  <c:v>13342</c:v>
                </c:pt>
                <c:pt idx="1623">
                  <c:v>13345</c:v>
                </c:pt>
                <c:pt idx="1624">
                  <c:v>13352</c:v>
                </c:pt>
                <c:pt idx="1625">
                  <c:v>13355</c:v>
                </c:pt>
                <c:pt idx="1626">
                  <c:v>13367</c:v>
                </c:pt>
                <c:pt idx="1627">
                  <c:v>13371</c:v>
                </c:pt>
                <c:pt idx="1628">
                  <c:v>13387</c:v>
                </c:pt>
                <c:pt idx="1629">
                  <c:v>13394</c:v>
                </c:pt>
                <c:pt idx="1630">
                  <c:v>13399</c:v>
                </c:pt>
                <c:pt idx="1631">
                  <c:v>13400</c:v>
                </c:pt>
                <c:pt idx="1632">
                  <c:v>13423</c:v>
                </c:pt>
                <c:pt idx="1633">
                  <c:v>13431</c:v>
                </c:pt>
                <c:pt idx="1634">
                  <c:v>13432</c:v>
                </c:pt>
                <c:pt idx="1635">
                  <c:v>13434</c:v>
                </c:pt>
                <c:pt idx="1636">
                  <c:v>13441</c:v>
                </c:pt>
                <c:pt idx="1637">
                  <c:v>13455</c:v>
                </c:pt>
                <c:pt idx="1638">
                  <c:v>13469</c:v>
                </c:pt>
                <c:pt idx="1639">
                  <c:v>13473</c:v>
                </c:pt>
                <c:pt idx="1640">
                  <c:v>13497</c:v>
                </c:pt>
                <c:pt idx="1641">
                  <c:v>13502</c:v>
                </c:pt>
                <c:pt idx="1642">
                  <c:v>13509</c:v>
                </c:pt>
                <c:pt idx="1643">
                  <c:v>13513</c:v>
                </c:pt>
                <c:pt idx="1644">
                  <c:v>13516</c:v>
                </c:pt>
                <c:pt idx="1645">
                  <c:v>13517</c:v>
                </c:pt>
                <c:pt idx="1646">
                  <c:v>13521</c:v>
                </c:pt>
                <c:pt idx="1647">
                  <c:v>13530</c:v>
                </c:pt>
                <c:pt idx="1648">
                  <c:v>13540</c:v>
                </c:pt>
                <c:pt idx="1649">
                  <c:v>13549</c:v>
                </c:pt>
                <c:pt idx="1650">
                  <c:v>13553</c:v>
                </c:pt>
                <c:pt idx="1651">
                  <c:v>13556</c:v>
                </c:pt>
                <c:pt idx="1652">
                  <c:v>13571</c:v>
                </c:pt>
                <c:pt idx="1653">
                  <c:v>13573</c:v>
                </c:pt>
                <c:pt idx="1654">
                  <c:v>13596</c:v>
                </c:pt>
                <c:pt idx="1655">
                  <c:v>13616</c:v>
                </c:pt>
                <c:pt idx="1656">
                  <c:v>13619</c:v>
                </c:pt>
                <c:pt idx="1657">
                  <c:v>13627</c:v>
                </c:pt>
                <c:pt idx="1658">
                  <c:v>13628</c:v>
                </c:pt>
                <c:pt idx="1659">
                  <c:v>13634</c:v>
                </c:pt>
                <c:pt idx="1660">
                  <c:v>13647</c:v>
                </c:pt>
                <c:pt idx="1661">
                  <c:v>13651</c:v>
                </c:pt>
                <c:pt idx="1662">
                  <c:v>13653</c:v>
                </c:pt>
                <c:pt idx="1663">
                  <c:v>13654</c:v>
                </c:pt>
                <c:pt idx="1664">
                  <c:v>13656</c:v>
                </c:pt>
                <c:pt idx="1665">
                  <c:v>13658</c:v>
                </c:pt>
                <c:pt idx="1666">
                  <c:v>13662</c:v>
                </c:pt>
                <c:pt idx="1667">
                  <c:v>13684</c:v>
                </c:pt>
                <c:pt idx="1668">
                  <c:v>13689</c:v>
                </c:pt>
                <c:pt idx="1669">
                  <c:v>13691</c:v>
                </c:pt>
                <c:pt idx="1670">
                  <c:v>13703</c:v>
                </c:pt>
                <c:pt idx="1671">
                  <c:v>13711</c:v>
                </c:pt>
                <c:pt idx="1672">
                  <c:v>13715</c:v>
                </c:pt>
                <c:pt idx="1673">
                  <c:v>13718</c:v>
                </c:pt>
                <c:pt idx="1674">
                  <c:v>13720</c:v>
                </c:pt>
                <c:pt idx="1675">
                  <c:v>13729</c:v>
                </c:pt>
                <c:pt idx="1676">
                  <c:v>13741</c:v>
                </c:pt>
                <c:pt idx="1677">
                  <c:v>13742</c:v>
                </c:pt>
                <c:pt idx="1678">
                  <c:v>13748</c:v>
                </c:pt>
                <c:pt idx="1679">
                  <c:v>13750</c:v>
                </c:pt>
                <c:pt idx="1680">
                  <c:v>13753</c:v>
                </c:pt>
                <c:pt idx="1681">
                  <c:v>13771</c:v>
                </c:pt>
                <c:pt idx="1682">
                  <c:v>13776</c:v>
                </c:pt>
                <c:pt idx="1683">
                  <c:v>13777</c:v>
                </c:pt>
                <c:pt idx="1684">
                  <c:v>13783</c:v>
                </c:pt>
                <c:pt idx="1685">
                  <c:v>13786</c:v>
                </c:pt>
                <c:pt idx="1686">
                  <c:v>13818</c:v>
                </c:pt>
                <c:pt idx="1687">
                  <c:v>13820</c:v>
                </c:pt>
                <c:pt idx="1688">
                  <c:v>13837</c:v>
                </c:pt>
                <c:pt idx="1689">
                  <c:v>13839</c:v>
                </c:pt>
                <c:pt idx="1690">
                  <c:v>13842</c:v>
                </c:pt>
                <c:pt idx="1691">
                  <c:v>13844</c:v>
                </c:pt>
                <c:pt idx="1692">
                  <c:v>13848</c:v>
                </c:pt>
                <c:pt idx="1693">
                  <c:v>13860</c:v>
                </c:pt>
                <c:pt idx="1694">
                  <c:v>13881</c:v>
                </c:pt>
                <c:pt idx="1695">
                  <c:v>13913</c:v>
                </c:pt>
                <c:pt idx="1696">
                  <c:v>13971</c:v>
                </c:pt>
                <c:pt idx="1697">
                  <c:v>13986</c:v>
                </c:pt>
                <c:pt idx="1698">
                  <c:v>14008</c:v>
                </c:pt>
                <c:pt idx="1699">
                  <c:v>14012</c:v>
                </c:pt>
                <c:pt idx="1700">
                  <c:v>14015</c:v>
                </c:pt>
                <c:pt idx="1701">
                  <c:v>14016</c:v>
                </c:pt>
                <c:pt idx="1702">
                  <c:v>14023</c:v>
                </c:pt>
                <c:pt idx="1703">
                  <c:v>14027</c:v>
                </c:pt>
                <c:pt idx="1704">
                  <c:v>14041</c:v>
                </c:pt>
                <c:pt idx="1705">
                  <c:v>14056</c:v>
                </c:pt>
                <c:pt idx="1706">
                  <c:v>14060</c:v>
                </c:pt>
                <c:pt idx="1707">
                  <c:v>14065</c:v>
                </c:pt>
                <c:pt idx="1708">
                  <c:v>14076</c:v>
                </c:pt>
                <c:pt idx="1709">
                  <c:v>14089</c:v>
                </c:pt>
                <c:pt idx="1710">
                  <c:v>14100</c:v>
                </c:pt>
                <c:pt idx="1711">
                  <c:v>14114</c:v>
                </c:pt>
                <c:pt idx="1712">
                  <c:v>14136</c:v>
                </c:pt>
                <c:pt idx="1713">
                  <c:v>14150</c:v>
                </c:pt>
                <c:pt idx="1714">
                  <c:v>14151</c:v>
                </c:pt>
                <c:pt idx="1715">
                  <c:v>14157</c:v>
                </c:pt>
                <c:pt idx="1716">
                  <c:v>14159</c:v>
                </c:pt>
                <c:pt idx="1717">
                  <c:v>14161</c:v>
                </c:pt>
                <c:pt idx="1718">
                  <c:v>14167</c:v>
                </c:pt>
                <c:pt idx="1719">
                  <c:v>14168</c:v>
                </c:pt>
                <c:pt idx="1720">
                  <c:v>14171</c:v>
                </c:pt>
                <c:pt idx="1721">
                  <c:v>14172</c:v>
                </c:pt>
                <c:pt idx="1722">
                  <c:v>14178</c:v>
                </c:pt>
                <c:pt idx="1723">
                  <c:v>14180</c:v>
                </c:pt>
                <c:pt idx="1724">
                  <c:v>14186</c:v>
                </c:pt>
                <c:pt idx="1725">
                  <c:v>14187</c:v>
                </c:pt>
                <c:pt idx="1726">
                  <c:v>14193</c:v>
                </c:pt>
                <c:pt idx="1727">
                  <c:v>14202</c:v>
                </c:pt>
                <c:pt idx="1728">
                  <c:v>14203</c:v>
                </c:pt>
                <c:pt idx="1729">
                  <c:v>14205</c:v>
                </c:pt>
                <c:pt idx="1730">
                  <c:v>14230</c:v>
                </c:pt>
                <c:pt idx="1731">
                  <c:v>14233</c:v>
                </c:pt>
                <c:pt idx="1732">
                  <c:v>14251</c:v>
                </c:pt>
                <c:pt idx="1733">
                  <c:v>14260</c:v>
                </c:pt>
                <c:pt idx="1734">
                  <c:v>14283</c:v>
                </c:pt>
                <c:pt idx="1735">
                  <c:v>14286</c:v>
                </c:pt>
                <c:pt idx="1736">
                  <c:v>14287</c:v>
                </c:pt>
                <c:pt idx="1737">
                  <c:v>14303</c:v>
                </c:pt>
                <c:pt idx="1738">
                  <c:v>14338</c:v>
                </c:pt>
                <c:pt idx="1739">
                  <c:v>14339</c:v>
                </c:pt>
                <c:pt idx="1740">
                  <c:v>14343</c:v>
                </c:pt>
                <c:pt idx="1741">
                  <c:v>14344</c:v>
                </c:pt>
                <c:pt idx="1742">
                  <c:v>14349</c:v>
                </c:pt>
                <c:pt idx="1743">
                  <c:v>14350</c:v>
                </c:pt>
                <c:pt idx="1744">
                  <c:v>14373</c:v>
                </c:pt>
                <c:pt idx="1745">
                  <c:v>14378</c:v>
                </c:pt>
                <c:pt idx="1746">
                  <c:v>14382</c:v>
                </c:pt>
                <c:pt idx="1747">
                  <c:v>14403</c:v>
                </c:pt>
                <c:pt idx="1748">
                  <c:v>14412</c:v>
                </c:pt>
                <c:pt idx="1749">
                  <c:v>14420</c:v>
                </c:pt>
                <c:pt idx="1750">
                  <c:v>14425</c:v>
                </c:pt>
                <c:pt idx="1751">
                  <c:v>14429</c:v>
                </c:pt>
                <c:pt idx="1752">
                  <c:v>14430</c:v>
                </c:pt>
                <c:pt idx="1753">
                  <c:v>14438</c:v>
                </c:pt>
                <c:pt idx="1754">
                  <c:v>14451</c:v>
                </c:pt>
                <c:pt idx="1755">
                  <c:v>14468</c:v>
                </c:pt>
                <c:pt idx="1756">
                  <c:v>14469</c:v>
                </c:pt>
                <c:pt idx="1757">
                  <c:v>14474</c:v>
                </c:pt>
                <c:pt idx="1758">
                  <c:v>14488</c:v>
                </c:pt>
                <c:pt idx="1759">
                  <c:v>14493</c:v>
                </c:pt>
                <c:pt idx="1760">
                  <c:v>14503</c:v>
                </c:pt>
                <c:pt idx="1761">
                  <c:v>14513</c:v>
                </c:pt>
                <c:pt idx="1762">
                  <c:v>14520</c:v>
                </c:pt>
                <c:pt idx="1763">
                  <c:v>14522</c:v>
                </c:pt>
                <c:pt idx="1764">
                  <c:v>14528</c:v>
                </c:pt>
                <c:pt idx="1765">
                  <c:v>14530</c:v>
                </c:pt>
                <c:pt idx="1766">
                  <c:v>14533</c:v>
                </c:pt>
                <c:pt idx="1767">
                  <c:v>14538</c:v>
                </c:pt>
                <c:pt idx="1768">
                  <c:v>14545</c:v>
                </c:pt>
                <c:pt idx="1769">
                  <c:v>14546</c:v>
                </c:pt>
                <c:pt idx="1770">
                  <c:v>14550</c:v>
                </c:pt>
                <c:pt idx="1771">
                  <c:v>14553</c:v>
                </c:pt>
                <c:pt idx="1772">
                  <c:v>14577</c:v>
                </c:pt>
                <c:pt idx="1773">
                  <c:v>14578</c:v>
                </c:pt>
                <c:pt idx="1774">
                  <c:v>14585</c:v>
                </c:pt>
                <c:pt idx="1775">
                  <c:v>14591</c:v>
                </c:pt>
                <c:pt idx="1776">
                  <c:v>14593</c:v>
                </c:pt>
                <c:pt idx="1777">
                  <c:v>14604</c:v>
                </c:pt>
                <c:pt idx="1778">
                  <c:v>14611</c:v>
                </c:pt>
                <c:pt idx="1779">
                  <c:v>14612</c:v>
                </c:pt>
                <c:pt idx="1780">
                  <c:v>14617</c:v>
                </c:pt>
                <c:pt idx="1781">
                  <c:v>14621</c:v>
                </c:pt>
                <c:pt idx="1782">
                  <c:v>14623</c:v>
                </c:pt>
                <c:pt idx="1783">
                  <c:v>14630</c:v>
                </c:pt>
                <c:pt idx="1784">
                  <c:v>14638</c:v>
                </c:pt>
                <c:pt idx="1785">
                  <c:v>14641</c:v>
                </c:pt>
                <c:pt idx="1786">
                  <c:v>14642</c:v>
                </c:pt>
                <c:pt idx="1787">
                  <c:v>14654</c:v>
                </c:pt>
                <c:pt idx="1788">
                  <c:v>14657</c:v>
                </c:pt>
                <c:pt idx="1789">
                  <c:v>14662</c:v>
                </c:pt>
                <c:pt idx="1790">
                  <c:v>14665</c:v>
                </c:pt>
                <c:pt idx="1791">
                  <c:v>14672</c:v>
                </c:pt>
                <c:pt idx="1792">
                  <c:v>14675</c:v>
                </c:pt>
                <c:pt idx="1793">
                  <c:v>14678</c:v>
                </c:pt>
                <c:pt idx="1794">
                  <c:v>14679</c:v>
                </c:pt>
                <c:pt idx="1795">
                  <c:v>14681</c:v>
                </c:pt>
                <c:pt idx="1796">
                  <c:v>14688</c:v>
                </c:pt>
                <c:pt idx="1797">
                  <c:v>14703</c:v>
                </c:pt>
                <c:pt idx="1798">
                  <c:v>14726</c:v>
                </c:pt>
                <c:pt idx="1799">
                  <c:v>14747</c:v>
                </c:pt>
                <c:pt idx="1800">
                  <c:v>14748</c:v>
                </c:pt>
                <c:pt idx="1801">
                  <c:v>14751</c:v>
                </c:pt>
                <c:pt idx="1802">
                  <c:v>14765</c:v>
                </c:pt>
                <c:pt idx="1803">
                  <c:v>14771</c:v>
                </c:pt>
                <c:pt idx="1804">
                  <c:v>14797</c:v>
                </c:pt>
                <c:pt idx="1805">
                  <c:v>14800</c:v>
                </c:pt>
                <c:pt idx="1806">
                  <c:v>14812</c:v>
                </c:pt>
                <c:pt idx="1807">
                  <c:v>14852</c:v>
                </c:pt>
                <c:pt idx="1808">
                  <c:v>14876</c:v>
                </c:pt>
                <c:pt idx="1809">
                  <c:v>14887</c:v>
                </c:pt>
                <c:pt idx="1810">
                  <c:v>14888</c:v>
                </c:pt>
                <c:pt idx="1811">
                  <c:v>14906</c:v>
                </c:pt>
                <c:pt idx="1812">
                  <c:v>14918</c:v>
                </c:pt>
                <c:pt idx="1813">
                  <c:v>14922</c:v>
                </c:pt>
                <c:pt idx="1814">
                  <c:v>14926</c:v>
                </c:pt>
                <c:pt idx="1815">
                  <c:v>14942</c:v>
                </c:pt>
                <c:pt idx="1816">
                  <c:v>14945</c:v>
                </c:pt>
                <c:pt idx="1817">
                  <c:v>14949</c:v>
                </c:pt>
                <c:pt idx="1818">
                  <c:v>14966</c:v>
                </c:pt>
                <c:pt idx="1819">
                  <c:v>14967</c:v>
                </c:pt>
                <c:pt idx="1820">
                  <c:v>14971</c:v>
                </c:pt>
                <c:pt idx="1821">
                  <c:v>14990</c:v>
                </c:pt>
                <c:pt idx="1822">
                  <c:v>15007</c:v>
                </c:pt>
                <c:pt idx="1823">
                  <c:v>15010</c:v>
                </c:pt>
                <c:pt idx="1824">
                  <c:v>15013</c:v>
                </c:pt>
                <c:pt idx="1825">
                  <c:v>15021</c:v>
                </c:pt>
                <c:pt idx="1826">
                  <c:v>15060</c:v>
                </c:pt>
                <c:pt idx="1827">
                  <c:v>15080</c:v>
                </c:pt>
                <c:pt idx="1828">
                  <c:v>15082</c:v>
                </c:pt>
                <c:pt idx="1829">
                  <c:v>15093</c:v>
                </c:pt>
                <c:pt idx="1830">
                  <c:v>15097</c:v>
                </c:pt>
                <c:pt idx="1831">
                  <c:v>15104</c:v>
                </c:pt>
                <c:pt idx="1832">
                  <c:v>15107</c:v>
                </c:pt>
                <c:pt idx="1833">
                  <c:v>15137</c:v>
                </c:pt>
                <c:pt idx="1834">
                  <c:v>15140</c:v>
                </c:pt>
                <c:pt idx="1835">
                  <c:v>15145</c:v>
                </c:pt>
                <c:pt idx="1836">
                  <c:v>15148</c:v>
                </c:pt>
                <c:pt idx="1837">
                  <c:v>15149</c:v>
                </c:pt>
                <c:pt idx="1838">
                  <c:v>15151</c:v>
                </c:pt>
                <c:pt idx="1839">
                  <c:v>15156</c:v>
                </c:pt>
                <c:pt idx="1840">
                  <c:v>15161</c:v>
                </c:pt>
                <c:pt idx="1841">
                  <c:v>15162</c:v>
                </c:pt>
                <c:pt idx="1842">
                  <c:v>15186</c:v>
                </c:pt>
                <c:pt idx="1843">
                  <c:v>15188</c:v>
                </c:pt>
                <c:pt idx="1844">
                  <c:v>15193</c:v>
                </c:pt>
                <c:pt idx="1845">
                  <c:v>15210</c:v>
                </c:pt>
                <c:pt idx="1846">
                  <c:v>15216</c:v>
                </c:pt>
                <c:pt idx="1847">
                  <c:v>15238</c:v>
                </c:pt>
                <c:pt idx="1848">
                  <c:v>15257</c:v>
                </c:pt>
                <c:pt idx="1849">
                  <c:v>15258</c:v>
                </c:pt>
                <c:pt idx="1850">
                  <c:v>15270</c:v>
                </c:pt>
                <c:pt idx="1851">
                  <c:v>15278</c:v>
                </c:pt>
                <c:pt idx="1852">
                  <c:v>15280</c:v>
                </c:pt>
                <c:pt idx="1853">
                  <c:v>15283</c:v>
                </c:pt>
                <c:pt idx="1854">
                  <c:v>15285</c:v>
                </c:pt>
                <c:pt idx="1855">
                  <c:v>15290</c:v>
                </c:pt>
                <c:pt idx="1856">
                  <c:v>15293</c:v>
                </c:pt>
                <c:pt idx="1857">
                  <c:v>15321</c:v>
                </c:pt>
                <c:pt idx="1858">
                  <c:v>15330</c:v>
                </c:pt>
                <c:pt idx="1859">
                  <c:v>15334</c:v>
                </c:pt>
                <c:pt idx="1860">
                  <c:v>15339</c:v>
                </c:pt>
                <c:pt idx="1861">
                  <c:v>15349</c:v>
                </c:pt>
                <c:pt idx="1862">
                  <c:v>15350</c:v>
                </c:pt>
                <c:pt idx="1863">
                  <c:v>15354</c:v>
                </c:pt>
                <c:pt idx="1864">
                  <c:v>15380</c:v>
                </c:pt>
                <c:pt idx="1865">
                  <c:v>15383</c:v>
                </c:pt>
                <c:pt idx="1866">
                  <c:v>15391</c:v>
                </c:pt>
                <c:pt idx="1867">
                  <c:v>15396</c:v>
                </c:pt>
                <c:pt idx="1868">
                  <c:v>15404</c:v>
                </c:pt>
                <c:pt idx="1869">
                  <c:v>15407</c:v>
                </c:pt>
                <c:pt idx="1870">
                  <c:v>15416</c:v>
                </c:pt>
                <c:pt idx="1871">
                  <c:v>15417</c:v>
                </c:pt>
                <c:pt idx="1872">
                  <c:v>15422</c:v>
                </c:pt>
                <c:pt idx="1873">
                  <c:v>15423</c:v>
                </c:pt>
                <c:pt idx="1874">
                  <c:v>15445</c:v>
                </c:pt>
                <c:pt idx="1875">
                  <c:v>15447</c:v>
                </c:pt>
                <c:pt idx="1876">
                  <c:v>15462</c:v>
                </c:pt>
                <c:pt idx="1877">
                  <c:v>15469</c:v>
                </c:pt>
                <c:pt idx="1878">
                  <c:v>15474</c:v>
                </c:pt>
                <c:pt idx="1879">
                  <c:v>15475</c:v>
                </c:pt>
                <c:pt idx="1880">
                  <c:v>15489</c:v>
                </c:pt>
                <c:pt idx="1881">
                  <c:v>15498</c:v>
                </c:pt>
                <c:pt idx="1882">
                  <c:v>15500</c:v>
                </c:pt>
                <c:pt idx="1883">
                  <c:v>15501</c:v>
                </c:pt>
                <c:pt idx="1884">
                  <c:v>15514</c:v>
                </c:pt>
                <c:pt idx="1885">
                  <c:v>15521</c:v>
                </c:pt>
                <c:pt idx="1886">
                  <c:v>15524</c:v>
                </c:pt>
                <c:pt idx="1887">
                  <c:v>15545</c:v>
                </c:pt>
                <c:pt idx="1888">
                  <c:v>15550</c:v>
                </c:pt>
                <c:pt idx="1889">
                  <c:v>15561</c:v>
                </c:pt>
                <c:pt idx="1890">
                  <c:v>15566</c:v>
                </c:pt>
                <c:pt idx="1891">
                  <c:v>15571</c:v>
                </c:pt>
                <c:pt idx="1892">
                  <c:v>15572</c:v>
                </c:pt>
                <c:pt idx="1893">
                  <c:v>15580</c:v>
                </c:pt>
                <c:pt idx="1894">
                  <c:v>15587</c:v>
                </c:pt>
                <c:pt idx="1895">
                  <c:v>15606</c:v>
                </c:pt>
                <c:pt idx="1896">
                  <c:v>15607</c:v>
                </c:pt>
                <c:pt idx="1897">
                  <c:v>15608</c:v>
                </c:pt>
                <c:pt idx="1898">
                  <c:v>15616</c:v>
                </c:pt>
                <c:pt idx="1899">
                  <c:v>15634</c:v>
                </c:pt>
                <c:pt idx="1900">
                  <c:v>15635</c:v>
                </c:pt>
                <c:pt idx="1901">
                  <c:v>15645</c:v>
                </c:pt>
                <c:pt idx="1902">
                  <c:v>15667</c:v>
                </c:pt>
                <c:pt idx="1903">
                  <c:v>15679</c:v>
                </c:pt>
                <c:pt idx="1904">
                  <c:v>15683</c:v>
                </c:pt>
                <c:pt idx="1905">
                  <c:v>15686</c:v>
                </c:pt>
                <c:pt idx="1906">
                  <c:v>15690</c:v>
                </c:pt>
                <c:pt idx="1907">
                  <c:v>15691</c:v>
                </c:pt>
                <c:pt idx="1908">
                  <c:v>15693</c:v>
                </c:pt>
                <c:pt idx="1909">
                  <c:v>15694</c:v>
                </c:pt>
                <c:pt idx="1910">
                  <c:v>15695</c:v>
                </c:pt>
                <c:pt idx="1911">
                  <c:v>15696</c:v>
                </c:pt>
                <c:pt idx="1912">
                  <c:v>15699</c:v>
                </c:pt>
                <c:pt idx="1913">
                  <c:v>15710</c:v>
                </c:pt>
                <c:pt idx="1914">
                  <c:v>15713</c:v>
                </c:pt>
                <c:pt idx="1915">
                  <c:v>15738</c:v>
                </c:pt>
                <c:pt idx="1916">
                  <c:v>15739</c:v>
                </c:pt>
                <c:pt idx="1917">
                  <c:v>15747</c:v>
                </c:pt>
                <c:pt idx="1918">
                  <c:v>15748</c:v>
                </c:pt>
                <c:pt idx="1919">
                  <c:v>15757</c:v>
                </c:pt>
                <c:pt idx="1920">
                  <c:v>15765</c:v>
                </c:pt>
                <c:pt idx="1921">
                  <c:v>15767</c:v>
                </c:pt>
                <c:pt idx="1922">
                  <c:v>15768</c:v>
                </c:pt>
                <c:pt idx="1923">
                  <c:v>15770</c:v>
                </c:pt>
                <c:pt idx="1924">
                  <c:v>15782</c:v>
                </c:pt>
                <c:pt idx="1925">
                  <c:v>15798</c:v>
                </c:pt>
                <c:pt idx="1926">
                  <c:v>15816</c:v>
                </c:pt>
                <c:pt idx="1927">
                  <c:v>15818</c:v>
                </c:pt>
                <c:pt idx="1928">
                  <c:v>15839</c:v>
                </c:pt>
                <c:pt idx="1929">
                  <c:v>15844</c:v>
                </c:pt>
                <c:pt idx="1930">
                  <c:v>15845</c:v>
                </c:pt>
                <c:pt idx="1931">
                  <c:v>15850</c:v>
                </c:pt>
                <c:pt idx="1932">
                  <c:v>15853</c:v>
                </c:pt>
                <c:pt idx="1933">
                  <c:v>15858</c:v>
                </c:pt>
                <c:pt idx="1934">
                  <c:v>15865</c:v>
                </c:pt>
                <c:pt idx="1935">
                  <c:v>15881</c:v>
                </c:pt>
                <c:pt idx="1936">
                  <c:v>15887</c:v>
                </c:pt>
                <c:pt idx="1937">
                  <c:v>15898</c:v>
                </c:pt>
                <c:pt idx="1938">
                  <c:v>15903</c:v>
                </c:pt>
                <c:pt idx="1939">
                  <c:v>15907</c:v>
                </c:pt>
                <c:pt idx="1940">
                  <c:v>15911</c:v>
                </c:pt>
                <c:pt idx="1941">
                  <c:v>15923</c:v>
                </c:pt>
                <c:pt idx="1942">
                  <c:v>15955</c:v>
                </c:pt>
                <c:pt idx="1943">
                  <c:v>15959</c:v>
                </c:pt>
                <c:pt idx="1944">
                  <c:v>15962</c:v>
                </c:pt>
                <c:pt idx="1945">
                  <c:v>15969</c:v>
                </c:pt>
                <c:pt idx="1946">
                  <c:v>15970</c:v>
                </c:pt>
                <c:pt idx="1947">
                  <c:v>15973</c:v>
                </c:pt>
                <c:pt idx="1948">
                  <c:v>15980</c:v>
                </c:pt>
                <c:pt idx="1949">
                  <c:v>15981</c:v>
                </c:pt>
                <c:pt idx="1950">
                  <c:v>15994</c:v>
                </c:pt>
                <c:pt idx="1951">
                  <c:v>16000</c:v>
                </c:pt>
                <c:pt idx="1952">
                  <c:v>16019</c:v>
                </c:pt>
                <c:pt idx="1953">
                  <c:v>16023</c:v>
                </c:pt>
                <c:pt idx="1954">
                  <c:v>16026</c:v>
                </c:pt>
                <c:pt idx="1955">
                  <c:v>16045</c:v>
                </c:pt>
                <c:pt idx="1956">
                  <c:v>16073</c:v>
                </c:pt>
                <c:pt idx="1957">
                  <c:v>16080</c:v>
                </c:pt>
                <c:pt idx="1958">
                  <c:v>16098</c:v>
                </c:pt>
                <c:pt idx="1959">
                  <c:v>16111</c:v>
                </c:pt>
                <c:pt idx="1960">
                  <c:v>16124</c:v>
                </c:pt>
                <c:pt idx="1961">
                  <c:v>16125</c:v>
                </c:pt>
                <c:pt idx="1962">
                  <c:v>16140</c:v>
                </c:pt>
                <c:pt idx="1963">
                  <c:v>16141</c:v>
                </c:pt>
                <c:pt idx="1964">
                  <c:v>16148</c:v>
                </c:pt>
                <c:pt idx="1965">
                  <c:v>16150</c:v>
                </c:pt>
                <c:pt idx="1966">
                  <c:v>16156</c:v>
                </c:pt>
                <c:pt idx="1967">
                  <c:v>16158</c:v>
                </c:pt>
                <c:pt idx="1968">
                  <c:v>16161</c:v>
                </c:pt>
                <c:pt idx="1969">
                  <c:v>16168</c:v>
                </c:pt>
                <c:pt idx="1970">
                  <c:v>16175</c:v>
                </c:pt>
                <c:pt idx="1971">
                  <c:v>16178</c:v>
                </c:pt>
                <c:pt idx="1972">
                  <c:v>16179</c:v>
                </c:pt>
                <c:pt idx="1973">
                  <c:v>16185</c:v>
                </c:pt>
                <c:pt idx="1974">
                  <c:v>16193</c:v>
                </c:pt>
                <c:pt idx="1975">
                  <c:v>16194</c:v>
                </c:pt>
                <c:pt idx="1976">
                  <c:v>16215</c:v>
                </c:pt>
                <c:pt idx="1977">
                  <c:v>16218</c:v>
                </c:pt>
                <c:pt idx="1978">
                  <c:v>16240</c:v>
                </c:pt>
                <c:pt idx="1979">
                  <c:v>16251</c:v>
                </c:pt>
                <c:pt idx="1980">
                  <c:v>16254</c:v>
                </c:pt>
                <c:pt idx="1981">
                  <c:v>16261</c:v>
                </c:pt>
                <c:pt idx="1982">
                  <c:v>16265</c:v>
                </c:pt>
                <c:pt idx="1983">
                  <c:v>16270</c:v>
                </c:pt>
                <c:pt idx="1984">
                  <c:v>16271</c:v>
                </c:pt>
                <c:pt idx="1985">
                  <c:v>16275</c:v>
                </c:pt>
                <c:pt idx="1986">
                  <c:v>16277</c:v>
                </c:pt>
                <c:pt idx="1987">
                  <c:v>16287</c:v>
                </c:pt>
                <c:pt idx="1988">
                  <c:v>16299</c:v>
                </c:pt>
                <c:pt idx="1989">
                  <c:v>16300</c:v>
                </c:pt>
                <c:pt idx="1990">
                  <c:v>16303</c:v>
                </c:pt>
                <c:pt idx="1991">
                  <c:v>16318</c:v>
                </c:pt>
                <c:pt idx="1992">
                  <c:v>16330</c:v>
                </c:pt>
                <c:pt idx="1993">
                  <c:v>16334</c:v>
                </c:pt>
                <c:pt idx="1994">
                  <c:v>16346</c:v>
                </c:pt>
                <c:pt idx="1995">
                  <c:v>16348</c:v>
                </c:pt>
                <c:pt idx="1996">
                  <c:v>16355</c:v>
                </c:pt>
                <c:pt idx="1997">
                  <c:v>16360</c:v>
                </c:pt>
                <c:pt idx="1998">
                  <c:v>16364</c:v>
                </c:pt>
                <c:pt idx="1999">
                  <c:v>16375</c:v>
                </c:pt>
                <c:pt idx="2000">
                  <c:v>16382</c:v>
                </c:pt>
                <c:pt idx="2001">
                  <c:v>16383</c:v>
                </c:pt>
                <c:pt idx="2002">
                  <c:v>16393</c:v>
                </c:pt>
                <c:pt idx="2003">
                  <c:v>16399</c:v>
                </c:pt>
                <c:pt idx="2004">
                  <c:v>16400</c:v>
                </c:pt>
                <c:pt idx="2005">
                  <c:v>16416</c:v>
                </c:pt>
                <c:pt idx="2006">
                  <c:v>16454</c:v>
                </c:pt>
                <c:pt idx="2007">
                  <c:v>16466</c:v>
                </c:pt>
                <c:pt idx="2008">
                  <c:v>16476</c:v>
                </c:pt>
                <c:pt idx="2009">
                  <c:v>16498</c:v>
                </c:pt>
                <c:pt idx="2010">
                  <c:v>16510</c:v>
                </c:pt>
                <c:pt idx="2011">
                  <c:v>16517</c:v>
                </c:pt>
                <c:pt idx="2012">
                  <c:v>16520</c:v>
                </c:pt>
                <c:pt idx="2013">
                  <c:v>16525</c:v>
                </c:pt>
                <c:pt idx="2014">
                  <c:v>16532</c:v>
                </c:pt>
                <c:pt idx="2015">
                  <c:v>16539</c:v>
                </c:pt>
                <c:pt idx="2016">
                  <c:v>16540</c:v>
                </c:pt>
                <c:pt idx="2017">
                  <c:v>16541</c:v>
                </c:pt>
                <c:pt idx="2018">
                  <c:v>16542</c:v>
                </c:pt>
                <c:pt idx="2019">
                  <c:v>16564</c:v>
                </c:pt>
                <c:pt idx="2020">
                  <c:v>16566</c:v>
                </c:pt>
                <c:pt idx="2021">
                  <c:v>16567</c:v>
                </c:pt>
                <c:pt idx="2022">
                  <c:v>16572</c:v>
                </c:pt>
                <c:pt idx="2023">
                  <c:v>16585</c:v>
                </c:pt>
                <c:pt idx="2024">
                  <c:v>16593</c:v>
                </c:pt>
                <c:pt idx="2025">
                  <c:v>16597</c:v>
                </c:pt>
                <c:pt idx="2026">
                  <c:v>16609</c:v>
                </c:pt>
                <c:pt idx="2027">
                  <c:v>16625</c:v>
                </c:pt>
                <c:pt idx="2028">
                  <c:v>16630</c:v>
                </c:pt>
                <c:pt idx="2029">
                  <c:v>16645</c:v>
                </c:pt>
                <c:pt idx="2030">
                  <c:v>16648</c:v>
                </c:pt>
                <c:pt idx="2031">
                  <c:v>16654</c:v>
                </c:pt>
                <c:pt idx="2032">
                  <c:v>16659</c:v>
                </c:pt>
                <c:pt idx="2033">
                  <c:v>16661</c:v>
                </c:pt>
                <c:pt idx="2034">
                  <c:v>16665</c:v>
                </c:pt>
                <c:pt idx="2035">
                  <c:v>16668</c:v>
                </c:pt>
                <c:pt idx="2036">
                  <c:v>16691</c:v>
                </c:pt>
                <c:pt idx="2037">
                  <c:v>16697</c:v>
                </c:pt>
                <c:pt idx="2038">
                  <c:v>16700</c:v>
                </c:pt>
                <c:pt idx="2039">
                  <c:v>16705</c:v>
                </c:pt>
                <c:pt idx="2040">
                  <c:v>16726</c:v>
                </c:pt>
                <c:pt idx="2041">
                  <c:v>16732</c:v>
                </c:pt>
                <c:pt idx="2042">
                  <c:v>16736</c:v>
                </c:pt>
                <c:pt idx="2043">
                  <c:v>16743</c:v>
                </c:pt>
                <c:pt idx="2044">
                  <c:v>16748</c:v>
                </c:pt>
                <c:pt idx="2045">
                  <c:v>16759</c:v>
                </c:pt>
                <c:pt idx="2046">
                  <c:v>16760</c:v>
                </c:pt>
                <c:pt idx="2047">
                  <c:v>16761</c:v>
                </c:pt>
                <c:pt idx="2048">
                  <c:v>16790</c:v>
                </c:pt>
                <c:pt idx="2049">
                  <c:v>16791</c:v>
                </c:pt>
                <c:pt idx="2050">
                  <c:v>16799</c:v>
                </c:pt>
                <c:pt idx="2051">
                  <c:v>16801</c:v>
                </c:pt>
                <c:pt idx="2052">
                  <c:v>16823</c:v>
                </c:pt>
                <c:pt idx="2053">
                  <c:v>16825</c:v>
                </c:pt>
                <c:pt idx="2054">
                  <c:v>16831</c:v>
                </c:pt>
                <c:pt idx="2055">
                  <c:v>16839</c:v>
                </c:pt>
                <c:pt idx="2056">
                  <c:v>16849</c:v>
                </c:pt>
                <c:pt idx="2057">
                  <c:v>16861</c:v>
                </c:pt>
                <c:pt idx="2058">
                  <c:v>16863</c:v>
                </c:pt>
                <c:pt idx="2059">
                  <c:v>16884</c:v>
                </c:pt>
                <c:pt idx="2060">
                  <c:v>16892</c:v>
                </c:pt>
                <c:pt idx="2061">
                  <c:v>16896</c:v>
                </c:pt>
                <c:pt idx="2062">
                  <c:v>16897</c:v>
                </c:pt>
                <c:pt idx="2063">
                  <c:v>16903</c:v>
                </c:pt>
                <c:pt idx="2064">
                  <c:v>16912</c:v>
                </c:pt>
                <c:pt idx="2065">
                  <c:v>16913</c:v>
                </c:pt>
                <c:pt idx="2066">
                  <c:v>16914</c:v>
                </c:pt>
                <c:pt idx="2067">
                  <c:v>16927</c:v>
                </c:pt>
                <c:pt idx="2068">
                  <c:v>16945</c:v>
                </c:pt>
                <c:pt idx="2069">
                  <c:v>16952</c:v>
                </c:pt>
                <c:pt idx="2070">
                  <c:v>16980</c:v>
                </c:pt>
                <c:pt idx="2071">
                  <c:v>16998</c:v>
                </c:pt>
                <c:pt idx="2072">
                  <c:v>17006</c:v>
                </c:pt>
                <c:pt idx="2073">
                  <c:v>17009</c:v>
                </c:pt>
                <c:pt idx="2074">
                  <c:v>17033</c:v>
                </c:pt>
                <c:pt idx="2075">
                  <c:v>17037</c:v>
                </c:pt>
                <c:pt idx="2076">
                  <c:v>17046</c:v>
                </c:pt>
                <c:pt idx="2077">
                  <c:v>17054</c:v>
                </c:pt>
                <c:pt idx="2078">
                  <c:v>17080</c:v>
                </c:pt>
                <c:pt idx="2079">
                  <c:v>17096</c:v>
                </c:pt>
                <c:pt idx="2080">
                  <c:v>17097</c:v>
                </c:pt>
                <c:pt idx="2081">
                  <c:v>17099</c:v>
                </c:pt>
                <c:pt idx="2082">
                  <c:v>17101</c:v>
                </c:pt>
                <c:pt idx="2083">
                  <c:v>17107</c:v>
                </c:pt>
                <c:pt idx="2084">
                  <c:v>17115</c:v>
                </c:pt>
                <c:pt idx="2085">
                  <c:v>17118</c:v>
                </c:pt>
                <c:pt idx="2086">
                  <c:v>17124</c:v>
                </c:pt>
                <c:pt idx="2087">
                  <c:v>17128</c:v>
                </c:pt>
                <c:pt idx="2088">
                  <c:v>17135</c:v>
                </c:pt>
                <c:pt idx="2089">
                  <c:v>17151</c:v>
                </c:pt>
                <c:pt idx="2090">
                  <c:v>17153</c:v>
                </c:pt>
                <c:pt idx="2091">
                  <c:v>17157</c:v>
                </c:pt>
                <c:pt idx="2092">
                  <c:v>17160</c:v>
                </c:pt>
                <c:pt idx="2093">
                  <c:v>17164</c:v>
                </c:pt>
                <c:pt idx="2094">
                  <c:v>17165</c:v>
                </c:pt>
                <c:pt idx="2095">
                  <c:v>17177</c:v>
                </c:pt>
                <c:pt idx="2096">
                  <c:v>17179</c:v>
                </c:pt>
                <c:pt idx="2097">
                  <c:v>17181</c:v>
                </c:pt>
                <c:pt idx="2098">
                  <c:v>17187</c:v>
                </c:pt>
                <c:pt idx="2099">
                  <c:v>17193</c:v>
                </c:pt>
                <c:pt idx="2100">
                  <c:v>17199</c:v>
                </c:pt>
                <c:pt idx="2101">
                  <c:v>17228</c:v>
                </c:pt>
                <c:pt idx="2102">
                  <c:v>17243</c:v>
                </c:pt>
                <c:pt idx="2103">
                  <c:v>17260</c:v>
                </c:pt>
                <c:pt idx="2104">
                  <c:v>17264</c:v>
                </c:pt>
                <c:pt idx="2105">
                  <c:v>17265</c:v>
                </c:pt>
                <c:pt idx="2106">
                  <c:v>17270</c:v>
                </c:pt>
                <c:pt idx="2107">
                  <c:v>17273</c:v>
                </c:pt>
                <c:pt idx="2108">
                  <c:v>17280</c:v>
                </c:pt>
                <c:pt idx="2109">
                  <c:v>17313</c:v>
                </c:pt>
                <c:pt idx="2110">
                  <c:v>17321</c:v>
                </c:pt>
                <c:pt idx="2111">
                  <c:v>17326</c:v>
                </c:pt>
                <c:pt idx="2112">
                  <c:v>17334</c:v>
                </c:pt>
                <c:pt idx="2113">
                  <c:v>17340</c:v>
                </c:pt>
                <c:pt idx="2114">
                  <c:v>17343</c:v>
                </c:pt>
                <c:pt idx="2115">
                  <c:v>17347</c:v>
                </c:pt>
                <c:pt idx="2116">
                  <c:v>17369</c:v>
                </c:pt>
                <c:pt idx="2117">
                  <c:v>17371</c:v>
                </c:pt>
                <c:pt idx="2118">
                  <c:v>17373</c:v>
                </c:pt>
                <c:pt idx="2119">
                  <c:v>17376</c:v>
                </c:pt>
                <c:pt idx="2120">
                  <c:v>17381</c:v>
                </c:pt>
                <c:pt idx="2121">
                  <c:v>17389</c:v>
                </c:pt>
                <c:pt idx="2122">
                  <c:v>17391</c:v>
                </c:pt>
                <c:pt idx="2123">
                  <c:v>17397</c:v>
                </c:pt>
                <c:pt idx="2124">
                  <c:v>17416</c:v>
                </c:pt>
                <c:pt idx="2125">
                  <c:v>17418</c:v>
                </c:pt>
                <c:pt idx="2126">
                  <c:v>17426</c:v>
                </c:pt>
                <c:pt idx="2127">
                  <c:v>17432</c:v>
                </c:pt>
                <c:pt idx="2128">
                  <c:v>17433</c:v>
                </c:pt>
                <c:pt idx="2129">
                  <c:v>17444</c:v>
                </c:pt>
                <c:pt idx="2130">
                  <c:v>17445</c:v>
                </c:pt>
                <c:pt idx="2131">
                  <c:v>17448</c:v>
                </c:pt>
                <c:pt idx="2132">
                  <c:v>17449</c:v>
                </c:pt>
                <c:pt idx="2133">
                  <c:v>17458</c:v>
                </c:pt>
                <c:pt idx="2134">
                  <c:v>17466</c:v>
                </c:pt>
                <c:pt idx="2135">
                  <c:v>17472</c:v>
                </c:pt>
                <c:pt idx="2136">
                  <c:v>17475</c:v>
                </c:pt>
                <c:pt idx="2137">
                  <c:v>17479</c:v>
                </c:pt>
                <c:pt idx="2138">
                  <c:v>17483</c:v>
                </c:pt>
                <c:pt idx="2139">
                  <c:v>17507</c:v>
                </c:pt>
                <c:pt idx="2140">
                  <c:v>17517</c:v>
                </c:pt>
                <c:pt idx="2141">
                  <c:v>17519</c:v>
                </c:pt>
                <c:pt idx="2142">
                  <c:v>17522</c:v>
                </c:pt>
                <c:pt idx="2143">
                  <c:v>17529</c:v>
                </c:pt>
                <c:pt idx="2144">
                  <c:v>17532</c:v>
                </c:pt>
                <c:pt idx="2145">
                  <c:v>17537</c:v>
                </c:pt>
                <c:pt idx="2146">
                  <c:v>17549</c:v>
                </c:pt>
                <c:pt idx="2147">
                  <c:v>17559</c:v>
                </c:pt>
                <c:pt idx="2148">
                  <c:v>17564</c:v>
                </c:pt>
                <c:pt idx="2149">
                  <c:v>17575</c:v>
                </c:pt>
                <c:pt idx="2150">
                  <c:v>17576</c:v>
                </c:pt>
                <c:pt idx="2151">
                  <c:v>17577</c:v>
                </c:pt>
                <c:pt idx="2152">
                  <c:v>17580</c:v>
                </c:pt>
                <c:pt idx="2153">
                  <c:v>17593</c:v>
                </c:pt>
                <c:pt idx="2154">
                  <c:v>17613</c:v>
                </c:pt>
                <c:pt idx="2155">
                  <c:v>17615</c:v>
                </c:pt>
                <c:pt idx="2156">
                  <c:v>17634</c:v>
                </c:pt>
                <c:pt idx="2157">
                  <c:v>17637</c:v>
                </c:pt>
                <c:pt idx="2158">
                  <c:v>17640</c:v>
                </c:pt>
                <c:pt idx="2159">
                  <c:v>17645</c:v>
                </c:pt>
                <c:pt idx="2160">
                  <c:v>17646</c:v>
                </c:pt>
                <c:pt idx="2161">
                  <c:v>17648</c:v>
                </c:pt>
                <c:pt idx="2162">
                  <c:v>17651</c:v>
                </c:pt>
                <c:pt idx="2163">
                  <c:v>17654</c:v>
                </c:pt>
                <c:pt idx="2164">
                  <c:v>17662</c:v>
                </c:pt>
                <c:pt idx="2165">
                  <c:v>17665</c:v>
                </c:pt>
                <c:pt idx="2166">
                  <c:v>17671</c:v>
                </c:pt>
                <c:pt idx="2167">
                  <c:v>17676</c:v>
                </c:pt>
                <c:pt idx="2168">
                  <c:v>17685</c:v>
                </c:pt>
                <c:pt idx="2169">
                  <c:v>17689</c:v>
                </c:pt>
                <c:pt idx="2170">
                  <c:v>17693</c:v>
                </c:pt>
                <c:pt idx="2171">
                  <c:v>17695</c:v>
                </c:pt>
                <c:pt idx="2172">
                  <c:v>17711</c:v>
                </c:pt>
                <c:pt idx="2173">
                  <c:v>17717</c:v>
                </c:pt>
                <c:pt idx="2174">
                  <c:v>17727</c:v>
                </c:pt>
                <c:pt idx="2175">
                  <c:v>17731</c:v>
                </c:pt>
                <c:pt idx="2176">
                  <c:v>17734</c:v>
                </c:pt>
                <c:pt idx="2177">
                  <c:v>17743</c:v>
                </c:pt>
                <c:pt idx="2178">
                  <c:v>17745</c:v>
                </c:pt>
                <c:pt idx="2179">
                  <c:v>17758</c:v>
                </c:pt>
                <c:pt idx="2180">
                  <c:v>17760</c:v>
                </c:pt>
                <c:pt idx="2181">
                  <c:v>17761</c:v>
                </c:pt>
                <c:pt idx="2182">
                  <c:v>17770</c:v>
                </c:pt>
                <c:pt idx="2183">
                  <c:v>17780</c:v>
                </c:pt>
                <c:pt idx="2184">
                  <c:v>17820</c:v>
                </c:pt>
                <c:pt idx="2185">
                  <c:v>17842</c:v>
                </c:pt>
                <c:pt idx="2186">
                  <c:v>17847</c:v>
                </c:pt>
                <c:pt idx="2187">
                  <c:v>17850</c:v>
                </c:pt>
                <c:pt idx="2188">
                  <c:v>17856</c:v>
                </c:pt>
                <c:pt idx="2189">
                  <c:v>17863</c:v>
                </c:pt>
                <c:pt idx="2190">
                  <c:v>17867</c:v>
                </c:pt>
                <c:pt idx="2191">
                  <c:v>17868</c:v>
                </c:pt>
                <c:pt idx="2192">
                  <c:v>17871</c:v>
                </c:pt>
                <c:pt idx="2193">
                  <c:v>17879</c:v>
                </c:pt>
                <c:pt idx="2194">
                  <c:v>17881</c:v>
                </c:pt>
                <c:pt idx="2195">
                  <c:v>17887</c:v>
                </c:pt>
                <c:pt idx="2196">
                  <c:v>17893</c:v>
                </c:pt>
                <c:pt idx="2197">
                  <c:v>17896</c:v>
                </c:pt>
                <c:pt idx="2198">
                  <c:v>17897</c:v>
                </c:pt>
                <c:pt idx="2199">
                  <c:v>17902</c:v>
                </c:pt>
                <c:pt idx="2200">
                  <c:v>17904</c:v>
                </c:pt>
                <c:pt idx="2201">
                  <c:v>17913</c:v>
                </c:pt>
                <c:pt idx="2202">
                  <c:v>17915</c:v>
                </c:pt>
                <c:pt idx="2203">
                  <c:v>17925</c:v>
                </c:pt>
                <c:pt idx="2204">
                  <c:v>17930</c:v>
                </c:pt>
                <c:pt idx="2205">
                  <c:v>17933</c:v>
                </c:pt>
                <c:pt idx="2206">
                  <c:v>17949</c:v>
                </c:pt>
                <c:pt idx="2207">
                  <c:v>17951</c:v>
                </c:pt>
                <c:pt idx="2208">
                  <c:v>17959</c:v>
                </c:pt>
                <c:pt idx="2209">
                  <c:v>17962</c:v>
                </c:pt>
                <c:pt idx="2210">
                  <c:v>17964</c:v>
                </c:pt>
                <c:pt idx="2211">
                  <c:v>17989</c:v>
                </c:pt>
                <c:pt idx="2212">
                  <c:v>17991</c:v>
                </c:pt>
                <c:pt idx="2213">
                  <c:v>17993</c:v>
                </c:pt>
                <c:pt idx="2214">
                  <c:v>18001</c:v>
                </c:pt>
                <c:pt idx="2215">
                  <c:v>18002</c:v>
                </c:pt>
                <c:pt idx="2216">
                  <c:v>18003</c:v>
                </c:pt>
                <c:pt idx="2217">
                  <c:v>18021</c:v>
                </c:pt>
                <c:pt idx="2218">
                  <c:v>18027</c:v>
                </c:pt>
                <c:pt idx="2219">
                  <c:v>18039</c:v>
                </c:pt>
                <c:pt idx="2220">
                  <c:v>18054</c:v>
                </c:pt>
                <c:pt idx="2221">
                  <c:v>18078</c:v>
                </c:pt>
                <c:pt idx="2222">
                  <c:v>18098</c:v>
                </c:pt>
                <c:pt idx="2223">
                  <c:v>18103</c:v>
                </c:pt>
                <c:pt idx="2224">
                  <c:v>18107</c:v>
                </c:pt>
                <c:pt idx="2225">
                  <c:v>18118</c:v>
                </c:pt>
                <c:pt idx="2226">
                  <c:v>18135</c:v>
                </c:pt>
                <c:pt idx="2227">
                  <c:v>18138</c:v>
                </c:pt>
                <c:pt idx="2228">
                  <c:v>18154</c:v>
                </c:pt>
                <c:pt idx="2229">
                  <c:v>18155</c:v>
                </c:pt>
                <c:pt idx="2230">
                  <c:v>18157</c:v>
                </c:pt>
                <c:pt idx="2231">
                  <c:v>18164</c:v>
                </c:pt>
                <c:pt idx="2232">
                  <c:v>18165</c:v>
                </c:pt>
                <c:pt idx="2233">
                  <c:v>18171</c:v>
                </c:pt>
                <c:pt idx="2234">
                  <c:v>18178</c:v>
                </c:pt>
                <c:pt idx="2235">
                  <c:v>18186</c:v>
                </c:pt>
                <c:pt idx="2236">
                  <c:v>18188</c:v>
                </c:pt>
                <c:pt idx="2237">
                  <c:v>18189</c:v>
                </c:pt>
                <c:pt idx="2238">
                  <c:v>18196</c:v>
                </c:pt>
                <c:pt idx="2239">
                  <c:v>18198</c:v>
                </c:pt>
                <c:pt idx="2240">
                  <c:v>18201</c:v>
                </c:pt>
                <c:pt idx="2241">
                  <c:v>18207</c:v>
                </c:pt>
                <c:pt idx="2242">
                  <c:v>18211</c:v>
                </c:pt>
                <c:pt idx="2243">
                  <c:v>18228</c:v>
                </c:pt>
                <c:pt idx="2244">
                  <c:v>18229</c:v>
                </c:pt>
                <c:pt idx="2245">
                  <c:v>18234</c:v>
                </c:pt>
                <c:pt idx="2246">
                  <c:v>18260</c:v>
                </c:pt>
                <c:pt idx="2247">
                  <c:v>18263</c:v>
                </c:pt>
                <c:pt idx="2248">
                  <c:v>18289</c:v>
                </c:pt>
                <c:pt idx="2249">
                  <c:v>18291</c:v>
                </c:pt>
                <c:pt idx="2250">
                  <c:v>18293</c:v>
                </c:pt>
                <c:pt idx="2251">
                  <c:v>18294</c:v>
                </c:pt>
                <c:pt idx="2252">
                  <c:v>18295</c:v>
                </c:pt>
                <c:pt idx="2253">
                  <c:v>18305</c:v>
                </c:pt>
                <c:pt idx="2254">
                  <c:v>18306</c:v>
                </c:pt>
                <c:pt idx="2255">
                  <c:v>18308</c:v>
                </c:pt>
                <c:pt idx="2256">
                  <c:v>18316</c:v>
                </c:pt>
                <c:pt idx="2257">
                  <c:v>18322</c:v>
                </c:pt>
                <c:pt idx="2258">
                  <c:v>18325</c:v>
                </c:pt>
                <c:pt idx="2259">
                  <c:v>18328</c:v>
                </c:pt>
                <c:pt idx="2260">
                  <c:v>18329</c:v>
                </c:pt>
                <c:pt idx="2261">
                  <c:v>18341</c:v>
                </c:pt>
                <c:pt idx="2262">
                  <c:v>18352</c:v>
                </c:pt>
                <c:pt idx="2263">
                  <c:v>18358</c:v>
                </c:pt>
                <c:pt idx="2264">
                  <c:v>18359</c:v>
                </c:pt>
                <c:pt idx="2265">
                  <c:v>18379</c:v>
                </c:pt>
                <c:pt idx="2266">
                  <c:v>18387</c:v>
                </c:pt>
                <c:pt idx="2267">
                  <c:v>18392</c:v>
                </c:pt>
                <c:pt idx="2268">
                  <c:v>18397</c:v>
                </c:pt>
                <c:pt idx="2269">
                  <c:v>18399</c:v>
                </c:pt>
                <c:pt idx="2270">
                  <c:v>18402</c:v>
                </c:pt>
                <c:pt idx="2271">
                  <c:v>18413</c:v>
                </c:pt>
                <c:pt idx="2272">
                  <c:v>18418</c:v>
                </c:pt>
                <c:pt idx="2273">
                  <c:v>18421</c:v>
                </c:pt>
                <c:pt idx="2274">
                  <c:v>18422</c:v>
                </c:pt>
                <c:pt idx="2275">
                  <c:v>18423</c:v>
                </c:pt>
                <c:pt idx="2276">
                  <c:v>18426</c:v>
                </c:pt>
                <c:pt idx="2277">
                  <c:v>18427</c:v>
                </c:pt>
                <c:pt idx="2278">
                  <c:v>18430</c:v>
                </c:pt>
                <c:pt idx="2279">
                  <c:v>18437</c:v>
                </c:pt>
                <c:pt idx="2280">
                  <c:v>18440</c:v>
                </c:pt>
                <c:pt idx="2281">
                  <c:v>18451</c:v>
                </c:pt>
                <c:pt idx="2282">
                  <c:v>18466</c:v>
                </c:pt>
                <c:pt idx="2283">
                  <c:v>18468</c:v>
                </c:pt>
                <c:pt idx="2284">
                  <c:v>18472</c:v>
                </c:pt>
                <c:pt idx="2285">
                  <c:v>18475</c:v>
                </c:pt>
                <c:pt idx="2286">
                  <c:v>18498</c:v>
                </c:pt>
                <c:pt idx="2287">
                  <c:v>18505</c:v>
                </c:pt>
                <c:pt idx="2288">
                  <c:v>18508</c:v>
                </c:pt>
                <c:pt idx="2289">
                  <c:v>18509</c:v>
                </c:pt>
                <c:pt idx="2290">
                  <c:v>18513</c:v>
                </c:pt>
                <c:pt idx="2291">
                  <c:v>18538</c:v>
                </c:pt>
                <c:pt idx="2292">
                  <c:v>18556</c:v>
                </c:pt>
                <c:pt idx="2293">
                  <c:v>18561</c:v>
                </c:pt>
                <c:pt idx="2294">
                  <c:v>18570</c:v>
                </c:pt>
                <c:pt idx="2295">
                  <c:v>18587</c:v>
                </c:pt>
                <c:pt idx="2296">
                  <c:v>18588</c:v>
                </c:pt>
                <c:pt idx="2297">
                  <c:v>18600</c:v>
                </c:pt>
                <c:pt idx="2298">
                  <c:v>18613</c:v>
                </c:pt>
                <c:pt idx="2299">
                  <c:v>18621</c:v>
                </c:pt>
                <c:pt idx="2300">
                  <c:v>18623</c:v>
                </c:pt>
                <c:pt idx="2301">
                  <c:v>18642</c:v>
                </c:pt>
                <c:pt idx="2302">
                  <c:v>18649</c:v>
                </c:pt>
                <c:pt idx="2303">
                  <c:v>18654</c:v>
                </c:pt>
                <c:pt idx="2304">
                  <c:v>18659</c:v>
                </c:pt>
                <c:pt idx="2305">
                  <c:v>18661</c:v>
                </c:pt>
                <c:pt idx="2306">
                  <c:v>18664</c:v>
                </c:pt>
                <c:pt idx="2307">
                  <c:v>18667</c:v>
                </c:pt>
                <c:pt idx="2308">
                  <c:v>18676</c:v>
                </c:pt>
                <c:pt idx="2309">
                  <c:v>18679</c:v>
                </c:pt>
                <c:pt idx="2310">
                  <c:v>18707</c:v>
                </c:pt>
                <c:pt idx="2311">
                  <c:v>18709</c:v>
                </c:pt>
                <c:pt idx="2312">
                  <c:v>18711</c:v>
                </c:pt>
                <c:pt idx="2313">
                  <c:v>18728</c:v>
                </c:pt>
                <c:pt idx="2314">
                  <c:v>18730</c:v>
                </c:pt>
                <c:pt idx="2315">
                  <c:v>18736</c:v>
                </c:pt>
                <c:pt idx="2316">
                  <c:v>18742</c:v>
                </c:pt>
                <c:pt idx="2317">
                  <c:v>18756</c:v>
                </c:pt>
                <c:pt idx="2318">
                  <c:v>18759</c:v>
                </c:pt>
                <c:pt idx="2319">
                  <c:v>18767</c:v>
                </c:pt>
                <c:pt idx="2320">
                  <c:v>18781</c:v>
                </c:pt>
                <c:pt idx="2321">
                  <c:v>18794</c:v>
                </c:pt>
                <c:pt idx="2322">
                  <c:v>18798</c:v>
                </c:pt>
                <c:pt idx="2323">
                  <c:v>18800</c:v>
                </c:pt>
                <c:pt idx="2324">
                  <c:v>18801</c:v>
                </c:pt>
                <c:pt idx="2325">
                  <c:v>18807</c:v>
                </c:pt>
                <c:pt idx="2326">
                  <c:v>18811</c:v>
                </c:pt>
                <c:pt idx="2327">
                  <c:v>18819</c:v>
                </c:pt>
                <c:pt idx="2328">
                  <c:v>18820</c:v>
                </c:pt>
                <c:pt idx="2329">
                  <c:v>18832</c:v>
                </c:pt>
                <c:pt idx="2330">
                  <c:v>18850</c:v>
                </c:pt>
                <c:pt idx="2331">
                  <c:v>18856</c:v>
                </c:pt>
                <c:pt idx="2332">
                  <c:v>18871</c:v>
                </c:pt>
                <c:pt idx="2333">
                  <c:v>18878</c:v>
                </c:pt>
                <c:pt idx="2334">
                  <c:v>18879</c:v>
                </c:pt>
                <c:pt idx="2335">
                  <c:v>18881</c:v>
                </c:pt>
                <c:pt idx="2336">
                  <c:v>18895</c:v>
                </c:pt>
                <c:pt idx="2337">
                  <c:v>18916</c:v>
                </c:pt>
                <c:pt idx="2338">
                  <c:v>18921</c:v>
                </c:pt>
                <c:pt idx="2339">
                  <c:v>18949</c:v>
                </c:pt>
                <c:pt idx="2340">
                  <c:v>18955</c:v>
                </c:pt>
                <c:pt idx="2341">
                  <c:v>18959</c:v>
                </c:pt>
                <c:pt idx="2342">
                  <c:v>18975</c:v>
                </c:pt>
                <c:pt idx="2343">
                  <c:v>18986</c:v>
                </c:pt>
                <c:pt idx="2344">
                  <c:v>18987</c:v>
                </c:pt>
                <c:pt idx="2345">
                  <c:v>19010</c:v>
                </c:pt>
                <c:pt idx="2346">
                  <c:v>19014</c:v>
                </c:pt>
                <c:pt idx="2347">
                  <c:v>19018</c:v>
                </c:pt>
                <c:pt idx="2348">
                  <c:v>19019</c:v>
                </c:pt>
                <c:pt idx="2349">
                  <c:v>19024</c:v>
                </c:pt>
                <c:pt idx="2350">
                  <c:v>19036</c:v>
                </c:pt>
                <c:pt idx="2351">
                  <c:v>19037</c:v>
                </c:pt>
                <c:pt idx="2352">
                  <c:v>19040</c:v>
                </c:pt>
                <c:pt idx="2353">
                  <c:v>19045</c:v>
                </c:pt>
                <c:pt idx="2354">
                  <c:v>19056</c:v>
                </c:pt>
                <c:pt idx="2355">
                  <c:v>19063</c:v>
                </c:pt>
                <c:pt idx="2356">
                  <c:v>19065</c:v>
                </c:pt>
                <c:pt idx="2357">
                  <c:v>19078</c:v>
                </c:pt>
                <c:pt idx="2358">
                  <c:v>19095</c:v>
                </c:pt>
                <c:pt idx="2359">
                  <c:v>19103</c:v>
                </c:pt>
                <c:pt idx="2360">
                  <c:v>19110</c:v>
                </c:pt>
                <c:pt idx="2361">
                  <c:v>19132</c:v>
                </c:pt>
                <c:pt idx="2362">
                  <c:v>19176</c:v>
                </c:pt>
                <c:pt idx="2363">
                  <c:v>19196</c:v>
                </c:pt>
                <c:pt idx="2364">
                  <c:v>19198</c:v>
                </c:pt>
                <c:pt idx="2365">
                  <c:v>19208</c:v>
                </c:pt>
                <c:pt idx="2366">
                  <c:v>19219</c:v>
                </c:pt>
                <c:pt idx="2367">
                  <c:v>19224</c:v>
                </c:pt>
                <c:pt idx="2368">
                  <c:v>19226</c:v>
                </c:pt>
                <c:pt idx="2369">
                  <c:v>19253</c:v>
                </c:pt>
                <c:pt idx="2370">
                  <c:v>19260</c:v>
                </c:pt>
                <c:pt idx="2371">
                  <c:v>19271</c:v>
                </c:pt>
                <c:pt idx="2372">
                  <c:v>19274</c:v>
                </c:pt>
                <c:pt idx="2373">
                  <c:v>19286</c:v>
                </c:pt>
                <c:pt idx="2374">
                  <c:v>19306</c:v>
                </c:pt>
                <c:pt idx="2375">
                  <c:v>19308</c:v>
                </c:pt>
                <c:pt idx="2376">
                  <c:v>19311</c:v>
                </c:pt>
                <c:pt idx="2377">
                  <c:v>19318</c:v>
                </c:pt>
                <c:pt idx="2378">
                  <c:v>19319</c:v>
                </c:pt>
                <c:pt idx="2379">
                  <c:v>19336</c:v>
                </c:pt>
                <c:pt idx="2380">
                  <c:v>19348</c:v>
                </c:pt>
                <c:pt idx="2381">
                  <c:v>19356</c:v>
                </c:pt>
                <c:pt idx="2382">
                  <c:v>19357</c:v>
                </c:pt>
                <c:pt idx="2383">
                  <c:v>19363</c:v>
                </c:pt>
                <c:pt idx="2384">
                  <c:v>19364</c:v>
                </c:pt>
                <c:pt idx="2385">
                  <c:v>19373</c:v>
                </c:pt>
                <c:pt idx="2386">
                  <c:v>19379</c:v>
                </c:pt>
                <c:pt idx="2387">
                  <c:v>19394</c:v>
                </c:pt>
                <c:pt idx="2388">
                  <c:v>19407</c:v>
                </c:pt>
                <c:pt idx="2389">
                  <c:v>19413</c:v>
                </c:pt>
                <c:pt idx="2390">
                  <c:v>19417</c:v>
                </c:pt>
                <c:pt idx="2391">
                  <c:v>19428</c:v>
                </c:pt>
                <c:pt idx="2392">
                  <c:v>19429</c:v>
                </c:pt>
                <c:pt idx="2393">
                  <c:v>19432</c:v>
                </c:pt>
                <c:pt idx="2394">
                  <c:v>19433</c:v>
                </c:pt>
                <c:pt idx="2395">
                  <c:v>19436</c:v>
                </c:pt>
                <c:pt idx="2396">
                  <c:v>19451</c:v>
                </c:pt>
                <c:pt idx="2397">
                  <c:v>19454</c:v>
                </c:pt>
                <c:pt idx="2398">
                  <c:v>19467</c:v>
                </c:pt>
                <c:pt idx="2399">
                  <c:v>19473</c:v>
                </c:pt>
                <c:pt idx="2400">
                  <c:v>19475</c:v>
                </c:pt>
                <c:pt idx="2401">
                  <c:v>19492</c:v>
                </c:pt>
                <c:pt idx="2402">
                  <c:v>19503</c:v>
                </c:pt>
                <c:pt idx="2403">
                  <c:v>19517</c:v>
                </c:pt>
                <c:pt idx="2404">
                  <c:v>19521</c:v>
                </c:pt>
                <c:pt idx="2405">
                  <c:v>19532</c:v>
                </c:pt>
                <c:pt idx="2406">
                  <c:v>19540</c:v>
                </c:pt>
                <c:pt idx="2407">
                  <c:v>19543</c:v>
                </c:pt>
                <c:pt idx="2408">
                  <c:v>19560</c:v>
                </c:pt>
                <c:pt idx="2409">
                  <c:v>19570</c:v>
                </c:pt>
                <c:pt idx="2410">
                  <c:v>19575</c:v>
                </c:pt>
                <c:pt idx="2411">
                  <c:v>19578</c:v>
                </c:pt>
                <c:pt idx="2412">
                  <c:v>19584</c:v>
                </c:pt>
                <c:pt idx="2413">
                  <c:v>19602</c:v>
                </c:pt>
                <c:pt idx="2414">
                  <c:v>19611</c:v>
                </c:pt>
                <c:pt idx="2415">
                  <c:v>19613</c:v>
                </c:pt>
                <c:pt idx="2416">
                  <c:v>19614</c:v>
                </c:pt>
                <c:pt idx="2417">
                  <c:v>19615</c:v>
                </c:pt>
                <c:pt idx="2418">
                  <c:v>19622</c:v>
                </c:pt>
                <c:pt idx="2419">
                  <c:v>19624</c:v>
                </c:pt>
                <c:pt idx="2420">
                  <c:v>19632</c:v>
                </c:pt>
                <c:pt idx="2421">
                  <c:v>19674</c:v>
                </c:pt>
                <c:pt idx="2422">
                  <c:v>19679</c:v>
                </c:pt>
                <c:pt idx="2423">
                  <c:v>19687</c:v>
                </c:pt>
                <c:pt idx="2424">
                  <c:v>19711</c:v>
                </c:pt>
                <c:pt idx="2425">
                  <c:v>19727</c:v>
                </c:pt>
                <c:pt idx="2426">
                  <c:v>19738</c:v>
                </c:pt>
                <c:pt idx="2427">
                  <c:v>19739</c:v>
                </c:pt>
                <c:pt idx="2428">
                  <c:v>19747</c:v>
                </c:pt>
                <c:pt idx="2429">
                  <c:v>19760</c:v>
                </c:pt>
                <c:pt idx="2430">
                  <c:v>19776</c:v>
                </c:pt>
                <c:pt idx="2431">
                  <c:v>19785</c:v>
                </c:pt>
                <c:pt idx="2432">
                  <c:v>19787</c:v>
                </c:pt>
                <c:pt idx="2433">
                  <c:v>19792</c:v>
                </c:pt>
                <c:pt idx="2434">
                  <c:v>19799</c:v>
                </c:pt>
                <c:pt idx="2435">
                  <c:v>19811</c:v>
                </c:pt>
                <c:pt idx="2436">
                  <c:v>19837</c:v>
                </c:pt>
                <c:pt idx="2437">
                  <c:v>19846</c:v>
                </c:pt>
                <c:pt idx="2438">
                  <c:v>19880</c:v>
                </c:pt>
                <c:pt idx="2439">
                  <c:v>19894</c:v>
                </c:pt>
                <c:pt idx="2440">
                  <c:v>19897</c:v>
                </c:pt>
                <c:pt idx="2441">
                  <c:v>19904</c:v>
                </c:pt>
                <c:pt idx="2442">
                  <c:v>19913</c:v>
                </c:pt>
                <c:pt idx="2443">
                  <c:v>19927</c:v>
                </c:pt>
                <c:pt idx="2444">
                  <c:v>19932</c:v>
                </c:pt>
                <c:pt idx="2445">
                  <c:v>19942</c:v>
                </c:pt>
                <c:pt idx="2446">
                  <c:v>19960</c:v>
                </c:pt>
                <c:pt idx="2447">
                  <c:v>19961</c:v>
                </c:pt>
                <c:pt idx="2448">
                  <c:v>19966</c:v>
                </c:pt>
                <c:pt idx="2449">
                  <c:v>19971</c:v>
                </c:pt>
                <c:pt idx="2450">
                  <c:v>19973</c:v>
                </c:pt>
                <c:pt idx="2451">
                  <c:v>19976</c:v>
                </c:pt>
                <c:pt idx="2452">
                  <c:v>19983</c:v>
                </c:pt>
                <c:pt idx="2453">
                  <c:v>19995</c:v>
                </c:pt>
                <c:pt idx="2454">
                  <c:v>20008</c:v>
                </c:pt>
                <c:pt idx="2455">
                  <c:v>20010</c:v>
                </c:pt>
                <c:pt idx="2456">
                  <c:v>20019</c:v>
                </c:pt>
                <c:pt idx="2457">
                  <c:v>20021</c:v>
                </c:pt>
                <c:pt idx="2458">
                  <c:v>20028</c:v>
                </c:pt>
                <c:pt idx="2459">
                  <c:v>20031</c:v>
                </c:pt>
                <c:pt idx="2460">
                  <c:v>20035</c:v>
                </c:pt>
                <c:pt idx="2461">
                  <c:v>20060</c:v>
                </c:pt>
                <c:pt idx="2462">
                  <c:v>20068</c:v>
                </c:pt>
                <c:pt idx="2463">
                  <c:v>20072</c:v>
                </c:pt>
                <c:pt idx="2464">
                  <c:v>20078</c:v>
                </c:pt>
                <c:pt idx="2465">
                  <c:v>20083</c:v>
                </c:pt>
                <c:pt idx="2466">
                  <c:v>20091</c:v>
                </c:pt>
                <c:pt idx="2467">
                  <c:v>20104</c:v>
                </c:pt>
                <c:pt idx="2468">
                  <c:v>20112</c:v>
                </c:pt>
                <c:pt idx="2469">
                  <c:v>20113</c:v>
                </c:pt>
                <c:pt idx="2470">
                  <c:v>20137</c:v>
                </c:pt>
                <c:pt idx="2471">
                  <c:v>20143</c:v>
                </c:pt>
                <c:pt idx="2472">
                  <c:v>20150</c:v>
                </c:pt>
                <c:pt idx="2473">
                  <c:v>20159</c:v>
                </c:pt>
                <c:pt idx="2474">
                  <c:v>20184</c:v>
                </c:pt>
                <c:pt idx="2475">
                  <c:v>20193</c:v>
                </c:pt>
                <c:pt idx="2476">
                  <c:v>20203</c:v>
                </c:pt>
                <c:pt idx="2477">
                  <c:v>20212</c:v>
                </c:pt>
                <c:pt idx="2478">
                  <c:v>20225</c:v>
                </c:pt>
                <c:pt idx="2479">
                  <c:v>20229</c:v>
                </c:pt>
                <c:pt idx="2480">
                  <c:v>20231</c:v>
                </c:pt>
                <c:pt idx="2481">
                  <c:v>20236</c:v>
                </c:pt>
                <c:pt idx="2482">
                  <c:v>20240</c:v>
                </c:pt>
                <c:pt idx="2483">
                  <c:v>20256</c:v>
                </c:pt>
                <c:pt idx="2484">
                  <c:v>20263</c:v>
                </c:pt>
                <c:pt idx="2485">
                  <c:v>20266</c:v>
                </c:pt>
                <c:pt idx="2486">
                  <c:v>20267</c:v>
                </c:pt>
                <c:pt idx="2487">
                  <c:v>20278</c:v>
                </c:pt>
                <c:pt idx="2488">
                  <c:v>20284</c:v>
                </c:pt>
                <c:pt idx="2489">
                  <c:v>20293</c:v>
                </c:pt>
                <c:pt idx="2490">
                  <c:v>20296</c:v>
                </c:pt>
                <c:pt idx="2491">
                  <c:v>20308</c:v>
                </c:pt>
                <c:pt idx="2492">
                  <c:v>20309</c:v>
                </c:pt>
                <c:pt idx="2493">
                  <c:v>20314</c:v>
                </c:pt>
                <c:pt idx="2494">
                  <c:v>20323</c:v>
                </c:pt>
                <c:pt idx="2495">
                  <c:v>20328</c:v>
                </c:pt>
                <c:pt idx="2496">
                  <c:v>20339</c:v>
                </c:pt>
                <c:pt idx="2497">
                  <c:v>20344</c:v>
                </c:pt>
                <c:pt idx="2498">
                  <c:v>20348</c:v>
                </c:pt>
                <c:pt idx="2499">
                  <c:v>20353</c:v>
                </c:pt>
                <c:pt idx="2500">
                  <c:v>20358</c:v>
                </c:pt>
                <c:pt idx="2501">
                  <c:v>20363</c:v>
                </c:pt>
                <c:pt idx="2502">
                  <c:v>20374</c:v>
                </c:pt>
                <c:pt idx="2503">
                  <c:v>20395</c:v>
                </c:pt>
                <c:pt idx="2504">
                  <c:v>20398</c:v>
                </c:pt>
                <c:pt idx="2505">
                  <c:v>20400</c:v>
                </c:pt>
                <c:pt idx="2506">
                  <c:v>20407</c:v>
                </c:pt>
                <c:pt idx="2507">
                  <c:v>20421</c:v>
                </c:pt>
                <c:pt idx="2508">
                  <c:v>20429</c:v>
                </c:pt>
                <c:pt idx="2509">
                  <c:v>20448</c:v>
                </c:pt>
                <c:pt idx="2510">
                  <c:v>20454</c:v>
                </c:pt>
                <c:pt idx="2511">
                  <c:v>20457</c:v>
                </c:pt>
                <c:pt idx="2512">
                  <c:v>20459</c:v>
                </c:pt>
                <c:pt idx="2513">
                  <c:v>20484</c:v>
                </c:pt>
                <c:pt idx="2514">
                  <c:v>20486</c:v>
                </c:pt>
                <c:pt idx="2515">
                  <c:v>20487</c:v>
                </c:pt>
                <c:pt idx="2516">
                  <c:v>20495</c:v>
                </c:pt>
                <c:pt idx="2517">
                  <c:v>20501</c:v>
                </c:pt>
                <c:pt idx="2518">
                  <c:v>20533</c:v>
                </c:pt>
                <c:pt idx="2519">
                  <c:v>20545</c:v>
                </c:pt>
                <c:pt idx="2520">
                  <c:v>20552</c:v>
                </c:pt>
                <c:pt idx="2521">
                  <c:v>20553</c:v>
                </c:pt>
                <c:pt idx="2522">
                  <c:v>20607</c:v>
                </c:pt>
                <c:pt idx="2523">
                  <c:v>20609</c:v>
                </c:pt>
                <c:pt idx="2524">
                  <c:v>20610</c:v>
                </c:pt>
                <c:pt idx="2525">
                  <c:v>20611</c:v>
                </c:pt>
                <c:pt idx="2526">
                  <c:v>20629</c:v>
                </c:pt>
                <c:pt idx="2527">
                  <c:v>20633</c:v>
                </c:pt>
                <c:pt idx="2528">
                  <c:v>20650</c:v>
                </c:pt>
                <c:pt idx="2529">
                  <c:v>20651</c:v>
                </c:pt>
                <c:pt idx="2530">
                  <c:v>20664</c:v>
                </c:pt>
                <c:pt idx="2531">
                  <c:v>20677</c:v>
                </c:pt>
                <c:pt idx="2532">
                  <c:v>20692</c:v>
                </c:pt>
                <c:pt idx="2533">
                  <c:v>20712</c:v>
                </c:pt>
                <c:pt idx="2534">
                  <c:v>20724</c:v>
                </c:pt>
                <c:pt idx="2535">
                  <c:v>20729</c:v>
                </c:pt>
                <c:pt idx="2536">
                  <c:v>20732</c:v>
                </c:pt>
                <c:pt idx="2537">
                  <c:v>20741</c:v>
                </c:pt>
                <c:pt idx="2538">
                  <c:v>20743</c:v>
                </c:pt>
                <c:pt idx="2539">
                  <c:v>20745</c:v>
                </c:pt>
                <c:pt idx="2540">
                  <c:v>20748</c:v>
                </c:pt>
                <c:pt idx="2541">
                  <c:v>20749</c:v>
                </c:pt>
                <c:pt idx="2542">
                  <c:v>20763</c:v>
                </c:pt>
                <c:pt idx="2543">
                  <c:v>20792</c:v>
                </c:pt>
                <c:pt idx="2544">
                  <c:v>20799</c:v>
                </c:pt>
                <c:pt idx="2545">
                  <c:v>20801</c:v>
                </c:pt>
                <c:pt idx="2546">
                  <c:v>20805</c:v>
                </c:pt>
                <c:pt idx="2547">
                  <c:v>20808</c:v>
                </c:pt>
                <c:pt idx="2548">
                  <c:v>20814</c:v>
                </c:pt>
                <c:pt idx="2549">
                  <c:v>20819</c:v>
                </c:pt>
                <c:pt idx="2550">
                  <c:v>20822</c:v>
                </c:pt>
                <c:pt idx="2551">
                  <c:v>20826</c:v>
                </c:pt>
                <c:pt idx="2552">
                  <c:v>20833</c:v>
                </c:pt>
                <c:pt idx="2553">
                  <c:v>20837</c:v>
                </c:pt>
                <c:pt idx="2554">
                  <c:v>20842</c:v>
                </c:pt>
                <c:pt idx="2555">
                  <c:v>20844</c:v>
                </c:pt>
                <c:pt idx="2556">
                  <c:v>20846</c:v>
                </c:pt>
                <c:pt idx="2557">
                  <c:v>20853</c:v>
                </c:pt>
                <c:pt idx="2558">
                  <c:v>20867</c:v>
                </c:pt>
                <c:pt idx="2559">
                  <c:v>20875</c:v>
                </c:pt>
                <c:pt idx="2560">
                  <c:v>20876</c:v>
                </c:pt>
                <c:pt idx="2561">
                  <c:v>20877</c:v>
                </c:pt>
                <c:pt idx="2562">
                  <c:v>20879</c:v>
                </c:pt>
                <c:pt idx="2563">
                  <c:v>20885</c:v>
                </c:pt>
                <c:pt idx="2564">
                  <c:v>20890</c:v>
                </c:pt>
                <c:pt idx="2565">
                  <c:v>20906</c:v>
                </c:pt>
                <c:pt idx="2566">
                  <c:v>20910</c:v>
                </c:pt>
                <c:pt idx="2567">
                  <c:v>20912</c:v>
                </c:pt>
                <c:pt idx="2568">
                  <c:v>20931</c:v>
                </c:pt>
                <c:pt idx="2569">
                  <c:v>20941</c:v>
                </c:pt>
                <c:pt idx="2570">
                  <c:v>20943</c:v>
                </c:pt>
                <c:pt idx="2571">
                  <c:v>20946</c:v>
                </c:pt>
                <c:pt idx="2572">
                  <c:v>20954</c:v>
                </c:pt>
                <c:pt idx="2573">
                  <c:v>20960</c:v>
                </c:pt>
                <c:pt idx="2574">
                  <c:v>20961</c:v>
                </c:pt>
                <c:pt idx="2575">
                  <c:v>20974</c:v>
                </c:pt>
                <c:pt idx="2576">
                  <c:v>20976</c:v>
                </c:pt>
                <c:pt idx="2577">
                  <c:v>20981</c:v>
                </c:pt>
                <c:pt idx="2578">
                  <c:v>20984</c:v>
                </c:pt>
                <c:pt idx="2579">
                  <c:v>20986</c:v>
                </c:pt>
                <c:pt idx="2580">
                  <c:v>20988</c:v>
                </c:pt>
                <c:pt idx="2581">
                  <c:v>20993</c:v>
                </c:pt>
                <c:pt idx="2582">
                  <c:v>21016</c:v>
                </c:pt>
                <c:pt idx="2583">
                  <c:v>21020</c:v>
                </c:pt>
                <c:pt idx="2584">
                  <c:v>21027</c:v>
                </c:pt>
                <c:pt idx="2585">
                  <c:v>21046</c:v>
                </c:pt>
                <c:pt idx="2586">
                  <c:v>21048</c:v>
                </c:pt>
                <c:pt idx="2587">
                  <c:v>21053</c:v>
                </c:pt>
                <c:pt idx="2588">
                  <c:v>21059</c:v>
                </c:pt>
                <c:pt idx="2589">
                  <c:v>21077</c:v>
                </c:pt>
                <c:pt idx="2590">
                  <c:v>21078</c:v>
                </c:pt>
                <c:pt idx="2591">
                  <c:v>21084</c:v>
                </c:pt>
                <c:pt idx="2592">
                  <c:v>21090</c:v>
                </c:pt>
                <c:pt idx="2593">
                  <c:v>21091</c:v>
                </c:pt>
                <c:pt idx="2594">
                  <c:v>21095</c:v>
                </c:pt>
                <c:pt idx="2595">
                  <c:v>21097</c:v>
                </c:pt>
                <c:pt idx="2596">
                  <c:v>21105</c:v>
                </c:pt>
                <c:pt idx="2597">
                  <c:v>21106</c:v>
                </c:pt>
                <c:pt idx="2598">
                  <c:v>21145</c:v>
                </c:pt>
                <c:pt idx="2599">
                  <c:v>21149</c:v>
                </c:pt>
                <c:pt idx="2600">
                  <c:v>21168</c:v>
                </c:pt>
                <c:pt idx="2601">
                  <c:v>21175</c:v>
                </c:pt>
                <c:pt idx="2602">
                  <c:v>21176</c:v>
                </c:pt>
                <c:pt idx="2603">
                  <c:v>21177</c:v>
                </c:pt>
                <c:pt idx="2604">
                  <c:v>21193</c:v>
                </c:pt>
                <c:pt idx="2605">
                  <c:v>21195</c:v>
                </c:pt>
                <c:pt idx="2606">
                  <c:v>21197</c:v>
                </c:pt>
                <c:pt idx="2607">
                  <c:v>21202</c:v>
                </c:pt>
                <c:pt idx="2608">
                  <c:v>21208</c:v>
                </c:pt>
                <c:pt idx="2609">
                  <c:v>21213</c:v>
                </c:pt>
                <c:pt idx="2610">
                  <c:v>21214</c:v>
                </c:pt>
                <c:pt idx="2611">
                  <c:v>21218</c:v>
                </c:pt>
                <c:pt idx="2612">
                  <c:v>21227</c:v>
                </c:pt>
                <c:pt idx="2613">
                  <c:v>21238</c:v>
                </c:pt>
                <c:pt idx="2614">
                  <c:v>21239</c:v>
                </c:pt>
                <c:pt idx="2615">
                  <c:v>21249</c:v>
                </c:pt>
                <c:pt idx="2616">
                  <c:v>21262</c:v>
                </c:pt>
                <c:pt idx="2617">
                  <c:v>21278</c:v>
                </c:pt>
                <c:pt idx="2618">
                  <c:v>21281</c:v>
                </c:pt>
                <c:pt idx="2619">
                  <c:v>21283</c:v>
                </c:pt>
                <c:pt idx="2620">
                  <c:v>21290</c:v>
                </c:pt>
                <c:pt idx="2621">
                  <c:v>21300</c:v>
                </c:pt>
                <c:pt idx="2622">
                  <c:v>21302</c:v>
                </c:pt>
                <c:pt idx="2623">
                  <c:v>21328</c:v>
                </c:pt>
                <c:pt idx="2624">
                  <c:v>21334</c:v>
                </c:pt>
                <c:pt idx="2625">
                  <c:v>21341</c:v>
                </c:pt>
                <c:pt idx="2626">
                  <c:v>21342</c:v>
                </c:pt>
                <c:pt idx="2627">
                  <c:v>21355</c:v>
                </c:pt>
                <c:pt idx="2628">
                  <c:v>21375</c:v>
                </c:pt>
                <c:pt idx="2629">
                  <c:v>21377</c:v>
                </c:pt>
                <c:pt idx="2630">
                  <c:v>21387</c:v>
                </c:pt>
                <c:pt idx="2631">
                  <c:v>21393</c:v>
                </c:pt>
                <c:pt idx="2632">
                  <c:v>21399</c:v>
                </c:pt>
                <c:pt idx="2633">
                  <c:v>21402</c:v>
                </c:pt>
                <c:pt idx="2634">
                  <c:v>21403</c:v>
                </c:pt>
                <c:pt idx="2635">
                  <c:v>21416</c:v>
                </c:pt>
                <c:pt idx="2636">
                  <c:v>21420</c:v>
                </c:pt>
                <c:pt idx="2637">
                  <c:v>21425</c:v>
                </c:pt>
                <c:pt idx="2638">
                  <c:v>21439</c:v>
                </c:pt>
                <c:pt idx="2639">
                  <c:v>21446</c:v>
                </c:pt>
                <c:pt idx="2640">
                  <c:v>21450</c:v>
                </c:pt>
                <c:pt idx="2641">
                  <c:v>21467</c:v>
                </c:pt>
                <c:pt idx="2642">
                  <c:v>21474</c:v>
                </c:pt>
                <c:pt idx="2643">
                  <c:v>21494</c:v>
                </c:pt>
                <c:pt idx="2644">
                  <c:v>21498</c:v>
                </c:pt>
                <c:pt idx="2645">
                  <c:v>21504</c:v>
                </c:pt>
                <c:pt idx="2646">
                  <c:v>21514</c:v>
                </c:pt>
                <c:pt idx="2647">
                  <c:v>21518</c:v>
                </c:pt>
                <c:pt idx="2648">
                  <c:v>21522</c:v>
                </c:pt>
                <c:pt idx="2649">
                  <c:v>21531</c:v>
                </c:pt>
                <c:pt idx="2650">
                  <c:v>21534</c:v>
                </c:pt>
                <c:pt idx="2651">
                  <c:v>21544</c:v>
                </c:pt>
                <c:pt idx="2652">
                  <c:v>21546</c:v>
                </c:pt>
                <c:pt idx="2653">
                  <c:v>21555</c:v>
                </c:pt>
                <c:pt idx="2654">
                  <c:v>21566</c:v>
                </c:pt>
                <c:pt idx="2655">
                  <c:v>21569</c:v>
                </c:pt>
                <c:pt idx="2656">
                  <c:v>21574</c:v>
                </c:pt>
                <c:pt idx="2657">
                  <c:v>21605</c:v>
                </c:pt>
                <c:pt idx="2658">
                  <c:v>21606</c:v>
                </c:pt>
                <c:pt idx="2659">
                  <c:v>21610</c:v>
                </c:pt>
                <c:pt idx="2660">
                  <c:v>21615</c:v>
                </c:pt>
                <c:pt idx="2661">
                  <c:v>21628</c:v>
                </c:pt>
                <c:pt idx="2662">
                  <c:v>21637</c:v>
                </c:pt>
                <c:pt idx="2663">
                  <c:v>21653</c:v>
                </c:pt>
                <c:pt idx="2664">
                  <c:v>21658</c:v>
                </c:pt>
                <c:pt idx="2665">
                  <c:v>21671</c:v>
                </c:pt>
                <c:pt idx="2666">
                  <c:v>21679</c:v>
                </c:pt>
                <c:pt idx="2667">
                  <c:v>21683</c:v>
                </c:pt>
                <c:pt idx="2668">
                  <c:v>21691</c:v>
                </c:pt>
                <c:pt idx="2669">
                  <c:v>21699</c:v>
                </c:pt>
                <c:pt idx="2670">
                  <c:v>21713</c:v>
                </c:pt>
                <c:pt idx="2671">
                  <c:v>21718</c:v>
                </c:pt>
                <c:pt idx="2672">
                  <c:v>21721</c:v>
                </c:pt>
                <c:pt idx="2673">
                  <c:v>21722</c:v>
                </c:pt>
                <c:pt idx="2674">
                  <c:v>21728</c:v>
                </c:pt>
                <c:pt idx="2675">
                  <c:v>21729</c:v>
                </c:pt>
                <c:pt idx="2676">
                  <c:v>21743</c:v>
                </c:pt>
                <c:pt idx="2677">
                  <c:v>21744</c:v>
                </c:pt>
                <c:pt idx="2678">
                  <c:v>21745</c:v>
                </c:pt>
                <c:pt idx="2679">
                  <c:v>21750</c:v>
                </c:pt>
                <c:pt idx="2680">
                  <c:v>21772</c:v>
                </c:pt>
                <c:pt idx="2681">
                  <c:v>21774</c:v>
                </c:pt>
                <c:pt idx="2682">
                  <c:v>21777</c:v>
                </c:pt>
                <c:pt idx="2683">
                  <c:v>21784</c:v>
                </c:pt>
                <c:pt idx="2684">
                  <c:v>21791</c:v>
                </c:pt>
                <c:pt idx="2685">
                  <c:v>21806</c:v>
                </c:pt>
                <c:pt idx="2686">
                  <c:v>21828</c:v>
                </c:pt>
                <c:pt idx="2687">
                  <c:v>21831</c:v>
                </c:pt>
                <c:pt idx="2688">
                  <c:v>21844</c:v>
                </c:pt>
                <c:pt idx="2689">
                  <c:v>21860</c:v>
                </c:pt>
                <c:pt idx="2690">
                  <c:v>21871</c:v>
                </c:pt>
                <c:pt idx="2691">
                  <c:v>21911</c:v>
                </c:pt>
                <c:pt idx="2692">
                  <c:v>21914</c:v>
                </c:pt>
                <c:pt idx="2693">
                  <c:v>21927</c:v>
                </c:pt>
                <c:pt idx="2694">
                  <c:v>21929</c:v>
                </c:pt>
                <c:pt idx="2695">
                  <c:v>21940</c:v>
                </c:pt>
                <c:pt idx="2696">
                  <c:v>21941</c:v>
                </c:pt>
                <c:pt idx="2697">
                  <c:v>21972</c:v>
                </c:pt>
                <c:pt idx="2698">
                  <c:v>21980</c:v>
                </c:pt>
                <c:pt idx="2699">
                  <c:v>21986</c:v>
                </c:pt>
                <c:pt idx="2700">
                  <c:v>21992</c:v>
                </c:pt>
                <c:pt idx="2701">
                  <c:v>21994</c:v>
                </c:pt>
                <c:pt idx="2702">
                  <c:v>21995</c:v>
                </c:pt>
                <c:pt idx="2703">
                  <c:v>21998</c:v>
                </c:pt>
                <c:pt idx="2704">
                  <c:v>22012</c:v>
                </c:pt>
                <c:pt idx="2705">
                  <c:v>22015</c:v>
                </c:pt>
                <c:pt idx="2706">
                  <c:v>22016</c:v>
                </c:pt>
                <c:pt idx="2707">
                  <c:v>22038</c:v>
                </c:pt>
                <c:pt idx="2708">
                  <c:v>22048</c:v>
                </c:pt>
                <c:pt idx="2709">
                  <c:v>22056</c:v>
                </c:pt>
                <c:pt idx="2710">
                  <c:v>22057</c:v>
                </c:pt>
                <c:pt idx="2711">
                  <c:v>22069</c:v>
                </c:pt>
                <c:pt idx="2712">
                  <c:v>22071</c:v>
                </c:pt>
                <c:pt idx="2713">
                  <c:v>22072</c:v>
                </c:pt>
                <c:pt idx="2714">
                  <c:v>22073</c:v>
                </c:pt>
                <c:pt idx="2715">
                  <c:v>22074</c:v>
                </c:pt>
                <c:pt idx="2716">
                  <c:v>22077</c:v>
                </c:pt>
                <c:pt idx="2717">
                  <c:v>22078</c:v>
                </c:pt>
                <c:pt idx="2718">
                  <c:v>22084</c:v>
                </c:pt>
                <c:pt idx="2719">
                  <c:v>22103</c:v>
                </c:pt>
                <c:pt idx="2720">
                  <c:v>22116</c:v>
                </c:pt>
                <c:pt idx="2721">
                  <c:v>22118</c:v>
                </c:pt>
                <c:pt idx="2722">
                  <c:v>22119</c:v>
                </c:pt>
                <c:pt idx="2723">
                  <c:v>22122</c:v>
                </c:pt>
                <c:pt idx="2724">
                  <c:v>22125</c:v>
                </c:pt>
                <c:pt idx="2725">
                  <c:v>22126</c:v>
                </c:pt>
                <c:pt idx="2726">
                  <c:v>22134</c:v>
                </c:pt>
                <c:pt idx="2727">
                  <c:v>22150</c:v>
                </c:pt>
                <c:pt idx="2728">
                  <c:v>22175</c:v>
                </c:pt>
                <c:pt idx="2729">
                  <c:v>22194</c:v>
                </c:pt>
                <c:pt idx="2730">
                  <c:v>22198</c:v>
                </c:pt>
                <c:pt idx="2731">
                  <c:v>22199</c:v>
                </c:pt>
                <c:pt idx="2732">
                  <c:v>22204</c:v>
                </c:pt>
                <c:pt idx="2733">
                  <c:v>22214</c:v>
                </c:pt>
                <c:pt idx="2734">
                  <c:v>22225</c:v>
                </c:pt>
                <c:pt idx="2735">
                  <c:v>22228</c:v>
                </c:pt>
                <c:pt idx="2736">
                  <c:v>22230</c:v>
                </c:pt>
                <c:pt idx="2737">
                  <c:v>22231</c:v>
                </c:pt>
                <c:pt idx="2738">
                  <c:v>22242</c:v>
                </c:pt>
                <c:pt idx="2739">
                  <c:v>22252</c:v>
                </c:pt>
                <c:pt idx="2740">
                  <c:v>22253</c:v>
                </c:pt>
                <c:pt idx="2741">
                  <c:v>22261</c:v>
                </c:pt>
                <c:pt idx="2742">
                  <c:v>22264</c:v>
                </c:pt>
                <c:pt idx="2743">
                  <c:v>22268</c:v>
                </c:pt>
                <c:pt idx="2744">
                  <c:v>22269</c:v>
                </c:pt>
                <c:pt idx="2745">
                  <c:v>22270</c:v>
                </c:pt>
                <c:pt idx="2746">
                  <c:v>22278</c:v>
                </c:pt>
                <c:pt idx="2747">
                  <c:v>22283</c:v>
                </c:pt>
                <c:pt idx="2748">
                  <c:v>22284</c:v>
                </c:pt>
                <c:pt idx="2749">
                  <c:v>22313</c:v>
                </c:pt>
                <c:pt idx="2750">
                  <c:v>22322</c:v>
                </c:pt>
                <c:pt idx="2751">
                  <c:v>22344</c:v>
                </c:pt>
                <c:pt idx="2752">
                  <c:v>22364</c:v>
                </c:pt>
                <c:pt idx="2753">
                  <c:v>22366</c:v>
                </c:pt>
                <c:pt idx="2754">
                  <c:v>22373</c:v>
                </c:pt>
                <c:pt idx="2755">
                  <c:v>22389</c:v>
                </c:pt>
                <c:pt idx="2756">
                  <c:v>22406</c:v>
                </c:pt>
                <c:pt idx="2757">
                  <c:v>22411</c:v>
                </c:pt>
                <c:pt idx="2758">
                  <c:v>22421</c:v>
                </c:pt>
                <c:pt idx="2759">
                  <c:v>22433</c:v>
                </c:pt>
                <c:pt idx="2760">
                  <c:v>22434</c:v>
                </c:pt>
                <c:pt idx="2761">
                  <c:v>22445</c:v>
                </c:pt>
                <c:pt idx="2762">
                  <c:v>22446</c:v>
                </c:pt>
                <c:pt idx="2763">
                  <c:v>22447</c:v>
                </c:pt>
                <c:pt idx="2764">
                  <c:v>22459</c:v>
                </c:pt>
                <c:pt idx="2765">
                  <c:v>22461</c:v>
                </c:pt>
                <c:pt idx="2766">
                  <c:v>22462</c:v>
                </c:pt>
                <c:pt idx="2767">
                  <c:v>22478</c:v>
                </c:pt>
                <c:pt idx="2768">
                  <c:v>22487</c:v>
                </c:pt>
                <c:pt idx="2769">
                  <c:v>22490</c:v>
                </c:pt>
                <c:pt idx="2770">
                  <c:v>22496</c:v>
                </c:pt>
                <c:pt idx="2771">
                  <c:v>22508</c:v>
                </c:pt>
                <c:pt idx="2772">
                  <c:v>22522</c:v>
                </c:pt>
                <c:pt idx="2773">
                  <c:v>22525</c:v>
                </c:pt>
                <c:pt idx="2774">
                  <c:v>22531</c:v>
                </c:pt>
                <c:pt idx="2775">
                  <c:v>22539</c:v>
                </c:pt>
                <c:pt idx="2776">
                  <c:v>22544</c:v>
                </c:pt>
                <c:pt idx="2777">
                  <c:v>22548</c:v>
                </c:pt>
                <c:pt idx="2778">
                  <c:v>22559</c:v>
                </c:pt>
                <c:pt idx="2779">
                  <c:v>22574</c:v>
                </c:pt>
                <c:pt idx="2780">
                  <c:v>22575</c:v>
                </c:pt>
                <c:pt idx="2781">
                  <c:v>22579</c:v>
                </c:pt>
                <c:pt idx="2782">
                  <c:v>22597</c:v>
                </c:pt>
                <c:pt idx="2783">
                  <c:v>22599</c:v>
                </c:pt>
                <c:pt idx="2784">
                  <c:v>22624</c:v>
                </c:pt>
                <c:pt idx="2785">
                  <c:v>22634</c:v>
                </c:pt>
                <c:pt idx="2786">
                  <c:v>22689</c:v>
                </c:pt>
                <c:pt idx="2787">
                  <c:v>22691</c:v>
                </c:pt>
                <c:pt idx="2788">
                  <c:v>22694</c:v>
                </c:pt>
                <c:pt idx="2789">
                  <c:v>22700</c:v>
                </c:pt>
                <c:pt idx="2790">
                  <c:v>22703</c:v>
                </c:pt>
                <c:pt idx="2791">
                  <c:v>22711</c:v>
                </c:pt>
                <c:pt idx="2792">
                  <c:v>22713</c:v>
                </c:pt>
                <c:pt idx="2793">
                  <c:v>22714</c:v>
                </c:pt>
                <c:pt idx="2794">
                  <c:v>22720</c:v>
                </c:pt>
                <c:pt idx="2795">
                  <c:v>22723</c:v>
                </c:pt>
                <c:pt idx="2796">
                  <c:v>22727</c:v>
                </c:pt>
                <c:pt idx="2797">
                  <c:v>22740</c:v>
                </c:pt>
                <c:pt idx="2798">
                  <c:v>22750</c:v>
                </c:pt>
                <c:pt idx="2799">
                  <c:v>22751</c:v>
                </c:pt>
                <c:pt idx="2800">
                  <c:v>22754</c:v>
                </c:pt>
                <c:pt idx="2801">
                  <c:v>22761</c:v>
                </c:pt>
                <c:pt idx="2802">
                  <c:v>22774</c:v>
                </c:pt>
                <c:pt idx="2803">
                  <c:v>22780</c:v>
                </c:pt>
                <c:pt idx="2804">
                  <c:v>22790</c:v>
                </c:pt>
                <c:pt idx="2805">
                  <c:v>22793</c:v>
                </c:pt>
                <c:pt idx="2806">
                  <c:v>22800</c:v>
                </c:pt>
                <c:pt idx="2807">
                  <c:v>22802</c:v>
                </c:pt>
                <c:pt idx="2808">
                  <c:v>22804</c:v>
                </c:pt>
                <c:pt idx="2809">
                  <c:v>22809</c:v>
                </c:pt>
                <c:pt idx="2810">
                  <c:v>22818</c:v>
                </c:pt>
                <c:pt idx="2811">
                  <c:v>22831</c:v>
                </c:pt>
                <c:pt idx="2812">
                  <c:v>22837</c:v>
                </c:pt>
                <c:pt idx="2813">
                  <c:v>22844</c:v>
                </c:pt>
                <c:pt idx="2814">
                  <c:v>22856</c:v>
                </c:pt>
                <c:pt idx="2815">
                  <c:v>22863</c:v>
                </c:pt>
                <c:pt idx="2816">
                  <c:v>22868</c:v>
                </c:pt>
                <c:pt idx="2817">
                  <c:v>22876</c:v>
                </c:pt>
                <c:pt idx="2818">
                  <c:v>22881</c:v>
                </c:pt>
                <c:pt idx="2819">
                  <c:v>22911</c:v>
                </c:pt>
                <c:pt idx="2820">
                  <c:v>22920</c:v>
                </c:pt>
                <c:pt idx="2821">
                  <c:v>22928</c:v>
                </c:pt>
                <c:pt idx="2822">
                  <c:v>22929</c:v>
                </c:pt>
                <c:pt idx="2823">
                  <c:v>22935</c:v>
                </c:pt>
                <c:pt idx="2824">
                  <c:v>22952</c:v>
                </c:pt>
                <c:pt idx="2825">
                  <c:v>22953</c:v>
                </c:pt>
                <c:pt idx="2826">
                  <c:v>22962</c:v>
                </c:pt>
                <c:pt idx="2827">
                  <c:v>22964</c:v>
                </c:pt>
                <c:pt idx="2828">
                  <c:v>22966</c:v>
                </c:pt>
                <c:pt idx="2829">
                  <c:v>22973</c:v>
                </c:pt>
                <c:pt idx="2830">
                  <c:v>22978</c:v>
                </c:pt>
                <c:pt idx="2831">
                  <c:v>22982</c:v>
                </c:pt>
                <c:pt idx="2832">
                  <c:v>22985</c:v>
                </c:pt>
                <c:pt idx="2833">
                  <c:v>22988</c:v>
                </c:pt>
                <c:pt idx="2834">
                  <c:v>23000</c:v>
                </c:pt>
                <c:pt idx="2835">
                  <c:v>23010</c:v>
                </c:pt>
                <c:pt idx="2836">
                  <c:v>23013</c:v>
                </c:pt>
                <c:pt idx="2837">
                  <c:v>23021</c:v>
                </c:pt>
                <c:pt idx="2838">
                  <c:v>23033</c:v>
                </c:pt>
                <c:pt idx="2839">
                  <c:v>23050</c:v>
                </c:pt>
                <c:pt idx="2840">
                  <c:v>23053</c:v>
                </c:pt>
                <c:pt idx="2841">
                  <c:v>23054</c:v>
                </c:pt>
                <c:pt idx="2842">
                  <c:v>23056</c:v>
                </c:pt>
                <c:pt idx="2843">
                  <c:v>23063</c:v>
                </c:pt>
                <c:pt idx="2844">
                  <c:v>23070</c:v>
                </c:pt>
                <c:pt idx="2845">
                  <c:v>23088</c:v>
                </c:pt>
                <c:pt idx="2846">
                  <c:v>23100</c:v>
                </c:pt>
                <c:pt idx="2847">
                  <c:v>23108</c:v>
                </c:pt>
                <c:pt idx="2848">
                  <c:v>23119</c:v>
                </c:pt>
                <c:pt idx="2849">
                  <c:v>23122</c:v>
                </c:pt>
                <c:pt idx="2850">
                  <c:v>23151</c:v>
                </c:pt>
                <c:pt idx="2851">
                  <c:v>23157</c:v>
                </c:pt>
                <c:pt idx="2852">
                  <c:v>23166</c:v>
                </c:pt>
                <c:pt idx="2853">
                  <c:v>23175</c:v>
                </c:pt>
                <c:pt idx="2854">
                  <c:v>23183</c:v>
                </c:pt>
                <c:pt idx="2855">
                  <c:v>23198</c:v>
                </c:pt>
                <c:pt idx="2856">
                  <c:v>23209</c:v>
                </c:pt>
                <c:pt idx="2857">
                  <c:v>23211</c:v>
                </c:pt>
                <c:pt idx="2858">
                  <c:v>23213</c:v>
                </c:pt>
                <c:pt idx="2859">
                  <c:v>23225</c:v>
                </c:pt>
                <c:pt idx="2860">
                  <c:v>23229</c:v>
                </c:pt>
                <c:pt idx="2861">
                  <c:v>23236</c:v>
                </c:pt>
                <c:pt idx="2862">
                  <c:v>23238</c:v>
                </c:pt>
                <c:pt idx="2863">
                  <c:v>23241</c:v>
                </c:pt>
                <c:pt idx="2864">
                  <c:v>23242</c:v>
                </c:pt>
                <c:pt idx="2865">
                  <c:v>23248</c:v>
                </c:pt>
                <c:pt idx="2866">
                  <c:v>23249</c:v>
                </c:pt>
                <c:pt idx="2867">
                  <c:v>23251</c:v>
                </c:pt>
                <c:pt idx="2868">
                  <c:v>23272</c:v>
                </c:pt>
                <c:pt idx="2869">
                  <c:v>23273</c:v>
                </c:pt>
                <c:pt idx="2870">
                  <c:v>23283</c:v>
                </c:pt>
                <c:pt idx="2871">
                  <c:v>23289</c:v>
                </c:pt>
                <c:pt idx="2872">
                  <c:v>23296</c:v>
                </c:pt>
                <c:pt idx="2873">
                  <c:v>23311</c:v>
                </c:pt>
                <c:pt idx="2874">
                  <c:v>23322</c:v>
                </c:pt>
                <c:pt idx="2875">
                  <c:v>23325</c:v>
                </c:pt>
                <c:pt idx="2876">
                  <c:v>23344</c:v>
                </c:pt>
                <c:pt idx="2877">
                  <c:v>23352</c:v>
                </c:pt>
                <c:pt idx="2878">
                  <c:v>23353</c:v>
                </c:pt>
                <c:pt idx="2879">
                  <c:v>23387</c:v>
                </c:pt>
                <c:pt idx="2880">
                  <c:v>23399</c:v>
                </c:pt>
                <c:pt idx="2881">
                  <c:v>23402</c:v>
                </c:pt>
                <c:pt idx="2882">
                  <c:v>23413</c:v>
                </c:pt>
                <c:pt idx="2883">
                  <c:v>23416</c:v>
                </c:pt>
                <c:pt idx="2884">
                  <c:v>23418</c:v>
                </c:pt>
                <c:pt idx="2885">
                  <c:v>23434</c:v>
                </c:pt>
                <c:pt idx="2886">
                  <c:v>23435</c:v>
                </c:pt>
                <c:pt idx="2887">
                  <c:v>23446</c:v>
                </c:pt>
                <c:pt idx="2888">
                  <c:v>23452</c:v>
                </c:pt>
                <c:pt idx="2889">
                  <c:v>23463</c:v>
                </c:pt>
                <c:pt idx="2890">
                  <c:v>23468</c:v>
                </c:pt>
                <c:pt idx="2891">
                  <c:v>23470</c:v>
                </c:pt>
                <c:pt idx="2892">
                  <c:v>23475</c:v>
                </c:pt>
                <c:pt idx="2893">
                  <c:v>23493</c:v>
                </c:pt>
                <c:pt idx="2894">
                  <c:v>23503</c:v>
                </c:pt>
                <c:pt idx="2895">
                  <c:v>23512</c:v>
                </c:pt>
                <c:pt idx="2896">
                  <c:v>23515</c:v>
                </c:pt>
                <c:pt idx="2897">
                  <c:v>23518</c:v>
                </c:pt>
                <c:pt idx="2898">
                  <c:v>23521</c:v>
                </c:pt>
                <c:pt idx="2899">
                  <c:v>23543</c:v>
                </c:pt>
                <c:pt idx="2900">
                  <c:v>23552</c:v>
                </c:pt>
                <c:pt idx="2901">
                  <c:v>23556</c:v>
                </c:pt>
                <c:pt idx="2902">
                  <c:v>23569</c:v>
                </c:pt>
                <c:pt idx="2903">
                  <c:v>23575</c:v>
                </c:pt>
                <c:pt idx="2904">
                  <c:v>23582</c:v>
                </c:pt>
                <c:pt idx="2905">
                  <c:v>23585</c:v>
                </c:pt>
                <c:pt idx="2906">
                  <c:v>23588</c:v>
                </c:pt>
                <c:pt idx="2907">
                  <c:v>23590</c:v>
                </c:pt>
                <c:pt idx="2908">
                  <c:v>23606</c:v>
                </c:pt>
                <c:pt idx="2909">
                  <c:v>23609</c:v>
                </c:pt>
                <c:pt idx="2910">
                  <c:v>23610</c:v>
                </c:pt>
                <c:pt idx="2911">
                  <c:v>23617</c:v>
                </c:pt>
                <c:pt idx="2912">
                  <c:v>23629</c:v>
                </c:pt>
                <c:pt idx="2913">
                  <c:v>23632</c:v>
                </c:pt>
                <c:pt idx="2914">
                  <c:v>23635</c:v>
                </c:pt>
                <c:pt idx="2915">
                  <c:v>23636</c:v>
                </c:pt>
                <c:pt idx="2916">
                  <c:v>23638</c:v>
                </c:pt>
                <c:pt idx="2917">
                  <c:v>23645</c:v>
                </c:pt>
                <c:pt idx="2918">
                  <c:v>23646</c:v>
                </c:pt>
                <c:pt idx="2919">
                  <c:v>23648</c:v>
                </c:pt>
                <c:pt idx="2920">
                  <c:v>23658</c:v>
                </c:pt>
                <c:pt idx="2921">
                  <c:v>23687</c:v>
                </c:pt>
                <c:pt idx="2922">
                  <c:v>23704</c:v>
                </c:pt>
                <c:pt idx="2923">
                  <c:v>23707</c:v>
                </c:pt>
                <c:pt idx="2924">
                  <c:v>23727</c:v>
                </c:pt>
                <c:pt idx="2925">
                  <c:v>23742</c:v>
                </c:pt>
                <c:pt idx="2926">
                  <c:v>23744</c:v>
                </c:pt>
                <c:pt idx="2927">
                  <c:v>23745</c:v>
                </c:pt>
                <c:pt idx="2928">
                  <c:v>23747</c:v>
                </c:pt>
                <c:pt idx="2929">
                  <c:v>23756</c:v>
                </c:pt>
                <c:pt idx="2930">
                  <c:v>23764</c:v>
                </c:pt>
                <c:pt idx="2931">
                  <c:v>23767</c:v>
                </c:pt>
                <c:pt idx="2932">
                  <c:v>23770</c:v>
                </c:pt>
                <c:pt idx="2933">
                  <c:v>23775</c:v>
                </c:pt>
                <c:pt idx="2934">
                  <c:v>23782</c:v>
                </c:pt>
                <c:pt idx="2935">
                  <c:v>23784</c:v>
                </c:pt>
                <c:pt idx="2936">
                  <c:v>23787</c:v>
                </c:pt>
                <c:pt idx="2937">
                  <c:v>23788</c:v>
                </c:pt>
                <c:pt idx="2938">
                  <c:v>23790</c:v>
                </c:pt>
                <c:pt idx="2939">
                  <c:v>23796</c:v>
                </c:pt>
                <c:pt idx="2940">
                  <c:v>23808</c:v>
                </c:pt>
                <c:pt idx="2941">
                  <c:v>23813</c:v>
                </c:pt>
                <c:pt idx="2942">
                  <c:v>23814</c:v>
                </c:pt>
                <c:pt idx="2943">
                  <c:v>23815</c:v>
                </c:pt>
                <c:pt idx="2944">
                  <c:v>23829</c:v>
                </c:pt>
                <c:pt idx="2945">
                  <c:v>23847</c:v>
                </c:pt>
                <c:pt idx="2946">
                  <c:v>23852</c:v>
                </c:pt>
                <c:pt idx="2947">
                  <c:v>23866</c:v>
                </c:pt>
                <c:pt idx="2948">
                  <c:v>23891</c:v>
                </c:pt>
                <c:pt idx="2949">
                  <c:v>23904</c:v>
                </c:pt>
                <c:pt idx="2950">
                  <c:v>23908</c:v>
                </c:pt>
                <c:pt idx="2951">
                  <c:v>23921</c:v>
                </c:pt>
                <c:pt idx="2952">
                  <c:v>23926</c:v>
                </c:pt>
                <c:pt idx="2953">
                  <c:v>23929</c:v>
                </c:pt>
                <c:pt idx="2954">
                  <c:v>23932</c:v>
                </c:pt>
                <c:pt idx="2955">
                  <c:v>23941</c:v>
                </c:pt>
                <c:pt idx="2956">
                  <c:v>23946</c:v>
                </c:pt>
                <c:pt idx="2957">
                  <c:v>23954</c:v>
                </c:pt>
                <c:pt idx="2958">
                  <c:v>23959</c:v>
                </c:pt>
                <c:pt idx="2959">
                  <c:v>23960</c:v>
                </c:pt>
                <c:pt idx="2960">
                  <c:v>23976</c:v>
                </c:pt>
                <c:pt idx="2961">
                  <c:v>23993</c:v>
                </c:pt>
                <c:pt idx="2962">
                  <c:v>24011</c:v>
                </c:pt>
                <c:pt idx="2963">
                  <c:v>24014</c:v>
                </c:pt>
                <c:pt idx="2964">
                  <c:v>24016</c:v>
                </c:pt>
                <c:pt idx="2965">
                  <c:v>24020</c:v>
                </c:pt>
                <c:pt idx="2966">
                  <c:v>24033</c:v>
                </c:pt>
                <c:pt idx="2967">
                  <c:v>24058</c:v>
                </c:pt>
                <c:pt idx="2968">
                  <c:v>24061</c:v>
                </c:pt>
                <c:pt idx="2969">
                  <c:v>24097</c:v>
                </c:pt>
                <c:pt idx="2970">
                  <c:v>24100</c:v>
                </c:pt>
                <c:pt idx="2971">
                  <c:v>24115</c:v>
                </c:pt>
                <c:pt idx="2972">
                  <c:v>24122</c:v>
                </c:pt>
                <c:pt idx="2973">
                  <c:v>24125</c:v>
                </c:pt>
                <c:pt idx="2974">
                  <c:v>24127</c:v>
                </c:pt>
                <c:pt idx="2975">
                  <c:v>24133</c:v>
                </c:pt>
                <c:pt idx="2976">
                  <c:v>24134</c:v>
                </c:pt>
                <c:pt idx="2977">
                  <c:v>24152</c:v>
                </c:pt>
                <c:pt idx="2978">
                  <c:v>24160</c:v>
                </c:pt>
                <c:pt idx="2979">
                  <c:v>24171</c:v>
                </c:pt>
                <c:pt idx="2980">
                  <c:v>24195</c:v>
                </c:pt>
                <c:pt idx="2981">
                  <c:v>24207</c:v>
                </c:pt>
                <c:pt idx="2982">
                  <c:v>24210</c:v>
                </c:pt>
                <c:pt idx="2983">
                  <c:v>24213</c:v>
                </c:pt>
                <c:pt idx="2984">
                  <c:v>24214</c:v>
                </c:pt>
                <c:pt idx="2985">
                  <c:v>24235</c:v>
                </c:pt>
                <c:pt idx="2986">
                  <c:v>24247</c:v>
                </c:pt>
                <c:pt idx="2987">
                  <c:v>24249</c:v>
                </c:pt>
                <c:pt idx="2988">
                  <c:v>24254</c:v>
                </c:pt>
                <c:pt idx="2989">
                  <c:v>24273</c:v>
                </c:pt>
                <c:pt idx="2990">
                  <c:v>24274</c:v>
                </c:pt>
                <c:pt idx="2991">
                  <c:v>24275</c:v>
                </c:pt>
                <c:pt idx="2992">
                  <c:v>24280</c:v>
                </c:pt>
                <c:pt idx="2993">
                  <c:v>24282</c:v>
                </c:pt>
                <c:pt idx="2994">
                  <c:v>24291</c:v>
                </c:pt>
                <c:pt idx="2995">
                  <c:v>24296</c:v>
                </c:pt>
                <c:pt idx="2996">
                  <c:v>24299</c:v>
                </c:pt>
                <c:pt idx="2997">
                  <c:v>24301</c:v>
                </c:pt>
                <c:pt idx="2998">
                  <c:v>24302</c:v>
                </c:pt>
                <c:pt idx="2999">
                  <c:v>24310</c:v>
                </c:pt>
                <c:pt idx="3000">
                  <c:v>24320</c:v>
                </c:pt>
                <c:pt idx="3001">
                  <c:v>24325</c:v>
                </c:pt>
                <c:pt idx="3002">
                  <c:v>24343</c:v>
                </c:pt>
                <c:pt idx="3003">
                  <c:v>24348</c:v>
                </c:pt>
                <c:pt idx="3004">
                  <c:v>24353</c:v>
                </c:pt>
                <c:pt idx="3005">
                  <c:v>24364</c:v>
                </c:pt>
                <c:pt idx="3006">
                  <c:v>24367</c:v>
                </c:pt>
                <c:pt idx="3007">
                  <c:v>24368</c:v>
                </c:pt>
                <c:pt idx="3008">
                  <c:v>24376</c:v>
                </c:pt>
                <c:pt idx="3009">
                  <c:v>24379</c:v>
                </c:pt>
                <c:pt idx="3010">
                  <c:v>24387</c:v>
                </c:pt>
                <c:pt idx="3011">
                  <c:v>24402</c:v>
                </c:pt>
                <c:pt idx="3012">
                  <c:v>24416</c:v>
                </c:pt>
                <c:pt idx="3013">
                  <c:v>24424</c:v>
                </c:pt>
                <c:pt idx="3014">
                  <c:v>24446</c:v>
                </c:pt>
                <c:pt idx="3015">
                  <c:v>24447</c:v>
                </c:pt>
                <c:pt idx="3016">
                  <c:v>24449</c:v>
                </c:pt>
                <c:pt idx="3017">
                  <c:v>24453</c:v>
                </c:pt>
                <c:pt idx="3018">
                  <c:v>24458</c:v>
                </c:pt>
                <c:pt idx="3019">
                  <c:v>24459</c:v>
                </c:pt>
                <c:pt idx="3020">
                  <c:v>24472</c:v>
                </c:pt>
                <c:pt idx="3021">
                  <c:v>24476</c:v>
                </c:pt>
                <c:pt idx="3022">
                  <c:v>24478</c:v>
                </c:pt>
                <c:pt idx="3023">
                  <c:v>24480</c:v>
                </c:pt>
                <c:pt idx="3024">
                  <c:v>24481</c:v>
                </c:pt>
                <c:pt idx="3025">
                  <c:v>24483</c:v>
                </c:pt>
                <c:pt idx="3026">
                  <c:v>24487</c:v>
                </c:pt>
                <c:pt idx="3027">
                  <c:v>24489</c:v>
                </c:pt>
                <c:pt idx="3028">
                  <c:v>24495</c:v>
                </c:pt>
                <c:pt idx="3029">
                  <c:v>24513</c:v>
                </c:pt>
                <c:pt idx="3030">
                  <c:v>24521</c:v>
                </c:pt>
                <c:pt idx="3031">
                  <c:v>24523</c:v>
                </c:pt>
                <c:pt idx="3032">
                  <c:v>24526</c:v>
                </c:pt>
                <c:pt idx="3033">
                  <c:v>24527</c:v>
                </c:pt>
                <c:pt idx="3034">
                  <c:v>24533</c:v>
                </c:pt>
                <c:pt idx="3035">
                  <c:v>24538</c:v>
                </c:pt>
                <c:pt idx="3036">
                  <c:v>24539</c:v>
                </c:pt>
                <c:pt idx="3037">
                  <c:v>24542</c:v>
                </c:pt>
                <c:pt idx="3038">
                  <c:v>24554</c:v>
                </c:pt>
                <c:pt idx="3039">
                  <c:v>24556</c:v>
                </c:pt>
                <c:pt idx="3040">
                  <c:v>24573</c:v>
                </c:pt>
                <c:pt idx="3041">
                  <c:v>24576</c:v>
                </c:pt>
                <c:pt idx="3042">
                  <c:v>24583</c:v>
                </c:pt>
                <c:pt idx="3043">
                  <c:v>24585</c:v>
                </c:pt>
                <c:pt idx="3044">
                  <c:v>24593</c:v>
                </c:pt>
                <c:pt idx="3045">
                  <c:v>24594</c:v>
                </c:pt>
                <c:pt idx="3046">
                  <c:v>24606</c:v>
                </c:pt>
                <c:pt idx="3047">
                  <c:v>24611</c:v>
                </c:pt>
                <c:pt idx="3048">
                  <c:v>24613</c:v>
                </c:pt>
                <c:pt idx="3049">
                  <c:v>24617</c:v>
                </c:pt>
                <c:pt idx="3050">
                  <c:v>24620</c:v>
                </c:pt>
                <c:pt idx="3051">
                  <c:v>24630</c:v>
                </c:pt>
                <c:pt idx="3052">
                  <c:v>24634</c:v>
                </c:pt>
                <c:pt idx="3053">
                  <c:v>24639</c:v>
                </c:pt>
                <c:pt idx="3054">
                  <c:v>24641</c:v>
                </c:pt>
                <c:pt idx="3055">
                  <c:v>24649</c:v>
                </c:pt>
                <c:pt idx="3056">
                  <c:v>24653</c:v>
                </c:pt>
                <c:pt idx="3057">
                  <c:v>24661</c:v>
                </c:pt>
                <c:pt idx="3058">
                  <c:v>24667</c:v>
                </c:pt>
                <c:pt idx="3059">
                  <c:v>24668</c:v>
                </c:pt>
                <c:pt idx="3060">
                  <c:v>24674</c:v>
                </c:pt>
                <c:pt idx="3061">
                  <c:v>24676</c:v>
                </c:pt>
                <c:pt idx="3062">
                  <c:v>24678</c:v>
                </c:pt>
                <c:pt idx="3063">
                  <c:v>24692</c:v>
                </c:pt>
                <c:pt idx="3064">
                  <c:v>24708</c:v>
                </c:pt>
                <c:pt idx="3065">
                  <c:v>24717</c:v>
                </c:pt>
                <c:pt idx="3066">
                  <c:v>24732</c:v>
                </c:pt>
                <c:pt idx="3067">
                  <c:v>24733</c:v>
                </c:pt>
                <c:pt idx="3068">
                  <c:v>24741</c:v>
                </c:pt>
                <c:pt idx="3069">
                  <c:v>24743</c:v>
                </c:pt>
                <c:pt idx="3070">
                  <c:v>24748</c:v>
                </c:pt>
                <c:pt idx="3071">
                  <c:v>24750</c:v>
                </c:pt>
                <c:pt idx="3072">
                  <c:v>24757</c:v>
                </c:pt>
                <c:pt idx="3073">
                  <c:v>24760</c:v>
                </c:pt>
                <c:pt idx="3074">
                  <c:v>24767</c:v>
                </c:pt>
                <c:pt idx="3075">
                  <c:v>24773</c:v>
                </c:pt>
                <c:pt idx="3076">
                  <c:v>24775</c:v>
                </c:pt>
                <c:pt idx="3077">
                  <c:v>24778</c:v>
                </c:pt>
                <c:pt idx="3078">
                  <c:v>24783</c:v>
                </c:pt>
                <c:pt idx="3079">
                  <c:v>24785</c:v>
                </c:pt>
                <c:pt idx="3080">
                  <c:v>24786</c:v>
                </c:pt>
                <c:pt idx="3081">
                  <c:v>24797</c:v>
                </c:pt>
                <c:pt idx="3082">
                  <c:v>24799</c:v>
                </c:pt>
                <c:pt idx="3083">
                  <c:v>24805</c:v>
                </c:pt>
                <c:pt idx="3084">
                  <c:v>24837</c:v>
                </c:pt>
                <c:pt idx="3085">
                  <c:v>24861</c:v>
                </c:pt>
                <c:pt idx="3086">
                  <c:v>24869</c:v>
                </c:pt>
                <c:pt idx="3087">
                  <c:v>24879</c:v>
                </c:pt>
                <c:pt idx="3088">
                  <c:v>24885</c:v>
                </c:pt>
                <c:pt idx="3089">
                  <c:v>24895</c:v>
                </c:pt>
                <c:pt idx="3090">
                  <c:v>24899</c:v>
                </c:pt>
                <c:pt idx="3091">
                  <c:v>24900</c:v>
                </c:pt>
                <c:pt idx="3092">
                  <c:v>24903</c:v>
                </c:pt>
                <c:pt idx="3093">
                  <c:v>24906</c:v>
                </c:pt>
                <c:pt idx="3094">
                  <c:v>24912</c:v>
                </c:pt>
                <c:pt idx="3095">
                  <c:v>24917</c:v>
                </c:pt>
                <c:pt idx="3096">
                  <c:v>24932</c:v>
                </c:pt>
                <c:pt idx="3097">
                  <c:v>24936</c:v>
                </c:pt>
                <c:pt idx="3098">
                  <c:v>24949</c:v>
                </c:pt>
                <c:pt idx="3099">
                  <c:v>24952</c:v>
                </c:pt>
                <c:pt idx="3100">
                  <c:v>24953</c:v>
                </c:pt>
                <c:pt idx="3101">
                  <c:v>24954</c:v>
                </c:pt>
                <c:pt idx="3102">
                  <c:v>24965</c:v>
                </c:pt>
                <c:pt idx="3103">
                  <c:v>24972</c:v>
                </c:pt>
                <c:pt idx="3104">
                  <c:v>24973</c:v>
                </c:pt>
                <c:pt idx="3105">
                  <c:v>24983</c:v>
                </c:pt>
                <c:pt idx="3106">
                  <c:v>24988</c:v>
                </c:pt>
                <c:pt idx="3107">
                  <c:v>24999</c:v>
                </c:pt>
                <c:pt idx="3108">
                  <c:v>25004</c:v>
                </c:pt>
                <c:pt idx="3109">
                  <c:v>25009</c:v>
                </c:pt>
                <c:pt idx="3110">
                  <c:v>25010</c:v>
                </c:pt>
                <c:pt idx="3111">
                  <c:v>25011</c:v>
                </c:pt>
                <c:pt idx="3112">
                  <c:v>25016</c:v>
                </c:pt>
                <c:pt idx="3113">
                  <c:v>25026</c:v>
                </c:pt>
                <c:pt idx="3114">
                  <c:v>25028</c:v>
                </c:pt>
                <c:pt idx="3115">
                  <c:v>25031</c:v>
                </c:pt>
                <c:pt idx="3116">
                  <c:v>25036</c:v>
                </c:pt>
                <c:pt idx="3117">
                  <c:v>25057</c:v>
                </c:pt>
                <c:pt idx="3118">
                  <c:v>25072</c:v>
                </c:pt>
                <c:pt idx="3119">
                  <c:v>25105</c:v>
                </c:pt>
                <c:pt idx="3120">
                  <c:v>25111</c:v>
                </c:pt>
                <c:pt idx="3121">
                  <c:v>25137</c:v>
                </c:pt>
                <c:pt idx="3122">
                  <c:v>25155</c:v>
                </c:pt>
                <c:pt idx="3123">
                  <c:v>25159</c:v>
                </c:pt>
                <c:pt idx="3124">
                  <c:v>25162</c:v>
                </c:pt>
                <c:pt idx="3125">
                  <c:v>25165</c:v>
                </c:pt>
                <c:pt idx="3126">
                  <c:v>25184</c:v>
                </c:pt>
                <c:pt idx="3127">
                  <c:v>25187</c:v>
                </c:pt>
                <c:pt idx="3128">
                  <c:v>25201</c:v>
                </c:pt>
                <c:pt idx="3129">
                  <c:v>25205</c:v>
                </c:pt>
                <c:pt idx="3130">
                  <c:v>25212</c:v>
                </c:pt>
                <c:pt idx="3131">
                  <c:v>25223</c:v>
                </c:pt>
                <c:pt idx="3132">
                  <c:v>25226</c:v>
                </c:pt>
                <c:pt idx="3133">
                  <c:v>25231</c:v>
                </c:pt>
                <c:pt idx="3134">
                  <c:v>25259</c:v>
                </c:pt>
                <c:pt idx="3135">
                  <c:v>25266</c:v>
                </c:pt>
                <c:pt idx="3136">
                  <c:v>25291</c:v>
                </c:pt>
                <c:pt idx="3137">
                  <c:v>25292</c:v>
                </c:pt>
                <c:pt idx="3138">
                  <c:v>25293</c:v>
                </c:pt>
                <c:pt idx="3139">
                  <c:v>25303</c:v>
                </c:pt>
                <c:pt idx="3140">
                  <c:v>25317</c:v>
                </c:pt>
                <c:pt idx="3141">
                  <c:v>25321</c:v>
                </c:pt>
                <c:pt idx="3142">
                  <c:v>25323</c:v>
                </c:pt>
                <c:pt idx="3143">
                  <c:v>25327</c:v>
                </c:pt>
                <c:pt idx="3144">
                  <c:v>25342</c:v>
                </c:pt>
                <c:pt idx="3145">
                  <c:v>25346</c:v>
                </c:pt>
                <c:pt idx="3146">
                  <c:v>25349</c:v>
                </c:pt>
                <c:pt idx="3147">
                  <c:v>25362</c:v>
                </c:pt>
                <c:pt idx="3148">
                  <c:v>25376</c:v>
                </c:pt>
                <c:pt idx="3149">
                  <c:v>25421</c:v>
                </c:pt>
                <c:pt idx="3150">
                  <c:v>25422</c:v>
                </c:pt>
                <c:pt idx="3151">
                  <c:v>25434</c:v>
                </c:pt>
                <c:pt idx="3152">
                  <c:v>25439</c:v>
                </c:pt>
                <c:pt idx="3153">
                  <c:v>25447</c:v>
                </c:pt>
                <c:pt idx="3154">
                  <c:v>25453</c:v>
                </c:pt>
                <c:pt idx="3155">
                  <c:v>25470</c:v>
                </c:pt>
                <c:pt idx="3156">
                  <c:v>25483</c:v>
                </c:pt>
                <c:pt idx="3157">
                  <c:v>25513</c:v>
                </c:pt>
                <c:pt idx="3158">
                  <c:v>25523</c:v>
                </c:pt>
                <c:pt idx="3159">
                  <c:v>25548</c:v>
                </c:pt>
                <c:pt idx="3160">
                  <c:v>25552</c:v>
                </c:pt>
                <c:pt idx="3161">
                  <c:v>25556</c:v>
                </c:pt>
                <c:pt idx="3162">
                  <c:v>25562</c:v>
                </c:pt>
                <c:pt idx="3163">
                  <c:v>25592</c:v>
                </c:pt>
                <c:pt idx="3164">
                  <c:v>25598</c:v>
                </c:pt>
                <c:pt idx="3165">
                  <c:v>25603</c:v>
                </c:pt>
                <c:pt idx="3166">
                  <c:v>25609</c:v>
                </c:pt>
                <c:pt idx="3167">
                  <c:v>25632</c:v>
                </c:pt>
                <c:pt idx="3168">
                  <c:v>25637</c:v>
                </c:pt>
                <c:pt idx="3169">
                  <c:v>25639</c:v>
                </c:pt>
                <c:pt idx="3170">
                  <c:v>25642</c:v>
                </c:pt>
                <c:pt idx="3171">
                  <c:v>25643</c:v>
                </c:pt>
                <c:pt idx="3172">
                  <c:v>25644</c:v>
                </c:pt>
                <c:pt idx="3173">
                  <c:v>25645</c:v>
                </c:pt>
                <c:pt idx="3174">
                  <c:v>25648</c:v>
                </c:pt>
                <c:pt idx="3175">
                  <c:v>25657</c:v>
                </c:pt>
                <c:pt idx="3176">
                  <c:v>25659</c:v>
                </c:pt>
                <c:pt idx="3177">
                  <c:v>25667</c:v>
                </c:pt>
                <c:pt idx="3178">
                  <c:v>25674</c:v>
                </c:pt>
                <c:pt idx="3179">
                  <c:v>25680</c:v>
                </c:pt>
                <c:pt idx="3180">
                  <c:v>25687</c:v>
                </c:pt>
                <c:pt idx="3181">
                  <c:v>25696</c:v>
                </c:pt>
                <c:pt idx="3182">
                  <c:v>25699</c:v>
                </c:pt>
                <c:pt idx="3183">
                  <c:v>25715</c:v>
                </c:pt>
                <c:pt idx="3184">
                  <c:v>25725</c:v>
                </c:pt>
                <c:pt idx="3185">
                  <c:v>25733</c:v>
                </c:pt>
                <c:pt idx="3186">
                  <c:v>25777</c:v>
                </c:pt>
                <c:pt idx="3187">
                  <c:v>25781</c:v>
                </c:pt>
                <c:pt idx="3188">
                  <c:v>25827</c:v>
                </c:pt>
                <c:pt idx="3189">
                  <c:v>25830</c:v>
                </c:pt>
                <c:pt idx="3190">
                  <c:v>25839</c:v>
                </c:pt>
                <c:pt idx="3191">
                  <c:v>25885</c:v>
                </c:pt>
                <c:pt idx="3192">
                  <c:v>25887</c:v>
                </c:pt>
                <c:pt idx="3193">
                  <c:v>25908</c:v>
                </c:pt>
                <c:pt idx="3194">
                  <c:v>25914</c:v>
                </c:pt>
                <c:pt idx="3195">
                  <c:v>25915</c:v>
                </c:pt>
                <c:pt idx="3196">
                  <c:v>25930</c:v>
                </c:pt>
                <c:pt idx="3197">
                  <c:v>25932</c:v>
                </c:pt>
                <c:pt idx="3198">
                  <c:v>25940</c:v>
                </c:pt>
                <c:pt idx="3199">
                  <c:v>25944</c:v>
                </c:pt>
                <c:pt idx="3200">
                  <c:v>25950</c:v>
                </c:pt>
                <c:pt idx="3201">
                  <c:v>25956</c:v>
                </c:pt>
                <c:pt idx="3202">
                  <c:v>25977</c:v>
                </c:pt>
                <c:pt idx="3203">
                  <c:v>25981</c:v>
                </c:pt>
                <c:pt idx="3204">
                  <c:v>25984</c:v>
                </c:pt>
                <c:pt idx="3205">
                  <c:v>25990</c:v>
                </c:pt>
                <c:pt idx="3206">
                  <c:v>25994</c:v>
                </c:pt>
                <c:pt idx="3207">
                  <c:v>26003</c:v>
                </c:pt>
                <c:pt idx="3208">
                  <c:v>26021</c:v>
                </c:pt>
                <c:pt idx="3209">
                  <c:v>26034</c:v>
                </c:pt>
                <c:pt idx="3210">
                  <c:v>26036</c:v>
                </c:pt>
                <c:pt idx="3211">
                  <c:v>26050</c:v>
                </c:pt>
                <c:pt idx="3212">
                  <c:v>26056</c:v>
                </c:pt>
                <c:pt idx="3213">
                  <c:v>26077</c:v>
                </c:pt>
                <c:pt idx="3214">
                  <c:v>26086</c:v>
                </c:pt>
                <c:pt idx="3215">
                  <c:v>26091</c:v>
                </c:pt>
                <c:pt idx="3216">
                  <c:v>26097</c:v>
                </c:pt>
                <c:pt idx="3217">
                  <c:v>26100</c:v>
                </c:pt>
                <c:pt idx="3218">
                  <c:v>26105</c:v>
                </c:pt>
                <c:pt idx="3219">
                  <c:v>26110</c:v>
                </c:pt>
                <c:pt idx="3220">
                  <c:v>26156</c:v>
                </c:pt>
                <c:pt idx="3221">
                  <c:v>26158</c:v>
                </c:pt>
                <c:pt idx="3222">
                  <c:v>26160</c:v>
                </c:pt>
                <c:pt idx="3223">
                  <c:v>26161</c:v>
                </c:pt>
                <c:pt idx="3224">
                  <c:v>26162</c:v>
                </c:pt>
                <c:pt idx="3225">
                  <c:v>26164</c:v>
                </c:pt>
                <c:pt idx="3226">
                  <c:v>26169</c:v>
                </c:pt>
                <c:pt idx="3227">
                  <c:v>26173</c:v>
                </c:pt>
                <c:pt idx="3228">
                  <c:v>26177</c:v>
                </c:pt>
                <c:pt idx="3229">
                  <c:v>26194</c:v>
                </c:pt>
                <c:pt idx="3230">
                  <c:v>26197</c:v>
                </c:pt>
                <c:pt idx="3231">
                  <c:v>26199</c:v>
                </c:pt>
                <c:pt idx="3232">
                  <c:v>26215</c:v>
                </c:pt>
                <c:pt idx="3233">
                  <c:v>26225</c:v>
                </c:pt>
                <c:pt idx="3234">
                  <c:v>26230</c:v>
                </c:pt>
                <c:pt idx="3235">
                  <c:v>26231</c:v>
                </c:pt>
                <c:pt idx="3236">
                  <c:v>26244</c:v>
                </c:pt>
                <c:pt idx="3237">
                  <c:v>26248</c:v>
                </c:pt>
                <c:pt idx="3238">
                  <c:v>26249</c:v>
                </c:pt>
                <c:pt idx="3239">
                  <c:v>26253</c:v>
                </c:pt>
                <c:pt idx="3240">
                  <c:v>26267</c:v>
                </c:pt>
                <c:pt idx="3241">
                  <c:v>26269</c:v>
                </c:pt>
                <c:pt idx="3242">
                  <c:v>26270</c:v>
                </c:pt>
                <c:pt idx="3243">
                  <c:v>26272</c:v>
                </c:pt>
                <c:pt idx="3244">
                  <c:v>26276</c:v>
                </c:pt>
                <c:pt idx="3245">
                  <c:v>26282</c:v>
                </c:pt>
                <c:pt idx="3246">
                  <c:v>26298</c:v>
                </c:pt>
                <c:pt idx="3247">
                  <c:v>26302</c:v>
                </c:pt>
                <c:pt idx="3248">
                  <c:v>26305</c:v>
                </c:pt>
                <c:pt idx="3249">
                  <c:v>26306</c:v>
                </c:pt>
                <c:pt idx="3250">
                  <c:v>26308</c:v>
                </c:pt>
                <c:pt idx="3251">
                  <c:v>26310</c:v>
                </c:pt>
                <c:pt idx="3252">
                  <c:v>26314</c:v>
                </c:pt>
                <c:pt idx="3253">
                  <c:v>26316</c:v>
                </c:pt>
                <c:pt idx="3254">
                  <c:v>26344</c:v>
                </c:pt>
                <c:pt idx="3255">
                  <c:v>26350</c:v>
                </c:pt>
                <c:pt idx="3256">
                  <c:v>26353</c:v>
                </c:pt>
                <c:pt idx="3257">
                  <c:v>26359</c:v>
                </c:pt>
                <c:pt idx="3258">
                  <c:v>26366</c:v>
                </c:pt>
                <c:pt idx="3259">
                  <c:v>26370</c:v>
                </c:pt>
                <c:pt idx="3260">
                  <c:v>26373</c:v>
                </c:pt>
                <c:pt idx="3261">
                  <c:v>26383</c:v>
                </c:pt>
                <c:pt idx="3262">
                  <c:v>26389</c:v>
                </c:pt>
                <c:pt idx="3263">
                  <c:v>26395</c:v>
                </c:pt>
                <c:pt idx="3264">
                  <c:v>26398</c:v>
                </c:pt>
                <c:pt idx="3265">
                  <c:v>26429</c:v>
                </c:pt>
                <c:pt idx="3266">
                  <c:v>26444</c:v>
                </c:pt>
                <c:pt idx="3267">
                  <c:v>26446</c:v>
                </c:pt>
                <c:pt idx="3268">
                  <c:v>26451</c:v>
                </c:pt>
                <c:pt idx="3269">
                  <c:v>26464</c:v>
                </c:pt>
                <c:pt idx="3270">
                  <c:v>26467</c:v>
                </c:pt>
                <c:pt idx="3271">
                  <c:v>26482</c:v>
                </c:pt>
                <c:pt idx="3272">
                  <c:v>26483</c:v>
                </c:pt>
                <c:pt idx="3273">
                  <c:v>26485</c:v>
                </c:pt>
                <c:pt idx="3274">
                  <c:v>26487</c:v>
                </c:pt>
                <c:pt idx="3275">
                  <c:v>26488</c:v>
                </c:pt>
                <c:pt idx="3276">
                  <c:v>26490</c:v>
                </c:pt>
                <c:pt idx="3277">
                  <c:v>26498</c:v>
                </c:pt>
                <c:pt idx="3278">
                  <c:v>26511</c:v>
                </c:pt>
                <c:pt idx="3279">
                  <c:v>26514</c:v>
                </c:pt>
                <c:pt idx="3280">
                  <c:v>26529</c:v>
                </c:pt>
                <c:pt idx="3281">
                  <c:v>26538</c:v>
                </c:pt>
                <c:pt idx="3282">
                  <c:v>26567</c:v>
                </c:pt>
                <c:pt idx="3283">
                  <c:v>26569</c:v>
                </c:pt>
                <c:pt idx="3284">
                  <c:v>26571</c:v>
                </c:pt>
                <c:pt idx="3285">
                  <c:v>26575</c:v>
                </c:pt>
                <c:pt idx="3286">
                  <c:v>26579</c:v>
                </c:pt>
                <c:pt idx="3287">
                  <c:v>26580</c:v>
                </c:pt>
                <c:pt idx="3288">
                  <c:v>26597</c:v>
                </c:pt>
                <c:pt idx="3289">
                  <c:v>26603</c:v>
                </c:pt>
                <c:pt idx="3290">
                  <c:v>26607</c:v>
                </c:pt>
                <c:pt idx="3291">
                  <c:v>26613</c:v>
                </c:pt>
                <c:pt idx="3292">
                  <c:v>26627</c:v>
                </c:pt>
                <c:pt idx="3293">
                  <c:v>26631</c:v>
                </c:pt>
                <c:pt idx="3294">
                  <c:v>26640</c:v>
                </c:pt>
                <c:pt idx="3295">
                  <c:v>26647</c:v>
                </c:pt>
                <c:pt idx="3296">
                  <c:v>26666</c:v>
                </c:pt>
                <c:pt idx="3297">
                  <c:v>26668</c:v>
                </c:pt>
                <c:pt idx="3298">
                  <c:v>26669</c:v>
                </c:pt>
                <c:pt idx="3299">
                  <c:v>26679</c:v>
                </c:pt>
                <c:pt idx="3300">
                  <c:v>26695</c:v>
                </c:pt>
                <c:pt idx="3301">
                  <c:v>26698</c:v>
                </c:pt>
                <c:pt idx="3302">
                  <c:v>26703</c:v>
                </c:pt>
                <c:pt idx="3303">
                  <c:v>26707</c:v>
                </c:pt>
                <c:pt idx="3304">
                  <c:v>26711</c:v>
                </c:pt>
                <c:pt idx="3305">
                  <c:v>26712</c:v>
                </c:pt>
                <c:pt idx="3306">
                  <c:v>26723</c:v>
                </c:pt>
                <c:pt idx="3307">
                  <c:v>26725</c:v>
                </c:pt>
                <c:pt idx="3308">
                  <c:v>26737</c:v>
                </c:pt>
                <c:pt idx="3309">
                  <c:v>26742</c:v>
                </c:pt>
                <c:pt idx="3310">
                  <c:v>26760</c:v>
                </c:pt>
                <c:pt idx="3311">
                  <c:v>26761</c:v>
                </c:pt>
                <c:pt idx="3312">
                  <c:v>26763</c:v>
                </c:pt>
                <c:pt idx="3313">
                  <c:v>26764</c:v>
                </c:pt>
                <c:pt idx="3314">
                  <c:v>26766</c:v>
                </c:pt>
                <c:pt idx="3315">
                  <c:v>26769</c:v>
                </c:pt>
                <c:pt idx="3316">
                  <c:v>26782</c:v>
                </c:pt>
                <c:pt idx="3317">
                  <c:v>26790</c:v>
                </c:pt>
                <c:pt idx="3318">
                  <c:v>26799</c:v>
                </c:pt>
                <c:pt idx="3319">
                  <c:v>26813</c:v>
                </c:pt>
                <c:pt idx="3320">
                  <c:v>26816</c:v>
                </c:pt>
                <c:pt idx="3321">
                  <c:v>26831</c:v>
                </c:pt>
                <c:pt idx="3322">
                  <c:v>26849</c:v>
                </c:pt>
                <c:pt idx="3323">
                  <c:v>26864</c:v>
                </c:pt>
                <c:pt idx="3324">
                  <c:v>26867</c:v>
                </c:pt>
                <c:pt idx="3325">
                  <c:v>26872</c:v>
                </c:pt>
                <c:pt idx="3326">
                  <c:v>26880</c:v>
                </c:pt>
                <c:pt idx="3327">
                  <c:v>26885</c:v>
                </c:pt>
                <c:pt idx="3328">
                  <c:v>26896</c:v>
                </c:pt>
                <c:pt idx="3329">
                  <c:v>26899</c:v>
                </c:pt>
                <c:pt idx="3330">
                  <c:v>26904</c:v>
                </c:pt>
                <c:pt idx="3331">
                  <c:v>26905</c:v>
                </c:pt>
                <c:pt idx="3332">
                  <c:v>26912</c:v>
                </c:pt>
                <c:pt idx="3333">
                  <c:v>26917</c:v>
                </c:pt>
                <c:pt idx="3334">
                  <c:v>26919</c:v>
                </c:pt>
                <c:pt idx="3335">
                  <c:v>26923</c:v>
                </c:pt>
                <c:pt idx="3336">
                  <c:v>26925</c:v>
                </c:pt>
                <c:pt idx="3337">
                  <c:v>26929</c:v>
                </c:pt>
                <c:pt idx="3338">
                  <c:v>26946</c:v>
                </c:pt>
                <c:pt idx="3339">
                  <c:v>26959</c:v>
                </c:pt>
                <c:pt idx="3340">
                  <c:v>26965</c:v>
                </c:pt>
                <c:pt idx="3341">
                  <c:v>26966</c:v>
                </c:pt>
                <c:pt idx="3342">
                  <c:v>26972</c:v>
                </c:pt>
                <c:pt idx="3343">
                  <c:v>26973</c:v>
                </c:pt>
                <c:pt idx="3344">
                  <c:v>26979</c:v>
                </c:pt>
                <c:pt idx="3345">
                  <c:v>26980</c:v>
                </c:pt>
                <c:pt idx="3346">
                  <c:v>26981</c:v>
                </c:pt>
                <c:pt idx="3347">
                  <c:v>26985</c:v>
                </c:pt>
                <c:pt idx="3348">
                  <c:v>27002</c:v>
                </c:pt>
                <c:pt idx="3349">
                  <c:v>27019</c:v>
                </c:pt>
                <c:pt idx="3350">
                  <c:v>27020</c:v>
                </c:pt>
                <c:pt idx="3351">
                  <c:v>27022</c:v>
                </c:pt>
                <c:pt idx="3352">
                  <c:v>27027</c:v>
                </c:pt>
                <c:pt idx="3353">
                  <c:v>27030</c:v>
                </c:pt>
                <c:pt idx="3354">
                  <c:v>27034</c:v>
                </c:pt>
                <c:pt idx="3355">
                  <c:v>27036</c:v>
                </c:pt>
                <c:pt idx="3356">
                  <c:v>27046</c:v>
                </c:pt>
                <c:pt idx="3357">
                  <c:v>27052</c:v>
                </c:pt>
                <c:pt idx="3358">
                  <c:v>27067</c:v>
                </c:pt>
                <c:pt idx="3359">
                  <c:v>27070</c:v>
                </c:pt>
                <c:pt idx="3360">
                  <c:v>27072</c:v>
                </c:pt>
                <c:pt idx="3361">
                  <c:v>27073</c:v>
                </c:pt>
                <c:pt idx="3362">
                  <c:v>27085</c:v>
                </c:pt>
                <c:pt idx="3363">
                  <c:v>27088</c:v>
                </c:pt>
                <c:pt idx="3364">
                  <c:v>27092</c:v>
                </c:pt>
                <c:pt idx="3365">
                  <c:v>27093</c:v>
                </c:pt>
                <c:pt idx="3366">
                  <c:v>27106</c:v>
                </c:pt>
                <c:pt idx="3367">
                  <c:v>27116</c:v>
                </c:pt>
                <c:pt idx="3368">
                  <c:v>27119</c:v>
                </c:pt>
                <c:pt idx="3369">
                  <c:v>27135</c:v>
                </c:pt>
                <c:pt idx="3370">
                  <c:v>27138</c:v>
                </c:pt>
                <c:pt idx="3371">
                  <c:v>27141</c:v>
                </c:pt>
                <c:pt idx="3372">
                  <c:v>27146</c:v>
                </c:pt>
                <c:pt idx="3373">
                  <c:v>27152</c:v>
                </c:pt>
                <c:pt idx="3374">
                  <c:v>27160</c:v>
                </c:pt>
                <c:pt idx="3375">
                  <c:v>27167</c:v>
                </c:pt>
                <c:pt idx="3376">
                  <c:v>27177</c:v>
                </c:pt>
                <c:pt idx="3377">
                  <c:v>27183</c:v>
                </c:pt>
                <c:pt idx="3378">
                  <c:v>27210</c:v>
                </c:pt>
                <c:pt idx="3379">
                  <c:v>27211</c:v>
                </c:pt>
                <c:pt idx="3380">
                  <c:v>27218</c:v>
                </c:pt>
                <c:pt idx="3381">
                  <c:v>27221</c:v>
                </c:pt>
                <c:pt idx="3382">
                  <c:v>27229</c:v>
                </c:pt>
                <c:pt idx="3383">
                  <c:v>27231</c:v>
                </c:pt>
                <c:pt idx="3384">
                  <c:v>27233</c:v>
                </c:pt>
                <c:pt idx="3385">
                  <c:v>27235</c:v>
                </c:pt>
                <c:pt idx="3386">
                  <c:v>27240</c:v>
                </c:pt>
                <c:pt idx="3387">
                  <c:v>27247</c:v>
                </c:pt>
                <c:pt idx="3388">
                  <c:v>27251</c:v>
                </c:pt>
                <c:pt idx="3389">
                  <c:v>27256</c:v>
                </c:pt>
                <c:pt idx="3390">
                  <c:v>27262</c:v>
                </c:pt>
                <c:pt idx="3391">
                  <c:v>27264</c:v>
                </c:pt>
                <c:pt idx="3392">
                  <c:v>27276</c:v>
                </c:pt>
                <c:pt idx="3393">
                  <c:v>27283</c:v>
                </c:pt>
                <c:pt idx="3394">
                  <c:v>27291</c:v>
                </c:pt>
                <c:pt idx="3395">
                  <c:v>27292</c:v>
                </c:pt>
                <c:pt idx="3396">
                  <c:v>27297</c:v>
                </c:pt>
                <c:pt idx="3397">
                  <c:v>27300</c:v>
                </c:pt>
                <c:pt idx="3398">
                  <c:v>27310</c:v>
                </c:pt>
                <c:pt idx="3399">
                  <c:v>27311</c:v>
                </c:pt>
                <c:pt idx="3400">
                  <c:v>27323</c:v>
                </c:pt>
                <c:pt idx="3401">
                  <c:v>27329</c:v>
                </c:pt>
                <c:pt idx="3402">
                  <c:v>27333</c:v>
                </c:pt>
                <c:pt idx="3403">
                  <c:v>27339</c:v>
                </c:pt>
                <c:pt idx="3404">
                  <c:v>27346</c:v>
                </c:pt>
                <c:pt idx="3405">
                  <c:v>27354</c:v>
                </c:pt>
                <c:pt idx="3406">
                  <c:v>27361</c:v>
                </c:pt>
                <c:pt idx="3407">
                  <c:v>27366</c:v>
                </c:pt>
                <c:pt idx="3408">
                  <c:v>27371</c:v>
                </c:pt>
                <c:pt idx="3409">
                  <c:v>27373</c:v>
                </c:pt>
                <c:pt idx="3410">
                  <c:v>27375</c:v>
                </c:pt>
                <c:pt idx="3411">
                  <c:v>27380</c:v>
                </c:pt>
                <c:pt idx="3412">
                  <c:v>27384</c:v>
                </c:pt>
                <c:pt idx="3413">
                  <c:v>27386</c:v>
                </c:pt>
                <c:pt idx="3414">
                  <c:v>27387</c:v>
                </c:pt>
                <c:pt idx="3415">
                  <c:v>27390</c:v>
                </c:pt>
                <c:pt idx="3416">
                  <c:v>27392</c:v>
                </c:pt>
                <c:pt idx="3417">
                  <c:v>27397</c:v>
                </c:pt>
                <c:pt idx="3418">
                  <c:v>27402</c:v>
                </c:pt>
                <c:pt idx="3419">
                  <c:v>27422</c:v>
                </c:pt>
                <c:pt idx="3420">
                  <c:v>27431</c:v>
                </c:pt>
                <c:pt idx="3421">
                  <c:v>27432</c:v>
                </c:pt>
                <c:pt idx="3422">
                  <c:v>27435</c:v>
                </c:pt>
                <c:pt idx="3423">
                  <c:v>27436</c:v>
                </c:pt>
                <c:pt idx="3424">
                  <c:v>27442</c:v>
                </c:pt>
                <c:pt idx="3425">
                  <c:v>27443</c:v>
                </c:pt>
                <c:pt idx="3426">
                  <c:v>27447</c:v>
                </c:pt>
                <c:pt idx="3427">
                  <c:v>27453</c:v>
                </c:pt>
                <c:pt idx="3428">
                  <c:v>27463</c:v>
                </c:pt>
                <c:pt idx="3429">
                  <c:v>27465</c:v>
                </c:pt>
                <c:pt idx="3430">
                  <c:v>27487</c:v>
                </c:pt>
                <c:pt idx="3431">
                  <c:v>27489</c:v>
                </c:pt>
                <c:pt idx="3432">
                  <c:v>27493</c:v>
                </c:pt>
                <c:pt idx="3433">
                  <c:v>27494</c:v>
                </c:pt>
                <c:pt idx="3434">
                  <c:v>27496</c:v>
                </c:pt>
                <c:pt idx="3435">
                  <c:v>27500</c:v>
                </c:pt>
                <c:pt idx="3436">
                  <c:v>27506</c:v>
                </c:pt>
                <c:pt idx="3437">
                  <c:v>27514</c:v>
                </c:pt>
                <c:pt idx="3438">
                  <c:v>27517</c:v>
                </c:pt>
                <c:pt idx="3439">
                  <c:v>27522</c:v>
                </c:pt>
                <c:pt idx="3440">
                  <c:v>27536</c:v>
                </c:pt>
                <c:pt idx="3441">
                  <c:v>27542</c:v>
                </c:pt>
                <c:pt idx="3442">
                  <c:v>27546</c:v>
                </c:pt>
                <c:pt idx="3443">
                  <c:v>27547</c:v>
                </c:pt>
                <c:pt idx="3444">
                  <c:v>27548</c:v>
                </c:pt>
                <c:pt idx="3445">
                  <c:v>27583</c:v>
                </c:pt>
                <c:pt idx="3446">
                  <c:v>27588</c:v>
                </c:pt>
                <c:pt idx="3447">
                  <c:v>27591</c:v>
                </c:pt>
                <c:pt idx="3448">
                  <c:v>27596</c:v>
                </c:pt>
                <c:pt idx="3449">
                  <c:v>27599</c:v>
                </c:pt>
                <c:pt idx="3450">
                  <c:v>27600</c:v>
                </c:pt>
                <c:pt idx="3451">
                  <c:v>27603</c:v>
                </c:pt>
                <c:pt idx="3452">
                  <c:v>27608</c:v>
                </c:pt>
                <c:pt idx="3453">
                  <c:v>27610</c:v>
                </c:pt>
                <c:pt idx="3454">
                  <c:v>27614</c:v>
                </c:pt>
                <c:pt idx="3455">
                  <c:v>27618</c:v>
                </c:pt>
                <c:pt idx="3456">
                  <c:v>27620</c:v>
                </c:pt>
                <c:pt idx="3457">
                  <c:v>27623</c:v>
                </c:pt>
                <c:pt idx="3458">
                  <c:v>27645</c:v>
                </c:pt>
                <c:pt idx="3459">
                  <c:v>27682</c:v>
                </c:pt>
                <c:pt idx="3460">
                  <c:v>27696</c:v>
                </c:pt>
                <c:pt idx="3461">
                  <c:v>27699</c:v>
                </c:pt>
                <c:pt idx="3462">
                  <c:v>27714</c:v>
                </c:pt>
                <c:pt idx="3463">
                  <c:v>27722</c:v>
                </c:pt>
                <c:pt idx="3464">
                  <c:v>27729</c:v>
                </c:pt>
                <c:pt idx="3465">
                  <c:v>27733</c:v>
                </c:pt>
                <c:pt idx="3466">
                  <c:v>27736</c:v>
                </c:pt>
                <c:pt idx="3467">
                  <c:v>27739</c:v>
                </c:pt>
                <c:pt idx="3468">
                  <c:v>27742</c:v>
                </c:pt>
                <c:pt idx="3469">
                  <c:v>27756</c:v>
                </c:pt>
                <c:pt idx="3470">
                  <c:v>27762</c:v>
                </c:pt>
                <c:pt idx="3471">
                  <c:v>27766</c:v>
                </c:pt>
                <c:pt idx="3472">
                  <c:v>27773</c:v>
                </c:pt>
                <c:pt idx="3473">
                  <c:v>27777</c:v>
                </c:pt>
                <c:pt idx="3474">
                  <c:v>27779</c:v>
                </c:pt>
                <c:pt idx="3475">
                  <c:v>27785</c:v>
                </c:pt>
                <c:pt idx="3476">
                  <c:v>27796</c:v>
                </c:pt>
                <c:pt idx="3477">
                  <c:v>27803</c:v>
                </c:pt>
                <c:pt idx="3478">
                  <c:v>27806</c:v>
                </c:pt>
                <c:pt idx="3479">
                  <c:v>27814</c:v>
                </c:pt>
                <c:pt idx="3480">
                  <c:v>27824</c:v>
                </c:pt>
                <c:pt idx="3481">
                  <c:v>27831</c:v>
                </c:pt>
                <c:pt idx="3482">
                  <c:v>27855</c:v>
                </c:pt>
                <c:pt idx="3483">
                  <c:v>27865</c:v>
                </c:pt>
                <c:pt idx="3484">
                  <c:v>27894</c:v>
                </c:pt>
                <c:pt idx="3485">
                  <c:v>27896</c:v>
                </c:pt>
                <c:pt idx="3486">
                  <c:v>27897</c:v>
                </c:pt>
                <c:pt idx="3487">
                  <c:v>27902</c:v>
                </c:pt>
                <c:pt idx="3488">
                  <c:v>27924</c:v>
                </c:pt>
                <c:pt idx="3489">
                  <c:v>27926</c:v>
                </c:pt>
                <c:pt idx="3490">
                  <c:v>27933</c:v>
                </c:pt>
                <c:pt idx="3491">
                  <c:v>27935</c:v>
                </c:pt>
                <c:pt idx="3492">
                  <c:v>27936</c:v>
                </c:pt>
                <c:pt idx="3493">
                  <c:v>27947</c:v>
                </c:pt>
                <c:pt idx="3494">
                  <c:v>27952</c:v>
                </c:pt>
                <c:pt idx="3495">
                  <c:v>27971</c:v>
                </c:pt>
                <c:pt idx="3496">
                  <c:v>27980</c:v>
                </c:pt>
                <c:pt idx="3497">
                  <c:v>27992</c:v>
                </c:pt>
                <c:pt idx="3498">
                  <c:v>28019</c:v>
                </c:pt>
                <c:pt idx="3499">
                  <c:v>28022</c:v>
                </c:pt>
                <c:pt idx="3500">
                  <c:v>28026</c:v>
                </c:pt>
                <c:pt idx="3501">
                  <c:v>28045</c:v>
                </c:pt>
                <c:pt idx="3502">
                  <c:v>28051</c:v>
                </c:pt>
                <c:pt idx="3503">
                  <c:v>28055</c:v>
                </c:pt>
                <c:pt idx="3504">
                  <c:v>28073</c:v>
                </c:pt>
                <c:pt idx="3505">
                  <c:v>28082</c:v>
                </c:pt>
                <c:pt idx="3506">
                  <c:v>28092</c:v>
                </c:pt>
                <c:pt idx="3507">
                  <c:v>28103</c:v>
                </c:pt>
                <c:pt idx="3508">
                  <c:v>28104</c:v>
                </c:pt>
                <c:pt idx="3509">
                  <c:v>28116</c:v>
                </c:pt>
                <c:pt idx="3510">
                  <c:v>28122</c:v>
                </c:pt>
                <c:pt idx="3511">
                  <c:v>28130</c:v>
                </c:pt>
                <c:pt idx="3512">
                  <c:v>28149</c:v>
                </c:pt>
                <c:pt idx="3513">
                  <c:v>28161</c:v>
                </c:pt>
                <c:pt idx="3514">
                  <c:v>28182</c:v>
                </c:pt>
                <c:pt idx="3515">
                  <c:v>28187</c:v>
                </c:pt>
                <c:pt idx="3516">
                  <c:v>28194</c:v>
                </c:pt>
                <c:pt idx="3517">
                  <c:v>28213</c:v>
                </c:pt>
                <c:pt idx="3518">
                  <c:v>28219</c:v>
                </c:pt>
                <c:pt idx="3519">
                  <c:v>28236</c:v>
                </c:pt>
                <c:pt idx="3520">
                  <c:v>28244</c:v>
                </c:pt>
                <c:pt idx="3521">
                  <c:v>28252</c:v>
                </c:pt>
                <c:pt idx="3522">
                  <c:v>28269</c:v>
                </c:pt>
                <c:pt idx="3523">
                  <c:v>28277</c:v>
                </c:pt>
                <c:pt idx="3524">
                  <c:v>28278</c:v>
                </c:pt>
                <c:pt idx="3525">
                  <c:v>28288</c:v>
                </c:pt>
                <c:pt idx="3526">
                  <c:v>28292</c:v>
                </c:pt>
                <c:pt idx="3527">
                  <c:v>28303</c:v>
                </c:pt>
                <c:pt idx="3528">
                  <c:v>28321</c:v>
                </c:pt>
                <c:pt idx="3529">
                  <c:v>28322</c:v>
                </c:pt>
                <c:pt idx="3530">
                  <c:v>28326</c:v>
                </c:pt>
                <c:pt idx="3531">
                  <c:v>28329</c:v>
                </c:pt>
                <c:pt idx="3532">
                  <c:v>28341</c:v>
                </c:pt>
                <c:pt idx="3533">
                  <c:v>28360</c:v>
                </c:pt>
                <c:pt idx="3534">
                  <c:v>28365</c:v>
                </c:pt>
                <c:pt idx="3535">
                  <c:v>28376</c:v>
                </c:pt>
                <c:pt idx="3536">
                  <c:v>28381</c:v>
                </c:pt>
                <c:pt idx="3537">
                  <c:v>28386</c:v>
                </c:pt>
                <c:pt idx="3538">
                  <c:v>28390</c:v>
                </c:pt>
                <c:pt idx="3539">
                  <c:v>28399</c:v>
                </c:pt>
                <c:pt idx="3540">
                  <c:v>28416</c:v>
                </c:pt>
                <c:pt idx="3541">
                  <c:v>28423</c:v>
                </c:pt>
                <c:pt idx="3542">
                  <c:v>28442</c:v>
                </c:pt>
                <c:pt idx="3543">
                  <c:v>28451</c:v>
                </c:pt>
                <c:pt idx="3544">
                  <c:v>28456</c:v>
                </c:pt>
                <c:pt idx="3545">
                  <c:v>28479</c:v>
                </c:pt>
                <c:pt idx="3546">
                  <c:v>28484</c:v>
                </c:pt>
                <c:pt idx="3547">
                  <c:v>28500</c:v>
                </c:pt>
                <c:pt idx="3548">
                  <c:v>28514</c:v>
                </c:pt>
                <c:pt idx="3549">
                  <c:v>28519</c:v>
                </c:pt>
                <c:pt idx="3550">
                  <c:v>28532</c:v>
                </c:pt>
                <c:pt idx="3551">
                  <c:v>28534</c:v>
                </c:pt>
                <c:pt idx="3552">
                  <c:v>28542</c:v>
                </c:pt>
                <c:pt idx="3553">
                  <c:v>28543</c:v>
                </c:pt>
                <c:pt idx="3554">
                  <c:v>28546</c:v>
                </c:pt>
                <c:pt idx="3555">
                  <c:v>28567</c:v>
                </c:pt>
                <c:pt idx="3556">
                  <c:v>28569</c:v>
                </c:pt>
                <c:pt idx="3557">
                  <c:v>28585</c:v>
                </c:pt>
                <c:pt idx="3558">
                  <c:v>28589</c:v>
                </c:pt>
                <c:pt idx="3559">
                  <c:v>28590</c:v>
                </c:pt>
                <c:pt idx="3560">
                  <c:v>28612</c:v>
                </c:pt>
                <c:pt idx="3561">
                  <c:v>28619</c:v>
                </c:pt>
                <c:pt idx="3562">
                  <c:v>28625</c:v>
                </c:pt>
                <c:pt idx="3563">
                  <c:v>28631</c:v>
                </c:pt>
                <c:pt idx="3564">
                  <c:v>28668</c:v>
                </c:pt>
                <c:pt idx="3565">
                  <c:v>28686</c:v>
                </c:pt>
                <c:pt idx="3566">
                  <c:v>28692</c:v>
                </c:pt>
                <c:pt idx="3567">
                  <c:v>28693</c:v>
                </c:pt>
                <c:pt idx="3568">
                  <c:v>28702</c:v>
                </c:pt>
                <c:pt idx="3569">
                  <c:v>28719</c:v>
                </c:pt>
                <c:pt idx="3570">
                  <c:v>28723</c:v>
                </c:pt>
                <c:pt idx="3571">
                  <c:v>28742</c:v>
                </c:pt>
                <c:pt idx="3572">
                  <c:v>28746</c:v>
                </c:pt>
                <c:pt idx="3573">
                  <c:v>28749</c:v>
                </c:pt>
                <c:pt idx="3574">
                  <c:v>28755</c:v>
                </c:pt>
                <c:pt idx="3575">
                  <c:v>28764</c:v>
                </c:pt>
                <c:pt idx="3576">
                  <c:v>28767</c:v>
                </c:pt>
                <c:pt idx="3577">
                  <c:v>28769</c:v>
                </c:pt>
                <c:pt idx="3578">
                  <c:v>28775</c:v>
                </c:pt>
                <c:pt idx="3579">
                  <c:v>28783</c:v>
                </c:pt>
                <c:pt idx="3580">
                  <c:v>28793</c:v>
                </c:pt>
                <c:pt idx="3581">
                  <c:v>28797</c:v>
                </c:pt>
                <c:pt idx="3582">
                  <c:v>28808</c:v>
                </c:pt>
                <c:pt idx="3583">
                  <c:v>28843</c:v>
                </c:pt>
                <c:pt idx="3584">
                  <c:v>28847</c:v>
                </c:pt>
                <c:pt idx="3585">
                  <c:v>28854</c:v>
                </c:pt>
                <c:pt idx="3586">
                  <c:v>28862</c:v>
                </c:pt>
                <c:pt idx="3587">
                  <c:v>28877</c:v>
                </c:pt>
                <c:pt idx="3588">
                  <c:v>28880</c:v>
                </c:pt>
                <c:pt idx="3589">
                  <c:v>28881</c:v>
                </c:pt>
                <c:pt idx="3590">
                  <c:v>28884</c:v>
                </c:pt>
                <c:pt idx="3591">
                  <c:v>28907</c:v>
                </c:pt>
                <c:pt idx="3592">
                  <c:v>28910</c:v>
                </c:pt>
                <c:pt idx="3593">
                  <c:v>28911</c:v>
                </c:pt>
                <c:pt idx="3594">
                  <c:v>28924</c:v>
                </c:pt>
                <c:pt idx="3595">
                  <c:v>28933</c:v>
                </c:pt>
                <c:pt idx="3596">
                  <c:v>28941</c:v>
                </c:pt>
                <c:pt idx="3597">
                  <c:v>28954</c:v>
                </c:pt>
                <c:pt idx="3598">
                  <c:v>28960</c:v>
                </c:pt>
                <c:pt idx="3599">
                  <c:v>28968</c:v>
                </c:pt>
                <c:pt idx="3600">
                  <c:v>28969</c:v>
                </c:pt>
                <c:pt idx="3601">
                  <c:v>28998</c:v>
                </c:pt>
                <c:pt idx="3602">
                  <c:v>29001</c:v>
                </c:pt>
                <c:pt idx="3603">
                  <c:v>29006</c:v>
                </c:pt>
                <c:pt idx="3604">
                  <c:v>29009</c:v>
                </c:pt>
                <c:pt idx="3605">
                  <c:v>29013</c:v>
                </c:pt>
                <c:pt idx="3606">
                  <c:v>29051</c:v>
                </c:pt>
                <c:pt idx="3607">
                  <c:v>29057</c:v>
                </c:pt>
                <c:pt idx="3608">
                  <c:v>29058</c:v>
                </c:pt>
                <c:pt idx="3609">
                  <c:v>29078</c:v>
                </c:pt>
                <c:pt idx="3610">
                  <c:v>29082</c:v>
                </c:pt>
                <c:pt idx="3611">
                  <c:v>29089</c:v>
                </c:pt>
                <c:pt idx="3612">
                  <c:v>29104</c:v>
                </c:pt>
                <c:pt idx="3613">
                  <c:v>29105</c:v>
                </c:pt>
                <c:pt idx="3614">
                  <c:v>29159</c:v>
                </c:pt>
                <c:pt idx="3615">
                  <c:v>29164</c:v>
                </c:pt>
                <c:pt idx="3616">
                  <c:v>29167</c:v>
                </c:pt>
                <c:pt idx="3617">
                  <c:v>29176</c:v>
                </c:pt>
                <c:pt idx="3618">
                  <c:v>29179</c:v>
                </c:pt>
                <c:pt idx="3619">
                  <c:v>29183</c:v>
                </c:pt>
                <c:pt idx="3620">
                  <c:v>29191</c:v>
                </c:pt>
                <c:pt idx="3621">
                  <c:v>29195</c:v>
                </c:pt>
                <c:pt idx="3622">
                  <c:v>29231</c:v>
                </c:pt>
                <c:pt idx="3623">
                  <c:v>29249</c:v>
                </c:pt>
                <c:pt idx="3624">
                  <c:v>29254</c:v>
                </c:pt>
                <c:pt idx="3625">
                  <c:v>29255</c:v>
                </c:pt>
                <c:pt idx="3626">
                  <c:v>29274</c:v>
                </c:pt>
                <c:pt idx="3627">
                  <c:v>29277</c:v>
                </c:pt>
                <c:pt idx="3628">
                  <c:v>29302</c:v>
                </c:pt>
                <c:pt idx="3629">
                  <c:v>29315</c:v>
                </c:pt>
                <c:pt idx="3630">
                  <c:v>29317</c:v>
                </c:pt>
                <c:pt idx="3631">
                  <c:v>29321</c:v>
                </c:pt>
                <c:pt idx="3632">
                  <c:v>29325</c:v>
                </c:pt>
                <c:pt idx="3633">
                  <c:v>29331</c:v>
                </c:pt>
                <c:pt idx="3634">
                  <c:v>29336</c:v>
                </c:pt>
                <c:pt idx="3635">
                  <c:v>29341</c:v>
                </c:pt>
                <c:pt idx="3636">
                  <c:v>29345</c:v>
                </c:pt>
                <c:pt idx="3637">
                  <c:v>29355</c:v>
                </c:pt>
                <c:pt idx="3638">
                  <c:v>29366</c:v>
                </c:pt>
                <c:pt idx="3639">
                  <c:v>29376</c:v>
                </c:pt>
                <c:pt idx="3640">
                  <c:v>29379</c:v>
                </c:pt>
                <c:pt idx="3641">
                  <c:v>29394</c:v>
                </c:pt>
                <c:pt idx="3642">
                  <c:v>29403</c:v>
                </c:pt>
                <c:pt idx="3643">
                  <c:v>29407</c:v>
                </c:pt>
                <c:pt idx="3644">
                  <c:v>29409</c:v>
                </c:pt>
                <c:pt idx="3645">
                  <c:v>29411</c:v>
                </c:pt>
                <c:pt idx="3646">
                  <c:v>29418</c:v>
                </c:pt>
                <c:pt idx="3647">
                  <c:v>29426</c:v>
                </c:pt>
                <c:pt idx="3648">
                  <c:v>29434</c:v>
                </c:pt>
                <c:pt idx="3649">
                  <c:v>29436</c:v>
                </c:pt>
                <c:pt idx="3650">
                  <c:v>29447</c:v>
                </c:pt>
                <c:pt idx="3651">
                  <c:v>29464</c:v>
                </c:pt>
                <c:pt idx="3652">
                  <c:v>29470</c:v>
                </c:pt>
                <c:pt idx="3653">
                  <c:v>29488</c:v>
                </c:pt>
                <c:pt idx="3654">
                  <c:v>29489</c:v>
                </c:pt>
                <c:pt idx="3655">
                  <c:v>29490</c:v>
                </c:pt>
                <c:pt idx="3656">
                  <c:v>29491</c:v>
                </c:pt>
                <c:pt idx="3657">
                  <c:v>29498</c:v>
                </c:pt>
                <c:pt idx="3658">
                  <c:v>29532</c:v>
                </c:pt>
                <c:pt idx="3659">
                  <c:v>29537</c:v>
                </c:pt>
                <c:pt idx="3660">
                  <c:v>29540</c:v>
                </c:pt>
                <c:pt idx="3661">
                  <c:v>29549</c:v>
                </c:pt>
                <c:pt idx="3662">
                  <c:v>29552</c:v>
                </c:pt>
                <c:pt idx="3663">
                  <c:v>29578</c:v>
                </c:pt>
                <c:pt idx="3664">
                  <c:v>29587</c:v>
                </c:pt>
                <c:pt idx="3665">
                  <c:v>29607</c:v>
                </c:pt>
                <c:pt idx="3666">
                  <c:v>29610</c:v>
                </c:pt>
                <c:pt idx="3667">
                  <c:v>29619</c:v>
                </c:pt>
                <c:pt idx="3668">
                  <c:v>29647</c:v>
                </c:pt>
                <c:pt idx="3669">
                  <c:v>29658</c:v>
                </c:pt>
                <c:pt idx="3670">
                  <c:v>29695</c:v>
                </c:pt>
                <c:pt idx="3671">
                  <c:v>29699</c:v>
                </c:pt>
                <c:pt idx="3672">
                  <c:v>29729</c:v>
                </c:pt>
                <c:pt idx="3673">
                  <c:v>29736</c:v>
                </c:pt>
                <c:pt idx="3674">
                  <c:v>29738</c:v>
                </c:pt>
                <c:pt idx="3675">
                  <c:v>29768</c:v>
                </c:pt>
                <c:pt idx="3676">
                  <c:v>29773</c:v>
                </c:pt>
                <c:pt idx="3677">
                  <c:v>29780</c:v>
                </c:pt>
                <c:pt idx="3678">
                  <c:v>29791</c:v>
                </c:pt>
                <c:pt idx="3679">
                  <c:v>29800</c:v>
                </c:pt>
                <c:pt idx="3680">
                  <c:v>29815</c:v>
                </c:pt>
                <c:pt idx="3681">
                  <c:v>29822</c:v>
                </c:pt>
                <c:pt idx="3682">
                  <c:v>29841</c:v>
                </c:pt>
                <c:pt idx="3683">
                  <c:v>29842</c:v>
                </c:pt>
                <c:pt idx="3684">
                  <c:v>29843</c:v>
                </c:pt>
                <c:pt idx="3685">
                  <c:v>29849</c:v>
                </c:pt>
                <c:pt idx="3686">
                  <c:v>29853</c:v>
                </c:pt>
                <c:pt idx="3687">
                  <c:v>29854</c:v>
                </c:pt>
                <c:pt idx="3688">
                  <c:v>29861</c:v>
                </c:pt>
                <c:pt idx="3689">
                  <c:v>29885</c:v>
                </c:pt>
                <c:pt idx="3690">
                  <c:v>29892</c:v>
                </c:pt>
                <c:pt idx="3691">
                  <c:v>29894</c:v>
                </c:pt>
                <c:pt idx="3692">
                  <c:v>29895</c:v>
                </c:pt>
                <c:pt idx="3693">
                  <c:v>29911</c:v>
                </c:pt>
                <c:pt idx="3694">
                  <c:v>29923</c:v>
                </c:pt>
                <c:pt idx="3695">
                  <c:v>29950</c:v>
                </c:pt>
                <c:pt idx="3696">
                  <c:v>29963</c:v>
                </c:pt>
                <c:pt idx="3697">
                  <c:v>29964</c:v>
                </c:pt>
                <c:pt idx="3698">
                  <c:v>29970</c:v>
                </c:pt>
                <c:pt idx="3699">
                  <c:v>29984</c:v>
                </c:pt>
                <c:pt idx="3700">
                  <c:v>29986</c:v>
                </c:pt>
                <c:pt idx="3701">
                  <c:v>30017</c:v>
                </c:pt>
                <c:pt idx="3702">
                  <c:v>30019</c:v>
                </c:pt>
                <c:pt idx="3703">
                  <c:v>30027</c:v>
                </c:pt>
                <c:pt idx="3704">
                  <c:v>30035</c:v>
                </c:pt>
                <c:pt idx="3705">
                  <c:v>30045</c:v>
                </c:pt>
                <c:pt idx="3706">
                  <c:v>30051</c:v>
                </c:pt>
                <c:pt idx="3707">
                  <c:v>30053</c:v>
                </c:pt>
                <c:pt idx="3708">
                  <c:v>30054</c:v>
                </c:pt>
                <c:pt idx="3709">
                  <c:v>30058</c:v>
                </c:pt>
                <c:pt idx="3710">
                  <c:v>30061</c:v>
                </c:pt>
                <c:pt idx="3711">
                  <c:v>30062</c:v>
                </c:pt>
                <c:pt idx="3712">
                  <c:v>30065</c:v>
                </c:pt>
                <c:pt idx="3713">
                  <c:v>30066</c:v>
                </c:pt>
                <c:pt idx="3714">
                  <c:v>30076</c:v>
                </c:pt>
                <c:pt idx="3715">
                  <c:v>30082</c:v>
                </c:pt>
                <c:pt idx="3716">
                  <c:v>30087</c:v>
                </c:pt>
                <c:pt idx="3717">
                  <c:v>30092</c:v>
                </c:pt>
                <c:pt idx="3718">
                  <c:v>30095</c:v>
                </c:pt>
                <c:pt idx="3719">
                  <c:v>30097</c:v>
                </c:pt>
                <c:pt idx="3720">
                  <c:v>30099</c:v>
                </c:pt>
                <c:pt idx="3721">
                  <c:v>30101</c:v>
                </c:pt>
                <c:pt idx="3722">
                  <c:v>30103</c:v>
                </c:pt>
                <c:pt idx="3723">
                  <c:v>30110</c:v>
                </c:pt>
                <c:pt idx="3724">
                  <c:v>30117</c:v>
                </c:pt>
                <c:pt idx="3725">
                  <c:v>30134</c:v>
                </c:pt>
                <c:pt idx="3726">
                  <c:v>30137</c:v>
                </c:pt>
                <c:pt idx="3727">
                  <c:v>30138</c:v>
                </c:pt>
                <c:pt idx="3728">
                  <c:v>30156</c:v>
                </c:pt>
                <c:pt idx="3729">
                  <c:v>30165</c:v>
                </c:pt>
                <c:pt idx="3730">
                  <c:v>30183</c:v>
                </c:pt>
                <c:pt idx="3731">
                  <c:v>30189</c:v>
                </c:pt>
                <c:pt idx="3732">
                  <c:v>30197</c:v>
                </c:pt>
                <c:pt idx="3733">
                  <c:v>30198</c:v>
                </c:pt>
                <c:pt idx="3734">
                  <c:v>30212</c:v>
                </c:pt>
                <c:pt idx="3735">
                  <c:v>30213</c:v>
                </c:pt>
                <c:pt idx="3736">
                  <c:v>30216</c:v>
                </c:pt>
                <c:pt idx="3737">
                  <c:v>30220</c:v>
                </c:pt>
                <c:pt idx="3738">
                  <c:v>30227</c:v>
                </c:pt>
                <c:pt idx="3739">
                  <c:v>30228</c:v>
                </c:pt>
                <c:pt idx="3740">
                  <c:v>30252</c:v>
                </c:pt>
                <c:pt idx="3741">
                  <c:v>30253</c:v>
                </c:pt>
                <c:pt idx="3742">
                  <c:v>30262</c:v>
                </c:pt>
                <c:pt idx="3743">
                  <c:v>30263</c:v>
                </c:pt>
                <c:pt idx="3744">
                  <c:v>30278</c:v>
                </c:pt>
                <c:pt idx="3745">
                  <c:v>30289</c:v>
                </c:pt>
                <c:pt idx="3746">
                  <c:v>30296</c:v>
                </c:pt>
                <c:pt idx="3747">
                  <c:v>30301</c:v>
                </c:pt>
                <c:pt idx="3748">
                  <c:v>30325</c:v>
                </c:pt>
                <c:pt idx="3749">
                  <c:v>30334</c:v>
                </c:pt>
                <c:pt idx="3750">
                  <c:v>30339</c:v>
                </c:pt>
                <c:pt idx="3751">
                  <c:v>30341</c:v>
                </c:pt>
                <c:pt idx="3752">
                  <c:v>30342</c:v>
                </c:pt>
                <c:pt idx="3753">
                  <c:v>30353</c:v>
                </c:pt>
                <c:pt idx="3754">
                  <c:v>30357</c:v>
                </c:pt>
                <c:pt idx="3755">
                  <c:v>30361</c:v>
                </c:pt>
                <c:pt idx="3756">
                  <c:v>30366</c:v>
                </c:pt>
                <c:pt idx="3757">
                  <c:v>30367</c:v>
                </c:pt>
                <c:pt idx="3758">
                  <c:v>30369</c:v>
                </c:pt>
                <c:pt idx="3759">
                  <c:v>30378</c:v>
                </c:pt>
                <c:pt idx="3760">
                  <c:v>30385</c:v>
                </c:pt>
                <c:pt idx="3761">
                  <c:v>30387</c:v>
                </c:pt>
                <c:pt idx="3762">
                  <c:v>30391</c:v>
                </c:pt>
                <c:pt idx="3763">
                  <c:v>30396</c:v>
                </c:pt>
                <c:pt idx="3764">
                  <c:v>30401</c:v>
                </c:pt>
                <c:pt idx="3765">
                  <c:v>30405</c:v>
                </c:pt>
                <c:pt idx="3766">
                  <c:v>30412</c:v>
                </c:pt>
                <c:pt idx="3767">
                  <c:v>30413</c:v>
                </c:pt>
                <c:pt idx="3768">
                  <c:v>30416</c:v>
                </c:pt>
                <c:pt idx="3769">
                  <c:v>30418</c:v>
                </c:pt>
                <c:pt idx="3770">
                  <c:v>30450</c:v>
                </c:pt>
                <c:pt idx="3771">
                  <c:v>30452</c:v>
                </c:pt>
                <c:pt idx="3772">
                  <c:v>30458</c:v>
                </c:pt>
                <c:pt idx="3773">
                  <c:v>30471</c:v>
                </c:pt>
                <c:pt idx="3774">
                  <c:v>30478</c:v>
                </c:pt>
                <c:pt idx="3775">
                  <c:v>30480</c:v>
                </c:pt>
                <c:pt idx="3776">
                  <c:v>30496</c:v>
                </c:pt>
                <c:pt idx="3777">
                  <c:v>30503</c:v>
                </c:pt>
                <c:pt idx="3778">
                  <c:v>30513</c:v>
                </c:pt>
                <c:pt idx="3779">
                  <c:v>30515</c:v>
                </c:pt>
                <c:pt idx="3780">
                  <c:v>30519</c:v>
                </c:pt>
                <c:pt idx="3781">
                  <c:v>30522</c:v>
                </c:pt>
                <c:pt idx="3782">
                  <c:v>30524</c:v>
                </c:pt>
                <c:pt idx="3783">
                  <c:v>30533</c:v>
                </c:pt>
                <c:pt idx="3784">
                  <c:v>30534</c:v>
                </c:pt>
                <c:pt idx="3785">
                  <c:v>30537</c:v>
                </c:pt>
                <c:pt idx="3786">
                  <c:v>30539</c:v>
                </c:pt>
                <c:pt idx="3787">
                  <c:v>30549</c:v>
                </c:pt>
                <c:pt idx="3788">
                  <c:v>30557</c:v>
                </c:pt>
                <c:pt idx="3789">
                  <c:v>30567</c:v>
                </c:pt>
                <c:pt idx="3790">
                  <c:v>30599</c:v>
                </c:pt>
                <c:pt idx="3791">
                  <c:v>30603</c:v>
                </c:pt>
                <c:pt idx="3792">
                  <c:v>30604</c:v>
                </c:pt>
                <c:pt idx="3793">
                  <c:v>30608</c:v>
                </c:pt>
                <c:pt idx="3794">
                  <c:v>30610</c:v>
                </c:pt>
                <c:pt idx="3795">
                  <c:v>30619</c:v>
                </c:pt>
                <c:pt idx="3796">
                  <c:v>30620</c:v>
                </c:pt>
                <c:pt idx="3797">
                  <c:v>30621</c:v>
                </c:pt>
                <c:pt idx="3798">
                  <c:v>30626</c:v>
                </c:pt>
                <c:pt idx="3799">
                  <c:v>30643</c:v>
                </c:pt>
                <c:pt idx="3800">
                  <c:v>30645</c:v>
                </c:pt>
                <c:pt idx="3801">
                  <c:v>30647</c:v>
                </c:pt>
                <c:pt idx="3802">
                  <c:v>30648</c:v>
                </c:pt>
                <c:pt idx="3803">
                  <c:v>30649</c:v>
                </c:pt>
                <c:pt idx="3804">
                  <c:v>30658</c:v>
                </c:pt>
                <c:pt idx="3805">
                  <c:v>30659</c:v>
                </c:pt>
                <c:pt idx="3806">
                  <c:v>30669</c:v>
                </c:pt>
                <c:pt idx="3807">
                  <c:v>30673</c:v>
                </c:pt>
                <c:pt idx="3808">
                  <c:v>30676</c:v>
                </c:pt>
                <c:pt idx="3809">
                  <c:v>30683</c:v>
                </c:pt>
                <c:pt idx="3810">
                  <c:v>30684</c:v>
                </c:pt>
                <c:pt idx="3811">
                  <c:v>30699</c:v>
                </c:pt>
                <c:pt idx="3812">
                  <c:v>30720</c:v>
                </c:pt>
                <c:pt idx="3813">
                  <c:v>30727</c:v>
                </c:pt>
                <c:pt idx="3814">
                  <c:v>30747</c:v>
                </c:pt>
                <c:pt idx="3815">
                  <c:v>30754</c:v>
                </c:pt>
                <c:pt idx="3816">
                  <c:v>30762</c:v>
                </c:pt>
                <c:pt idx="3817">
                  <c:v>30763</c:v>
                </c:pt>
                <c:pt idx="3818">
                  <c:v>30767</c:v>
                </c:pt>
                <c:pt idx="3819">
                  <c:v>30768</c:v>
                </c:pt>
                <c:pt idx="3820">
                  <c:v>30775</c:v>
                </c:pt>
                <c:pt idx="3821">
                  <c:v>30786</c:v>
                </c:pt>
                <c:pt idx="3822">
                  <c:v>30793</c:v>
                </c:pt>
                <c:pt idx="3823">
                  <c:v>30797</c:v>
                </c:pt>
                <c:pt idx="3824">
                  <c:v>30798</c:v>
                </c:pt>
                <c:pt idx="3825">
                  <c:v>30805</c:v>
                </c:pt>
                <c:pt idx="3826">
                  <c:v>30806</c:v>
                </c:pt>
                <c:pt idx="3827">
                  <c:v>30807</c:v>
                </c:pt>
                <c:pt idx="3828">
                  <c:v>30865</c:v>
                </c:pt>
                <c:pt idx="3829">
                  <c:v>30896</c:v>
                </c:pt>
                <c:pt idx="3830">
                  <c:v>30913</c:v>
                </c:pt>
                <c:pt idx="3831">
                  <c:v>30936</c:v>
                </c:pt>
                <c:pt idx="3832">
                  <c:v>30948</c:v>
                </c:pt>
                <c:pt idx="3833">
                  <c:v>30949</c:v>
                </c:pt>
                <c:pt idx="3834">
                  <c:v>30950</c:v>
                </c:pt>
                <c:pt idx="3835">
                  <c:v>30951</c:v>
                </c:pt>
                <c:pt idx="3836">
                  <c:v>30957</c:v>
                </c:pt>
                <c:pt idx="3837">
                  <c:v>30962</c:v>
                </c:pt>
                <c:pt idx="3838">
                  <c:v>30963</c:v>
                </c:pt>
                <c:pt idx="3839">
                  <c:v>30965</c:v>
                </c:pt>
                <c:pt idx="3840">
                  <c:v>30968</c:v>
                </c:pt>
                <c:pt idx="3841">
                  <c:v>30998</c:v>
                </c:pt>
                <c:pt idx="3842">
                  <c:v>31000</c:v>
                </c:pt>
                <c:pt idx="3843">
                  <c:v>31011</c:v>
                </c:pt>
                <c:pt idx="3844">
                  <c:v>31013</c:v>
                </c:pt>
                <c:pt idx="3845">
                  <c:v>31027</c:v>
                </c:pt>
                <c:pt idx="3846">
                  <c:v>31035</c:v>
                </c:pt>
                <c:pt idx="3847">
                  <c:v>31043</c:v>
                </c:pt>
                <c:pt idx="3848">
                  <c:v>31047</c:v>
                </c:pt>
                <c:pt idx="3849">
                  <c:v>31054</c:v>
                </c:pt>
                <c:pt idx="3850">
                  <c:v>31060</c:v>
                </c:pt>
                <c:pt idx="3851">
                  <c:v>31107</c:v>
                </c:pt>
                <c:pt idx="3852">
                  <c:v>31109</c:v>
                </c:pt>
                <c:pt idx="3853">
                  <c:v>31135</c:v>
                </c:pt>
                <c:pt idx="3854">
                  <c:v>31137</c:v>
                </c:pt>
                <c:pt idx="3855">
                  <c:v>31154</c:v>
                </c:pt>
                <c:pt idx="3856">
                  <c:v>31156</c:v>
                </c:pt>
                <c:pt idx="3857">
                  <c:v>31168</c:v>
                </c:pt>
                <c:pt idx="3858">
                  <c:v>31171</c:v>
                </c:pt>
                <c:pt idx="3859">
                  <c:v>31196</c:v>
                </c:pt>
                <c:pt idx="3860">
                  <c:v>31203</c:v>
                </c:pt>
                <c:pt idx="3861">
                  <c:v>31208</c:v>
                </c:pt>
                <c:pt idx="3862">
                  <c:v>31215</c:v>
                </c:pt>
                <c:pt idx="3863">
                  <c:v>31216</c:v>
                </c:pt>
                <c:pt idx="3864">
                  <c:v>31220</c:v>
                </c:pt>
                <c:pt idx="3865">
                  <c:v>31222</c:v>
                </c:pt>
                <c:pt idx="3866">
                  <c:v>31232</c:v>
                </c:pt>
                <c:pt idx="3867">
                  <c:v>31238</c:v>
                </c:pt>
                <c:pt idx="3868">
                  <c:v>31240</c:v>
                </c:pt>
                <c:pt idx="3869">
                  <c:v>31251</c:v>
                </c:pt>
                <c:pt idx="3870">
                  <c:v>31270</c:v>
                </c:pt>
                <c:pt idx="3871">
                  <c:v>31283</c:v>
                </c:pt>
                <c:pt idx="3872">
                  <c:v>31284</c:v>
                </c:pt>
                <c:pt idx="3873">
                  <c:v>31287</c:v>
                </c:pt>
                <c:pt idx="3874">
                  <c:v>31292</c:v>
                </c:pt>
                <c:pt idx="3875">
                  <c:v>31307</c:v>
                </c:pt>
                <c:pt idx="3876">
                  <c:v>31311</c:v>
                </c:pt>
                <c:pt idx="3877">
                  <c:v>31315</c:v>
                </c:pt>
                <c:pt idx="3878">
                  <c:v>31317</c:v>
                </c:pt>
                <c:pt idx="3879">
                  <c:v>31321</c:v>
                </c:pt>
                <c:pt idx="3880">
                  <c:v>31328</c:v>
                </c:pt>
                <c:pt idx="3881">
                  <c:v>31330</c:v>
                </c:pt>
                <c:pt idx="3882">
                  <c:v>31332</c:v>
                </c:pt>
                <c:pt idx="3883">
                  <c:v>31340</c:v>
                </c:pt>
                <c:pt idx="3884">
                  <c:v>31352</c:v>
                </c:pt>
                <c:pt idx="3885">
                  <c:v>31367</c:v>
                </c:pt>
                <c:pt idx="3886">
                  <c:v>31375</c:v>
                </c:pt>
                <c:pt idx="3887">
                  <c:v>31383</c:v>
                </c:pt>
                <c:pt idx="3888">
                  <c:v>31394</c:v>
                </c:pt>
                <c:pt idx="3889">
                  <c:v>31398</c:v>
                </c:pt>
                <c:pt idx="3890">
                  <c:v>31403</c:v>
                </c:pt>
                <c:pt idx="3891">
                  <c:v>31404</c:v>
                </c:pt>
                <c:pt idx="3892">
                  <c:v>31409</c:v>
                </c:pt>
                <c:pt idx="3893">
                  <c:v>31427</c:v>
                </c:pt>
                <c:pt idx="3894">
                  <c:v>31428</c:v>
                </c:pt>
                <c:pt idx="3895">
                  <c:v>31432</c:v>
                </c:pt>
                <c:pt idx="3896">
                  <c:v>31436</c:v>
                </c:pt>
                <c:pt idx="3897">
                  <c:v>31453</c:v>
                </c:pt>
                <c:pt idx="3898">
                  <c:v>31468</c:v>
                </c:pt>
                <c:pt idx="3899">
                  <c:v>31471</c:v>
                </c:pt>
                <c:pt idx="3900">
                  <c:v>31489</c:v>
                </c:pt>
                <c:pt idx="3901">
                  <c:v>31507</c:v>
                </c:pt>
                <c:pt idx="3902">
                  <c:v>31516</c:v>
                </c:pt>
                <c:pt idx="3903">
                  <c:v>31520</c:v>
                </c:pt>
                <c:pt idx="3904">
                  <c:v>31538</c:v>
                </c:pt>
                <c:pt idx="3905">
                  <c:v>31539</c:v>
                </c:pt>
                <c:pt idx="3906">
                  <c:v>31540</c:v>
                </c:pt>
                <c:pt idx="3907">
                  <c:v>31543</c:v>
                </c:pt>
                <c:pt idx="3908">
                  <c:v>31545</c:v>
                </c:pt>
                <c:pt idx="3909">
                  <c:v>31553</c:v>
                </c:pt>
                <c:pt idx="3910">
                  <c:v>31566</c:v>
                </c:pt>
                <c:pt idx="3911">
                  <c:v>31571</c:v>
                </c:pt>
                <c:pt idx="3912">
                  <c:v>31585</c:v>
                </c:pt>
                <c:pt idx="3913">
                  <c:v>31594</c:v>
                </c:pt>
                <c:pt idx="3914">
                  <c:v>31595</c:v>
                </c:pt>
                <c:pt idx="3915">
                  <c:v>31608</c:v>
                </c:pt>
                <c:pt idx="3916">
                  <c:v>31609</c:v>
                </c:pt>
                <c:pt idx="3917">
                  <c:v>31614</c:v>
                </c:pt>
                <c:pt idx="3918">
                  <c:v>31617</c:v>
                </c:pt>
                <c:pt idx="3919">
                  <c:v>31625</c:v>
                </c:pt>
                <c:pt idx="3920">
                  <c:v>31639</c:v>
                </c:pt>
                <c:pt idx="3921">
                  <c:v>31643</c:v>
                </c:pt>
                <c:pt idx="3922">
                  <c:v>31651</c:v>
                </c:pt>
                <c:pt idx="3923">
                  <c:v>31653</c:v>
                </c:pt>
                <c:pt idx="3924">
                  <c:v>31658</c:v>
                </c:pt>
                <c:pt idx="3925">
                  <c:v>31669</c:v>
                </c:pt>
                <c:pt idx="3926">
                  <c:v>31684</c:v>
                </c:pt>
                <c:pt idx="3927">
                  <c:v>31705</c:v>
                </c:pt>
                <c:pt idx="3928">
                  <c:v>31707</c:v>
                </c:pt>
                <c:pt idx="3929">
                  <c:v>31708</c:v>
                </c:pt>
                <c:pt idx="3930">
                  <c:v>31720</c:v>
                </c:pt>
                <c:pt idx="3931">
                  <c:v>31722</c:v>
                </c:pt>
                <c:pt idx="3932">
                  <c:v>31723</c:v>
                </c:pt>
                <c:pt idx="3933">
                  <c:v>31729</c:v>
                </c:pt>
                <c:pt idx="3934">
                  <c:v>31731</c:v>
                </c:pt>
                <c:pt idx="3935">
                  <c:v>31746</c:v>
                </c:pt>
                <c:pt idx="3936">
                  <c:v>31749</c:v>
                </c:pt>
                <c:pt idx="3937">
                  <c:v>31750</c:v>
                </c:pt>
                <c:pt idx="3938">
                  <c:v>31767</c:v>
                </c:pt>
                <c:pt idx="3939">
                  <c:v>31771</c:v>
                </c:pt>
                <c:pt idx="3940">
                  <c:v>31778</c:v>
                </c:pt>
                <c:pt idx="3941">
                  <c:v>31791</c:v>
                </c:pt>
                <c:pt idx="3942">
                  <c:v>31793</c:v>
                </c:pt>
                <c:pt idx="3943">
                  <c:v>31794</c:v>
                </c:pt>
                <c:pt idx="3944">
                  <c:v>31806</c:v>
                </c:pt>
                <c:pt idx="3945">
                  <c:v>31814</c:v>
                </c:pt>
                <c:pt idx="3946">
                  <c:v>31820</c:v>
                </c:pt>
                <c:pt idx="3947">
                  <c:v>31829</c:v>
                </c:pt>
                <c:pt idx="3948">
                  <c:v>31835</c:v>
                </c:pt>
                <c:pt idx="3949">
                  <c:v>31853</c:v>
                </c:pt>
                <c:pt idx="3950">
                  <c:v>31857</c:v>
                </c:pt>
                <c:pt idx="3951">
                  <c:v>31862</c:v>
                </c:pt>
                <c:pt idx="3952">
                  <c:v>31865</c:v>
                </c:pt>
                <c:pt idx="3953">
                  <c:v>31870</c:v>
                </c:pt>
                <c:pt idx="3954">
                  <c:v>31878</c:v>
                </c:pt>
                <c:pt idx="3955">
                  <c:v>31891</c:v>
                </c:pt>
                <c:pt idx="3956">
                  <c:v>31918</c:v>
                </c:pt>
                <c:pt idx="3957">
                  <c:v>31928</c:v>
                </c:pt>
                <c:pt idx="3958">
                  <c:v>31929</c:v>
                </c:pt>
                <c:pt idx="3959">
                  <c:v>31933</c:v>
                </c:pt>
                <c:pt idx="3960">
                  <c:v>31935</c:v>
                </c:pt>
                <c:pt idx="3961">
                  <c:v>31943</c:v>
                </c:pt>
                <c:pt idx="3962">
                  <c:v>31950</c:v>
                </c:pt>
                <c:pt idx="3963">
                  <c:v>31955</c:v>
                </c:pt>
                <c:pt idx="3964">
                  <c:v>31962</c:v>
                </c:pt>
                <c:pt idx="3965">
                  <c:v>31965</c:v>
                </c:pt>
                <c:pt idx="3966">
                  <c:v>31968</c:v>
                </c:pt>
                <c:pt idx="3967">
                  <c:v>31986</c:v>
                </c:pt>
                <c:pt idx="3968">
                  <c:v>31990</c:v>
                </c:pt>
                <c:pt idx="3969">
                  <c:v>31995</c:v>
                </c:pt>
                <c:pt idx="3970">
                  <c:v>32017</c:v>
                </c:pt>
                <c:pt idx="3971">
                  <c:v>32021</c:v>
                </c:pt>
                <c:pt idx="3972">
                  <c:v>32024</c:v>
                </c:pt>
                <c:pt idx="3973">
                  <c:v>32035</c:v>
                </c:pt>
                <c:pt idx="3974">
                  <c:v>32042</c:v>
                </c:pt>
                <c:pt idx="3975">
                  <c:v>32077</c:v>
                </c:pt>
                <c:pt idx="3976">
                  <c:v>32080</c:v>
                </c:pt>
                <c:pt idx="3977">
                  <c:v>32092</c:v>
                </c:pt>
                <c:pt idx="3978">
                  <c:v>32100</c:v>
                </c:pt>
                <c:pt idx="3979">
                  <c:v>32112</c:v>
                </c:pt>
                <c:pt idx="3980">
                  <c:v>32118</c:v>
                </c:pt>
                <c:pt idx="3981">
                  <c:v>32119</c:v>
                </c:pt>
                <c:pt idx="3982">
                  <c:v>32128</c:v>
                </c:pt>
                <c:pt idx="3983">
                  <c:v>32129</c:v>
                </c:pt>
                <c:pt idx="3984">
                  <c:v>32147</c:v>
                </c:pt>
                <c:pt idx="3985">
                  <c:v>32159</c:v>
                </c:pt>
                <c:pt idx="3986">
                  <c:v>32164</c:v>
                </c:pt>
                <c:pt idx="3987">
                  <c:v>32176</c:v>
                </c:pt>
                <c:pt idx="3988">
                  <c:v>32191</c:v>
                </c:pt>
                <c:pt idx="3989">
                  <c:v>32193</c:v>
                </c:pt>
                <c:pt idx="3990">
                  <c:v>32194</c:v>
                </c:pt>
                <c:pt idx="3991">
                  <c:v>32197</c:v>
                </c:pt>
                <c:pt idx="3992">
                  <c:v>32200</c:v>
                </c:pt>
                <c:pt idx="3993">
                  <c:v>32206</c:v>
                </c:pt>
                <c:pt idx="3994">
                  <c:v>32207</c:v>
                </c:pt>
                <c:pt idx="3995">
                  <c:v>32239</c:v>
                </c:pt>
                <c:pt idx="3996">
                  <c:v>32245</c:v>
                </c:pt>
                <c:pt idx="3997">
                  <c:v>32249</c:v>
                </c:pt>
                <c:pt idx="3998">
                  <c:v>32255</c:v>
                </c:pt>
                <c:pt idx="3999">
                  <c:v>32286</c:v>
                </c:pt>
                <c:pt idx="4000">
                  <c:v>32294</c:v>
                </c:pt>
                <c:pt idx="4001">
                  <c:v>32303</c:v>
                </c:pt>
                <c:pt idx="4002">
                  <c:v>32304</c:v>
                </c:pt>
                <c:pt idx="4003">
                  <c:v>32314</c:v>
                </c:pt>
                <c:pt idx="4004">
                  <c:v>32316</c:v>
                </c:pt>
                <c:pt idx="4005">
                  <c:v>32325</c:v>
                </c:pt>
                <c:pt idx="4006">
                  <c:v>32337</c:v>
                </c:pt>
                <c:pt idx="4007">
                  <c:v>32348</c:v>
                </c:pt>
                <c:pt idx="4008">
                  <c:v>32357</c:v>
                </c:pt>
                <c:pt idx="4009">
                  <c:v>32373</c:v>
                </c:pt>
                <c:pt idx="4010">
                  <c:v>32378</c:v>
                </c:pt>
                <c:pt idx="4011">
                  <c:v>32386</c:v>
                </c:pt>
                <c:pt idx="4012">
                  <c:v>32388</c:v>
                </c:pt>
                <c:pt idx="4013">
                  <c:v>32389</c:v>
                </c:pt>
                <c:pt idx="4014">
                  <c:v>32410</c:v>
                </c:pt>
                <c:pt idx="4015">
                  <c:v>32419</c:v>
                </c:pt>
                <c:pt idx="4016">
                  <c:v>32421</c:v>
                </c:pt>
                <c:pt idx="4017">
                  <c:v>32444</c:v>
                </c:pt>
                <c:pt idx="4018">
                  <c:v>32448</c:v>
                </c:pt>
                <c:pt idx="4019">
                  <c:v>32449</c:v>
                </c:pt>
                <c:pt idx="4020">
                  <c:v>32469</c:v>
                </c:pt>
                <c:pt idx="4021">
                  <c:v>32474</c:v>
                </c:pt>
                <c:pt idx="4022">
                  <c:v>32478</c:v>
                </c:pt>
                <c:pt idx="4023">
                  <c:v>32480</c:v>
                </c:pt>
                <c:pt idx="4024">
                  <c:v>32487</c:v>
                </c:pt>
                <c:pt idx="4025">
                  <c:v>32489</c:v>
                </c:pt>
                <c:pt idx="4026">
                  <c:v>32497</c:v>
                </c:pt>
                <c:pt idx="4027">
                  <c:v>32503</c:v>
                </c:pt>
                <c:pt idx="4028">
                  <c:v>32515</c:v>
                </c:pt>
                <c:pt idx="4029">
                  <c:v>32534</c:v>
                </c:pt>
                <c:pt idx="4030">
                  <c:v>32538</c:v>
                </c:pt>
                <c:pt idx="4031">
                  <c:v>32544</c:v>
                </c:pt>
                <c:pt idx="4032">
                  <c:v>32545</c:v>
                </c:pt>
                <c:pt idx="4033">
                  <c:v>32551</c:v>
                </c:pt>
                <c:pt idx="4034">
                  <c:v>32552</c:v>
                </c:pt>
                <c:pt idx="4035">
                  <c:v>32560</c:v>
                </c:pt>
                <c:pt idx="4036">
                  <c:v>32580</c:v>
                </c:pt>
                <c:pt idx="4037">
                  <c:v>32586</c:v>
                </c:pt>
                <c:pt idx="4038">
                  <c:v>32590</c:v>
                </c:pt>
                <c:pt idx="4039">
                  <c:v>32614</c:v>
                </c:pt>
                <c:pt idx="4040">
                  <c:v>32621</c:v>
                </c:pt>
                <c:pt idx="4041">
                  <c:v>32630</c:v>
                </c:pt>
                <c:pt idx="4042">
                  <c:v>32632</c:v>
                </c:pt>
                <c:pt idx="4043">
                  <c:v>32642</c:v>
                </c:pt>
                <c:pt idx="4044">
                  <c:v>32646</c:v>
                </c:pt>
                <c:pt idx="4045">
                  <c:v>32648</c:v>
                </c:pt>
                <c:pt idx="4046">
                  <c:v>32654</c:v>
                </c:pt>
                <c:pt idx="4047">
                  <c:v>32656</c:v>
                </c:pt>
                <c:pt idx="4048">
                  <c:v>32664</c:v>
                </c:pt>
                <c:pt idx="4049">
                  <c:v>32665</c:v>
                </c:pt>
                <c:pt idx="4050">
                  <c:v>32666</c:v>
                </c:pt>
                <c:pt idx="4051">
                  <c:v>32670</c:v>
                </c:pt>
                <c:pt idx="4052">
                  <c:v>32677</c:v>
                </c:pt>
                <c:pt idx="4053">
                  <c:v>32687</c:v>
                </c:pt>
                <c:pt idx="4054">
                  <c:v>32689</c:v>
                </c:pt>
                <c:pt idx="4055">
                  <c:v>32712</c:v>
                </c:pt>
                <c:pt idx="4056">
                  <c:v>32713</c:v>
                </c:pt>
                <c:pt idx="4057">
                  <c:v>32716</c:v>
                </c:pt>
                <c:pt idx="4058">
                  <c:v>32722</c:v>
                </c:pt>
                <c:pt idx="4059">
                  <c:v>32729</c:v>
                </c:pt>
                <c:pt idx="4060">
                  <c:v>32745</c:v>
                </c:pt>
                <c:pt idx="4061">
                  <c:v>32749</c:v>
                </c:pt>
                <c:pt idx="4062">
                  <c:v>32777</c:v>
                </c:pt>
                <c:pt idx="4063">
                  <c:v>32805</c:v>
                </c:pt>
                <c:pt idx="4064">
                  <c:v>32850</c:v>
                </c:pt>
                <c:pt idx="4065">
                  <c:v>32856</c:v>
                </c:pt>
                <c:pt idx="4066">
                  <c:v>32863</c:v>
                </c:pt>
                <c:pt idx="4067">
                  <c:v>32864</c:v>
                </c:pt>
                <c:pt idx="4068">
                  <c:v>32869</c:v>
                </c:pt>
                <c:pt idx="4069">
                  <c:v>32876</c:v>
                </c:pt>
                <c:pt idx="4070">
                  <c:v>32881</c:v>
                </c:pt>
                <c:pt idx="4071">
                  <c:v>32890</c:v>
                </c:pt>
                <c:pt idx="4072">
                  <c:v>32900</c:v>
                </c:pt>
                <c:pt idx="4073">
                  <c:v>32902</c:v>
                </c:pt>
                <c:pt idx="4074">
                  <c:v>32907</c:v>
                </c:pt>
                <c:pt idx="4075">
                  <c:v>32911</c:v>
                </c:pt>
                <c:pt idx="4076">
                  <c:v>32918</c:v>
                </c:pt>
                <c:pt idx="4077">
                  <c:v>32920</c:v>
                </c:pt>
                <c:pt idx="4078">
                  <c:v>32962</c:v>
                </c:pt>
                <c:pt idx="4079">
                  <c:v>32972</c:v>
                </c:pt>
                <c:pt idx="4080">
                  <c:v>32974</c:v>
                </c:pt>
                <c:pt idx="4081">
                  <c:v>32975</c:v>
                </c:pt>
                <c:pt idx="4082">
                  <c:v>33001</c:v>
                </c:pt>
                <c:pt idx="4083">
                  <c:v>33006</c:v>
                </c:pt>
                <c:pt idx="4084">
                  <c:v>33008</c:v>
                </c:pt>
                <c:pt idx="4085">
                  <c:v>33013</c:v>
                </c:pt>
                <c:pt idx="4086">
                  <c:v>33016</c:v>
                </c:pt>
                <c:pt idx="4087">
                  <c:v>33017</c:v>
                </c:pt>
                <c:pt idx="4088">
                  <c:v>33023</c:v>
                </c:pt>
                <c:pt idx="4089">
                  <c:v>33031</c:v>
                </c:pt>
                <c:pt idx="4090">
                  <c:v>33038</c:v>
                </c:pt>
                <c:pt idx="4091">
                  <c:v>33046</c:v>
                </c:pt>
                <c:pt idx="4092">
                  <c:v>33053</c:v>
                </c:pt>
                <c:pt idx="4093">
                  <c:v>33065</c:v>
                </c:pt>
                <c:pt idx="4094">
                  <c:v>33070</c:v>
                </c:pt>
                <c:pt idx="4095">
                  <c:v>33072</c:v>
                </c:pt>
                <c:pt idx="4096">
                  <c:v>33073</c:v>
                </c:pt>
                <c:pt idx="4097">
                  <c:v>33080</c:v>
                </c:pt>
                <c:pt idx="4098">
                  <c:v>33089</c:v>
                </c:pt>
                <c:pt idx="4099">
                  <c:v>33102</c:v>
                </c:pt>
                <c:pt idx="4100">
                  <c:v>33103</c:v>
                </c:pt>
                <c:pt idx="4101">
                  <c:v>33104</c:v>
                </c:pt>
                <c:pt idx="4102">
                  <c:v>33110</c:v>
                </c:pt>
                <c:pt idx="4103">
                  <c:v>33116</c:v>
                </c:pt>
                <c:pt idx="4104">
                  <c:v>33120</c:v>
                </c:pt>
                <c:pt idx="4105">
                  <c:v>33125</c:v>
                </c:pt>
                <c:pt idx="4106">
                  <c:v>33139</c:v>
                </c:pt>
                <c:pt idx="4107">
                  <c:v>33142</c:v>
                </c:pt>
                <c:pt idx="4108">
                  <c:v>33145</c:v>
                </c:pt>
                <c:pt idx="4109">
                  <c:v>33150</c:v>
                </c:pt>
                <c:pt idx="4110">
                  <c:v>33152</c:v>
                </c:pt>
                <c:pt idx="4111">
                  <c:v>33154</c:v>
                </c:pt>
                <c:pt idx="4112">
                  <c:v>33155</c:v>
                </c:pt>
                <c:pt idx="4113">
                  <c:v>33161</c:v>
                </c:pt>
                <c:pt idx="4114">
                  <c:v>33163</c:v>
                </c:pt>
                <c:pt idx="4115">
                  <c:v>33182</c:v>
                </c:pt>
                <c:pt idx="4116">
                  <c:v>33189</c:v>
                </c:pt>
                <c:pt idx="4117">
                  <c:v>33201</c:v>
                </c:pt>
                <c:pt idx="4118">
                  <c:v>33210</c:v>
                </c:pt>
                <c:pt idx="4119">
                  <c:v>33215</c:v>
                </c:pt>
                <c:pt idx="4120">
                  <c:v>33222</c:v>
                </c:pt>
                <c:pt idx="4121">
                  <c:v>33231</c:v>
                </c:pt>
                <c:pt idx="4122">
                  <c:v>33237</c:v>
                </c:pt>
                <c:pt idx="4123">
                  <c:v>33252</c:v>
                </c:pt>
                <c:pt idx="4124">
                  <c:v>33258</c:v>
                </c:pt>
                <c:pt idx="4125">
                  <c:v>33269</c:v>
                </c:pt>
                <c:pt idx="4126">
                  <c:v>33279</c:v>
                </c:pt>
                <c:pt idx="4127">
                  <c:v>33282</c:v>
                </c:pt>
                <c:pt idx="4128">
                  <c:v>33284</c:v>
                </c:pt>
                <c:pt idx="4129">
                  <c:v>33286</c:v>
                </c:pt>
                <c:pt idx="4130">
                  <c:v>33305</c:v>
                </c:pt>
                <c:pt idx="4131">
                  <c:v>33308</c:v>
                </c:pt>
                <c:pt idx="4132">
                  <c:v>33317</c:v>
                </c:pt>
                <c:pt idx="4133">
                  <c:v>33321</c:v>
                </c:pt>
                <c:pt idx="4134">
                  <c:v>33343</c:v>
                </c:pt>
                <c:pt idx="4135">
                  <c:v>33344</c:v>
                </c:pt>
                <c:pt idx="4136">
                  <c:v>33352</c:v>
                </c:pt>
                <c:pt idx="4137">
                  <c:v>33359</c:v>
                </c:pt>
                <c:pt idx="4138">
                  <c:v>33360</c:v>
                </c:pt>
                <c:pt idx="4139">
                  <c:v>33365</c:v>
                </c:pt>
                <c:pt idx="4140">
                  <c:v>33367</c:v>
                </c:pt>
                <c:pt idx="4141">
                  <c:v>33379</c:v>
                </c:pt>
                <c:pt idx="4142">
                  <c:v>33383</c:v>
                </c:pt>
                <c:pt idx="4143">
                  <c:v>33404</c:v>
                </c:pt>
                <c:pt idx="4144">
                  <c:v>33410</c:v>
                </c:pt>
                <c:pt idx="4145">
                  <c:v>33411</c:v>
                </c:pt>
                <c:pt idx="4146">
                  <c:v>33467</c:v>
                </c:pt>
                <c:pt idx="4147">
                  <c:v>33475</c:v>
                </c:pt>
                <c:pt idx="4148">
                  <c:v>33494</c:v>
                </c:pt>
                <c:pt idx="4149">
                  <c:v>33527</c:v>
                </c:pt>
                <c:pt idx="4150">
                  <c:v>33534</c:v>
                </c:pt>
                <c:pt idx="4151">
                  <c:v>33543</c:v>
                </c:pt>
                <c:pt idx="4152">
                  <c:v>33553</c:v>
                </c:pt>
                <c:pt idx="4153">
                  <c:v>33556</c:v>
                </c:pt>
                <c:pt idx="4154">
                  <c:v>33578</c:v>
                </c:pt>
                <c:pt idx="4155">
                  <c:v>33584</c:v>
                </c:pt>
                <c:pt idx="4156">
                  <c:v>33587</c:v>
                </c:pt>
                <c:pt idx="4157">
                  <c:v>33597</c:v>
                </c:pt>
                <c:pt idx="4158">
                  <c:v>33603</c:v>
                </c:pt>
                <c:pt idx="4159">
                  <c:v>33606</c:v>
                </c:pt>
                <c:pt idx="4160">
                  <c:v>33607</c:v>
                </c:pt>
                <c:pt idx="4161">
                  <c:v>33608</c:v>
                </c:pt>
                <c:pt idx="4162">
                  <c:v>33613</c:v>
                </c:pt>
                <c:pt idx="4163">
                  <c:v>33616</c:v>
                </c:pt>
                <c:pt idx="4164">
                  <c:v>33620</c:v>
                </c:pt>
                <c:pt idx="4165">
                  <c:v>33624</c:v>
                </c:pt>
                <c:pt idx="4166">
                  <c:v>33625</c:v>
                </c:pt>
                <c:pt idx="4167">
                  <c:v>33635</c:v>
                </c:pt>
                <c:pt idx="4168">
                  <c:v>33638</c:v>
                </c:pt>
                <c:pt idx="4169">
                  <c:v>33640</c:v>
                </c:pt>
                <c:pt idx="4170">
                  <c:v>33641</c:v>
                </c:pt>
                <c:pt idx="4171">
                  <c:v>33652</c:v>
                </c:pt>
                <c:pt idx="4172">
                  <c:v>33655</c:v>
                </c:pt>
                <c:pt idx="4173">
                  <c:v>33658</c:v>
                </c:pt>
                <c:pt idx="4174">
                  <c:v>33680</c:v>
                </c:pt>
                <c:pt idx="4175">
                  <c:v>33681</c:v>
                </c:pt>
                <c:pt idx="4176">
                  <c:v>33682</c:v>
                </c:pt>
                <c:pt idx="4177">
                  <c:v>33687</c:v>
                </c:pt>
                <c:pt idx="4178">
                  <c:v>33691</c:v>
                </c:pt>
                <c:pt idx="4179">
                  <c:v>33704</c:v>
                </c:pt>
                <c:pt idx="4180">
                  <c:v>33707</c:v>
                </c:pt>
                <c:pt idx="4181">
                  <c:v>33726</c:v>
                </c:pt>
                <c:pt idx="4182">
                  <c:v>33735</c:v>
                </c:pt>
                <c:pt idx="4183">
                  <c:v>33740</c:v>
                </c:pt>
                <c:pt idx="4184">
                  <c:v>33745</c:v>
                </c:pt>
                <c:pt idx="4185">
                  <c:v>33751</c:v>
                </c:pt>
                <c:pt idx="4186">
                  <c:v>33755</c:v>
                </c:pt>
                <c:pt idx="4187">
                  <c:v>33761</c:v>
                </c:pt>
                <c:pt idx="4188">
                  <c:v>33768</c:v>
                </c:pt>
                <c:pt idx="4189">
                  <c:v>33773</c:v>
                </c:pt>
                <c:pt idx="4190">
                  <c:v>33775</c:v>
                </c:pt>
                <c:pt idx="4191">
                  <c:v>33782</c:v>
                </c:pt>
                <c:pt idx="4192">
                  <c:v>33789</c:v>
                </c:pt>
                <c:pt idx="4193">
                  <c:v>33795</c:v>
                </c:pt>
                <c:pt idx="4194">
                  <c:v>33810</c:v>
                </c:pt>
                <c:pt idx="4195">
                  <c:v>33811</c:v>
                </c:pt>
                <c:pt idx="4196">
                  <c:v>33822</c:v>
                </c:pt>
                <c:pt idx="4197">
                  <c:v>33827</c:v>
                </c:pt>
                <c:pt idx="4198">
                  <c:v>33832</c:v>
                </c:pt>
                <c:pt idx="4199">
                  <c:v>33841</c:v>
                </c:pt>
                <c:pt idx="4200">
                  <c:v>33842</c:v>
                </c:pt>
                <c:pt idx="4201">
                  <c:v>33849</c:v>
                </c:pt>
                <c:pt idx="4202">
                  <c:v>33851</c:v>
                </c:pt>
                <c:pt idx="4203">
                  <c:v>33853</c:v>
                </c:pt>
                <c:pt idx="4204">
                  <c:v>33871</c:v>
                </c:pt>
                <c:pt idx="4205">
                  <c:v>33887</c:v>
                </c:pt>
                <c:pt idx="4206">
                  <c:v>33893</c:v>
                </c:pt>
                <c:pt idx="4207">
                  <c:v>33908</c:v>
                </c:pt>
                <c:pt idx="4208">
                  <c:v>33916</c:v>
                </c:pt>
                <c:pt idx="4209">
                  <c:v>33923</c:v>
                </c:pt>
                <c:pt idx="4210">
                  <c:v>33925</c:v>
                </c:pt>
                <c:pt idx="4211">
                  <c:v>33930</c:v>
                </c:pt>
                <c:pt idx="4212">
                  <c:v>33936</c:v>
                </c:pt>
                <c:pt idx="4213">
                  <c:v>33941</c:v>
                </c:pt>
                <c:pt idx="4214">
                  <c:v>33951</c:v>
                </c:pt>
                <c:pt idx="4215">
                  <c:v>33954</c:v>
                </c:pt>
                <c:pt idx="4216">
                  <c:v>33959</c:v>
                </c:pt>
                <c:pt idx="4217">
                  <c:v>33966</c:v>
                </c:pt>
                <c:pt idx="4218">
                  <c:v>33968</c:v>
                </c:pt>
                <c:pt idx="4219">
                  <c:v>33969</c:v>
                </c:pt>
                <c:pt idx="4220">
                  <c:v>33972</c:v>
                </c:pt>
                <c:pt idx="4221">
                  <c:v>33982</c:v>
                </c:pt>
                <c:pt idx="4222">
                  <c:v>33986</c:v>
                </c:pt>
                <c:pt idx="4223">
                  <c:v>33997</c:v>
                </c:pt>
                <c:pt idx="4224">
                  <c:v>33998</c:v>
                </c:pt>
                <c:pt idx="4225">
                  <c:v>34010</c:v>
                </c:pt>
                <c:pt idx="4226">
                  <c:v>34020</c:v>
                </c:pt>
                <c:pt idx="4227">
                  <c:v>34026</c:v>
                </c:pt>
                <c:pt idx="4228">
                  <c:v>34027</c:v>
                </c:pt>
                <c:pt idx="4229">
                  <c:v>34037</c:v>
                </c:pt>
                <c:pt idx="4230">
                  <c:v>34039</c:v>
                </c:pt>
                <c:pt idx="4231">
                  <c:v>34043</c:v>
                </c:pt>
                <c:pt idx="4232">
                  <c:v>34050</c:v>
                </c:pt>
                <c:pt idx="4233">
                  <c:v>34061</c:v>
                </c:pt>
                <c:pt idx="4234">
                  <c:v>34091</c:v>
                </c:pt>
                <c:pt idx="4235">
                  <c:v>34095</c:v>
                </c:pt>
                <c:pt idx="4236">
                  <c:v>34103</c:v>
                </c:pt>
                <c:pt idx="4237">
                  <c:v>34111</c:v>
                </c:pt>
                <c:pt idx="4238">
                  <c:v>34115</c:v>
                </c:pt>
                <c:pt idx="4239">
                  <c:v>34117</c:v>
                </c:pt>
                <c:pt idx="4240">
                  <c:v>34139</c:v>
                </c:pt>
                <c:pt idx="4241">
                  <c:v>34145</c:v>
                </c:pt>
                <c:pt idx="4242">
                  <c:v>34154</c:v>
                </c:pt>
                <c:pt idx="4243">
                  <c:v>34164</c:v>
                </c:pt>
                <c:pt idx="4244">
                  <c:v>34167</c:v>
                </c:pt>
                <c:pt idx="4245">
                  <c:v>34173</c:v>
                </c:pt>
                <c:pt idx="4246">
                  <c:v>34174</c:v>
                </c:pt>
                <c:pt idx="4247">
                  <c:v>34186</c:v>
                </c:pt>
                <c:pt idx="4248">
                  <c:v>34199</c:v>
                </c:pt>
                <c:pt idx="4249">
                  <c:v>34217</c:v>
                </c:pt>
                <c:pt idx="4250">
                  <c:v>34220</c:v>
                </c:pt>
                <c:pt idx="4251">
                  <c:v>34227</c:v>
                </c:pt>
                <c:pt idx="4252">
                  <c:v>34229</c:v>
                </c:pt>
                <c:pt idx="4253">
                  <c:v>34247</c:v>
                </c:pt>
                <c:pt idx="4254">
                  <c:v>34255</c:v>
                </c:pt>
                <c:pt idx="4255">
                  <c:v>34267</c:v>
                </c:pt>
                <c:pt idx="4256">
                  <c:v>34269</c:v>
                </c:pt>
                <c:pt idx="4257">
                  <c:v>34272</c:v>
                </c:pt>
                <c:pt idx="4258">
                  <c:v>34273</c:v>
                </c:pt>
                <c:pt idx="4259">
                  <c:v>34285</c:v>
                </c:pt>
                <c:pt idx="4260">
                  <c:v>34298</c:v>
                </c:pt>
                <c:pt idx="4261">
                  <c:v>34310</c:v>
                </c:pt>
                <c:pt idx="4262">
                  <c:v>34321</c:v>
                </c:pt>
                <c:pt idx="4263">
                  <c:v>34327</c:v>
                </c:pt>
                <c:pt idx="4264">
                  <c:v>34330</c:v>
                </c:pt>
                <c:pt idx="4265">
                  <c:v>34334</c:v>
                </c:pt>
                <c:pt idx="4266">
                  <c:v>34338</c:v>
                </c:pt>
                <c:pt idx="4267">
                  <c:v>34344</c:v>
                </c:pt>
                <c:pt idx="4268">
                  <c:v>34348</c:v>
                </c:pt>
                <c:pt idx="4269">
                  <c:v>34351</c:v>
                </c:pt>
                <c:pt idx="4270">
                  <c:v>34360</c:v>
                </c:pt>
                <c:pt idx="4271">
                  <c:v>34377</c:v>
                </c:pt>
                <c:pt idx="4272">
                  <c:v>34379</c:v>
                </c:pt>
                <c:pt idx="4273">
                  <c:v>34411</c:v>
                </c:pt>
                <c:pt idx="4274">
                  <c:v>34423</c:v>
                </c:pt>
                <c:pt idx="4275">
                  <c:v>34437</c:v>
                </c:pt>
                <c:pt idx="4276">
                  <c:v>34438</c:v>
                </c:pt>
                <c:pt idx="4277">
                  <c:v>34439</c:v>
                </c:pt>
                <c:pt idx="4278">
                  <c:v>34462</c:v>
                </c:pt>
                <c:pt idx="4279">
                  <c:v>34464</c:v>
                </c:pt>
                <c:pt idx="4280">
                  <c:v>34467</c:v>
                </c:pt>
                <c:pt idx="4281">
                  <c:v>34472</c:v>
                </c:pt>
                <c:pt idx="4282">
                  <c:v>34480</c:v>
                </c:pt>
                <c:pt idx="4283">
                  <c:v>34481</c:v>
                </c:pt>
                <c:pt idx="4284">
                  <c:v>34487</c:v>
                </c:pt>
                <c:pt idx="4285">
                  <c:v>34489</c:v>
                </c:pt>
                <c:pt idx="4286">
                  <c:v>34497</c:v>
                </c:pt>
                <c:pt idx="4287">
                  <c:v>34501</c:v>
                </c:pt>
                <c:pt idx="4288">
                  <c:v>34509</c:v>
                </c:pt>
                <c:pt idx="4289">
                  <c:v>34510</c:v>
                </c:pt>
                <c:pt idx="4290">
                  <c:v>34519</c:v>
                </c:pt>
                <c:pt idx="4291">
                  <c:v>34572</c:v>
                </c:pt>
                <c:pt idx="4292">
                  <c:v>34579</c:v>
                </c:pt>
                <c:pt idx="4293">
                  <c:v>34585</c:v>
                </c:pt>
                <c:pt idx="4294">
                  <c:v>34586</c:v>
                </c:pt>
                <c:pt idx="4295">
                  <c:v>34587</c:v>
                </c:pt>
                <c:pt idx="4296">
                  <c:v>34594</c:v>
                </c:pt>
                <c:pt idx="4297">
                  <c:v>34597</c:v>
                </c:pt>
                <c:pt idx="4298">
                  <c:v>34601</c:v>
                </c:pt>
                <c:pt idx="4299">
                  <c:v>34605</c:v>
                </c:pt>
                <c:pt idx="4300">
                  <c:v>34611</c:v>
                </c:pt>
                <c:pt idx="4301">
                  <c:v>34617</c:v>
                </c:pt>
                <c:pt idx="4302">
                  <c:v>34618</c:v>
                </c:pt>
                <c:pt idx="4303">
                  <c:v>34623</c:v>
                </c:pt>
                <c:pt idx="4304">
                  <c:v>34628</c:v>
                </c:pt>
                <c:pt idx="4305">
                  <c:v>34644</c:v>
                </c:pt>
                <c:pt idx="4306">
                  <c:v>34645</c:v>
                </c:pt>
                <c:pt idx="4307">
                  <c:v>34647</c:v>
                </c:pt>
                <c:pt idx="4308">
                  <c:v>34650</c:v>
                </c:pt>
                <c:pt idx="4309">
                  <c:v>34651</c:v>
                </c:pt>
                <c:pt idx="4310">
                  <c:v>34653</c:v>
                </c:pt>
                <c:pt idx="4311">
                  <c:v>34658</c:v>
                </c:pt>
                <c:pt idx="4312">
                  <c:v>34660</c:v>
                </c:pt>
                <c:pt idx="4313">
                  <c:v>34662</c:v>
                </c:pt>
                <c:pt idx="4314">
                  <c:v>34668</c:v>
                </c:pt>
                <c:pt idx="4315">
                  <c:v>34671</c:v>
                </c:pt>
                <c:pt idx="4316">
                  <c:v>34672</c:v>
                </c:pt>
                <c:pt idx="4317">
                  <c:v>34676</c:v>
                </c:pt>
                <c:pt idx="4318">
                  <c:v>34681</c:v>
                </c:pt>
                <c:pt idx="4319">
                  <c:v>34687</c:v>
                </c:pt>
                <c:pt idx="4320">
                  <c:v>34715</c:v>
                </c:pt>
                <c:pt idx="4321">
                  <c:v>34723</c:v>
                </c:pt>
                <c:pt idx="4322">
                  <c:v>34734</c:v>
                </c:pt>
                <c:pt idx="4323">
                  <c:v>34739</c:v>
                </c:pt>
                <c:pt idx="4324">
                  <c:v>34741</c:v>
                </c:pt>
                <c:pt idx="4325">
                  <c:v>34752</c:v>
                </c:pt>
                <c:pt idx="4326">
                  <c:v>34759</c:v>
                </c:pt>
                <c:pt idx="4327">
                  <c:v>34762</c:v>
                </c:pt>
                <c:pt idx="4328">
                  <c:v>34768</c:v>
                </c:pt>
                <c:pt idx="4329">
                  <c:v>34773</c:v>
                </c:pt>
                <c:pt idx="4330">
                  <c:v>34777</c:v>
                </c:pt>
                <c:pt idx="4331">
                  <c:v>34785</c:v>
                </c:pt>
                <c:pt idx="4332">
                  <c:v>34787</c:v>
                </c:pt>
                <c:pt idx="4333">
                  <c:v>34792</c:v>
                </c:pt>
                <c:pt idx="4334">
                  <c:v>34794</c:v>
                </c:pt>
                <c:pt idx="4335">
                  <c:v>34795</c:v>
                </c:pt>
                <c:pt idx="4336">
                  <c:v>34798</c:v>
                </c:pt>
                <c:pt idx="4337">
                  <c:v>34804</c:v>
                </c:pt>
                <c:pt idx="4338">
                  <c:v>34807</c:v>
                </c:pt>
                <c:pt idx="4339">
                  <c:v>34821</c:v>
                </c:pt>
                <c:pt idx="4340">
                  <c:v>34828</c:v>
                </c:pt>
                <c:pt idx="4341">
                  <c:v>34830</c:v>
                </c:pt>
                <c:pt idx="4342">
                  <c:v>34831</c:v>
                </c:pt>
                <c:pt idx="4343">
                  <c:v>34837</c:v>
                </c:pt>
                <c:pt idx="4344">
                  <c:v>34841</c:v>
                </c:pt>
                <c:pt idx="4345">
                  <c:v>34842</c:v>
                </c:pt>
                <c:pt idx="4346">
                  <c:v>34843</c:v>
                </c:pt>
                <c:pt idx="4347">
                  <c:v>34848</c:v>
                </c:pt>
                <c:pt idx="4348">
                  <c:v>34856</c:v>
                </c:pt>
                <c:pt idx="4349">
                  <c:v>34864</c:v>
                </c:pt>
                <c:pt idx="4350">
                  <c:v>34876</c:v>
                </c:pt>
                <c:pt idx="4351">
                  <c:v>34879</c:v>
                </c:pt>
                <c:pt idx="4352">
                  <c:v>34909</c:v>
                </c:pt>
                <c:pt idx="4353">
                  <c:v>34914</c:v>
                </c:pt>
                <c:pt idx="4354">
                  <c:v>34927</c:v>
                </c:pt>
                <c:pt idx="4355">
                  <c:v>34931</c:v>
                </c:pt>
                <c:pt idx="4356">
                  <c:v>34936</c:v>
                </c:pt>
                <c:pt idx="4357">
                  <c:v>34941</c:v>
                </c:pt>
                <c:pt idx="4358">
                  <c:v>34942</c:v>
                </c:pt>
                <c:pt idx="4359">
                  <c:v>34949</c:v>
                </c:pt>
                <c:pt idx="4360">
                  <c:v>34957</c:v>
                </c:pt>
                <c:pt idx="4361">
                  <c:v>34961</c:v>
                </c:pt>
                <c:pt idx="4362">
                  <c:v>35053</c:v>
                </c:pt>
                <c:pt idx="4363">
                  <c:v>35059</c:v>
                </c:pt>
                <c:pt idx="4364">
                  <c:v>35061</c:v>
                </c:pt>
                <c:pt idx="4365">
                  <c:v>35062</c:v>
                </c:pt>
                <c:pt idx="4366">
                  <c:v>35070</c:v>
                </c:pt>
                <c:pt idx="4367">
                  <c:v>35075</c:v>
                </c:pt>
                <c:pt idx="4368">
                  <c:v>35085</c:v>
                </c:pt>
                <c:pt idx="4369">
                  <c:v>35091</c:v>
                </c:pt>
                <c:pt idx="4370">
                  <c:v>35093</c:v>
                </c:pt>
                <c:pt idx="4371">
                  <c:v>35112</c:v>
                </c:pt>
                <c:pt idx="4372">
                  <c:v>35114</c:v>
                </c:pt>
                <c:pt idx="4373">
                  <c:v>35119</c:v>
                </c:pt>
                <c:pt idx="4374">
                  <c:v>35121</c:v>
                </c:pt>
                <c:pt idx="4375">
                  <c:v>35122</c:v>
                </c:pt>
                <c:pt idx="4376">
                  <c:v>35126</c:v>
                </c:pt>
                <c:pt idx="4377">
                  <c:v>35127</c:v>
                </c:pt>
                <c:pt idx="4378">
                  <c:v>35128</c:v>
                </c:pt>
                <c:pt idx="4379">
                  <c:v>35129</c:v>
                </c:pt>
                <c:pt idx="4380">
                  <c:v>35133</c:v>
                </c:pt>
                <c:pt idx="4381">
                  <c:v>35134</c:v>
                </c:pt>
                <c:pt idx="4382">
                  <c:v>35152</c:v>
                </c:pt>
                <c:pt idx="4383">
                  <c:v>35173</c:v>
                </c:pt>
                <c:pt idx="4384">
                  <c:v>35175</c:v>
                </c:pt>
                <c:pt idx="4385">
                  <c:v>35182</c:v>
                </c:pt>
                <c:pt idx="4386">
                  <c:v>35185</c:v>
                </c:pt>
                <c:pt idx="4387">
                  <c:v>35198</c:v>
                </c:pt>
                <c:pt idx="4388">
                  <c:v>35215</c:v>
                </c:pt>
                <c:pt idx="4389">
                  <c:v>35220</c:v>
                </c:pt>
                <c:pt idx="4390">
                  <c:v>35221</c:v>
                </c:pt>
                <c:pt idx="4391">
                  <c:v>35223</c:v>
                </c:pt>
                <c:pt idx="4392">
                  <c:v>35228</c:v>
                </c:pt>
                <c:pt idx="4393">
                  <c:v>35251</c:v>
                </c:pt>
                <c:pt idx="4394">
                  <c:v>35277</c:v>
                </c:pt>
                <c:pt idx="4395">
                  <c:v>35286</c:v>
                </c:pt>
                <c:pt idx="4396">
                  <c:v>35293</c:v>
                </c:pt>
                <c:pt idx="4397">
                  <c:v>35305</c:v>
                </c:pt>
                <c:pt idx="4398">
                  <c:v>35311</c:v>
                </c:pt>
                <c:pt idx="4399">
                  <c:v>35313</c:v>
                </c:pt>
                <c:pt idx="4400">
                  <c:v>35316</c:v>
                </c:pt>
                <c:pt idx="4401">
                  <c:v>35324</c:v>
                </c:pt>
                <c:pt idx="4402">
                  <c:v>35325</c:v>
                </c:pt>
                <c:pt idx="4403">
                  <c:v>35335</c:v>
                </c:pt>
                <c:pt idx="4404">
                  <c:v>35337</c:v>
                </c:pt>
                <c:pt idx="4405">
                  <c:v>35341</c:v>
                </c:pt>
                <c:pt idx="4406">
                  <c:v>35343</c:v>
                </c:pt>
                <c:pt idx="4407">
                  <c:v>35345</c:v>
                </c:pt>
                <c:pt idx="4408">
                  <c:v>35367</c:v>
                </c:pt>
                <c:pt idx="4409">
                  <c:v>35384</c:v>
                </c:pt>
                <c:pt idx="4410">
                  <c:v>35391</c:v>
                </c:pt>
                <c:pt idx="4411">
                  <c:v>35400</c:v>
                </c:pt>
                <c:pt idx="4412">
                  <c:v>35403</c:v>
                </c:pt>
                <c:pt idx="4413">
                  <c:v>35405</c:v>
                </c:pt>
                <c:pt idx="4414">
                  <c:v>35406</c:v>
                </c:pt>
                <c:pt idx="4415">
                  <c:v>35412</c:v>
                </c:pt>
                <c:pt idx="4416">
                  <c:v>35416</c:v>
                </c:pt>
                <c:pt idx="4417">
                  <c:v>35421</c:v>
                </c:pt>
                <c:pt idx="4418">
                  <c:v>35436</c:v>
                </c:pt>
                <c:pt idx="4419">
                  <c:v>35439</c:v>
                </c:pt>
                <c:pt idx="4420">
                  <c:v>35445</c:v>
                </c:pt>
                <c:pt idx="4421">
                  <c:v>35452</c:v>
                </c:pt>
                <c:pt idx="4422">
                  <c:v>35456</c:v>
                </c:pt>
                <c:pt idx="4423">
                  <c:v>35477</c:v>
                </c:pt>
                <c:pt idx="4424">
                  <c:v>35486</c:v>
                </c:pt>
                <c:pt idx="4425">
                  <c:v>35491</c:v>
                </c:pt>
                <c:pt idx="4426">
                  <c:v>35493</c:v>
                </c:pt>
                <c:pt idx="4427">
                  <c:v>35500</c:v>
                </c:pt>
                <c:pt idx="4428">
                  <c:v>35503</c:v>
                </c:pt>
                <c:pt idx="4429">
                  <c:v>35504</c:v>
                </c:pt>
                <c:pt idx="4430">
                  <c:v>35514</c:v>
                </c:pt>
                <c:pt idx="4431">
                  <c:v>35523</c:v>
                </c:pt>
                <c:pt idx="4432">
                  <c:v>35527</c:v>
                </c:pt>
                <c:pt idx="4433">
                  <c:v>35532</c:v>
                </c:pt>
                <c:pt idx="4434">
                  <c:v>35539</c:v>
                </c:pt>
                <c:pt idx="4435">
                  <c:v>35559</c:v>
                </c:pt>
                <c:pt idx="4436">
                  <c:v>35572</c:v>
                </c:pt>
                <c:pt idx="4437">
                  <c:v>35579</c:v>
                </c:pt>
                <c:pt idx="4438">
                  <c:v>35584</c:v>
                </c:pt>
                <c:pt idx="4439">
                  <c:v>35595</c:v>
                </c:pt>
                <c:pt idx="4440">
                  <c:v>35606</c:v>
                </c:pt>
                <c:pt idx="4441">
                  <c:v>35612</c:v>
                </c:pt>
                <c:pt idx="4442">
                  <c:v>35624</c:v>
                </c:pt>
                <c:pt idx="4443">
                  <c:v>35627</c:v>
                </c:pt>
                <c:pt idx="4444">
                  <c:v>35629</c:v>
                </c:pt>
                <c:pt idx="4445">
                  <c:v>35642</c:v>
                </c:pt>
                <c:pt idx="4446">
                  <c:v>35644</c:v>
                </c:pt>
                <c:pt idx="4447">
                  <c:v>35666</c:v>
                </c:pt>
                <c:pt idx="4448">
                  <c:v>35688</c:v>
                </c:pt>
                <c:pt idx="4449">
                  <c:v>35690</c:v>
                </c:pt>
                <c:pt idx="4450">
                  <c:v>35695</c:v>
                </c:pt>
                <c:pt idx="4451">
                  <c:v>35719</c:v>
                </c:pt>
                <c:pt idx="4452">
                  <c:v>35731</c:v>
                </c:pt>
                <c:pt idx="4453">
                  <c:v>35732</c:v>
                </c:pt>
                <c:pt idx="4454">
                  <c:v>35749</c:v>
                </c:pt>
                <c:pt idx="4455">
                  <c:v>35752</c:v>
                </c:pt>
                <c:pt idx="4456">
                  <c:v>35756</c:v>
                </c:pt>
                <c:pt idx="4457">
                  <c:v>35757</c:v>
                </c:pt>
                <c:pt idx="4458">
                  <c:v>35764</c:v>
                </c:pt>
                <c:pt idx="4459">
                  <c:v>35775</c:v>
                </c:pt>
                <c:pt idx="4460">
                  <c:v>35787</c:v>
                </c:pt>
                <c:pt idx="4461">
                  <c:v>35789</c:v>
                </c:pt>
                <c:pt idx="4462">
                  <c:v>35803</c:v>
                </c:pt>
                <c:pt idx="4463">
                  <c:v>35810</c:v>
                </c:pt>
                <c:pt idx="4464">
                  <c:v>35820</c:v>
                </c:pt>
                <c:pt idx="4465">
                  <c:v>35832</c:v>
                </c:pt>
                <c:pt idx="4466">
                  <c:v>35834</c:v>
                </c:pt>
                <c:pt idx="4467">
                  <c:v>35845</c:v>
                </c:pt>
                <c:pt idx="4468">
                  <c:v>35855</c:v>
                </c:pt>
                <c:pt idx="4469">
                  <c:v>35863</c:v>
                </c:pt>
                <c:pt idx="4470">
                  <c:v>35867</c:v>
                </c:pt>
                <c:pt idx="4471">
                  <c:v>35870</c:v>
                </c:pt>
                <c:pt idx="4472">
                  <c:v>35875</c:v>
                </c:pt>
                <c:pt idx="4473">
                  <c:v>35893</c:v>
                </c:pt>
                <c:pt idx="4474">
                  <c:v>35904</c:v>
                </c:pt>
                <c:pt idx="4475">
                  <c:v>35913</c:v>
                </c:pt>
                <c:pt idx="4476">
                  <c:v>35917</c:v>
                </c:pt>
                <c:pt idx="4477">
                  <c:v>35920</c:v>
                </c:pt>
                <c:pt idx="4478">
                  <c:v>35957</c:v>
                </c:pt>
                <c:pt idx="4479">
                  <c:v>35960</c:v>
                </c:pt>
                <c:pt idx="4480">
                  <c:v>35963</c:v>
                </c:pt>
                <c:pt idx="4481">
                  <c:v>35965</c:v>
                </c:pt>
                <c:pt idx="4482">
                  <c:v>35970</c:v>
                </c:pt>
                <c:pt idx="4483">
                  <c:v>35974</c:v>
                </c:pt>
                <c:pt idx="4484">
                  <c:v>35980</c:v>
                </c:pt>
                <c:pt idx="4485">
                  <c:v>35988</c:v>
                </c:pt>
                <c:pt idx="4486">
                  <c:v>36012</c:v>
                </c:pt>
                <c:pt idx="4487">
                  <c:v>36018</c:v>
                </c:pt>
                <c:pt idx="4488">
                  <c:v>36024</c:v>
                </c:pt>
                <c:pt idx="4489">
                  <c:v>36032</c:v>
                </c:pt>
                <c:pt idx="4490">
                  <c:v>36050</c:v>
                </c:pt>
                <c:pt idx="4491">
                  <c:v>36055</c:v>
                </c:pt>
                <c:pt idx="4492">
                  <c:v>36057</c:v>
                </c:pt>
                <c:pt idx="4493">
                  <c:v>36070</c:v>
                </c:pt>
                <c:pt idx="4494">
                  <c:v>36080</c:v>
                </c:pt>
                <c:pt idx="4495">
                  <c:v>36091</c:v>
                </c:pt>
                <c:pt idx="4496">
                  <c:v>36126</c:v>
                </c:pt>
                <c:pt idx="4497">
                  <c:v>36167</c:v>
                </c:pt>
                <c:pt idx="4498">
                  <c:v>36173</c:v>
                </c:pt>
                <c:pt idx="4499">
                  <c:v>36181</c:v>
                </c:pt>
                <c:pt idx="4500">
                  <c:v>36184</c:v>
                </c:pt>
                <c:pt idx="4501">
                  <c:v>36194</c:v>
                </c:pt>
                <c:pt idx="4502">
                  <c:v>36200</c:v>
                </c:pt>
                <c:pt idx="4503">
                  <c:v>36208</c:v>
                </c:pt>
                <c:pt idx="4504">
                  <c:v>36210</c:v>
                </c:pt>
                <c:pt idx="4505">
                  <c:v>36221</c:v>
                </c:pt>
                <c:pt idx="4506">
                  <c:v>36226</c:v>
                </c:pt>
                <c:pt idx="4507">
                  <c:v>36241</c:v>
                </c:pt>
                <c:pt idx="4508">
                  <c:v>36263</c:v>
                </c:pt>
                <c:pt idx="4509">
                  <c:v>36278</c:v>
                </c:pt>
                <c:pt idx="4510">
                  <c:v>36279</c:v>
                </c:pt>
                <c:pt idx="4511">
                  <c:v>36287</c:v>
                </c:pt>
                <c:pt idx="4512">
                  <c:v>36289</c:v>
                </c:pt>
                <c:pt idx="4513">
                  <c:v>36291</c:v>
                </c:pt>
                <c:pt idx="4514">
                  <c:v>36301</c:v>
                </c:pt>
                <c:pt idx="4515">
                  <c:v>36303</c:v>
                </c:pt>
                <c:pt idx="4516">
                  <c:v>36309</c:v>
                </c:pt>
                <c:pt idx="4517">
                  <c:v>36310</c:v>
                </c:pt>
                <c:pt idx="4518">
                  <c:v>36317</c:v>
                </c:pt>
                <c:pt idx="4519">
                  <c:v>36328</c:v>
                </c:pt>
                <c:pt idx="4520">
                  <c:v>36329</c:v>
                </c:pt>
                <c:pt idx="4521">
                  <c:v>36339</c:v>
                </c:pt>
                <c:pt idx="4522">
                  <c:v>36346</c:v>
                </c:pt>
                <c:pt idx="4523">
                  <c:v>36349</c:v>
                </c:pt>
                <c:pt idx="4524">
                  <c:v>36364</c:v>
                </c:pt>
                <c:pt idx="4525">
                  <c:v>36373</c:v>
                </c:pt>
                <c:pt idx="4526">
                  <c:v>36376</c:v>
                </c:pt>
                <c:pt idx="4527">
                  <c:v>36382</c:v>
                </c:pt>
                <c:pt idx="4528">
                  <c:v>36398</c:v>
                </c:pt>
                <c:pt idx="4529">
                  <c:v>36407</c:v>
                </c:pt>
                <c:pt idx="4530">
                  <c:v>36414</c:v>
                </c:pt>
                <c:pt idx="4531">
                  <c:v>36421</c:v>
                </c:pt>
                <c:pt idx="4532">
                  <c:v>36440</c:v>
                </c:pt>
                <c:pt idx="4533">
                  <c:v>36451</c:v>
                </c:pt>
                <c:pt idx="4534">
                  <c:v>36453</c:v>
                </c:pt>
                <c:pt idx="4535">
                  <c:v>36456</c:v>
                </c:pt>
                <c:pt idx="4536">
                  <c:v>36484</c:v>
                </c:pt>
                <c:pt idx="4537">
                  <c:v>36486</c:v>
                </c:pt>
                <c:pt idx="4538">
                  <c:v>36487</c:v>
                </c:pt>
                <c:pt idx="4539">
                  <c:v>36489</c:v>
                </c:pt>
                <c:pt idx="4540">
                  <c:v>36492</c:v>
                </c:pt>
                <c:pt idx="4541">
                  <c:v>36495</c:v>
                </c:pt>
                <c:pt idx="4542">
                  <c:v>36500</c:v>
                </c:pt>
                <c:pt idx="4543">
                  <c:v>36504</c:v>
                </c:pt>
                <c:pt idx="4544">
                  <c:v>36505</c:v>
                </c:pt>
                <c:pt idx="4545">
                  <c:v>36508</c:v>
                </c:pt>
                <c:pt idx="4546">
                  <c:v>36520</c:v>
                </c:pt>
                <c:pt idx="4547">
                  <c:v>36526</c:v>
                </c:pt>
                <c:pt idx="4548">
                  <c:v>36529</c:v>
                </c:pt>
                <c:pt idx="4549">
                  <c:v>36536</c:v>
                </c:pt>
                <c:pt idx="4550">
                  <c:v>36546</c:v>
                </c:pt>
                <c:pt idx="4551">
                  <c:v>36550</c:v>
                </c:pt>
                <c:pt idx="4552">
                  <c:v>36555</c:v>
                </c:pt>
                <c:pt idx="4553">
                  <c:v>36560</c:v>
                </c:pt>
                <c:pt idx="4554">
                  <c:v>36561</c:v>
                </c:pt>
                <c:pt idx="4555">
                  <c:v>36562</c:v>
                </c:pt>
                <c:pt idx="4556">
                  <c:v>36567</c:v>
                </c:pt>
                <c:pt idx="4557">
                  <c:v>36569</c:v>
                </c:pt>
                <c:pt idx="4558">
                  <c:v>36571</c:v>
                </c:pt>
                <c:pt idx="4559">
                  <c:v>36580</c:v>
                </c:pt>
                <c:pt idx="4560">
                  <c:v>36597</c:v>
                </c:pt>
                <c:pt idx="4561">
                  <c:v>36614</c:v>
                </c:pt>
                <c:pt idx="4562">
                  <c:v>36615</c:v>
                </c:pt>
                <c:pt idx="4563">
                  <c:v>36618</c:v>
                </c:pt>
                <c:pt idx="4564">
                  <c:v>36624</c:v>
                </c:pt>
                <c:pt idx="4565">
                  <c:v>36631</c:v>
                </c:pt>
                <c:pt idx="4566">
                  <c:v>36632</c:v>
                </c:pt>
                <c:pt idx="4567">
                  <c:v>36636</c:v>
                </c:pt>
                <c:pt idx="4568">
                  <c:v>36688</c:v>
                </c:pt>
                <c:pt idx="4569">
                  <c:v>36689</c:v>
                </c:pt>
                <c:pt idx="4570">
                  <c:v>36698</c:v>
                </c:pt>
                <c:pt idx="4571">
                  <c:v>36700</c:v>
                </c:pt>
                <c:pt idx="4572">
                  <c:v>36707</c:v>
                </c:pt>
                <c:pt idx="4573">
                  <c:v>36710</c:v>
                </c:pt>
                <c:pt idx="4574">
                  <c:v>36713</c:v>
                </c:pt>
                <c:pt idx="4575">
                  <c:v>36715</c:v>
                </c:pt>
                <c:pt idx="4576">
                  <c:v>36729</c:v>
                </c:pt>
                <c:pt idx="4577">
                  <c:v>36733</c:v>
                </c:pt>
                <c:pt idx="4578">
                  <c:v>36740</c:v>
                </c:pt>
                <c:pt idx="4579">
                  <c:v>36742</c:v>
                </c:pt>
                <c:pt idx="4580">
                  <c:v>36744</c:v>
                </c:pt>
                <c:pt idx="4581">
                  <c:v>36747</c:v>
                </c:pt>
                <c:pt idx="4582">
                  <c:v>36785</c:v>
                </c:pt>
                <c:pt idx="4583">
                  <c:v>36794</c:v>
                </c:pt>
                <c:pt idx="4584">
                  <c:v>36795</c:v>
                </c:pt>
                <c:pt idx="4585">
                  <c:v>36806</c:v>
                </c:pt>
                <c:pt idx="4586">
                  <c:v>36811</c:v>
                </c:pt>
                <c:pt idx="4587">
                  <c:v>36812</c:v>
                </c:pt>
                <c:pt idx="4588">
                  <c:v>36835</c:v>
                </c:pt>
                <c:pt idx="4589">
                  <c:v>36844</c:v>
                </c:pt>
                <c:pt idx="4590">
                  <c:v>36856</c:v>
                </c:pt>
                <c:pt idx="4591">
                  <c:v>36865</c:v>
                </c:pt>
                <c:pt idx="4592">
                  <c:v>36868</c:v>
                </c:pt>
                <c:pt idx="4593">
                  <c:v>36869</c:v>
                </c:pt>
                <c:pt idx="4594">
                  <c:v>36870</c:v>
                </c:pt>
                <c:pt idx="4595">
                  <c:v>36882</c:v>
                </c:pt>
                <c:pt idx="4596">
                  <c:v>36884</c:v>
                </c:pt>
                <c:pt idx="4597">
                  <c:v>36897</c:v>
                </c:pt>
                <c:pt idx="4598">
                  <c:v>36903</c:v>
                </c:pt>
                <c:pt idx="4599">
                  <c:v>36905</c:v>
                </c:pt>
                <c:pt idx="4600">
                  <c:v>36908</c:v>
                </c:pt>
                <c:pt idx="4601">
                  <c:v>36920</c:v>
                </c:pt>
                <c:pt idx="4602">
                  <c:v>36940</c:v>
                </c:pt>
                <c:pt idx="4603">
                  <c:v>36944</c:v>
                </c:pt>
                <c:pt idx="4604">
                  <c:v>36946</c:v>
                </c:pt>
                <c:pt idx="4605">
                  <c:v>36951</c:v>
                </c:pt>
                <c:pt idx="4606">
                  <c:v>36961</c:v>
                </c:pt>
                <c:pt idx="4607">
                  <c:v>36968</c:v>
                </c:pt>
                <c:pt idx="4608">
                  <c:v>36984</c:v>
                </c:pt>
                <c:pt idx="4609">
                  <c:v>36990</c:v>
                </c:pt>
                <c:pt idx="4610">
                  <c:v>36995</c:v>
                </c:pt>
                <c:pt idx="4611">
                  <c:v>37000</c:v>
                </c:pt>
                <c:pt idx="4612">
                  <c:v>37009</c:v>
                </c:pt>
                <c:pt idx="4613">
                  <c:v>37017</c:v>
                </c:pt>
                <c:pt idx="4614">
                  <c:v>37025</c:v>
                </c:pt>
                <c:pt idx="4615">
                  <c:v>37026</c:v>
                </c:pt>
                <c:pt idx="4616">
                  <c:v>37034</c:v>
                </c:pt>
                <c:pt idx="4617">
                  <c:v>37043</c:v>
                </c:pt>
                <c:pt idx="4618">
                  <c:v>37050</c:v>
                </c:pt>
                <c:pt idx="4619">
                  <c:v>37065</c:v>
                </c:pt>
                <c:pt idx="4620">
                  <c:v>37073</c:v>
                </c:pt>
                <c:pt idx="4621">
                  <c:v>37075</c:v>
                </c:pt>
                <c:pt idx="4622">
                  <c:v>37078</c:v>
                </c:pt>
                <c:pt idx="4623">
                  <c:v>37080</c:v>
                </c:pt>
                <c:pt idx="4624">
                  <c:v>37088</c:v>
                </c:pt>
                <c:pt idx="4625">
                  <c:v>37097</c:v>
                </c:pt>
                <c:pt idx="4626">
                  <c:v>37119</c:v>
                </c:pt>
                <c:pt idx="4627">
                  <c:v>37121</c:v>
                </c:pt>
                <c:pt idx="4628">
                  <c:v>37145</c:v>
                </c:pt>
                <c:pt idx="4629">
                  <c:v>37148</c:v>
                </c:pt>
                <c:pt idx="4630">
                  <c:v>37151</c:v>
                </c:pt>
                <c:pt idx="4631">
                  <c:v>37157</c:v>
                </c:pt>
                <c:pt idx="4632">
                  <c:v>37168</c:v>
                </c:pt>
                <c:pt idx="4633">
                  <c:v>37176</c:v>
                </c:pt>
                <c:pt idx="4634">
                  <c:v>37178</c:v>
                </c:pt>
                <c:pt idx="4635">
                  <c:v>37192</c:v>
                </c:pt>
                <c:pt idx="4636">
                  <c:v>37195</c:v>
                </c:pt>
                <c:pt idx="4637">
                  <c:v>37196</c:v>
                </c:pt>
                <c:pt idx="4638">
                  <c:v>37198</c:v>
                </c:pt>
                <c:pt idx="4639">
                  <c:v>37204</c:v>
                </c:pt>
                <c:pt idx="4640">
                  <c:v>37208</c:v>
                </c:pt>
                <c:pt idx="4641">
                  <c:v>37228</c:v>
                </c:pt>
                <c:pt idx="4642">
                  <c:v>37229</c:v>
                </c:pt>
                <c:pt idx="4643">
                  <c:v>37230</c:v>
                </c:pt>
                <c:pt idx="4644">
                  <c:v>37232</c:v>
                </c:pt>
                <c:pt idx="4645">
                  <c:v>37236</c:v>
                </c:pt>
                <c:pt idx="4646">
                  <c:v>37248</c:v>
                </c:pt>
                <c:pt idx="4647">
                  <c:v>37255</c:v>
                </c:pt>
                <c:pt idx="4648">
                  <c:v>37262</c:v>
                </c:pt>
                <c:pt idx="4649">
                  <c:v>37263</c:v>
                </c:pt>
                <c:pt idx="4650">
                  <c:v>37265</c:v>
                </c:pt>
                <c:pt idx="4651">
                  <c:v>37291</c:v>
                </c:pt>
                <c:pt idx="4652">
                  <c:v>37292</c:v>
                </c:pt>
                <c:pt idx="4653">
                  <c:v>37295</c:v>
                </c:pt>
                <c:pt idx="4654">
                  <c:v>37306</c:v>
                </c:pt>
                <c:pt idx="4655">
                  <c:v>37311</c:v>
                </c:pt>
                <c:pt idx="4656">
                  <c:v>37315</c:v>
                </c:pt>
                <c:pt idx="4657">
                  <c:v>37321</c:v>
                </c:pt>
                <c:pt idx="4658">
                  <c:v>37322</c:v>
                </c:pt>
                <c:pt idx="4659">
                  <c:v>37327</c:v>
                </c:pt>
                <c:pt idx="4660">
                  <c:v>37337</c:v>
                </c:pt>
                <c:pt idx="4661">
                  <c:v>37352</c:v>
                </c:pt>
                <c:pt idx="4662">
                  <c:v>37360</c:v>
                </c:pt>
                <c:pt idx="4663">
                  <c:v>37363</c:v>
                </c:pt>
                <c:pt idx="4664">
                  <c:v>37368</c:v>
                </c:pt>
                <c:pt idx="4665">
                  <c:v>37370</c:v>
                </c:pt>
                <c:pt idx="4666">
                  <c:v>37375</c:v>
                </c:pt>
                <c:pt idx="4667">
                  <c:v>37387</c:v>
                </c:pt>
                <c:pt idx="4668">
                  <c:v>37388</c:v>
                </c:pt>
                <c:pt idx="4669">
                  <c:v>37393</c:v>
                </c:pt>
                <c:pt idx="4670">
                  <c:v>37403</c:v>
                </c:pt>
                <c:pt idx="4671">
                  <c:v>37412</c:v>
                </c:pt>
                <c:pt idx="4672">
                  <c:v>37416</c:v>
                </c:pt>
                <c:pt idx="4673">
                  <c:v>37419</c:v>
                </c:pt>
                <c:pt idx="4674">
                  <c:v>37431</c:v>
                </c:pt>
                <c:pt idx="4675">
                  <c:v>37442</c:v>
                </c:pt>
                <c:pt idx="4676">
                  <c:v>37445</c:v>
                </c:pt>
                <c:pt idx="4677">
                  <c:v>37446</c:v>
                </c:pt>
                <c:pt idx="4678">
                  <c:v>37449</c:v>
                </c:pt>
                <c:pt idx="4679">
                  <c:v>37451</c:v>
                </c:pt>
                <c:pt idx="4680">
                  <c:v>37457</c:v>
                </c:pt>
                <c:pt idx="4681">
                  <c:v>37472</c:v>
                </c:pt>
                <c:pt idx="4682">
                  <c:v>37483</c:v>
                </c:pt>
                <c:pt idx="4683">
                  <c:v>37488</c:v>
                </c:pt>
                <c:pt idx="4684">
                  <c:v>37489</c:v>
                </c:pt>
                <c:pt idx="4685">
                  <c:v>37490</c:v>
                </c:pt>
                <c:pt idx="4686">
                  <c:v>37492</c:v>
                </c:pt>
                <c:pt idx="4687">
                  <c:v>37497</c:v>
                </c:pt>
                <c:pt idx="4688">
                  <c:v>37502</c:v>
                </c:pt>
                <c:pt idx="4689">
                  <c:v>37503</c:v>
                </c:pt>
                <c:pt idx="4690">
                  <c:v>37504</c:v>
                </c:pt>
                <c:pt idx="4691">
                  <c:v>37508</c:v>
                </c:pt>
                <c:pt idx="4692">
                  <c:v>37509</c:v>
                </c:pt>
                <c:pt idx="4693">
                  <c:v>37513</c:v>
                </c:pt>
                <c:pt idx="4694">
                  <c:v>37518</c:v>
                </c:pt>
                <c:pt idx="4695">
                  <c:v>37529</c:v>
                </c:pt>
                <c:pt idx="4696">
                  <c:v>37539</c:v>
                </c:pt>
                <c:pt idx="4697">
                  <c:v>37548</c:v>
                </c:pt>
                <c:pt idx="4698">
                  <c:v>37558</c:v>
                </c:pt>
                <c:pt idx="4699">
                  <c:v>37560</c:v>
                </c:pt>
                <c:pt idx="4700">
                  <c:v>37564</c:v>
                </c:pt>
                <c:pt idx="4701">
                  <c:v>37573</c:v>
                </c:pt>
                <c:pt idx="4702">
                  <c:v>37575</c:v>
                </c:pt>
                <c:pt idx="4703">
                  <c:v>37578</c:v>
                </c:pt>
                <c:pt idx="4704">
                  <c:v>37595</c:v>
                </c:pt>
                <c:pt idx="4705">
                  <c:v>37602</c:v>
                </c:pt>
                <c:pt idx="4706">
                  <c:v>37603</c:v>
                </c:pt>
                <c:pt idx="4707">
                  <c:v>37616</c:v>
                </c:pt>
                <c:pt idx="4708">
                  <c:v>37620</c:v>
                </c:pt>
                <c:pt idx="4709">
                  <c:v>37631</c:v>
                </c:pt>
                <c:pt idx="4710">
                  <c:v>37637</c:v>
                </c:pt>
                <c:pt idx="4711">
                  <c:v>37638</c:v>
                </c:pt>
                <c:pt idx="4712">
                  <c:v>37640</c:v>
                </c:pt>
                <c:pt idx="4713">
                  <c:v>37643</c:v>
                </c:pt>
                <c:pt idx="4714">
                  <c:v>37649</c:v>
                </c:pt>
                <c:pt idx="4715">
                  <c:v>37666</c:v>
                </c:pt>
                <c:pt idx="4716">
                  <c:v>37682</c:v>
                </c:pt>
                <c:pt idx="4717">
                  <c:v>37683</c:v>
                </c:pt>
                <c:pt idx="4718">
                  <c:v>37688</c:v>
                </c:pt>
                <c:pt idx="4719">
                  <c:v>37692</c:v>
                </c:pt>
                <c:pt idx="4720">
                  <c:v>37701</c:v>
                </c:pt>
                <c:pt idx="4721">
                  <c:v>37716</c:v>
                </c:pt>
                <c:pt idx="4722">
                  <c:v>37717</c:v>
                </c:pt>
                <c:pt idx="4723">
                  <c:v>37725</c:v>
                </c:pt>
                <c:pt idx="4724">
                  <c:v>37726</c:v>
                </c:pt>
                <c:pt idx="4725">
                  <c:v>37729</c:v>
                </c:pt>
                <c:pt idx="4726">
                  <c:v>37733</c:v>
                </c:pt>
                <c:pt idx="4727">
                  <c:v>37773</c:v>
                </c:pt>
                <c:pt idx="4728">
                  <c:v>37779</c:v>
                </c:pt>
                <c:pt idx="4729">
                  <c:v>37781</c:v>
                </c:pt>
                <c:pt idx="4730">
                  <c:v>37794</c:v>
                </c:pt>
                <c:pt idx="4731">
                  <c:v>37798</c:v>
                </c:pt>
                <c:pt idx="4732">
                  <c:v>37801</c:v>
                </c:pt>
                <c:pt idx="4733">
                  <c:v>37810</c:v>
                </c:pt>
                <c:pt idx="4734">
                  <c:v>37818</c:v>
                </c:pt>
                <c:pt idx="4735">
                  <c:v>37821</c:v>
                </c:pt>
                <c:pt idx="4736">
                  <c:v>37826</c:v>
                </c:pt>
                <c:pt idx="4737">
                  <c:v>37835</c:v>
                </c:pt>
                <c:pt idx="4738">
                  <c:v>37844</c:v>
                </c:pt>
                <c:pt idx="4739">
                  <c:v>37863</c:v>
                </c:pt>
                <c:pt idx="4740">
                  <c:v>37879</c:v>
                </c:pt>
                <c:pt idx="4741">
                  <c:v>37883</c:v>
                </c:pt>
                <c:pt idx="4742">
                  <c:v>37885</c:v>
                </c:pt>
                <c:pt idx="4743">
                  <c:v>37912</c:v>
                </c:pt>
                <c:pt idx="4744">
                  <c:v>37917</c:v>
                </c:pt>
                <c:pt idx="4745">
                  <c:v>37920</c:v>
                </c:pt>
                <c:pt idx="4746">
                  <c:v>37927</c:v>
                </c:pt>
                <c:pt idx="4747">
                  <c:v>37945</c:v>
                </c:pt>
                <c:pt idx="4748">
                  <c:v>37972</c:v>
                </c:pt>
                <c:pt idx="4749">
                  <c:v>37977</c:v>
                </c:pt>
                <c:pt idx="4750">
                  <c:v>37978</c:v>
                </c:pt>
                <c:pt idx="4751">
                  <c:v>37980</c:v>
                </c:pt>
                <c:pt idx="4752">
                  <c:v>37981</c:v>
                </c:pt>
                <c:pt idx="4753">
                  <c:v>37994</c:v>
                </c:pt>
                <c:pt idx="4754">
                  <c:v>38019</c:v>
                </c:pt>
                <c:pt idx="4755">
                  <c:v>38030</c:v>
                </c:pt>
                <c:pt idx="4756">
                  <c:v>38031</c:v>
                </c:pt>
                <c:pt idx="4757">
                  <c:v>38033</c:v>
                </c:pt>
                <c:pt idx="4758">
                  <c:v>38034</c:v>
                </c:pt>
                <c:pt idx="4759">
                  <c:v>38035</c:v>
                </c:pt>
                <c:pt idx="4760">
                  <c:v>38036</c:v>
                </c:pt>
                <c:pt idx="4761">
                  <c:v>38042</c:v>
                </c:pt>
                <c:pt idx="4762">
                  <c:v>38043</c:v>
                </c:pt>
                <c:pt idx="4763">
                  <c:v>38048</c:v>
                </c:pt>
                <c:pt idx="4764">
                  <c:v>38049</c:v>
                </c:pt>
                <c:pt idx="4765">
                  <c:v>38054</c:v>
                </c:pt>
                <c:pt idx="4766">
                  <c:v>38058</c:v>
                </c:pt>
                <c:pt idx="4767">
                  <c:v>38067</c:v>
                </c:pt>
                <c:pt idx="4768">
                  <c:v>38079</c:v>
                </c:pt>
                <c:pt idx="4769">
                  <c:v>38094</c:v>
                </c:pt>
                <c:pt idx="4770">
                  <c:v>38126</c:v>
                </c:pt>
                <c:pt idx="4771">
                  <c:v>38136</c:v>
                </c:pt>
                <c:pt idx="4772">
                  <c:v>38142</c:v>
                </c:pt>
                <c:pt idx="4773">
                  <c:v>38154</c:v>
                </c:pt>
                <c:pt idx="4774">
                  <c:v>38155</c:v>
                </c:pt>
                <c:pt idx="4775">
                  <c:v>38161</c:v>
                </c:pt>
                <c:pt idx="4776">
                  <c:v>38163</c:v>
                </c:pt>
                <c:pt idx="4777">
                  <c:v>38169</c:v>
                </c:pt>
                <c:pt idx="4778">
                  <c:v>38182</c:v>
                </c:pt>
                <c:pt idx="4779">
                  <c:v>38186</c:v>
                </c:pt>
                <c:pt idx="4780">
                  <c:v>38207</c:v>
                </c:pt>
                <c:pt idx="4781">
                  <c:v>38222</c:v>
                </c:pt>
                <c:pt idx="4782">
                  <c:v>38226</c:v>
                </c:pt>
                <c:pt idx="4783">
                  <c:v>38230</c:v>
                </c:pt>
                <c:pt idx="4784">
                  <c:v>38241</c:v>
                </c:pt>
                <c:pt idx="4785">
                  <c:v>38243</c:v>
                </c:pt>
                <c:pt idx="4786">
                  <c:v>38249</c:v>
                </c:pt>
                <c:pt idx="4787">
                  <c:v>38256</c:v>
                </c:pt>
                <c:pt idx="4788">
                  <c:v>38268</c:v>
                </c:pt>
                <c:pt idx="4789">
                  <c:v>38269</c:v>
                </c:pt>
                <c:pt idx="4790">
                  <c:v>38272</c:v>
                </c:pt>
                <c:pt idx="4791">
                  <c:v>38276</c:v>
                </c:pt>
                <c:pt idx="4792">
                  <c:v>38282</c:v>
                </c:pt>
                <c:pt idx="4793">
                  <c:v>38283</c:v>
                </c:pt>
                <c:pt idx="4794">
                  <c:v>38284</c:v>
                </c:pt>
                <c:pt idx="4795">
                  <c:v>38298</c:v>
                </c:pt>
                <c:pt idx="4796">
                  <c:v>38305</c:v>
                </c:pt>
                <c:pt idx="4797">
                  <c:v>38306</c:v>
                </c:pt>
                <c:pt idx="4798">
                  <c:v>38316</c:v>
                </c:pt>
                <c:pt idx="4799">
                  <c:v>38319</c:v>
                </c:pt>
                <c:pt idx="4800">
                  <c:v>38320</c:v>
                </c:pt>
                <c:pt idx="4801">
                  <c:v>38323</c:v>
                </c:pt>
                <c:pt idx="4802">
                  <c:v>38329</c:v>
                </c:pt>
                <c:pt idx="4803">
                  <c:v>38342</c:v>
                </c:pt>
                <c:pt idx="4804">
                  <c:v>38355</c:v>
                </c:pt>
                <c:pt idx="4805">
                  <c:v>38366</c:v>
                </c:pt>
                <c:pt idx="4806">
                  <c:v>38368</c:v>
                </c:pt>
                <c:pt idx="4807">
                  <c:v>38375</c:v>
                </c:pt>
                <c:pt idx="4808">
                  <c:v>38394</c:v>
                </c:pt>
                <c:pt idx="4809">
                  <c:v>38408</c:v>
                </c:pt>
                <c:pt idx="4810">
                  <c:v>38428</c:v>
                </c:pt>
                <c:pt idx="4811">
                  <c:v>38434</c:v>
                </c:pt>
                <c:pt idx="4812">
                  <c:v>38435</c:v>
                </c:pt>
                <c:pt idx="4813">
                  <c:v>38444</c:v>
                </c:pt>
                <c:pt idx="4814">
                  <c:v>38445</c:v>
                </c:pt>
                <c:pt idx="4815">
                  <c:v>38460</c:v>
                </c:pt>
                <c:pt idx="4816">
                  <c:v>38477</c:v>
                </c:pt>
                <c:pt idx="4817">
                  <c:v>38478</c:v>
                </c:pt>
                <c:pt idx="4818">
                  <c:v>38481</c:v>
                </c:pt>
                <c:pt idx="4819">
                  <c:v>38486</c:v>
                </c:pt>
                <c:pt idx="4820">
                  <c:v>38495</c:v>
                </c:pt>
                <c:pt idx="4821">
                  <c:v>38497</c:v>
                </c:pt>
                <c:pt idx="4822">
                  <c:v>38503</c:v>
                </c:pt>
                <c:pt idx="4823">
                  <c:v>38507</c:v>
                </c:pt>
                <c:pt idx="4824">
                  <c:v>38538</c:v>
                </c:pt>
                <c:pt idx="4825">
                  <c:v>38542</c:v>
                </c:pt>
                <c:pt idx="4826">
                  <c:v>38544</c:v>
                </c:pt>
                <c:pt idx="4827">
                  <c:v>38546</c:v>
                </c:pt>
                <c:pt idx="4828">
                  <c:v>38550</c:v>
                </c:pt>
                <c:pt idx="4829">
                  <c:v>38563</c:v>
                </c:pt>
                <c:pt idx="4830">
                  <c:v>38577</c:v>
                </c:pt>
                <c:pt idx="4831">
                  <c:v>38582</c:v>
                </c:pt>
                <c:pt idx="4832">
                  <c:v>38587</c:v>
                </c:pt>
                <c:pt idx="4833">
                  <c:v>38597</c:v>
                </c:pt>
                <c:pt idx="4834">
                  <c:v>38601</c:v>
                </c:pt>
                <c:pt idx="4835">
                  <c:v>38602</c:v>
                </c:pt>
                <c:pt idx="4836">
                  <c:v>38605</c:v>
                </c:pt>
                <c:pt idx="4837">
                  <c:v>38609</c:v>
                </c:pt>
                <c:pt idx="4838">
                  <c:v>38611</c:v>
                </c:pt>
                <c:pt idx="4839">
                  <c:v>38618</c:v>
                </c:pt>
                <c:pt idx="4840">
                  <c:v>38643</c:v>
                </c:pt>
                <c:pt idx="4841">
                  <c:v>38645</c:v>
                </c:pt>
                <c:pt idx="4842">
                  <c:v>38651</c:v>
                </c:pt>
                <c:pt idx="4843">
                  <c:v>38652</c:v>
                </c:pt>
                <c:pt idx="4844">
                  <c:v>38653</c:v>
                </c:pt>
                <c:pt idx="4845">
                  <c:v>38654</c:v>
                </c:pt>
                <c:pt idx="4846">
                  <c:v>38660</c:v>
                </c:pt>
                <c:pt idx="4847">
                  <c:v>38675</c:v>
                </c:pt>
                <c:pt idx="4848">
                  <c:v>38676</c:v>
                </c:pt>
                <c:pt idx="4849">
                  <c:v>38719</c:v>
                </c:pt>
                <c:pt idx="4850">
                  <c:v>38722</c:v>
                </c:pt>
                <c:pt idx="4851">
                  <c:v>38735</c:v>
                </c:pt>
                <c:pt idx="4852">
                  <c:v>38737</c:v>
                </c:pt>
                <c:pt idx="4853">
                  <c:v>38739</c:v>
                </c:pt>
                <c:pt idx="4854">
                  <c:v>38750</c:v>
                </c:pt>
                <c:pt idx="4855">
                  <c:v>38756</c:v>
                </c:pt>
                <c:pt idx="4856">
                  <c:v>38764</c:v>
                </c:pt>
                <c:pt idx="4857">
                  <c:v>38775</c:v>
                </c:pt>
                <c:pt idx="4858">
                  <c:v>38776</c:v>
                </c:pt>
                <c:pt idx="4859">
                  <c:v>38790</c:v>
                </c:pt>
                <c:pt idx="4860">
                  <c:v>38792</c:v>
                </c:pt>
                <c:pt idx="4861">
                  <c:v>38796</c:v>
                </c:pt>
                <c:pt idx="4862">
                  <c:v>38802</c:v>
                </c:pt>
                <c:pt idx="4863">
                  <c:v>38809</c:v>
                </c:pt>
                <c:pt idx="4864">
                  <c:v>38825</c:v>
                </c:pt>
                <c:pt idx="4865">
                  <c:v>38829</c:v>
                </c:pt>
                <c:pt idx="4866">
                  <c:v>38859</c:v>
                </c:pt>
                <c:pt idx="4867">
                  <c:v>38872</c:v>
                </c:pt>
                <c:pt idx="4868">
                  <c:v>38882</c:v>
                </c:pt>
                <c:pt idx="4869">
                  <c:v>38883</c:v>
                </c:pt>
                <c:pt idx="4870">
                  <c:v>38894</c:v>
                </c:pt>
                <c:pt idx="4871">
                  <c:v>38901</c:v>
                </c:pt>
                <c:pt idx="4872">
                  <c:v>38902</c:v>
                </c:pt>
                <c:pt idx="4873">
                  <c:v>38913</c:v>
                </c:pt>
                <c:pt idx="4874">
                  <c:v>38924</c:v>
                </c:pt>
                <c:pt idx="4875">
                  <c:v>38928</c:v>
                </c:pt>
                <c:pt idx="4876">
                  <c:v>38931</c:v>
                </c:pt>
                <c:pt idx="4877">
                  <c:v>38933</c:v>
                </c:pt>
                <c:pt idx="4878">
                  <c:v>38939</c:v>
                </c:pt>
                <c:pt idx="4879">
                  <c:v>38942</c:v>
                </c:pt>
                <c:pt idx="4880">
                  <c:v>38952</c:v>
                </c:pt>
                <c:pt idx="4881">
                  <c:v>38953</c:v>
                </c:pt>
                <c:pt idx="4882">
                  <c:v>38954</c:v>
                </c:pt>
                <c:pt idx="4883">
                  <c:v>38957</c:v>
                </c:pt>
                <c:pt idx="4884">
                  <c:v>38972</c:v>
                </c:pt>
                <c:pt idx="4885">
                  <c:v>38979</c:v>
                </c:pt>
                <c:pt idx="4886">
                  <c:v>38986</c:v>
                </c:pt>
                <c:pt idx="4887">
                  <c:v>38998</c:v>
                </c:pt>
                <c:pt idx="4888">
                  <c:v>38999</c:v>
                </c:pt>
                <c:pt idx="4889">
                  <c:v>39005</c:v>
                </c:pt>
                <c:pt idx="4890">
                  <c:v>39006</c:v>
                </c:pt>
                <c:pt idx="4891">
                  <c:v>39018</c:v>
                </c:pt>
                <c:pt idx="4892">
                  <c:v>39029</c:v>
                </c:pt>
                <c:pt idx="4893">
                  <c:v>39031</c:v>
                </c:pt>
                <c:pt idx="4894">
                  <c:v>39036</c:v>
                </c:pt>
                <c:pt idx="4895">
                  <c:v>39040</c:v>
                </c:pt>
                <c:pt idx="4896">
                  <c:v>39046</c:v>
                </c:pt>
                <c:pt idx="4897">
                  <c:v>39049</c:v>
                </c:pt>
                <c:pt idx="4898">
                  <c:v>39050</c:v>
                </c:pt>
                <c:pt idx="4899">
                  <c:v>39051</c:v>
                </c:pt>
                <c:pt idx="4900">
                  <c:v>39052</c:v>
                </c:pt>
                <c:pt idx="4901">
                  <c:v>39057</c:v>
                </c:pt>
                <c:pt idx="4902">
                  <c:v>39059</c:v>
                </c:pt>
                <c:pt idx="4903">
                  <c:v>39062</c:v>
                </c:pt>
                <c:pt idx="4904">
                  <c:v>39070</c:v>
                </c:pt>
                <c:pt idx="4905">
                  <c:v>39077</c:v>
                </c:pt>
                <c:pt idx="4906">
                  <c:v>39083</c:v>
                </c:pt>
                <c:pt idx="4907">
                  <c:v>39099</c:v>
                </c:pt>
                <c:pt idx="4908">
                  <c:v>39102</c:v>
                </c:pt>
                <c:pt idx="4909">
                  <c:v>39131</c:v>
                </c:pt>
                <c:pt idx="4910">
                  <c:v>39150</c:v>
                </c:pt>
                <c:pt idx="4911">
                  <c:v>39151</c:v>
                </c:pt>
                <c:pt idx="4912">
                  <c:v>39164</c:v>
                </c:pt>
                <c:pt idx="4913">
                  <c:v>39177</c:v>
                </c:pt>
                <c:pt idx="4914">
                  <c:v>39194</c:v>
                </c:pt>
                <c:pt idx="4915">
                  <c:v>39196</c:v>
                </c:pt>
                <c:pt idx="4916">
                  <c:v>39201</c:v>
                </c:pt>
                <c:pt idx="4917">
                  <c:v>39202</c:v>
                </c:pt>
                <c:pt idx="4918">
                  <c:v>39205</c:v>
                </c:pt>
                <c:pt idx="4919">
                  <c:v>39210</c:v>
                </c:pt>
                <c:pt idx="4920">
                  <c:v>39217</c:v>
                </c:pt>
                <c:pt idx="4921">
                  <c:v>39218</c:v>
                </c:pt>
                <c:pt idx="4922">
                  <c:v>39229</c:v>
                </c:pt>
                <c:pt idx="4923">
                  <c:v>39231</c:v>
                </c:pt>
                <c:pt idx="4924">
                  <c:v>39233</c:v>
                </c:pt>
                <c:pt idx="4925">
                  <c:v>39234</c:v>
                </c:pt>
                <c:pt idx="4926">
                  <c:v>39252</c:v>
                </c:pt>
                <c:pt idx="4927">
                  <c:v>39253</c:v>
                </c:pt>
                <c:pt idx="4928">
                  <c:v>39255</c:v>
                </c:pt>
                <c:pt idx="4929">
                  <c:v>39266</c:v>
                </c:pt>
                <c:pt idx="4930">
                  <c:v>39273</c:v>
                </c:pt>
                <c:pt idx="4931">
                  <c:v>39275</c:v>
                </c:pt>
                <c:pt idx="4932">
                  <c:v>39277</c:v>
                </c:pt>
                <c:pt idx="4933">
                  <c:v>39286</c:v>
                </c:pt>
                <c:pt idx="4934">
                  <c:v>39288</c:v>
                </c:pt>
                <c:pt idx="4935">
                  <c:v>39293</c:v>
                </c:pt>
                <c:pt idx="4936">
                  <c:v>39303</c:v>
                </c:pt>
                <c:pt idx="4937">
                  <c:v>39309</c:v>
                </c:pt>
                <c:pt idx="4938">
                  <c:v>39327</c:v>
                </c:pt>
                <c:pt idx="4939">
                  <c:v>39381</c:v>
                </c:pt>
                <c:pt idx="4940">
                  <c:v>39405</c:v>
                </c:pt>
                <c:pt idx="4941">
                  <c:v>39418</c:v>
                </c:pt>
                <c:pt idx="4942">
                  <c:v>39428</c:v>
                </c:pt>
                <c:pt idx="4943">
                  <c:v>39439</c:v>
                </c:pt>
                <c:pt idx="4944">
                  <c:v>39449</c:v>
                </c:pt>
                <c:pt idx="4945">
                  <c:v>39473</c:v>
                </c:pt>
                <c:pt idx="4946">
                  <c:v>39494</c:v>
                </c:pt>
                <c:pt idx="4947">
                  <c:v>39503</c:v>
                </c:pt>
                <c:pt idx="4948">
                  <c:v>39505</c:v>
                </c:pt>
                <c:pt idx="4949">
                  <c:v>39510</c:v>
                </c:pt>
                <c:pt idx="4950">
                  <c:v>39525</c:v>
                </c:pt>
                <c:pt idx="4951">
                  <c:v>39529</c:v>
                </c:pt>
                <c:pt idx="4952">
                  <c:v>39534</c:v>
                </c:pt>
                <c:pt idx="4953">
                  <c:v>39538</c:v>
                </c:pt>
                <c:pt idx="4954">
                  <c:v>39540</c:v>
                </c:pt>
                <c:pt idx="4955">
                  <c:v>39547</c:v>
                </c:pt>
                <c:pt idx="4956">
                  <c:v>39555</c:v>
                </c:pt>
                <c:pt idx="4957">
                  <c:v>39567</c:v>
                </c:pt>
                <c:pt idx="4958">
                  <c:v>39569</c:v>
                </c:pt>
                <c:pt idx="4959">
                  <c:v>39573</c:v>
                </c:pt>
                <c:pt idx="4960">
                  <c:v>39583</c:v>
                </c:pt>
                <c:pt idx="4961">
                  <c:v>39588</c:v>
                </c:pt>
                <c:pt idx="4962">
                  <c:v>39593</c:v>
                </c:pt>
                <c:pt idx="4963">
                  <c:v>39612</c:v>
                </c:pt>
                <c:pt idx="4964">
                  <c:v>39613</c:v>
                </c:pt>
                <c:pt idx="4965">
                  <c:v>39618</c:v>
                </c:pt>
                <c:pt idx="4966">
                  <c:v>39619</c:v>
                </c:pt>
                <c:pt idx="4967">
                  <c:v>39620</c:v>
                </c:pt>
                <c:pt idx="4968">
                  <c:v>39622</c:v>
                </c:pt>
                <c:pt idx="4969">
                  <c:v>39626</c:v>
                </c:pt>
                <c:pt idx="4970">
                  <c:v>39628</c:v>
                </c:pt>
                <c:pt idx="4971">
                  <c:v>39629</c:v>
                </c:pt>
                <c:pt idx="4972">
                  <c:v>39648</c:v>
                </c:pt>
                <c:pt idx="4973">
                  <c:v>39649</c:v>
                </c:pt>
                <c:pt idx="4974">
                  <c:v>39656</c:v>
                </c:pt>
                <c:pt idx="4975">
                  <c:v>39657</c:v>
                </c:pt>
                <c:pt idx="4976">
                  <c:v>39670</c:v>
                </c:pt>
                <c:pt idx="4977">
                  <c:v>39694</c:v>
                </c:pt>
                <c:pt idx="4978">
                  <c:v>39701</c:v>
                </c:pt>
                <c:pt idx="4979">
                  <c:v>39713</c:v>
                </c:pt>
                <c:pt idx="4980">
                  <c:v>39723</c:v>
                </c:pt>
                <c:pt idx="4981">
                  <c:v>39729</c:v>
                </c:pt>
                <c:pt idx="4982">
                  <c:v>39735</c:v>
                </c:pt>
                <c:pt idx="4983">
                  <c:v>39748</c:v>
                </c:pt>
                <c:pt idx="4984">
                  <c:v>39754</c:v>
                </c:pt>
                <c:pt idx="4985">
                  <c:v>39760</c:v>
                </c:pt>
                <c:pt idx="4986">
                  <c:v>39766</c:v>
                </c:pt>
                <c:pt idx="4987">
                  <c:v>39769</c:v>
                </c:pt>
                <c:pt idx="4988">
                  <c:v>39776</c:v>
                </c:pt>
                <c:pt idx="4989">
                  <c:v>39777</c:v>
                </c:pt>
                <c:pt idx="4990">
                  <c:v>39779</c:v>
                </c:pt>
                <c:pt idx="4991">
                  <c:v>39801</c:v>
                </c:pt>
                <c:pt idx="4992">
                  <c:v>39806</c:v>
                </c:pt>
                <c:pt idx="4993">
                  <c:v>39807</c:v>
                </c:pt>
                <c:pt idx="4994">
                  <c:v>39817</c:v>
                </c:pt>
                <c:pt idx="4995">
                  <c:v>39834</c:v>
                </c:pt>
                <c:pt idx="4996">
                  <c:v>39836</c:v>
                </c:pt>
                <c:pt idx="4997">
                  <c:v>39838</c:v>
                </c:pt>
                <c:pt idx="4998">
                  <c:v>39842</c:v>
                </c:pt>
                <c:pt idx="4999">
                  <c:v>39845</c:v>
                </c:pt>
                <c:pt idx="5000">
                  <c:v>39863</c:v>
                </c:pt>
                <c:pt idx="5001">
                  <c:v>39872</c:v>
                </c:pt>
                <c:pt idx="5002">
                  <c:v>39874</c:v>
                </c:pt>
                <c:pt idx="5003">
                  <c:v>39878</c:v>
                </c:pt>
                <c:pt idx="5004">
                  <c:v>39883</c:v>
                </c:pt>
                <c:pt idx="5005">
                  <c:v>39919</c:v>
                </c:pt>
                <c:pt idx="5006">
                  <c:v>39921</c:v>
                </c:pt>
                <c:pt idx="5007">
                  <c:v>39933</c:v>
                </c:pt>
                <c:pt idx="5008">
                  <c:v>39953</c:v>
                </c:pt>
                <c:pt idx="5009">
                  <c:v>39974</c:v>
                </c:pt>
                <c:pt idx="5010">
                  <c:v>39981</c:v>
                </c:pt>
                <c:pt idx="5011">
                  <c:v>39985</c:v>
                </c:pt>
                <c:pt idx="5012">
                  <c:v>39991</c:v>
                </c:pt>
                <c:pt idx="5013">
                  <c:v>40003</c:v>
                </c:pt>
                <c:pt idx="5014">
                  <c:v>40011</c:v>
                </c:pt>
                <c:pt idx="5015">
                  <c:v>40012</c:v>
                </c:pt>
                <c:pt idx="5016">
                  <c:v>40020</c:v>
                </c:pt>
                <c:pt idx="5017">
                  <c:v>40027</c:v>
                </c:pt>
                <c:pt idx="5018">
                  <c:v>40030</c:v>
                </c:pt>
                <c:pt idx="5019">
                  <c:v>40032</c:v>
                </c:pt>
                <c:pt idx="5020">
                  <c:v>40034</c:v>
                </c:pt>
                <c:pt idx="5021">
                  <c:v>40036</c:v>
                </c:pt>
                <c:pt idx="5022">
                  <c:v>40043</c:v>
                </c:pt>
                <c:pt idx="5023">
                  <c:v>40045</c:v>
                </c:pt>
                <c:pt idx="5024">
                  <c:v>40047</c:v>
                </c:pt>
                <c:pt idx="5025">
                  <c:v>40048</c:v>
                </c:pt>
                <c:pt idx="5026">
                  <c:v>40055</c:v>
                </c:pt>
                <c:pt idx="5027">
                  <c:v>40060</c:v>
                </c:pt>
                <c:pt idx="5028">
                  <c:v>40073</c:v>
                </c:pt>
                <c:pt idx="5029">
                  <c:v>40087</c:v>
                </c:pt>
                <c:pt idx="5030">
                  <c:v>40088</c:v>
                </c:pt>
                <c:pt idx="5031">
                  <c:v>40089</c:v>
                </c:pt>
                <c:pt idx="5032">
                  <c:v>40090</c:v>
                </c:pt>
                <c:pt idx="5033">
                  <c:v>40095</c:v>
                </c:pt>
                <c:pt idx="5034">
                  <c:v>40103</c:v>
                </c:pt>
                <c:pt idx="5035">
                  <c:v>40109</c:v>
                </c:pt>
                <c:pt idx="5036">
                  <c:v>40116</c:v>
                </c:pt>
                <c:pt idx="5037">
                  <c:v>40121</c:v>
                </c:pt>
                <c:pt idx="5038">
                  <c:v>40129</c:v>
                </c:pt>
                <c:pt idx="5039">
                  <c:v>40136</c:v>
                </c:pt>
                <c:pt idx="5040">
                  <c:v>40137</c:v>
                </c:pt>
                <c:pt idx="5041">
                  <c:v>40144</c:v>
                </c:pt>
                <c:pt idx="5042">
                  <c:v>40147</c:v>
                </c:pt>
                <c:pt idx="5043">
                  <c:v>40151</c:v>
                </c:pt>
                <c:pt idx="5044">
                  <c:v>40164</c:v>
                </c:pt>
                <c:pt idx="5045">
                  <c:v>40184</c:v>
                </c:pt>
                <c:pt idx="5046">
                  <c:v>40251</c:v>
                </c:pt>
                <c:pt idx="5047">
                  <c:v>40276</c:v>
                </c:pt>
                <c:pt idx="5048">
                  <c:v>40283</c:v>
                </c:pt>
                <c:pt idx="5049">
                  <c:v>40308</c:v>
                </c:pt>
                <c:pt idx="5050">
                  <c:v>40333</c:v>
                </c:pt>
                <c:pt idx="5051">
                  <c:v>40345</c:v>
                </c:pt>
                <c:pt idx="5052">
                  <c:v>40349</c:v>
                </c:pt>
                <c:pt idx="5053">
                  <c:v>40355</c:v>
                </c:pt>
                <c:pt idx="5054">
                  <c:v>40357</c:v>
                </c:pt>
                <c:pt idx="5055">
                  <c:v>40358</c:v>
                </c:pt>
                <c:pt idx="5056">
                  <c:v>40359</c:v>
                </c:pt>
                <c:pt idx="5057">
                  <c:v>40360</c:v>
                </c:pt>
                <c:pt idx="5058">
                  <c:v>40371</c:v>
                </c:pt>
                <c:pt idx="5059">
                  <c:v>40380</c:v>
                </c:pt>
                <c:pt idx="5060">
                  <c:v>40383</c:v>
                </c:pt>
                <c:pt idx="5061">
                  <c:v>40388</c:v>
                </c:pt>
                <c:pt idx="5062">
                  <c:v>40414</c:v>
                </c:pt>
                <c:pt idx="5063">
                  <c:v>40418</c:v>
                </c:pt>
                <c:pt idx="5064">
                  <c:v>40420</c:v>
                </c:pt>
                <c:pt idx="5065">
                  <c:v>40437</c:v>
                </c:pt>
                <c:pt idx="5066">
                  <c:v>40446</c:v>
                </c:pt>
                <c:pt idx="5067">
                  <c:v>40450</c:v>
                </c:pt>
                <c:pt idx="5068">
                  <c:v>40459</c:v>
                </c:pt>
                <c:pt idx="5069">
                  <c:v>40465</c:v>
                </c:pt>
                <c:pt idx="5070">
                  <c:v>40472</c:v>
                </c:pt>
                <c:pt idx="5071">
                  <c:v>40475</c:v>
                </c:pt>
                <c:pt idx="5072">
                  <c:v>40482</c:v>
                </c:pt>
                <c:pt idx="5073">
                  <c:v>40497</c:v>
                </c:pt>
                <c:pt idx="5074">
                  <c:v>40498</c:v>
                </c:pt>
                <c:pt idx="5075">
                  <c:v>40501</c:v>
                </c:pt>
                <c:pt idx="5076">
                  <c:v>40518</c:v>
                </c:pt>
                <c:pt idx="5077">
                  <c:v>40524</c:v>
                </c:pt>
                <c:pt idx="5078">
                  <c:v>40545</c:v>
                </c:pt>
                <c:pt idx="5079">
                  <c:v>40547</c:v>
                </c:pt>
                <c:pt idx="5080">
                  <c:v>40548</c:v>
                </c:pt>
                <c:pt idx="5081">
                  <c:v>40567</c:v>
                </c:pt>
                <c:pt idx="5082">
                  <c:v>40569</c:v>
                </c:pt>
                <c:pt idx="5083">
                  <c:v>40571</c:v>
                </c:pt>
                <c:pt idx="5084">
                  <c:v>40573</c:v>
                </c:pt>
                <c:pt idx="5085">
                  <c:v>40580</c:v>
                </c:pt>
                <c:pt idx="5086">
                  <c:v>40589</c:v>
                </c:pt>
                <c:pt idx="5087">
                  <c:v>40601</c:v>
                </c:pt>
                <c:pt idx="5088">
                  <c:v>40605</c:v>
                </c:pt>
                <c:pt idx="5089">
                  <c:v>40612</c:v>
                </c:pt>
                <c:pt idx="5090">
                  <c:v>40616</c:v>
                </c:pt>
                <c:pt idx="5091">
                  <c:v>40617</c:v>
                </c:pt>
                <c:pt idx="5092">
                  <c:v>40621</c:v>
                </c:pt>
                <c:pt idx="5093">
                  <c:v>40634</c:v>
                </c:pt>
                <c:pt idx="5094">
                  <c:v>40636</c:v>
                </c:pt>
                <c:pt idx="5095">
                  <c:v>40637</c:v>
                </c:pt>
                <c:pt idx="5096">
                  <c:v>40638</c:v>
                </c:pt>
                <c:pt idx="5097">
                  <c:v>40664</c:v>
                </c:pt>
                <c:pt idx="5098">
                  <c:v>40669</c:v>
                </c:pt>
                <c:pt idx="5099">
                  <c:v>40670</c:v>
                </c:pt>
                <c:pt idx="5100">
                  <c:v>40677</c:v>
                </c:pt>
                <c:pt idx="5101">
                  <c:v>40680</c:v>
                </c:pt>
                <c:pt idx="5102">
                  <c:v>40688</c:v>
                </c:pt>
                <c:pt idx="5103">
                  <c:v>40691</c:v>
                </c:pt>
                <c:pt idx="5104">
                  <c:v>40697</c:v>
                </c:pt>
                <c:pt idx="5105">
                  <c:v>40698</c:v>
                </c:pt>
                <c:pt idx="5106">
                  <c:v>40706</c:v>
                </c:pt>
                <c:pt idx="5107">
                  <c:v>40712</c:v>
                </c:pt>
                <c:pt idx="5108">
                  <c:v>40713</c:v>
                </c:pt>
                <c:pt idx="5109">
                  <c:v>40717</c:v>
                </c:pt>
                <c:pt idx="5110">
                  <c:v>40723</c:v>
                </c:pt>
                <c:pt idx="5111">
                  <c:v>40727</c:v>
                </c:pt>
                <c:pt idx="5112">
                  <c:v>40729</c:v>
                </c:pt>
                <c:pt idx="5113">
                  <c:v>40739</c:v>
                </c:pt>
                <c:pt idx="5114">
                  <c:v>40745</c:v>
                </c:pt>
                <c:pt idx="5115">
                  <c:v>40749</c:v>
                </c:pt>
                <c:pt idx="5116">
                  <c:v>40750</c:v>
                </c:pt>
                <c:pt idx="5117">
                  <c:v>40755</c:v>
                </c:pt>
                <c:pt idx="5118">
                  <c:v>40762</c:v>
                </c:pt>
                <c:pt idx="5119">
                  <c:v>40766</c:v>
                </c:pt>
                <c:pt idx="5120">
                  <c:v>40774</c:v>
                </c:pt>
                <c:pt idx="5121">
                  <c:v>40804</c:v>
                </c:pt>
                <c:pt idx="5122">
                  <c:v>40813</c:v>
                </c:pt>
                <c:pt idx="5123">
                  <c:v>40816</c:v>
                </c:pt>
                <c:pt idx="5124">
                  <c:v>40821</c:v>
                </c:pt>
                <c:pt idx="5125">
                  <c:v>40826</c:v>
                </c:pt>
                <c:pt idx="5126">
                  <c:v>40840</c:v>
                </c:pt>
                <c:pt idx="5127">
                  <c:v>40844</c:v>
                </c:pt>
                <c:pt idx="5128">
                  <c:v>40846</c:v>
                </c:pt>
                <c:pt idx="5129">
                  <c:v>40865</c:v>
                </c:pt>
                <c:pt idx="5130">
                  <c:v>40870</c:v>
                </c:pt>
                <c:pt idx="5131">
                  <c:v>40876</c:v>
                </c:pt>
                <c:pt idx="5132">
                  <c:v>40892</c:v>
                </c:pt>
                <c:pt idx="5133">
                  <c:v>40901</c:v>
                </c:pt>
                <c:pt idx="5134">
                  <c:v>40912</c:v>
                </c:pt>
                <c:pt idx="5135">
                  <c:v>40917</c:v>
                </c:pt>
                <c:pt idx="5136">
                  <c:v>40955</c:v>
                </c:pt>
                <c:pt idx="5137">
                  <c:v>40959</c:v>
                </c:pt>
                <c:pt idx="5138">
                  <c:v>40964</c:v>
                </c:pt>
                <c:pt idx="5139">
                  <c:v>40989</c:v>
                </c:pt>
                <c:pt idx="5140">
                  <c:v>40990</c:v>
                </c:pt>
                <c:pt idx="5141">
                  <c:v>40991</c:v>
                </c:pt>
                <c:pt idx="5142">
                  <c:v>40992</c:v>
                </c:pt>
                <c:pt idx="5143">
                  <c:v>41007</c:v>
                </c:pt>
                <c:pt idx="5144">
                  <c:v>41010</c:v>
                </c:pt>
                <c:pt idx="5145">
                  <c:v>41034</c:v>
                </c:pt>
                <c:pt idx="5146">
                  <c:v>41046</c:v>
                </c:pt>
                <c:pt idx="5147">
                  <c:v>41055</c:v>
                </c:pt>
                <c:pt idx="5148">
                  <c:v>41075</c:v>
                </c:pt>
                <c:pt idx="5149">
                  <c:v>41082</c:v>
                </c:pt>
                <c:pt idx="5150">
                  <c:v>41102</c:v>
                </c:pt>
                <c:pt idx="5151">
                  <c:v>41172</c:v>
                </c:pt>
                <c:pt idx="5152">
                  <c:v>41181</c:v>
                </c:pt>
                <c:pt idx="5153">
                  <c:v>41210</c:v>
                </c:pt>
                <c:pt idx="5154">
                  <c:v>41244</c:v>
                </c:pt>
                <c:pt idx="5155">
                  <c:v>41246</c:v>
                </c:pt>
                <c:pt idx="5156">
                  <c:v>41288</c:v>
                </c:pt>
                <c:pt idx="5157">
                  <c:v>41294</c:v>
                </c:pt>
                <c:pt idx="5158">
                  <c:v>41297</c:v>
                </c:pt>
                <c:pt idx="5159">
                  <c:v>41307</c:v>
                </c:pt>
                <c:pt idx="5160">
                  <c:v>41315</c:v>
                </c:pt>
                <c:pt idx="5161">
                  <c:v>41317</c:v>
                </c:pt>
                <c:pt idx="5162">
                  <c:v>41320</c:v>
                </c:pt>
                <c:pt idx="5163">
                  <c:v>41321</c:v>
                </c:pt>
                <c:pt idx="5164">
                  <c:v>41323</c:v>
                </c:pt>
                <c:pt idx="5165">
                  <c:v>41337</c:v>
                </c:pt>
                <c:pt idx="5166">
                  <c:v>41357</c:v>
                </c:pt>
                <c:pt idx="5167">
                  <c:v>41363</c:v>
                </c:pt>
                <c:pt idx="5168">
                  <c:v>41364</c:v>
                </c:pt>
                <c:pt idx="5169">
                  <c:v>41378</c:v>
                </c:pt>
                <c:pt idx="5170">
                  <c:v>41381</c:v>
                </c:pt>
                <c:pt idx="5171">
                  <c:v>41382</c:v>
                </c:pt>
                <c:pt idx="5172">
                  <c:v>41386</c:v>
                </c:pt>
                <c:pt idx="5173">
                  <c:v>41390</c:v>
                </c:pt>
                <c:pt idx="5174">
                  <c:v>41393</c:v>
                </c:pt>
                <c:pt idx="5175">
                  <c:v>41409</c:v>
                </c:pt>
                <c:pt idx="5176">
                  <c:v>41417</c:v>
                </c:pt>
                <c:pt idx="5177">
                  <c:v>41444</c:v>
                </c:pt>
                <c:pt idx="5178">
                  <c:v>41447</c:v>
                </c:pt>
                <c:pt idx="5179">
                  <c:v>41460</c:v>
                </c:pt>
                <c:pt idx="5180">
                  <c:v>41462</c:v>
                </c:pt>
                <c:pt idx="5181">
                  <c:v>41471</c:v>
                </c:pt>
                <c:pt idx="5182">
                  <c:v>41483</c:v>
                </c:pt>
                <c:pt idx="5183">
                  <c:v>41487</c:v>
                </c:pt>
                <c:pt idx="5184">
                  <c:v>41494</c:v>
                </c:pt>
                <c:pt idx="5185">
                  <c:v>41511</c:v>
                </c:pt>
                <c:pt idx="5186">
                  <c:v>41537</c:v>
                </c:pt>
                <c:pt idx="5187">
                  <c:v>41553</c:v>
                </c:pt>
                <c:pt idx="5188">
                  <c:v>41568</c:v>
                </c:pt>
                <c:pt idx="5189">
                  <c:v>41579</c:v>
                </c:pt>
                <c:pt idx="5190">
                  <c:v>41591</c:v>
                </c:pt>
                <c:pt idx="5191">
                  <c:v>41601</c:v>
                </c:pt>
                <c:pt idx="5192">
                  <c:v>41611</c:v>
                </c:pt>
                <c:pt idx="5193">
                  <c:v>41614</c:v>
                </c:pt>
                <c:pt idx="5194">
                  <c:v>41619</c:v>
                </c:pt>
                <c:pt idx="5195">
                  <c:v>41623</c:v>
                </c:pt>
                <c:pt idx="5196">
                  <c:v>41625</c:v>
                </c:pt>
                <c:pt idx="5197">
                  <c:v>41635</c:v>
                </c:pt>
                <c:pt idx="5198">
                  <c:v>41649</c:v>
                </c:pt>
                <c:pt idx="5199">
                  <c:v>41650</c:v>
                </c:pt>
                <c:pt idx="5200">
                  <c:v>41652</c:v>
                </c:pt>
                <c:pt idx="5201">
                  <c:v>41663</c:v>
                </c:pt>
                <c:pt idx="5202">
                  <c:v>41690</c:v>
                </c:pt>
                <c:pt idx="5203">
                  <c:v>41695</c:v>
                </c:pt>
                <c:pt idx="5204">
                  <c:v>41699</c:v>
                </c:pt>
                <c:pt idx="5205">
                  <c:v>41717</c:v>
                </c:pt>
                <c:pt idx="5206">
                  <c:v>41721</c:v>
                </c:pt>
                <c:pt idx="5207">
                  <c:v>41727</c:v>
                </c:pt>
                <c:pt idx="5208">
                  <c:v>41750</c:v>
                </c:pt>
                <c:pt idx="5209">
                  <c:v>41759</c:v>
                </c:pt>
                <c:pt idx="5210">
                  <c:v>41801</c:v>
                </c:pt>
                <c:pt idx="5211">
                  <c:v>41809</c:v>
                </c:pt>
                <c:pt idx="5212">
                  <c:v>41814</c:v>
                </c:pt>
                <c:pt idx="5213">
                  <c:v>41824</c:v>
                </c:pt>
                <c:pt idx="5214">
                  <c:v>41842</c:v>
                </c:pt>
                <c:pt idx="5215">
                  <c:v>41847</c:v>
                </c:pt>
                <c:pt idx="5216">
                  <c:v>41852</c:v>
                </c:pt>
                <c:pt idx="5217">
                  <c:v>41854</c:v>
                </c:pt>
                <c:pt idx="5218">
                  <c:v>41863</c:v>
                </c:pt>
                <c:pt idx="5219">
                  <c:v>41869</c:v>
                </c:pt>
                <c:pt idx="5220">
                  <c:v>41887</c:v>
                </c:pt>
                <c:pt idx="5221">
                  <c:v>41895</c:v>
                </c:pt>
                <c:pt idx="5222">
                  <c:v>41900</c:v>
                </c:pt>
                <c:pt idx="5223">
                  <c:v>41911</c:v>
                </c:pt>
                <c:pt idx="5224">
                  <c:v>41919</c:v>
                </c:pt>
                <c:pt idx="5225">
                  <c:v>41944</c:v>
                </c:pt>
                <c:pt idx="5226">
                  <c:v>41957</c:v>
                </c:pt>
                <c:pt idx="5227">
                  <c:v>41959</c:v>
                </c:pt>
                <c:pt idx="5228">
                  <c:v>41962</c:v>
                </c:pt>
                <c:pt idx="5229">
                  <c:v>41971</c:v>
                </c:pt>
                <c:pt idx="5230">
                  <c:v>41974</c:v>
                </c:pt>
                <c:pt idx="5231">
                  <c:v>41975</c:v>
                </c:pt>
                <c:pt idx="5232">
                  <c:v>41999</c:v>
                </c:pt>
                <c:pt idx="5233">
                  <c:v>42018</c:v>
                </c:pt>
                <c:pt idx="5234">
                  <c:v>42019</c:v>
                </c:pt>
                <c:pt idx="5235">
                  <c:v>42030</c:v>
                </c:pt>
                <c:pt idx="5236">
                  <c:v>42040</c:v>
                </c:pt>
                <c:pt idx="5237">
                  <c:v>42055</c:v>
                </c:pt>
                <c:pt idx="5238">
                  <c:v>42056</c:v>
                </c:pt>
                <c:pt idx="5239">
                  <c:v>42059</c:v>
                </c:pt>
                <c:pt idx="5240">
                  <c:v>42062</c:v>
                </c:pt>
                <c:pt idx="5241">
                  <c:v>42067</c:v>
                </c:pt>
                <c:pt idx="5242">
                  <c:v>42069</c:v>
                </c:pt>
                <c:pt idx="5243">
                  <c:v>42094</c:v>
                </c:pt>
                <c:pt idx="5244">
                  <c:v>42095</c:v>
                </c:pt>
                <c:pt idx="5245">
                  <c:v>42098</c:v>
                </c:pt>
                <c:pt idx="5246">
                  <c:v>42109</c:v>
                </c:pt>
                <c:pt idx="5247">
                  <c:v>42110</c:v>
                </c:pt>
                <c:pt idx="5248">
                  <c:v>42121</c:v>
                </c:pt>
                <c:pt idx="5249">
                  <c:v>42127</c:v>
                </c:pt>
                <c:pt idx="5250">
                  <c:v>42131</c:v>
                </c:pt>
                <c:pt idx="5251">
                  <c:v>42135</c:v>
                </c:pt>
                <c:pt idx="5252">
                  <c:v>42165</c:v>
                </c:pt>
                <c:pt idx="5253">
                  <c:v>42197</c:v>
                </c:pt>
                <c:pt idx="5254">
                  <c:v>42200</c:v>
                </c:pt>
                <c:pt idx="5255">
                  <c:v>42202</c:v>
                </c:pt>
                <c:pt idx="5256">
                  <c:v>42206</c:v>
                </c:pt>
                <c:pt idx="5257">
                  <c:v>42216</c:v>
                </c:pt>
                <c:pt idx="5258">
                  <c:v>42219</c:v>
                </c:pt>
                <c:pt idx="5259">
                  <c:v>42237</c:v>
                </c:pt>
                <c:pt idx="5260">
                  <c:v>42250</c:v>
                </c:pt>
                <c:pt idx="5261">
                  <c:v>42264</c:v>
                </c:pt>
                <c:pt idx="5262">
                  <c:v>42270</c:v>
                </c:pt>
                <c:pt idx="5263">
                  <c:v>42272</c:v>
                </c:pt>
                <c:pt idx="5264">
                  <c:v>42276</c:v>
                </c:pt>
                <c:pt idx="5265">
                  <c:v>42296</c:v>
                </c:pt>
                <c:pt idx="5266">
                  <c:v>42298</c:v>
                </c:pt>
                <c:pt idx="5267">
                  <c:v>42303</c:v>
                </c:pt>
                <c:pt idx="5268">
                  <c:v>42319</c:v>
                </c:pt>
                <c:pt idx="5269">
                  <c:v>42322</c:v>
                </c:pt>
                <c:pt idx="5270">
                  <c:v>42342</c:v>
                </c:pt>
                <c:pt idx="5271">
                  <c:v>42344</c:v>
                </c:pt>
                <c:pt idx="5272">
                  <c:v>42358</c:v>
                </c:pt>
                <c:pt idx="5273">
                  <c:v>42367</c:v>
                </c:pt>
                <c:pt idx="5274">
                  <c:v>42372</c:v>
                </c:pt>
                <c:pt idx="5275">
                  <c:v>42373</c:v>
                </c:pt>
                <c:pt idx="5276">
                  <c:v>42386</c:v>
                </c:pt>
                <c:pt idx="5277">
                  <c:v>42401</c:v>
                </c:pt>
                <c:pt idx="5278">
                  <c:v>42411</c:v>
                </c:pt>
                <c:pt idx="5279">
                  <c:v>42421</c:v>
                </c:pt>
                <c:pt idx="5280">
                  <c:v>42429</c:v>
                </c:pt>
                <c:pt idx="5281">
                  <c:v>42431</c:v>
                </c:pt>
                <c:pt idx="5282">
                  <c:v>42437</c:v>
                </c:pt>
                <c:pt idx="5283">
                  <c:v>42439</c:v>
                </c:pt>
                <c:pt idx="5284">
                  <c:v>42442</c:v>
                </c:pt>
                <c:pt idx="5285">
                  <c:v>42471</c:v>
                </c:pt>
                <c:pt idx="5286">
                  <c:v>42473</c:v>
                </c:pt>
                <c:pt idx="5287">
                  <c:v>42476</c:v>
                </c:pt>
                <c:pt idx="5288">
                  <c:v>42480</c:v>
                </c:pt>
                <c:pt idx="5289">
                  <c:v>42489</c:v>
                </c:pt>
                <c:pt idx="5290">
                  <c:v>42512</c:v>
                </c:pt>
                <c:pt idx="5291">
                  <c:v>42531</c:v>
                </c:pt>
                <c:pt idx="5292">
                  <c:v>42535</c:v>
                </c:pt>
                <c:pt idx="5293">
                  <c:v>42569</c:v>
                </c:pt>
                <c:pt idx="5294">
                  <c:v>42589</c:v>
                </c:pt>
                <c:pt idx="5295">
                  <c:v>42590</c:v>
                </c:pt>
                <c:pt idx="5296">
                  <c:v>42592</c:v>
                </c:pt>
                <c:pt idx="5297">
                  <c:v>42602</c:v>
                </c:pt>
                <c:pt idx="5298">
                  <c:v>42620</c:v>
                </c:pt>
                <c:pt idx="5299">
                  <c:v>42625</c:v>
                </c:pt>
                <c:pt idx="5300">
                  <c:v>42626</c:v>
                </c:pt>
                <c:pt idx="5301">
                  <c:v>42628</c:v>
                </c:pt>
                <c:pt idx="5302">
                  <c:v>42651</c:v>
                </c:pt>
                <c:pt idx="5303">
                  <c:v>42655</c:v>
                </c:pt>
                <c:pt idx="5304">
                  <c:v>42660</c:v>
                </c:pt>
                <c:pt idx="5305">
                  <c:v>42676</c:v>
                </c:pt>
                <c:pt idx="5306">
                  <c:v>42683</c:v>
                </c:pt>
                <c:pt idx="5307">
                  <c:v>42695</c:v>
                </c:pt>
                <c:pt idx="5308">
                  <c:v>42712</c:v>
                </c:pt>
                <c:pt idx="5309">
                  <c:v>42754</c:v>
                </c:pt>
                <c:pt idx="5310">
                  <c:v>42764</c:v>
                </c:pt>
                <c:pt idx="5311">
                  <c:v>42768</c:v>
                </c:pt>
                <c:pt idx="5312">
                  <c:v>42776</c:v>
                </c:pt>
                <c:pt idx="5313">
                  <c:v>42794</c:v>
                </c:pt>
                <c:pt idx="5314">
                  <c:v>42798</c:v>
                </c:pt>
                <c:pt idx="5315">
                  <c:v>42803</c:v>
                </c:pt>
                <c:pt idx="5316">
                  <c:v>42807</c:v>
                </c:pt>
                <c:pt idx="5317">
                  <c:v>42834</c:v>
                </c:pt>
                <c:pt idx="5318">
                  <c:v>42856</c:v>
                </c:pt>
                <c:pt idx="5319">
                  <c:v>42863</c:v>
                </c:pt>
                <c:pt idx="5320">
                  <c:v>42864</c:v>
                </c:pt>
                <c:pt idx="5321">
                  <c:v>42901</c:v>
                </c:pt>
                <c:pt idx="5322">
                  <c:v>42902</c:v>
                </c:pt>
                <c:pt idx="5323">
                  <c:v>42924</c:v>
                </c:pt>
                <c:pt idx="5324">
                  <c:v>42929</c:v>
                </c:pt>
                <c:pt idx="5325">
                  <c:v>42950</c:v>
                </c:pt>
                <c:pt idx="5326">
                  <c:v>42955</c:v>
                </c:pt>
                <c:pt idx="5327">
                  <c:v>42964</c:v>
                </c:pt>
                <c:pt idx="5328">
                  <c:v>42971</c:v>
                </c:pt>
                <c:pt idx="5329">
                  <c:v>42995</c:v>
                </c:pt>
                <c:pt idx="5330">
                  <c:v>43001</c:v>
                </c:pt>
                <c:pt idx="5331">
                  <c:v>43002</c:v>
                </c:pt>
                <c:pt idx="5332">
                  <c:v>43013</c:v>
                </c:pt>
                <c:pt idx="5333">
                  <c:v>43015</c:v>
                </c:pt>
                <c:pt idx="5334">
                  <c:v>43018</c:v>
                </c:pt>
                <c:pt idx="5335">
                  <c:v>43019</c:v>
                </c:pt>
                <c:pt idx="5336">
                  <c:v>43028</c:v>
                </c:pt>
                <c:pt idx="5337">
                  <c:v>43030</c:v>
                </c:pt>
                <c:pt idx="5338">
                  <c:v>43038</c:v>
                </c:pt>
                <c:pt idx="5339">
                  <c:v>43045</c:v>
                </c:pt>
                <c:pt idx="5340">
                  <c:v>43047</c:v>
                </c:pt>
                <c:pt idx="5341">
                  <c:v>43103</c:v>
                </c:pt>
                <c:pt idx="5342">
                  <c:v>43109</c:v>
                </c:pt>
                <c:pt idx="5343">
                  <c:v>43110</c:v>
                </c:pt>
                <c:pt idx="5344">
                  <c:v>43121</c:v>
                </c:pt>
                <c:pt idx="5345">
                  <c:v>43140</c:v>
                </c:pt>
                <c:pt idx="5346">
                  <c:v>43147</c:v>
                </c:pt>
                <c:pt idx="5347">
                  <c:v>43153</c:v>
                </c:pt>
                <c:pt idx="5348">
                  <c:v>43155</c:v>
                </c:pt>
                <c:pt idx="5349">
                  <c:v>43167</c:v>
                </c:pt>
                <c:pt idx="5350">
                  <c:v>43168</c:v>
                </c:pt>
                <c:pt idx="5351">
                  <c:v>43171</c:v>
                </c:pt>
                <c:pt idx="5352">
                  <c:v>43177</c:v>
                </c:pt>
                <c:pt idx="5353">
                  <c:v>43205</c:v>
                </c:pt>
                <c:pt idx="5354">
                  <c:v>43218</c:v>
                </c:pt>
                <c:pt idx="5355">
                  <c:v>43226</c:v>
                </c:pt>
                <c:pt idx="5356">
                  <c:v>43234</c:v>
                </c:pt>
                <c:pt idx="5357">
                  <c:v>43243</c:v>
                </c:pt>
                <c:pt idx="5358">
                  <c:v>43244</c:v>
                </c:pt>
                <c:pt idx="5359">
                  <c:v>43246</c:v>
                </c:pt>
                <c:pt idx="5360">
                  <c:v>43247</c:v>
                </c:pt>
                <c:pt idx="5361">
                  <c:v>43261</c:v>
                </c:pt>
                <c:pt idx="5362">
                  <c:v>43267</c:v>
                </c:pt>
                <c:pt idx="5363">
                  <c:v>43297</c:v>
                </c:pt>
                <c:pt idx="5364">
                  <c:v>43309</c:v>
                </c:pt>
                <c:pt idx="5365">
                  <c:v>43329</c:v>
                </c:pt>
                <c:pt idx="5366">
                  <c:v>43332</c:v>
                </c:pt>
                <c:pt idx="5367">
                  <c:v>43344</c:v>
                </c:pt>
                <c:pt idx="5368">
                  <c:v>43347</c:v>
                </c:pt>
                <c:pt idx="5369">
                  <c:v>43357</c:v>
                </c:pt>
                <c:pt idx="5370">
                  <c:v>43358</c:v>
                </c:pt>
                <c:pt idx="5371">
                  <c:v>43365</c:v>
                </c:pt>
                <c:pt idx="5372">
                  <c:v>43373</c:v>
                </c:pt>
                <c:pt idx="5373">
                  <c:v>43374</c:v>
                </c:pt>
                <c:pt idx="5374">
                  <c:v>43375</c:v>
                </c:pt>
                <c:pt idx="5375">
                  <c:v>43376</c:v>
                </c:pt>
                <c:pt idx="5376">
                  <c:v>43381</c:v>
                </c:pt>
                <c:pt idx="5377">
                  <c:v>43384</c:v>
                </c:pt>
                <c:pt idx="5378">
                  <c:v>43387</c:v>
                </c:pt>
                <c:pt idx="5379">
                  <c:v>43407</c:v>
                </c:pt>
                <c:pt idx="5380">
                  <c:v>43410</c:v>
                </c:pt>
                <c:pt idx="5381">
                  <c:v>43415</c:v>
                </c:pt>
                <c:pt idx="5382">
                  <c:v>43420</c:v>
                </c:pt>
                <c:pt idx="5383">
                  <c:v>43425</c:v>
                </c:pt>
                <c:pt idx="5384">
                  <c:v>43431</c:v>
                </c:pt>
                <c:pt idx="5385">
                  <c:v>43445</c:v>
                </c:pt>
                <c:pt idx="5386">
                  <c:v>43446</c:v>
                </c:pt>
                <c:pt idx="5387">
                  <c:v>43457</c:v>
                </c:pt>
                <c:pt idx="5388">
                  <c:v>43471</c:v>
                </c:pt>
                <c:pt idx="5389">
                  <c:v>43478</c:v>
                </c:pt>
                <c:pt idx="5390">
                  <c:v>43491</c:v>
                </c:pt>
                <c:pt idx="5391">
                  <c:v>43497</c:v>
                </c:pt>
                <c:pt idx="5392">
                  <c:v>43500</c:v>
                </c:pt>
                <c:pt idx="5393">
                  <c:v>43501</c:v>
                </c:pt>
                <c:pt idx="5394">
                  <c:v>43506</c:v>
                </c:pt>
                <c:pt idx="5395">
                  <c:v>43514</c:v>
                </c:pt>
                <c:pt idx="5396">
                  <c:v>43518</c:v>
                </c:pt>
                <c:pt idx="5397">
                  <c:v>43521</c:v>
                </c:pt>
                <c:pt idx="5398">
                  <c:v>43522</c:v>
                </c:pt>
                <c:pt idx="5399">
                  <c:v>43533</c:v>
                </c:pt>
                <c:pt idx="5400">
                  <c:v>43542</c:v>
                </c:pt>
                <c:pt idx="5401">
                  <c:v>43543</c:v>
                </c:pt>
                <c:pt idx="5402">
                  <c:v>43556</c:v>
                </c:pt>
                <c:pt idx="5403">
                  <c:v>43557</c:v>
                </c:pt>
                <c:pt idx="5404">
                  <c:v>43559</c:v>
                </c:pt>
                <c:pt idx="5405">
                  <c:v>43567</c:v>
                </c:pt>
                <c:pt idx="5406">
                  <c:v>43571</c:v>
                </c:pt>
                <c:pt idx="5407">
                  <c:v>43576</c:v>
                </c:pt>
                <c:pt idx="5408">
                  <c:v>43579</c:v>
                </c:pt>
                <c:pt idx="5409">
                  <c:v>43594</c:v>
                </c:pt>
                <c:pt idx="5410">
                  <c:v>43616</c:v>
                </c:pt>
                <c:pt idx="5411">
                  <c:v>43621</c:v>
                </c:pt>
                <c:pt idx="5412">
                  <c:v>43635</c:v>
                </c:pt>
                <c:pt idx="5413">
                  <c:v>43643</c:v>
                </c:pt>
                <c:pt idx="5414">
                  <c:v>43656</c:v>
                </c:pt>
                <c:pt idx="5415">
                  <c:v>43658</c:v>
                </c:pt>
                <c:pt idx="5416">
                  <c:v>43660</c:v>
                </c:pt>
                <c:pt idx="5417">
                  <c:v>43671</c:v>
                </c:pt>
                <c:pt idx="5418">
                  <c:v>43684</c:v>
                </c:pt>
                <c:pt idx="5419">
                  <c:v>43691</c:v>
                </c:pt>
                <c:pt idx="5420">
                  <c:v>43692</c:v>
                </c:pt>
                <c:pt idx="5421">
                  <c:v>43703</c:v>
                </c:pt>
                <c:pt idx="5422">
                  <c:v>43707</c:v>
                </c:pt>
                <c:pt idx="5423">
                  <c:v>43710</c:v>
                </c:pt>
                <c:pt idx="5424">
                  <c:v>43727</c:v>
                </c:pt>
                <c:pt idx="5425">
                  <c:v>43732</c:v>
                </c:pt>
                <c:pt idx="5426">
                  <c:v>43738</c:v>
                </c:pt>
                <c:pt idx="5427">
                  <c:v>43741</c:v>
                </c:pt>
                <c:pt idx="5428">
                  <c:v>43743</c:v>
                </c:pt>
                <c:pt idx="5429">
                  <c:v>43747</c:v>
                </c:pt>
                <c:pt idx="5430">
                  <c:v>43776</c:v>
                </c:pt>
                <c:pt idx="5431">
                  <c:v>43778</c:v>
                </c:pt>
                <c:pt idx="5432">
                  <c:v>43780</c:v>
                </c:pt>
                <c:pt idx="5433">
                  <c:v>43784</c:v>
                </c:pt>
                <c:pt idx="5434">
                  <c:v>43804</c:v>
                </c:pt>
                <c:pt idx="5435">
                  <c:v>43820</c:v>
                </c:pt>
                <c:pt idx="5436">
                  <c:v>43827</c:v>
                </c:pt>
                <c:pt idx="5437">
                  <c:v>43858</c:v>
                </c:pt>
                <c:pt idx="5438">
                  <c:v>43861</c:v>
                </c:pt>
                <c:pt idx="5439">
                  <c:v>43879</c:v>
                </c:pt>
                <c:pt idx="5440">
                  <c:v>43883</c:v>
                </c:pt>
                <c:pt idx="5441">
                  <c:v>43885</c:v>
                </c:pt>
                <c:pt idx="5442">
                  <c:v>43893</c:v>
                </c:pt>
                <c:pt idx="5443">
                  <c:v>43894</c:v>
                </c:pt>
                <c:pt idx="5444">
                  <c:v>43899</c:v>
                </c:pt>
                <c:pt idx="5445">
                  <c:v>43915</c:v>
                </c:pt>
                <c:pt idx="5446">
                  <c:v>43922</c:v>
                </c:pt>
                <c:pt idx="5447">
                  <c:v>43940</c:v>
                </c:pt>
                <c:pt idx="5448">
                  <c:v>43944</c:v>
                </c:pt>
                <c:pt idx="5449">
                  <c:v>43964</c:v>
                </c:pt>
                <c:pt idx="5450">
                  <c:v>43968</c:v>
                </c:pt>
                <c:pt idx="5451">
                  <c:v>43970</c:v>
                </c:pt>
                <c:pt idx="5452">
                  <c:v>43976</c:v>
                </c:pt>
                <c:pt idx="5453">
                  <c:v>43985</c:v>
                </c:pt>
                <c:pt idx="5454">
                  <c:v>43990</c:v>
                </c:pt>
                <c:pt idx="5455">
                  <c:v>43993</c:v>
                </c:pt>
                <c:pt idx="5456">
                  <c:v>44000</c:v>
                </c:pt>
                <c:pt idx="5457">
                  <c:v>44005</c:v>
                </c:pt>
                <c:pt idx="5458">
                  <c:v>44006</c:v>
                </c:pt>
                <c:pt idx="5459">
                  <c:v>44007</c:v>
                </c:pt>
                <c:pt idx="5460">
                  <c:v>44049</c:v>
                </c:pt>
                <c:pt idx="5461">
                  <c:v>44050</c:v>
                </c:pt>
                <c:pt idx="5462">
                  <c:v>44064</c:v>
                </c:pt>
                <c:pt idx="5463">
                  <c:v>44089</c:v>
                </c:pt>
                <c:pt idx="5464">
                  <c:v>44095</c:v>
                </c:pt>
                <c:pt idx="5465">
                  <c:v>44104</c:v>
                </c:pt>
                <c:pt idx="5466">
                  <c:v>44115</c:v>
                </c:pt>
                <c:pt idx="5467">
                  <c:v>44120</c:v>
                </c:pt>
                <c:pt idx="5468">
                  <c:v>44124</c:v>
                </c:pt>
                <c:pt idx="5469">
                  <c:v>44134</c:v>
                </c:pt>
                <c:pt idx="5470">
                  <c:v>44135</c:v>
                </c:pt>
                <c:pt idx="5471">
                  <c:v>44150</c:v>
                </c:pt>
                <c:pt idx="5472">
                  <c:v>44157</c:v>
                </c:pt>
                <c:pt idx="5473">
                  <c:v>44174</c:v>
                </c:pt>
                <c:pt idx="5474">
                  <c:v>44176</c:v>
                </c:pt>
                <c:pt idx="5475">
                  <c:v>44183</c:v>
                </c:pt>
                <c:pt idx="5476">
                  <c:v>44187</c:v>
                </c:pt>
                <c:pt idx="5477">
                  <c:v>44190</c:v>
                </c:pt>
                <c:pt idx="5478">
                  <c:v>44194</c:v>
                </c:pt>
                <c:pt idx="5479">
                  <c:v>44197</c:v>
                </c:pt>
                <c:pt idx="5480">
                  <c:v>44214</c:v>
                </c:pt>
                <c:pt idx="5481">
                  <c:v>44218</c:v>
                </c:pt>
                <c:pt idx="5482">
                  <c:v>44223</c:v>
                </c:pt>
                <c:pt idx="5483">
                  <c:v>44235</c:v>
                </c:pt>
                <c:pt idx="5484">
                  <c:v>44236</c:v>
                </c:pt>
                <c:pt idx="5485">
                  <c:v>44238</c:v>
                </c:pt>
                <c:pt idx="5486">
                  <c:v>44257</c:v>
                </c:pt>
                <c:pt idx="5487">
                  <c:v>44264</c:v>
                </c:pt>
                <c:pt idx="5488">
                  <c:v>44266</c:v>
                </c:pt>
                <c:pt idx="5489">
                  <c:v>44270</c:v>
                </c:pt>
                <c:pt idx="5490">
                  <c:v>44272</c:v>
                </c:pt>
                <c:pt idx="5491">
                  <c:v>44274</c:v>
                </c:pt>
                <c:pt idx="5492">
                  <c:v>44281</c:v>
                </c:pt>
                <c:pt idx="5493">
                  <c:v>44292</c:v>
                </c:pt>
                <c:pt idx="5494">
                  <c:v>44293</c:v>
                </c:pt>
                <c:pt idx="5495">
                  <c:v>44298</c:v>
                </c:pt>
                <c:pt idx="5496">
                  <c:v>44299</c:v>
                </c:pt>
                <c:pt idx="5497">
                  <c:v>44300</c:v>
                </c:pt>
                <c:pt idx="5498">
                  <c:v>44312</c:v>
                </c:pt>
                <c:pt idx="5499">
                  <c:v>44332</c:v>
                </c:pt>
                <c:pt idx="5500">
                  <c:v>44352</c:v>
                </c:pt>
                <c:pt idx="5501">
                  <c:v>44365</c:v>
                </c:pt>
                <c:pt idx="5502">
                  <c:v>44370</c:v>
                </c:pt>
                <c:pt idx="5503">
                  <c:v>44374</c:v>
                </c:pt>
                <c:pt idx="5504">
                  <c:v>44383</c:v>
                </c:pt>
                <c:pt idx="5505">
                  <c:v>44385</c:v>
                </c:pt>
                <c:pt idx="5506">
                  <c:v>44393</c:v>
                </c:pt>
                <c:pt idx="5507">
                  <c:v>44394</c:v>
                </c:pt>
                <c:pt idx="5508">
                  <c:v>44422</c:v>
                </c:pt>
                <c:pt idx="5509">
                  <c:v>44425</c:v>
                </c:pt>
                <c:pt idx="5510">
                  <c:v>44426</c:v>
                </c:pt>
                <c:pt idx="5511">
                  <c:v>44440</c:v>
                </c:pt>
                <c:pt idx="5512">
                  <c:v>44450</c:v>
                </c:pt>
                <c:pt idx="5513">
                  <c:v>44451</c:v>
                </c:pt>
                <c:pt idx="5514">
                  <c:v>44457</c:v>
                </c:pt>
                <c:pt idx="5515">
                  <c:v>44458</c:v>
                </c:pt>
                <c:pt idx="5516">
                  <c:v>44462</c:v>
                </c:pt>
                <c:pt idx="5517">
                  <c:v>44465</c:v>
                </c:pt>
                <c:pt idx="5518">
                  <c:v>44479</c:v>
                </c:pt>
                <c:pt idx="5519">
                  <c:v>44491</c:v>
                </c:pt>
                <c:pt idx="5520">
                  <c:v>44498</c:v>
                </c:pt>
                <c:pt idx="5521">
                  <c:v>44517</c:v>
                </c:pt>
                <c:pt idx="5522">
                  <c:v>44525</c:v>
                </c:pt>
                <c:pt idx="5523">
                  <c:v>44531</c:v>
                </c:pt>
                <c:pt idx="5524">
                  <c:v>44534</c:v>
                </c:pt>
                <c:pt idx="5525">
                  <c:v>44546</c:v>
                </c:pt>
                <c:pt idx="5526">
                  <c:v>44556</c:v>
                </c:pt>
                <c:pt idx="5527">
                  <c:v>44559</c:v>
                </c:pt>
                <c:pt idx="5528">
                  <c:v>44572</c:v>
                </c:pt>
                <c:pt idx="5529">
                  <c:v>44582</c:v>
                </c:pt>
                <c:pt idx="5530">
                  <c:v>44606</c:v>
                </c:pt>
                <c:pt idx="5531">
                  <c:v>44622</c:v>
                </c:pt>
                <c:pt idx="5532">
                  <c:v>44623</c:v>
                </c:pt>
                <c:pt idx="5533">
                  <c:v>44630</c:v>
                </c:pt>
                <c:pt idx="5534">
                  <c:v>44635</c:v>
                </c:pt>
                <c:pt idx="5535">
                  <c:v>44637</c:v>
                </c:pt>
                <c:pt idx="5536">
                  <c:v>44643</c:v>
                </c:pt>
                <c:pt idx="5537">
                  <c:v>44657</c:v>
                </c:pt>
                <c:pt idx="5538">
                  <c:v>44658</c:v>
                </c:pt>
                <c:pt idx="5539">
                  <c:v>44672</c:v>
                </c:pt>
                <c:pt idx="5540">
                  <c:v>44682</c:v>
                </c:pt>
                <c:pt idx="5541">
                  <c:v>44684</c:v>
                </c:pt>
                <c:pt idx="5542">
                  <c:v>44686</c:v>
                </c:pt>
                <c:pt idx="5543">
                  <c:v>44692</c:v>
                </c:pt>
                <c:pt idx="5544">
                  <c:v>44693</c:v>
                </c:pt>
                <c:pt idx="5545">
                  <c:v>44698</c:v>
                </c:pt>
                <c:pt idx="5546">
                  <c:v>44715</c:v>
                </c:pt>
                <c:pt idx="5547">
                  <c:v>44716</c:v>
                </c:pt>
                <c:pt idx="5548">
                  <c:v>44726</c:v>
                </c:pt>
                <c:pt idx="5549">
                  <c:v>44730</c:v>
                </c:pt>
                <c:pt idx="5550">
                  <c:v>44733</c:v>
                </c:pt>
                <c:pt idx="5551">
                  <c:v>44735</c:v>
                </c:pt>
                <c:pt idx="5552">
                  <c:v>44743</c:v>
                </c:pt>
                <c:pt idx="5553">
                  <c:v>44753</c:v>
                </c:pt>
                <c:pt idx="5554">
                  <c:v>44757</c:v>
                </c:pt>
                <c:pt idx="5555">
                  <c:v>44765</c:v>
                </c:pt>
                <c:pt idx="5556">
                  <c:v>44800</c:v>
                </c:pt>
                <c:pt idx="5557">
                  <c:v>44802</c:v>
                </c:pt>
                <c:pt idx="5558">
                  <c:v>44814</c:v>
                </c:pt>
                <c:pt idx="5559">
                  <c:v>44827</c:v>
                </c:pt>
                <c:pt idx="5560">
                  <c:v>44831</c:v>
                </c:pt>
                <c:pt idx="5561">
                  <c:v>44837</c:v>
                </c:pt>
                <c:pt idx="5562">
                  <c:v>44838</c:v>
                </c:pt>
                <c:pt idx="5563">
                  <c:v>44852</c:v>
                </c:pt>
                <c:pt idx="5564">
                  <c:v>44853</c:v>
                </c:pt>
                <c:pt idx="5565">
                  <c:v>44858</c:v>
                </c:pt>
                <c:pt idx="5566">
                  <c:v>44861</c:v>
                </c:pt>
                <c:pt idx="5567">
                  <c:v>44866</c:v>
                </c:pt>
                <c:pt idx="5568">
                  <c:v>44871</c:v>
                </c:pt>
                <c:pt idx="5569">
                  <c:v>44874</c:v>
                </c:pt>
                <c:pt idx="5570">
                  <c:v>44886</c:v>
                </c:pt>
                <c:pt idx="5571">
                  <c:v>44887</c:v>
                </c:pt>
                <c:pt idx="5572">
                  <c:v>44888</c:v>
                </c:pt>
                <c:pt idx="5573">
                  <c:v>44889</c:v>
                </c:pt>
                <c:pt idx="5574">
                  <c:v>44893</c:v>
                </c:pt>
                <c:pt idx="5575">
                  <c:v>44897</c:v>
                </c:pt>
                <c:pt idx="5576">
                  <c:v>44901</c:v>
                </c:pt>
                <c:pt idx="5577">
                  <c:v>44910</c:v>
                </c:pt>
                <c:pt idx="5578">
                  <c:v>44918</c:v>
                </c:pt>
                <c:pt idx="5579">
                  <c:v>44923</c:v>
                </c:pt>
                <c:pt idx="5580">
                  <c:v>44949</c:v>
                </c:pt>
                <c:pt idx="5581">
                  <c:v>44973</c:v>
                </c:pt>
                <c:pt idx="5582">
                  <c:v>44984</c:v>
                </c:pt>
                <c:pt idx="5583">
                  <c:v>44994</c:v>
                </c:pt>
                <c:pt idx="5584">
                  <c:v>44996</c:v>
                </c:pt>
                <c:pt idx="5585">
                  <c:v>45000</c:v>
                </c:pt>
                <c:pt idx="5586">
                  <c:v>45004</c:v>
                </c:pt>
                <c:pt idx="5587">
                  <c:v>45010</c:v>
                </c:pt>
                <c:pt idx="5588">
                  <c:v>45012</c:v>
                </c:pt>
                <c:pt idx="5589">
                  <c:v>45017</c:v>
                </c:pt>
                <c:pt idx="5590">
                  <c:v>45021</c:v>
                </c:pt>
                <c:pt idx="5591">
                  <c:v>45034</c:v>
                </c:pt>
                <c:pt idx="5592">
                  <c:v>45038</c:v>
                </c:pt>
                <c:pt idx="5593">
                  <c:v>45047</c:v>
                </c:pt>
                <c:pt idx="5594">
                  <c:v>45053</c:v>
                </c:pt>
                <c:pt idx="5595">
                  <c:v>45072</c:v>
                </c:pt>
                <c:pt idx="5596">
                  <c:v>45076</c:v>
                </c:pt>
                <c:pt idx="5597">
                  <c:v>45077</c:v>
                </c:pt>
                <c:pt idx="5598">
                  <c:v>45082</c:v>
                </c:pt>
                <c:pt idx="5599">
                  <c:v>45086</c:v>
                </c:pt>
                <c:pt idx="5600">
                  <c:v>45097</c:v>
                </c:pt>
                <c:pt idx="5601">
                  <c:v>45099</c:v>
                </c:pt>
                <c:pt idx="5602">
                  <c:v>45111</c:v>
                </c:pt>
                <c:pt idx="5603">
                  <c:v>45115</c:v>
                </c:pt>
                <c:pt idx="5604">
                  <c:v>45127</c:v>
                </c:pt>
                <c:pt idx="5605">
                  <c:v>45130</c:v>
                </c:pt>
                <c:pt idx="5606">
                  <c:v>45135</c:v>
                </c:pt>
                <c:pt idx="5607">
                  <c:v>45141</c:v>
                </c:pt>
                <c:pt idx="5608">
                  <c:v>45149</c:v>
                </c:pt>
                <c:pt idx="5609">
                  <c:v>45152</c:v>
                </c:pt>
                <c:pt idx="5610">
                  <c:v>45164</c:v>
                </c:pt>
                <c:pt idx="5611">
                  <c:v>45176</c:v>
                </c:pt>
                <c:pt idx="5612">
                  <c:v>45177</c:v>
                </c:pt>
                <c:pt idx="5613">
                  <c:v>45192</c:v>
                </c:pt>
                <c:pt idx="5614">
                  <c:v>45197</c:v>
                </c:pt>
                <c:pt idx="5615">
                  <c:v>45198</c:v>
                </c:pt>
                <c:pt idx="5616">
                  <c:v>45210</c:v>
                </c:pt>
                <c:pt idx="5617">
                  <c:v>45212</c:v>
                </c:pt>
                <c:pt idx="5618">
                  <c:v>45216</c:v>
                </c:pt>
                <c:pt idx="5619">
                  <c:v>45222</c:v>
                </c:pt>
                <c:pt idx="5620">
                  <c:v>45230</c:v>
                </c:pt>
                <c:pt idx="5621">
                  <c:v>45244</c:v>
                </c:pt>
                <c:pt idx="5622">
                  <c:v>45252</c:v>
                </c:pt>
                <c:pt idx="5623">
                  <c:v>45274</c:v>
                </c:pt>
                <c:pt idx="5624">
                  <c:v>45302</c:v>
                </c:pt>
                <c:pt idx="5625">
                  <c:v>45331</c:v>
                </c:pt>
                <c:pt idx="5626">
                  <c:v>45345</c:v>
                </c:pt>
                <c:pt idx="5627">
                  <c:v>45348</c:v>
                </c:pt>
                <c:pt idx="5628">
                  <c:v>45363</c:v>
                </c:pt>
                <c:pt idx="5629">
                  <c:v>45387</c:v>
                </c:pt>
                <c:pt idx="5630">
                  <c:v>45390</c:v>
                </c:pt>
                <c:pt idx="5631">
                  <c:v>45392</c:v>
                </c:pt>
                <c:pt idx="5632">
                  <c:v>45395</c:v>
                </c:pt>
                <c:pt idx="5633">
                  <c:v>45398</c:v>
                </c:pt>
                <c:pt idx="5634">
                  <c:v>45400</c:v>
                </c:pt>
                <c:pt idx="5635">
                  <c:v>45405</c:v>
                </c:pt>
                <c:pt idx="5636">
                  <c:v>45409</c:v>
                </c:pt>
                <c:pt idx="5637">
                  <c:v>45413</c:v>
                </c:pt>
                <c:pt idx="5638">
                  <c:v>45420</c:v>
                </c:pt>
                <c:pt idx="5639">
                  <c:v>45428</c:v>
                </c:pt>
                <c:pt idx="5640">
                  <c:v>45430</c:v>
                </c:pt>
                <c:pt idx="5641">
                  <c:v>45443</c:v>
                </c:pt>
                <c:pt idx="5642">
                  <c:v>45445</c:v>
                </c:pt>
                <c:pt idx="5643">
                  <c:v>45453</c:v>
                </c:pt>
                <c:pt idx="5644">
                  <c:v>45455</c:v>
                </c:pt>
                <c:pt idx="5645">
                  <c:v>45458</c:v>
                </c:pt>
                <c:pt idx="5646">
                  <c:v>45464</c:v>
                </c:pt>
                <c:pt idx="5647">
                  <c:v>45471</c:v>
                </c:pt>
                <c:pt idx="5648">
                  <c:v>45472</c:v>
                </c:pt>
                <c:pt idx="5649">
                  <c:v>45474</c:v>
                </c:pt>
                <c:pt idx="5650">
                  <c:v>45500</c:v>
                </c:pt>
                <c:pt idx="5651">
                  <c:v>45502</c:v>
                </c:pt>
                <c:pt idx="5652">
                  <c:v>45503</c:v>
                </c:pt>
                <c:pt idx="5653">
                  <c:v>45505</c:v>
                </c:pt>
                <c:pt idx="5654">
                  <c:v>45514</c:v>
                </c:pt>
                <c:pt idx="5655">
                  <c:v>45539</c:v>
                </c:pt>
                <c:pt idx="5656">
                  <c:v>45551</c:v>
                </c:pt>
                <c:pt idx="5657">
                  <c:v>45559</c:v>
                </c:pt>
                <c:pt idx="5658">
                  <c:v>45569</c:v>
                </c:pt>
                <c:pt idx="5659">
                  <c:v>45581</c:v>
                </c:pt>
                <c:pt idx="5660">
                  <c:v>45585</c:v>
                </c:pt>
                <c:pt idx="5661">
                  <c:v>45589</c:v>
                </c:pt>
                <c:pt idx="5662">
                  <c:v>45603</c:v>
                </c:pt>
                <c:pt idx="5663">
                  <c:v>45628</c:v>
                </c:pt>
                <c:pt idx="5664">
                  <c:v>45631</c:v>
                </c:pt>
                <c:pt idx="5665">
                  <c:v>45639</c:v>
                </c:pt>
                <c:pt idx="5666">
                  <c:v>45653</c:v>
                </c:pt>
                <c:pt idx="5667">
                  <c:v>45655</c:v>
                </c:pt>
                <c:pt idx="5668">
                  <c:v>45658</c:v>
                </c:pt>
                <c:pt idx="5669">
                  <c:v>45662</c:v>
                </c:pt>
                <c:pt idx="5670">
                  <c:v>45665</c:v>
                </c:pt>
                <c:pt idx="5671">
                  <c:v>45673</c:v>
                </c:pt>
                <c:pt idx="5672">
                  <c:v>45677</c:v>
                </c:pt>
                <c:pt idx="5673">
                  <c:v>45678</c:v>
                </c:pt>
                <c:pt idx="5674">
                  <c:v>45690</c:v>
                </c:pt>
                <c:pt idx="5675">
                  <c:v>45705</c:v>
                </c:pt>
                <c:pt idx="5676">
                  <c:v>45708</c:v>
                </c:pt>
                <c:pt idx="5677">
                  <c:v>45709</c:v>
                </c:pt>
                <c:pt idx="5678">
                  <c:v>45711</c:v>
                </c:pt>
                <c:pt idx="5679">
                  <c:v>45716</c:v>
                </c:pt>
                <c:pt idx="5680">
                  <c:v>45721</c:v>
                </c:pt>
                <c:pt idx="5681">
                  <c:v>45754</c:v>
                </c:pt>
                <c:pt idx="5682">
                  <c:v>45761</c:v>
                </c:pt>
                <c:pt idx="5683">
                  <c:v>45765</c:v>
                </c:pt>
                <c:pt idx="5684">
                  <c:v>45780</c:v>
                </c:pt>
                <c:pt idx="5685">
                  <c:v>45792</c:v>
                </c:pt>
                <c:pt idx="5686">
                  <c:v>45794</c:v>
                </c:pt>
                <c:pt idx="5687">
                  <c:v>45796</c:v>
                </c:pt>
                <c:pt idx="5688">
                  <c:v>45797</c:v>
                </c:pt>
                <c:pt idx="5689">
                  <c:v>45807</c:v>
                </c:pt>
                <c:pt idx="5690">
                  <c:v>45812</c:v>
                </c:pt>
                <c:pt idx="5691">
                  <c:v>45830</c:v>
                </c:pt>
                <c:pt idx="5692">
                  <c:v>45838</c:v>
                </c:pt>
                <c:pt idx="5693">
                  <c:v>45842</c:v>
                </c:pt>
                <c:pt idx="5694">
                  <c:v>45844</c:v>
                </c:pt>
                <c:pt idx="5695">
                  <c:v>45847</c:v>
                </c:pt>
                <c:pt idx="5696">
                  <c:v>45862</c:v>
                </c:pt>
                <c:pt idx="5697">
                  <c:v>45863</c:v>
                </c:pt>
                <c:pt idx="5698">
                  <c:v>45868</c:v>
                </c:pt>
                <c:pt idx="5699">
                  <c:v>45869</c:v>
                </c:pt>
                <c:pt idx="5700">
                  <c:v>45879</c:v>
                </c:pt>
                <c:pt idx="5701">
                  <c:v>45882</c:v>
                </c:pt>
                <c:pt idx="5702">
                  <c:v>45943</c:v>
                </c:pt>
                <c:pt idx="5703">
                  <c:v>45964</c:v>
                </c:pt>
                <c:pt idx="5704">
                  <c:v>45967</c:v>
                </c:pt>
                <c:pt idx="5705">
                  <c:v>45969</c:v>
                </c:pt>
                <c:pt idx="5706">
                  <c:v>45972</c:v>
                </c:pt>
                <c:pt idx="5707">
                  <c:v>45976</c:v>
                </c:pt>
                <c:pt idx="5708">
                  <c:v>45985</c:v>
                </c:pt>
                <c:pt idx="5709">
                  <c:v>45999</c:v>
                </c:pt>
                <c:pt idx="5710">
                  <c:v>46005</c:v>
                </c:pt>
                <c:pt idx="5711">
                  <c:v>46015</c:v>
                </c:pt>
                <c:pt idx="5712">
                  <c:v>46019</c:v>
                </c:pt>
                <c:pt idx="5713">
                  <c:v>46035</c:v>
                </c:pt>
                <c:pt idx="5714">
                  <c:v>46072</c:v>
                </c:pt>
                <c:pt idx="5715">
                  <c:v>46076</c:v>
                </c:pt>
                <c:pt idx="5716">
                  <c:v>46087</c:v>
                </c:pt>
                <c:pt idx="5717">
                  <c:v>46090</c:v>
                </c:pt>
                <c:pt idx="5718">
                  <c:v>46098</c:v>
                </c:pt>
                <c:pt idx="5719">
                  <c:v>46114</c:v>
                </c:pt>
                <c:pt idx="5720">
                  <c:v>46117</c:v>
                </c:pt>
                <c:pt idx="5721">
                  <c:v>46118</c:v>
                </c:pt>
                <c:pt idx="5722">
                  <c:v>46123</c:v>
                </c:pt>
                <c:pt idx="5723">
                  <c:v>46129</c:v>
                </c:pt>
                <c:pt idx="5724">
                  <c:v>46131</c:v>
                </c:pt>
                <c:pt idx="5725">
                  <c:v>46132</c:v>
                </c:pt>
                <c:pt idx="5726">
                  <c:v>46133</c:v>
                </c:pt>
                <c:pt idx="5727">
                  <c:v>46135</c:v>
                </c:pt>
                <c:pt idx="5728">
                  <c:v>46157</c:v>
                </c:pt>
                <c:pt idx="5729">
                  <c:v>46165</c:v>
                </c:pt>
                <c:pt idx="5730">
                  <c:v>46167</c:v>
                </c:pt>
                <c:pt idx="5731">
                  <c:v>46170</c:v>
                </c:pt>
                <c:pt idx="5732">
                  <c:v>46179</c:v>
                </c:pt>
                <c:pt idx="5733">
                  <c:v>46186</c:v>
                </c:pt>
                <c:pt idx="5734">
                  <c:v>46188</c:v>
                </c:pt>
                <c:pt idx="5735">
                  <c:v>46193</c:v>
                </c:pt>
                <c:pt idx="5736">
                  <c:v>46199</c:v>
                </c:pt>
                <c:pt idx="5737">
                  <c:v>46201</c:v>
                </c:pt>
                <c:pt idx="5738">
                  <c:v>46207</c:v>
                </c:pt>
                <c:pt idx="5739">
                  <c:v>46236</c:v>
                </c:pt>
                <c:pt idx="5740">
                  <c:v>46253</c:v>
                </c:pt>
                <c:pt idx="5741">
                  <c:v>46264</c:v>
                </c:pt>
                <c:pt idx="5742">
                  <c:v>46283</c:v>
                </c:pt>
                <c:pt idx="5743">
                  <c:v>46297</c:v>
                </c:pt>
                <c:pt idx="5744">
                  <c:v>46298</c:v>
                </c:pt>
                <c:pt idx="5745">
                  <c:v>46312</c:v>
                </c:pt>
                <c:pt idx="5746">
                  <c:v>46314</c:v>
                </c:pt>
                <c:pt idx="5747">
                  <c:v>46321</c:v>
                </c:pt>
                <c:pt idx="5748">
                  <c:v>46328</c:v>
                </c:pt>
                <c:pt idx="5749">
                  <c:v>46329</c:v>
                </c:pt>
                <c:pt idx="5750">
                  <c:v>46331</c:v>
                </c:pt>
                <c:pt idx="5751">
                  <c:v>46336</c:v>
                </c:pt>
                <c:pt idx="5752">
                  <c:v>46354</c:v>
                </c:pt>
                <c:pt idx="5753">
                  <c:v>46355</c:v>
                </c:pt>
                <c:pt idx="5754">
                  <c:v>46366</c:v>
                </c:pt>
                <c:pt idx="5755">
                  <c:v>46367</c:v>
                </c:pt>
                <c:pt idx="5756">
                  <c:v>46373</c:v>
                </c:pt>
                <c:pt idx="5757">
                  <c:v>46375</c:v>
                </c:pt>
                <c:pt idx="5758">
                  <c:v>46384</c:v>
                </c:pt>
                <c:pt idx="5759">
                  <c:v>46385</c:v>
                </c:pt>
                <c:pt idx="5760">
                  <c:v>46399</c:v>
                </c:pt>
                <c:pt idx="5761">
                  <c:v>46405</c:v>
                </c:pt>
                <c:pt idx="5762">
                  <c:v>46409</c:v>
                </c:pt>
                <c:pt idx="5763">
                  <c:v>46419</c:v>
                </c:pt>
                <c:pt idx="5764">
                  <c:v>46421</c:v>
                </c:pt>
                <c:pt idx="5765">
                  <c:v>46422</c:v>
                </c:pt>
                <c:pt idx="5766">
                  <c:v>46445</c:v>
                </c:pt>
                <c:pt idx="5767">
                  <c:v>46449</c:v>
                </c:pt>
                <c:pt idx="5768">
                  <c:v>46452</c:v>
                </c:pt>
                <c:pt idx="5769">
                  <c:v>46471</c:v>
                </c:pt>
                <c:pt idx="5770">
                  <c:v>46474</c:v>
                </c:pt>
                <c:pt idx="5771">
                  <c:v>46496</c:v>
                </c:pt>
                <c:pt idx="5772">
                  <c:v>46497</c:v>
                </c:pt>
                <c:pt idx="5773">
                  <c:v>46510</c:v>
                </c:pt>
                <c:pt idx="5774">
                  <c:v>46513</c:v>
                </c:pt>
                <c:pt idx="5775">
                  <c:v>46534</c:v>
                </c:pt>
                <c:pt idx="5776">
                  <c:v>46538</c:v>
                </c:pt>
                <c:pt idx="5777">
                  <c:v>46539</c:v>
                </c:pt>
                <c:pt idx="5778">
                  <c:v>46555</c:v>
                </c:pt>
                <c:pt idx="5779">
                  <c:v>46566</c:v>
                </c:pt>
                <c:pt idx="5780">
                  <c:v>46568</c:v>
                </c:pt>
                <c:pt idx="5781">
                  <c:v>46587</c:v>
                </c:pt>
                <c:pt idx="5782">
                  <c:v>46599</c:v>
                </c:pt>
                <c:pt idx="5783">
                  <c:v>46602</c:v>
                </c:pt>
                <c:pt idx="5784">
                  <c:v>46604</c:v>
                </c:pt>
                <c:pt idx="5785">
                  <c:v>46613</c:v>
                </c:pt>
                <c:pt idx="5786">
                  <c:v>46616</c:v>
                </c:pt>
                <c:pt idx="5787">
                  <c:v>46624</c:v>
                </c:pt>
                <c:pt idx="5788">
                  <c:v>46656</c:v>
                </c:pt>
                <c:pt idx="5789">
                  <c:v>46661</c:v>
                </c:pt>
                <c:pt idx="5790">
                  <c:v>46672</c:v>
                </c:pt>
                <c:pt idx="5791">
                  <c:v>46675</c:v>
                </c:pt>
                <c:pt idx="5792">
                  <c:v>46688</c:v>
                </c:pt>
                <c:pt idx="5793">
                  <c:v>46689</c:v>
                </c:pt>
                <c:pt idx="5794">
                  <c:v>46694</c:v>
                </c:pt>
                <c:pt idx="5795">
                  <c:v>46701</c:v>
                </c:pt>
                <c:pt idx="5796">
                  <c:v>46706</c:v>
                </c:pt>
                <c:pt idx="5797">
                  <c:v>46707</c:v>
                </c:pt>
                <c:pt idx="5798">
                  <c:v>46733</c:v>
                </c:pt>
                <c:pt idx="5799">
                  <c:v>46735</c:v>
                </c:pt>
                <c:pt idx="5800">
                  <c:v>46736</c:v>
                </c:pt>
                <c:pt idx="5801">
                  <c:v>46737</c:v>
                </c:pt>
                <c:pt idx="5802">
                  <c:v>46740</c:v>
                </c:pt>
                <c:pt idx="5803">
                  <c:v>46749</c:v>
                </c:pt>
                <c:pt idx="5804">
                  <c:v>46756</c:v>
                </c:pt>
                <c:pt idx="5805">
                  <c:v>46765</c:v>
                </c:pt>
                <c:pt idx="5806">
                  <c:v>46773</c:v>
                </c:pt>
                <c:pt idx="5807">
                  <c:v>46783</c:v>
                </c:pt>
                <c:pt idx="5808">
                  <c:v>46793</c:v>
                </c:pt>
                <c:pt idx="5809">
                  <c:v>46797</c:v>
                </c:pt>
                <c:pt idx="5810">
                  <c:v>46805</c:v>
                </c:pt>
                <c:pt idx="5811">
                  <c:v>46814</c:v>
                </c:pt>
                <c:pt idx="5812">
                  <c:v>46816</c:v>
                </c:pt>
                <c:pt idx="5813">
                  <c:v>46817</c:v>
                </c:pt>
                <c:pt idx="5814">
                  <c:v>46839</c:v>
                </c:pt>
                <c:pt idx="5815">
                  <c:v>46859</c:v>
                </c:pt>
                <c:pt idx="5816">
                  <c:v>46863</c:v>
                </c:pt>
                <c:pt idx="5817">
                  <c:v>46867</c:v>
                </c:pt>
                <c:pt idx="5818">
                  <c:v>46868</c:v>
                </c:pt>
                <c:pt idx="5819">
                  <c:v>46870</c:v>
                </c:pt>
                <c:pt idx="5820">
                  <c:v>46872</c:v>
                </c:pt>
                <c:pt idx="5821">
                  <c:v>46879</c:v>
                </c:pt>
                <c:pt idx="5822">
                  <c:v>46889</c:v>
                </c:pt>
                <c:pt idx="5823">
                  <c:v>46895</c:v>
                </c:pt>
                <c:pt idx="5824">
                  <c:v>46896</c:v>
                </c:pt>
                <c:pt idx="5825">
                  <c:v>46905</c:v>
                </c:pt>
                <c:pt idx="5826">
                  <c:v>46907</c:v>
                </c:pt>
                <c:pt idx="5827">
                  <c:v>46911</c:v>
                </c:pt>
                <c:pt idx="5828">
                  <c:v>46927</c:v>
                </c:pt>
                <c:pt idx="5829">
                  <c:v>46939</c:v>
                </c:pt>
                <c:pt idx="5830">
                  <c:v>46944</c:v>
                </c:pt>
                <c:pt idx="5831">
                  <c:v>46946</c:v>
                </c:pt>
                <c:pt idx="5832">
                  <c:v>46953</c:v>
                </c:pt>
                <c:pt idx="5833">
                  <c:v>46970</c:v>
                </c:pt>
                <c:pt idx="5834">
                  <c:v>46972</c:v>
                </c:pt>
                <c:pt idx="5835">
                  <c:v>46983</c:v>
                </c:pt>
                <c:pt idx="5836">
                  <c:v>46984</c:v>
                </c:pt>
                <c:pt idx="5837">
                  <c:v>46997</c:v>
                </c:pt>
                <c:pt idx="5838">
                  <c:v>46998</c:v>
                </c:pt>
                <c:pt idx="5839">
                  <c:v>47008</c:v>
                </c:pt>
                <c:pt idx="5840">
                  <c:v>47017</c:v>
                </c:pt>
                <c:pt idx="5841">
                  <c:v>47038</c:v>
                </c:pt>
                <c:pt idx="5842">
                  <c:v>47040</c:v>
                </c:pt>
                <c:pt idx="5843">
                  <c:v>47042</c:v>
                </c:pt>
                <c:pt idx="5844">
                  <c:v>47048</c:v>
                </c:pt>
                <c:pt idx="5845">
                  <c:v>47070</c:v>
                </c:pt>
                <c:pt idx="5846">
                  <c:v>47072</c:v>
                </c:pt>
                <c:pt idx="5847">
                  <c:v>47079</c:v>
                </c:pt>
                <c:pt idx="5848">
                  <c:v>47109</c:v>
                </c:pt>
                <c:pt idx="5849">
                  <c:v>47113</c:v>
                </c:pt>
                <c:pt idx="5850">
                  <c:v>47116</c:v>
                </c:pt>
                <c:pt idx="5851">
                  <c:v>47120</c:v>
                </c:pt>
                <c:pt idx="5852">
                  <c:v>47127</c:v>
                </c:pt>
                <c:pt idx="5853">
                  <c:v>47143</c:v>
                </c:pt>
                <c:pt idx="5854">
                  <c:v>47145</c:v>
                </c:pt>
                <c:pt idx="5855">
                  <c:v>47162</c:v>
                </c:pt>
                <c:pt idx="5856">
                  <c:v>47165</c:v>
                </c:pt>
                <c:pt idx="5857">
                  <c:v>47169</c:v>
                </c:pt>
                <c:pt idx="5858">
                  <c:v>47172</c:v>
                </c:pt>
                <c:pt idx="5859">
                  <c:v>47177</c:v>
                </c:pt>
                <c:pt idx="5860">
                  <c:v>47186</c:v>
                </c:pt>
                <c:pt idx="5861">
                  <c:v>47189</c:v>
                </c:pt>
                <c:pt idx="5862">
                  <c:v>47191</c:v>
                </c:pt>
                <c:pt idx="5863">
                  <c:v>47202</c:v>
                </c:pt>
                <c:pt idx="5864">
                  <c:v>47203</c:v>
                </c:pt>
                <c:pt idx="5865">
                  <c:v>47218</c:v>
                </c:pt>
                <c:pt idx="5866">
                  <c:v>47220</c:v>
                </c:pt>
                <c:pt idx="5867">
                  <c:v>47227</c:v>
                </c:pt>
                <c:pt idx="5868">
                  <c:v>47248</c:v>
                </c:pt>
                <c:pt idx="5869">
                  <c:v>47269</c:v>
                </c:pt>
                <c:pt idx="5870">
                  <c:v>47272</c:v>
                </c:pt>
                <c:pt idx="5871">
                  <c:v>47273</c:v>
                </c:pt>
                <c:pt idx="5872">
                  <c:v>47274</c:v>
                </c:pt>
                <c:pt idx="5873">
                  <c:v>47277</c:v>
                </c:pt>
                <c:pt idx="5874">
                  <c:v>47282</c:v>
                </c:pt>
                <c:pt idx="5875">
                  <c:v>47285</c:v>
                </c:pt>
                <c:pt idx="5876">
                  <c:v>47286</c:v>
                </c:pt>
                <c:pt idx="5877">
                  <c:v>47289</c:v>
                </c:pt>
                <c:pt idx="5878">
                  <c:v>47297</c:v>
                </c:pt>
                <c:pt idx="5879">
                  <c:v>47301</c:v>
                </c:pt>
                <c:pt idx="5880">
                  <c:v>47322</c:v>
                </c:pt>
                <c:pt idx="5881">
                  <c:v>47323</c:v>
                </c:pt>
                <c:pt idx="5882">
                  <c:v>47326</c:v>
                </c:pt>
                <c:pt idx="5883">
                  <c:v>47330</c:v>
                </c:pt>
                <c:pt idx="5884">
                  <c:v>47334</c:v>
                </c:pt>
                <c:pt idx="5885">
                  <c:v>47339</c:v>
                </c:pt>
                <c:pt idx="5886">
                  <c:v>47340</c:v>
                </c:pt>
                <c:pt idx="5887">
                  <c:v>47363</c:v>
                </c:pt>
                <c:pt idx="5888">
                  <c:v>47370</c:v>
                </c:pt>
                <c:pt idx="5889">
                  <c:v>47384</c:v>
                </c:pt>
                <c:pt idx="5890">
                  <c:v>47385</c:v>
                </c:pt>
                <c:pt idx="5891">
                  <c:v>47404</c:v>
                </c:pt>
                <c:pt idx="5892">
                  <c:v>47409</c:v>
                </c:pt>
                <c:pt idx="5893">
                  <c:v>47413</c:v>
                </c:pt>
                <c:pt idx="5894">
                  <c:v>47415</c:v>
                </c:pt>
                <c:pt idx="5895">
                  <c:v>47420</c:v>
                </c:pt>
                <c:pt idx="5896">
                  <c:v>47423</c:v>
                </c:pt>
                <c:pt idx="5897">
                  <c:v>47427</c:v>
                </c:pt>
                <c:pt idx="5898">
                  <c:v>47428</c:v>
                </c:pt>
                <c:pt idx="5899">
                  <c:v>47434</c:v>
                </c:pt>
                <c:pt idx="5900">
                  <c:v>47435</c:v>
                </c:pt>
                <c:pt idx="5901">
                  <c:v>47445</c:v>
                </c:pt>
                <c:pt idx="5902">
                  <c:v>47457</c:v>
                </c:pt>
                <c:pt idx="5903">
                  <c:v>47461</c:v>
                </c:pt>
                <c:pt idx="5904">
                  <c:v>47468</c:v>
                </c:pt>
                <c:pt idx="5905">
                  <c:v>47470</c:v>
                </c:pt>
                <c:pt idx="5906">
                  <c:v>47475</c:v>
                </c:pt>
                <c:pt idx="5907">
                  <c:v>47492</c:v>
                </c:pt>
                <c:pt idx="5908">
                  <c:v>47511</c:v>
                </c:pt>
                <c:pt idx="5909">
                  <c:v>47514</c:v>
                </c:pt>
                <c:pt idx="5910">
                  <c:v>47516</c:v>
                </c:pt>
                <c:pt idx="5911">
                  <c:v>47527</c:v>
                </c:pt>
                <c:pt idx="5912">
                  <c:v>47529</c:v>
                </c:pt>
                <c:pt idx="5913">
                  <c:v>47544</c:v>
                </c:pt>
                <c:pt idx="5914">
                  <c:v>47548</c:v>
                </c:pt>
                <c:pt idx="5915">
                  <c:v>47554</c:v>
                </c:pt>
                <c:pt idx="5916">
                  <c:v>47555</c:v>
                </c:pt>
                <c:pt idx="5917">
                  <c:v>47579</c:v>
                </c:pt>
                <c:pt idx="5918">
                  <c:v>47581</c:v>
                </c:pt>
                <c:pt idx="5919">
                  <c:v>47588</c:v>
                </c:pt>
                <c:pt idx="5920">
                  <c:v>47592</c:v>
                </c:pt>
                <c:pt idx="5921">
                  <c:v>47593</c:v>
                </c:pt>
                <c:pt idx="5922">
                  <c:v>47597</c:v>
                </c:pt>
                <c:pt idx="5923">
                  <c:v>47605</c:v>
                </c:pt>
                <c:pt idx="5924">
                  <c:v>47622</c:v>
                </c:pt>
                <c:pt idx="5925">
                  <c:v>47626</c:v>
                </c:pt>
                <c:pt idx="5926">
                  <c:v>47639</c:v>
                </c:pt>
                <c:pt idx="5927">
                  <c:v>47643</c:v>
                </c:pt>
                <c:pt idx="5928">
                  <c:v>47644</c:v>
                </c:pt>
                <c:pt idx="5929">
                  <c:v>47652</c:v>
                </c:pt>
                <c:pt idx="5930">
                  <c:v>47656</c:v>
                </c:pt>
                <c:pt idx="5931">
                  <c:v>47674</c:v>
                </c:pt>
                <c:pt idx="5932">
                  <c:v>47678</c:v>
                </c:pt>
                <c:pt idx="5933">
                  <c:v>47679</c:v>
                </c:pt>
                <c:pt idx="5934">
                  <c:v>47686</c:v>
                </c:pt>
                <c:pt idx="5935">
                  <c:v>47696</c:v>
                </c:pt>
                <c:pt idx="5936">
                  <c:v>47717</c:v>
                </c:pt>
                <c:pt idx="5937">
                  <c:v>47722</c:v>
                </c:pt>
                <c:pt idx="5938">
                  <c:v>47725</c:v>
                </c:pt>
                <c:pt idx="5939">
                  <c:v>47744</c:v>
                </c:pt>
                <c:pt idx="5940">
                  <c:v>47753</c:v>
                </c:pt>
                <c:pt idx="5941">
                  <c:v>47757</c:v>
                </c:pt>
                <c:pt idx="5942">
                  <c:v>47763</c:v>
                </c:pt>
                <c:pt idx="5943">
                  <c:v>47784</c:v>
                </c:pt>
                <c:pt idx="5944">
                  <c:v>47791</c:v>
                </c:pt>
                <c:pt idx="5945">
                  <c:v>47792</c:v>
                </c:pt>
                <c:pt idx="5946">
                  <c:v>47821</c:v>
                </c:pt>
                <c:pt idx="5947">
                  <c:v>47824</c:v>
                </c:pt>
                <c:pt idx="5948">
                  <c:v>47831</c:v>
                </c:pt>
                <c:pt idx="5949">
                  <c:v>47851</c:v>
                </c:pt>
                <c:pt idx="5950">
                  <c:v>47853</c:v>
                </c:pt>
                <c:pt idx="5951">
                  <c:v>47866</c:v>
                </c:pt>
                <c:pt idx="5952">
                  <c:v>47869</c:v>
                </c:pt>
                <c:pt idx="5953">
                  <c:v>47881</c:v>
                </c:pt>
                <c:pt idx="5954">
                  <c:v>47891</c:v>
                </c:pt>
                <c:pt idx="5955">
                  <c:v>47895</c:v>
                </c:pt>
                <c:pt idx="5956">
                  <c:v>47906</c:v>
                </c:pt>
                <c:pt idx="5957">
                  <c:v>47953</c:v>
                </c:pt>
                <c:pt idx="5958">
                  <c:v>47964</c:v>
                </c:pt>
                <c:pt idx="5959">
                  <c:v>47988</c:v>
                </c:pt>
                <c:pt idx="5960">
                  <c:v>47992</c:v>
                </c:pt>
                <c:pt idx="5961">
                  <c:v>48025</c:v>
                </c:pt>
                <c:pt idx="5962">
                  <c:v>48026</c:v>
                </c:pt>
                <c:pt idx="5963">
                  <c:v>48027</c:v>
                </c:pt>
                <c:pt idx="5964">
                  <c:v>48037</c:v>
                </c:pt>
                <c:pt idx="5965">
                  <c:v>48043</c:v>
                </c:pt>
                <c:pt idx="5966">
                  <c:v>48056</c:v>
                </c:pt>
                <c:pt idx="5967">
                  <c:v>48060</c:v>
                </c:pt>
                <c:pt idx="5968">
                  <c:v>48061</c:v>
                </c:pt>
                <c:pt idx="5969">
                  <c:v>48065</c:v>
                </c:pt>
                <c:pt idx="5970">
                  <c:v>48068</c:v>
                </c:pt>
                <c:pt idx="5971">
                  <c:v>48073</c:v>
                </c:pt>
                <c:pt idx="5972">
                  <c:v>48080</c:v>
                </c:pt>
                <c:pt idx="5973">
                  <c:v>48083</c:v>
                </c:pt>
                <c:pt idx="5974">
                  <c:v>48084</c:v>
                </c:pt>
                <c:pt idx="5975">
                  <c:v>48087</c:v>
                </c:pt>
                <c:pt idx="5976">
                  <c:v>48097</c:v>
                </c:pt>
                <c:pt idx="5977">
                  <c:v>48102</c:v>
                </c:pt>
                <c:pt idx="5978">
                  <c:v>48107</c:v>
                </c:pt>
                <c:pt idx="5979">
                  <c:v>48121</c:v>
                </c:pt>
                <c:pt idx="5980">
                  <c:v>48123</c:v>
                </c:pt>
                <c:pt idx="5981">
                  <c:v>48127</c:v>
                </c:pt>
                <c:pt idx="5982">
                  <c:v>48144</c:v>
                </c:pt>
                <c:pt idx="5983">
                  <c:v>48158</c:v>
                </c:pt>
                <c:pt idx="5984">
                  <c:v>48166</c:v>
                </c:pt>
                <c:pt idx="5985">
                  <c:v>48193</c:v>
                </c:pt>
                <c:pt idx="5986">
                  <c:v>48197</c:v>
                </c:pt>
                <c:pt idx="5987">
                  <c:v>48199</c:v>
                </c:pt>
                <c:pt idx="5988">
                  <c:v>48212</c:v>
                </c:pt>
                <c:pt idx="5989">
                  <c:v>48213</c:v>
                </c:pt>
                <c:pt idx="5990">
                  <c:v>48218</c:v>
                </c:pt>
                <c:pt idx="5991">
                  <c:v>48219</c:v>
                </c:pt>
                <c:pt idx="5992">
                  <c:v>48221</c:v>
                </c:pt>
                <c:pt idx="5993">
                  <c:v>48227</c:v>
                </c:pt>
                <c:pt idx="5994">
                  <c:v>48236</c:v>
                </c:pt>
                <c:pt idx="5995">
                  <c:v>48244</c:v>
                </c:pt>
                <c:pt idx="5996">
                  <c:v>48250</c:v>
                </c:pt>
                <c:pt idx="5997">
                  <c:v>48251</c:v>
                </c:pt>
                <c:pt idx="5998">
                  <c:v>48255</c:v>
                </c:pt>
                <c:pt idx="5999">
                  <c:v>48269</c:v>
                </c:pt>
                <c:pt idx="6000">
                  <c:v>48270</c:v>
                </c:pt>
                <c:pt idx="6001">
                  <c:v>48290</c:v>
                </c:pt>
                <c:pt idx="6002">
                  <c:v>48291</c:v>
                </c:pt>
                <c:pt idx="6003">
                  <c:v>48307</c:v>
                </c:pt>
                <c:pt idx="6004">
                  <c:v>48322</c:v>
                </c:pt>
                <c:pt idx="6005">
                  <c:v>48325</c:v>
                </c:pt>
                <c:pt idx="6006">
                  <c:v>48327</c:v>
                </c:pt>
                <c:pt idx="6007">
                  <c:v>48328</c:v>
                </c:pt>
                <c:pt idx="6008">
                  <c:v>48331</c:v>
                </c:pt>
                <c:pt idx="6009">
                  <c:v>48334</c:v>
                </c:pt>
                <c:pt idx="6010">
                  <c:v>48335</c:v>
                </c:pt>
                <c:pt idx="6011">
                  <c:v>48338</c:v>
                </c:pt>
                <c:pt idx="6012">
                  <c:v>48345</c:v>
                </c:pt>
                <c:pt idx="6013">
                  <c:v>48346</c:v>
                </c:pt>
                <c:pt idx="6014">
                  <c:v>48347</c:v>
                </c:pt>
                <c:pt idx="6015">
                  <c:v>48350</c:v>
                </c:pt>
                <c:pt idx="6016">
                  <c:v>48352</c:v>
                </c:pt>
                <c:pt idx="6017">
                  <c:v>48370</c:v>
                </c:pt>
                <c:pt idx="6018">
                  <c:v>48379</c:v>
                </c:pt>
                <c:pt idx="6019">
                  <c:v>48386</c:v>
                </c:pt>
                <c:pt idx="6020">
                  <c:v>48396</c:v>
                </c:pt>
                <c:pt idx="6021">
                  <c:v>48410</c:v>
                </c:pt>
                <c:pt idx="6022">
                  <c:v>48415</c:v>
                </c:pt>
                <c:pt idx="6023">
                  <c:v>48431</c:v>
                </c:pt>
                <c:pt idx="6024">
                  <c:v>48433</c:v>
                </c:pt>
                <c:pt idx="6025">
                  <c:v>48448</c:v>
                </c:pt>
                <c:pt idx="6026">
                  <c:v>48453</c:v>
                </c:pt>
                <c:pt idx="6027">
                  <c:v>48462</c:v>
                </c:pt>
                <c:pt idx="6028">
                  <c:v>48477</c:v>
                </c:pt>
                <c:pt idx="6029">
                  <c:v>48488</c:v>
                </c:pt>
                <c:pt idx="6030">
                  <c:v>48489</c:v>
                </c:pt>
                <c:pt idx="6031">
                  <c:v>48491</c:v>
                </c:pt>
                <c:pt idx="6032">
                  <c:v>48497</c:v>
                </c:pt>
                <c:pt idx="6033">
                  <c:v>48504</c:v>
                </c:pt>
                <c:pt idx="6034">
                  <c:v>48508</c:v>
                </c:pt>
                <c:pt idx="6035">
                  <c:v>48513</c:v>
                </c:pt>
                <c:pt idx="6036">
                  <c:v>48521</c:v>
                </c:pt>
                <c:pt idx="6037">
                  <c:v>48525</c:v>
                </c:pt>
                <c:pt idx="6038">
                  <c:v>48544</c:v>
                </c:pt>
                <c:pt idx="6039">
                  <c:v>48551</c:v>
                </c:pt>
                <c:pt idx="6040">
                  <c:v>48557</c:v>
                </c:pt>
                <c:pt idx="6041">
                  <c:v>48558</c:v>
                </c:pt>
                <c:pt idx="6042">
                  <c:v>48560</c:v>
                </c:pt>
                <c:pt idx="6043">
                  <c:v>48563</c:v>
                </c:pt>
                <c:pt idx="6044">
                  <c:v>48569</c:v>
                </c:pt>
                <c:pt idx="6045">
                  <c:v>48574</c:v>
                </c:pt>
                <c:pt idx="6046">
                  <c:v>48576</c:v>
                </c:pt>
                <c:pt idx="6047">
                  <c:v>48588</c:v>
                </c:pt>
                <c:pt idx="6048">
                  <c:v>48627</c:v>
                </c:pt>
                <c:pt idx="6049">
                  <c:v>48631</c:v>
                </c:pt>
                <c:pt idx="6050">
                  <c:v>48632</c:v>
                </c:pt>
                <c:pt idx="6051">
                  <c:v>48643</c:v>
                </c:pt>
                <c:pt idx="6052">
                  <c:v>48647</c:v>
                </c:pt>
                <c:pt idx="6053">
                  <c:v>48655</c:v>
                </c:pt>
                <c:pt idx="6054">
                  <c:v>48659</c:v>
                </c:pt>
                <c:pt idx="6055">
                  <c:v>48660</c:v>
                </c:pt>
                <c:pt idx="6056">
                  <c:v>48662</c:v>
                </c:pt>
                <c:pt idx="6057">
                  <c:v>48666</c:v>
                </c:pt>
                <c:pt idx="6058">
                  <c:v>48677</c:v>
                </c:pt>
                <c:pt idx="6059">
                  <c:v>48695</c:v>
                </c:pt>
                <c:pt idx="6060">
                  <c:v>48709</c:v>
                </c:pt>
                <c:pt idx="6061">
                  <c:v>48733</c:v>
                </c:pt>
                <c:pt idx="6062">
                  <c:v>48746</c:v>
                </c:pt>
                <c:pt idx="6063">
                  <c:v>48767</c:v>
                </c:pt>
                <c:pt idx="6064">
                  <c:v>48768</c:v>
                </c:pt>
                <c:pt idx="6065">
                  <c:v>48774</c:v>
                </c:pt>
                <c:pt idx="6066">
                  <c:v>48778</c:v>
                </c:pt>
                <c:pt idx="6067">
                  <c:v>48783</c:v>
                </c:pt>
                <c:pt idx="6068">
                  <c:v>48791</c:v>
                </c:pt>
                <c:pt idx="6069">
                  <c:v>48798</c:v>
                </c:pt>
                <c:pt idx="6070">
                  <c:v>48800</c:v>
                </c:pt>
                <c:pt idx="6071">
                  <c:v>48807</c:v>
                </c:pt>
                <c:pt idx="6072">
                  <c:v>48820</c:v>
                </c:pt>
                <c:pt idx="6073">
                  <c:v>48832</c:v>
                </c:pt>
                <c:pt idx="6074">
                  <c:v>48833</c:v>
                </c:pt>
                <c:pt idx="6075">
                  <c:v>48834</c:v>
                </c:pt>
                <c:pt idx="6076">
                  <c:v>48837</c:v>
                </c:pt>
                <c:pt idx="6077">
                  <c:v>48840</c:v>
                </c:pt>
                <c:pt idx="6078">
                  <c:v>48842</c:v>
                </c:pt>
                <c:pt idx="6079">
                  <c:v>48857</c:v>
                </c:pt>
                <c:pt idx="6080">
                  <c:v>48861</c:v>
                </c:pt>
                <c:pt idx="6081">
                  <c:v>48869</c:v>
                </c:pt>
                <c:pt idx="6082">
                  <c:v>48875</c:v>
                </c:pt>
                <c:pt idx="6083">
                  <c:v>48883</c:v>
                </c:pt>
                <c:pt idx="6084">
                  <c:v>48884</c:v>
                </c:pt>
                <c:pt idx="6085">
                  <c:v>48886</c:v>
                </c:pt>
                <c:pt idx="6086">
                  <c:v>48889</c:v>
                </c:pt>
                <c:pt idx="6087">
                  <c:v>48891</c:v>
                </c:pt>
                <c:pt idx="6088">
                  <c:v>48896</c:v>
                </c:pt>
                <c:pt idx="6089">
                  <c:v>48901</c:v>
                </c:pt>
                <c:pt idx="6090">
                  <c:v>48906</c:v>
                </c:pt>
                <c:pt idx="6091">
                  <c:v>48907</c:v>
                </c:pt>
                <c:pt idx="6092">
                  <c:v>48910</c:v>
                </c:pt>
                <c:pt idx="6093">
                  <c:v>48912</c:v>
                </c:pt>
                <c:pt idx="6094">
                  <c:v>48913</c:v>
                </c:pt>
                <c:pt idx="6095">
                  <c:v>48927</c:v>
                </c:pt>
                <c:pt idx="6096">
                  <c:v>48930</c:v>
                </c:pt>
                <c:pt idx="6097">
                  <c:v>48948</c:v>
                </c:pt>
                <c:pt idx="6098">
                  <c:v>48951</c:v>
                </c:pt>
                <c:pt idx="6099">
                  <c:v>48955</c:v>
                </c:pt>
                <c:pt idx="6100">
                  <c:v>48960</c:v>
                </c:pt>
                <c:pt idx="6101">
                  <c:v>48965</c:v>
                </c:pt>
                <c:pt idx="6102">
                  <c:v>48972</c:v>
                </c:pt>
                <c:pt idx="6103">
                  <c:v>48978</c:v>
                </c:pt>
                <c:pt idx="6104">
                  <c:v>48987</c:v>
                </c:pt>
                <c:pt idx="6105">
                  <c:v>48988</c:v>
                </c:pt>
                <c:pt idx="6106">
                  <c:v>48991</c:v>
                </c:pt>
                <c:pt idx="6107">
                  <c:v>48998</c:v>
                </c:pt>
                <c:pt idx="6108">
                  <c:v>49006</c:v>
                </c:pt>
                <c:pt idx="6109">
                  <c:v>49036</c:v>
                </c:pt>
                <c:pt idx="6110">
                  <c:v>49048</c:v>
                </c:pt>
                <c:pt idx="6111">
                  <c:v>49061</c:v>
                </c:pt>
                <c:pt idx="6112">
                  <c:v>49070</c:v>
                </c:pt>
                <c:pt idx="6113">
                  <c:v>49071</c:v>
                </c:pt>
                <c:pt idx="6114">
                  <c:v>49075</c:v>
                </c:pt>
                <c:pt idx="6115">
                  <c:v>49087</c:v>
                </c:pt>
                <c:pt idx="6116">
                  <c:v>49124</c:v>
                </c:pt>
                <c:pt idx="6117">
                  <c:v>49125</c:v>
                </c:pt>
                <c:pt idx="6118">
                  <c:v>49128</c:v>
                </c:pt>
                <c:pt idx="6119">
                  <c:v>49134</c:v>
                </c:pt>
                <c:pt idx="6120">
                  <c:v>49146</c:v>
                </c:pt>
                <c:pt idx="6121">
                  <c:v>49153</c:v>
                </c:pt>
                <c:pt idx="6122">
                  <c:v>49169</c:v>
                </c:pt>
                <c:pt idx="6123">
                  <c:v>49178</c:v>
                </c:pt>
                <c:pt idx="6124">
                  <c:v>49180</c:v>
                </c:pt>
                <c:pt idx="6125">
                  <c:v>49185</c:v>
                </c:pt>
                <c:pt idx="6126">
                  <c:v>49211</c:v>
                </c:pt>
                <c:pt idx="6127">
                  <c:v>49232</c:v>
                </c:pt>
                <c:pt idx="6128">
                  <c:v>49239</c:v>
                </c:pt>
                <c:pt idx="6129">
                  <c:v>49251</c:v>
                </c:pt>
                <c:pt idx="6130">
                  <c:v>49262</c:v>
                </c:pt>
                <c:pt idx="6131">
                  <c:v>49307</c:v>
                </c:pt>
                <c:pt idx="6132">
                  <c:v>49312</c:v>
                </c:pt>
                <c:pt idx="6133">
                  <c:v>49313</c:v>
                </c:pt>
                <c:pt idx="6134">
                  <c:v>49328</c:v>
                </c:pt>
                <c:pt idx="6135">
                  <c:v>49334</c:v>
                </c:pt>
                <c:pt idx="6136">
                  <c:v>49340</c:v>
                </c:pt>
                <c:pt idx="6137">
                  <c:v>49342</c:v>
                </c:pt>
                <c:pt idx="6138">
                  <c:v>49363</c:v>
                </c:pt>
                <c:pt idx="6139">
                  <c:v>49377</c:v>
                </c:pt>
                <c:pt idx="6140">
                  <c:v>49381</c:v>
                </c:pt>
                <c:pt idx="6141">
                  <c:v>49390</c:v>
                </c:pt>
                <c:pt idx="6142">
                  <c:v>49396</c:v>
                </c:pt>
                <c:pt idx="6143">
                  <c:v>49403</c:v>
                </c:pt>
                <c:pt idx="6144">
                  <c:v>49407</c:v>
                </c:pt>
                <c:pt idx="6145">
                  <c:v>49415</c:v>
                </c:pt>
                <c:pt idx="6146">
                  <c:v>49421</c:v>
                </c:pt>
                <c:pt idx="6147">
                  <c:v>49425</c:v>
                </c:pt>
                <c:pt idx="6148">
                  <c:v>49436</c:v>
                </c:pt>
                <c:pt idx="6149">
                  <c:v>49439</c:v>
                </c:pt>
                <c:pt idx="6150">
                  <c:v>49447</c:v>
                </c:pt>
                <c:pt idx="6151">
                  <c:v>49467</c:v>
                </c:pt>
                <c:pt idx="6152">
                  <c:v>49478</c:v>
                </c:pt>
                <c:pt idx="6153">
                  <c:v>49485</c:v>
                </c:pt>
                <c:pt idx="6154">
                  <c:v>49488</c:v>
                </c:pt>
                <c:pt idx="6155">
                  <c:v>49492</c:v>
                </c:pt>
                <c:pt idx="6156">
                  <c:v>49500</c:v>
                </c:pt>
                <c:pt idx="6157">
                  <c:v>49501</c:v>
                </c:pt>
                <c:pt idx="6158">
                  <c:v>49524</c:v>
                </c:pt>
                <c:pt idx="6159">
                  <c:v>49536</c:v>
                </c:pt>
                <c:pt idx="6160">
                  <c:v>49542</c:v>
                </c:pt>
                <c:pt idx="6161">
                  <c:v>49553</c:v>
                </c:pt>
                <c:pt idx="6162">
                  <c:v>49571</c:v>
                </c:pt>
                <c:pt idx="6163">
                  <c:v>49575</c:v>
                </c:pt>
                <c:pt idx="6164">
                  <c:v>49598</c:v>
                </c:pt>
                <c:pt idx="6165">
                  <c:v>49603</c:v>
                </c:pt>
                <c:pt idx="6166">
                  <c:v>49618</c:v>
                </c:pt>
                <c:pt idx="6167">
                  <c:v>49632</c:v>
                </c:pt>
                <c:pt idx="6168">
                  <c:v>49634</c:v>
                </c:pt>
                <c:pt idx="6169">
                  <c:v>49663</c:v>
                </c:pt>
                <c:pt idx="6170">
                  <c:v>49672</c:v>
                </c:pt>
                <c:pt idx="6171">
                  <c:v>49696</c:v>
                </c:pt>
                <c:pt idx="6172">
                  <c:v>49698</c:v>
                </c:pt>
                <c:pt idx="6173">
                  <c:v>49705</c:v>
                </c:pt>
                <c:pt idx="6174">
                  <c:v>49710</c:v>
                </c:pt>
                <c:pt idx="6175">
                  <c:v>49712</c:v>
                </c:pt>
                <c:pt idx="6176">
                  <c:v>49716</c:v>
                </c:pt>
                <c:pt idx="6177">
                  <c:v>49718</c:v>
                </c:pt>
                <c:pt idx="6178">
                  <c:v>49719</c:v>
                </c:pt>
                <c:pt idx="6179">
                  <c:v>49721</c:v>
                </c:pt>
                <c:pt idx="6180">
                  <c:v>49723</c:v>
                </c:pt>
                <c:pt idx="6181">
                  <c:v>49728</c:v>
                </c:pt>
                <c:pt idx="6182">
                  <c:v>49729</c:v>
                </c:pt>
                <c:pt idx="6183">
                  <c:v>49730</c:v>
                </c:pt>
                <c:pt idx="6184">
                  <c:v>49736</c:v>
                </c:pt>
                <c:pt idx="6185">
                  <c:v>49752</c:v>
                </c:pt>
                <c:pt idx="6186">
                  <c:v>49753</c:v>
                </c:pt>
                <c:pt idx="6187">
                  <c:v>49774</c:v>
                </c:pt>
                <c:pt idx="6188">
                  <c:v>49790</c:v>
                </c:pt>
                <c:pt idx="6189">
                  <c:v>49809</c:v>
                </c:pt>
                <c:pt idx="6190">
                  <c:v>49816</c:v>
                </c:pt>
                <c:pt idx="6191">
                  <c:v>49820</c:v>
                </c:pt>
                <c:pt idx="6192">
                  <c:v>49828</c:v>
                </c:pt>
                <c:pt idx="6193">
                  <c:v>49832</c:v>
                </c:pt>
                <c:pt idx="6194">
                  <c:v>49841</c:v>
                </c:pt>
                <c:pt idx="6195">
                  <c:v>49842</c:v>
                </c:pt>
                <c:pt idx="6196">
                  <c:v>49844</c:v>
                </c:pt>
                <c:pt idx="6197">
                  <c:v>49847</c:v>
                </c:pt>
                <c:pt idx="6198">
                  <c:v>49850</c:v>
                </c:pt>
                <c:pt idx="6199">
                  <c:v>49856</c:v>
                </c:pt>
                <c:pt idx="6200">
                  <c:v>49863</c:v>
                </c:pt>
                <c:pt idx="6201">
                  <c:v>49875</c:v>
                </c:pt>
                <c:pt idx="6202">
                  <c:v>49881</c:v>
                </c:pt>
                <c:pt idx="6203">
                  <c:v>49884</c:v>
                </c:pt>
                <c:pt idx="6204">
                  <c:v>49890</c:v>
                </c:pt>
                <c:pt idx="6205">
                  <c:v>49895</c:v>
                </c:pt>
                <c:pt idx="6206">
                  <c:v>49913</c:v>
                </c:pt>
                <c:pt idx="6207">
                  <c:v>49930</c:v>
                </c:pt>
                <c:pt idx="6208">
                  <c:v>49932</c:v>
                </c:pt>
                <c:pt idx="6209">
                  <c:v>49941</c:v>
                </c:pt>
                <c:pt idx="6210">
                  <c:v>49942</c:v>
                </c:pt>
                <c:pt idx="6211">
                  <c:v>49947</c:v>
                </c:pt>
                <c:pt idx="6212">
                  <c:v>49969</c:v>
                </c:pt>
                <c:pt idx="6213">
                  <c:v>49987</c:v>
                </c:pt>
                <c:pt idx="6214">
                  <c:v>49996</c:v>
                </c:pt>
                <c:pt idx="6215">
                  <c:v>49997</c:v>
                </c:pt>
                <c:pt idx="6216">
                  <c:v>50003</c:v>
                </c:pt>
                <c:pt idx="6217">
                  <c:v>50007</c:v>
                </c:pt>
                <c:pt idx="6218">
                  <c:v>50009</c:v>
                </c:pt>
                <c:pt idx="6219">
                  <c:v>50021</c:v>
                </c:pt>
                <c:pt idx="6220">
                  <c:v>50027</c:v>
                </c:pt>
                <c:pt idx="6221">
                  <c:v>50033</c:v>
                </c:pt>
                <c:pt idx="6222">
                  <c:v>50041</c:v>
                </c:pt>
                <c:pt idx="6223">
                  <c:v>50049</c:v>
                </c:pt>
                <c:pt idx="6224">
                  <c:v>50051</c:v>
                </c:pt>
                <c:pt idx="6225">
                  <c:v>50063</c:v>
                </c:pt>
                <c:pt idx="6226">
                  <c:v>50065</c:v>
                </c:pt>
                <c:pt idx="6227">
                  <c:v>50067</c:v>
                </c:pt>
                <c:pt idx="6228">
                  <c:v>50073</c:v>
                </c:pt>
                <c:pt idx="6229">
                  <c:v>50075</c:v>
                </c:pt>
                <c:pt idx="6230">
                  <c:v>50080</c:v>
                </c:pt>
                <c:pt idx="6231">
                  <c:v>50081</c:v>
                </c:pt>
                <c:pt idx="6232">
                  <c:v>50086</c:v>
                </c:pt>
                <c:pt idx="6233">
                  <c:v>50098</c:v>
                </c:pt>
                <c:pt idx="6234">
                  <c:v>50101</c:v>
                </c:pt>
                <c:pt idx="6235">
                  <c:v>50102</c:v>
                </c:pt>
                <c:pt idx="6236">
                  <c:v>50125</c:v>
                </c:pt>
                <c:pt idx="6237">
                  <c:v>50132</c:v>
                </c:pt>
                <c:pt idx="6238">
                  <c:v>50140</c:v>
                </c:pt>
                <c:pt idx="6239">
                  <c:v>50172</c:v>
                </c:pt>
                <c:pt idx="6240">
                  <c:v>50189</c:v>
                </c:pt>
                <c:pt idx="6241">
                  <c:v>50190</c:v>
                </c:pt>
                <c:pt idx="6242">
                  <c:v>50202</c:v>
                </c:pt>
                <c:pt idx="6243">
                  <c:v>50207</c:v>
                </c:pt>
                <c:pt idx="6244">
                  <c:v>50211</c:v>
                </c:pt>
                <c:pt idx="6245">
                  <c:v>50214</c:v>
                </c:pt>
                <c:pt idx="6246">
                  <c:v>50224</c:v>
                </c:pt>
                <c:pt idx="6247">
                  <c:v>50225</c:v>
                </c:pt>
                <c:pt idx="6248">
                  <c:v>50229</c:v>
                </c:pt>
                <c:pt idx="6249">
                  <c:v>50235</c:v>
                </c:pt>
                <c:pt idx="6250">
                  <c:v>50247</c:v>
                </c:pt>
                <c:pt idx="6251">
                  <c:v>50249</c:v>
                </c:pt>
                <c:pt idx="6252">
                  <c:v>50264</c:v>
                </c:pt>
                <c:pt idx="6253">
                  <c:v>50271</c:v>
                </c:pt>
                <c:pt idx="6254">
                  <c:v>50274</c:v>
                </c:pt>
                <c:pt idx="6255">
                  <c:v>50275</c:v>
                </c:pt>
                <c:pt idx="6256">
                  <c:v>50277</c:v>
                </c:pt>
                <c:pt idx="6257">
                  <c:v>50279</c:v>
                </c:pt>
                <c:pt idx="6258">
                  <c:v>50295</c:v>
                </c:pt>
                <c:pt idx="6259">
                  <c:v>50296</c:v>
                </c:pt>
                <c:pt idx="6260">
                  <c:v>50302</c:v>
                </c:pt>
                <c:pt idx="6261">
                  <c:v>50323</c:v>
                </c:pt>
                <c:pt idx="6262">
                  <c:v>50341</c:v>
                </c:pt>
                <c:pt idx="6263">
                  <c:v>50369</c:v>
                </c:pt>
                <c:pt idx="6264">
                  <c:v>50370</c:v>
                </c:pt>
                <c:pt idx="6265">
                  <c:v>50374</c:v>
                </c:pt>
                <c:pt idx="6266">
                  <c:v>50375</c:v>
                </c:pt>
                <c:pt idx="6267">
                  <c:v>50382</c:v>
                </c:pt>
                <c:pt idx="6268">
                  <c:v>50387</c:v>
                </c:pt>
                <c:pt idx="6269">
                  <c:v>50395</c:v>
                </c:pt>
                <c:pt idx="6270">
                  <c:v>50396</c:v>
                </c:pt>
                <c:pt idx="6271">
                  <c:v>50398</c:v>
                </c:pt>
                <c:pt idx="6272">
                  <c:v>50402</c:v>
                </c:pt>
                <c:pt idx="6273">
                  <c:v>50411</c:v>
                </c:pt>
                <c:pt idx="6274">
                  <c:v>50422</c:v>
                </c:pt>
                <c:pt idx="6275">
                  <c:v>50426</c:v>
                </c:pt>
                <c:pt idx="6276">
                  <c:v>50427</c:v>
                </c:pt>
                <c:pt idx="6277">
                  <c:v>50429</c:v>
                </c:pt>
                <c:pt idx="6278">
                  <c:v>50433</c:v>
                </c:pt>
                <c:pt idx="6279">
                  <c:v>50438</c:v>
                </c:pt>
                <c:pt idx="6280">
                  <c:v>50445</c:v>
                </c:pt>
                <c:pt idx="6281">
                  <c:v>50475</c:v>
                </c:pt>
                <c:pt idx="6282">
                  <c:v>50482</c:v>
                </c:pt>
                <c:pt idx="6283">
                  <c:v>50491</c:v>
                </c:pt>
                <c:pt idx="6284">
                  <c:v>50497</c:v>
                </c:pt>
                <c:pt idx="6285">
                  <c:v>50512</c:v>
                </c:pt>
                <c:pt idx="6286">
                  <c:v>50527</c:v>
                </c:pt>
                <c:pt idx="6287">
                  <c:v>50530</c:v>
                </c:pt>
                <c:pt idx="6288">
                  <c:v>50532</c:v>
                </c:pt>
                <c:pt idx="6289">
                  <c:v>50534</c:v>
                </c:pt>
                <c:pt idx="6290">
                  <c:v>50536</c:v>
                </c:pt>
                <c:pt idx="6291">
                  <c:v>50538</c:v>
                </c:pt>
                <c:pt idx="6292">
                  <c:v>50543</c:v>
                </c:pt>
                <c:pt idx="6293">
                  <c:v>50565</c:v>
                </c:pt>
                <c:pt idx="6294">
                  <c:v>50572</c:v>
                </c:pt>
                <c:pt idx="6295">
                  <c:v>50577</c:v>
                </c:pt>
                <c:pt idx="6296">
                  <c:v>50578</c:v>
                </c:pt>
                <c:pt idx="6297">
                  <c:v>50587</c:v>
                </c:pt>
                <c:pt idx="6298">
                  <c:v>50592</c:v>
                </c:pt>
                <c:pt idx="6299">
                  <c:v>50627</c:v>
                </c:pt>
                <c:pt idx="6300">
                  <c:v>50631</c:v>
                </c:pt>
                <c:pt idx="6301">
                  <c:v>50633</c:v>
                </c:pt>
                <c:pt idx="6302">
                  <c:v>50635</c:v>
                </c:pt>
                <c:pt idx="6303">
                  <c:v>50636</c:v>
                </c:pt>
                <c:pt idx="6304">
                  <c:v>50642</c:v>
                </c:pt>
                <c:pt idx="6305">
                  <c:v>50660</c:v>
                </c:pt>
                <c:pt idx="6306">
                  <c:v>50661</c:v>
                </c:pt>
                <c:pt idx="6307">
                  <c:v>50662</c:v>
                </c:pt>
                <c:pt idx="6308">
                  <c:v>50666</c:v>
                </c:pt>
                <c:pt idx="6309">
                  <c:v>50675</c:v>
                </c:pt>
                <c:pt idx="6310">
                  <c:v>50679</c:v>
                </c:pt>
                <c:pt idx="6311">
                  <c:v>50702</c:v>
                </c:pt>
                <c:pt idx="6312">
                  <c:v>50705</c:v>
                </c:pt>
                <c:pt idx="6313">
                  <c:v>50706</c:v>
                </c:pt>
                <c:pt idx="6314">
                  <c:v>50707</c:v>
                </c:pt>
                <c:pt idx="6315">
                  <c:v>50711</c:v>
                </c:pt>
                <c:pt idx="6316">
                  <c:v>50713</c:v>
                </c:pt>
                <c:pt idx="6317">
                  <c:v>50717</c:v>
                </c:pt>
                <c:pt idx="6318">
                  <c:v>50723</c:v>
                </c:pt>
                <c:pt idx="6319">
                  <c:v>50724</c:v>
                </c:pt>
                <c:pt idx="6320">
                  <c:v>50725</c:v>
                </c:pt>
                <c:pt idx="6321">
                  <c:v>50730</c:v>
                </c:pt>
                <c:pt idx="6322">
                  <c:v>50734</c:v>
                </c:pt>
                <c:pt idx="6323">
                  <c:v>50739</c:v>
                </c:pt>
                <c:pt idx="6324">
                  <c:v>50754</c:v>
                </c:pt>
                <c:pt idx="6325">
                  <c:v>50756</c:v>
                </c:pt>
                <c:pt idx="6326">
                  <c:v>50757</c:v>
                </c:pt>
                <c:pt idx="6327">
                  <c:v>50759</c:v>
                </c:pt>
                <c:pt idx="6328">
                  <c:v>50770</c:v>
                </c:pt>
                <c:pt idx="6329">
                  <c:v>50786</c:v>
                </c:pt>
                <c:pt idx="6330">
                  <c:v>50800</c:v>
                </c:pt>
                <c:pt idx="6331">
                  <c:v>50801</c:v>
                </c:pt>
                <c:pt idx="6332">
                  <c:v>50805</c:v>
                </c:pt>
                <c:pt idx="6333">
                  <c:v>50811</c:v>
                </c:pt>
                <c:pt idx="6334">
                  <c:v>50812</c:v>
                </c:pt>
                <c:pt idx="6335">
                  <c:v>50815</c:v>
                </c:pt>
                <c:pt idx="6336">
                  <c:v>50816</c:v>
                </c:pt>
                <c:pt idx="6337">
                  <c:v>50817</c:v>
                </c:pt>
                <c:pt idx="6338">
                  <c:v>50818</c:v>
                </c:pt>
                <c:pt idx="6339">
                  <c:v>50826</c:v>
                </c:pt>
                <c:pt idx="6340">
                  <c:v>50829</c:v>
                </c:pt>
                <c:pt idx="6341">
                  <c:v>50832</c:v>
                </c:pt>
                <c:pt idx="6342">
                  <c:v>50833</c:v>
                </c:pt>
                <c:pt idx="6343">
                  <c:v>50836</c:v>
                </c:pt>
                <c:pt idx="6344">
                  <c:v>50843</c:v>
                </c:pt>
                <c:pt idx="6345">
                  <c:v>50847</c:v>
                </c:pt>
                <c:pt idx="6346">
                  <c:v>50858</c:v>
                </c:pt>
                <c:pt idx="6347">
                  <c:v>50868</c:v>
                </c:pt>
                <c:pt idx="6348">
                  <c:v>50869</c:v>
                </c:pt>
                <c:pt idx="6349">
                  <c:v>50877</c:v>
                </c:pt>
                <c:pt idx="6350">
                  <c:v>50890</c:v>
                </c:pt>
                <c:pt idx="6351">
                  <c:v>50893</c:v>
                </c:pt>
                <c:pt idx="6352">
                  <c:v>50894</c:v>
                </c:pt>
                <c:pt idx="6353">
                  <c:v>50897</c:v>
                </c:pt>
                <c:pt idx="6354">
                  <c:v>50909</c:v>
                </c:pt>
                <c:pt idx="6355">
                  <c:v>50912</c:v>
                </c:pt>
                <c:pt idx="6356">
                  <c:v>50923</c:v>
                </c:pt>
                <c:pt idx="6357">
                  <c:v>50927</c:v>
                </c:pt>
                <c:pt idx="6358">
                  <c:v>50931</c:v>
                </c:pt>
                <c:pt idx="6359">
                  <c:v>50932</c:v>
                </c:pt>
                <c:pt idx="6360">
                  <c:v>50934</c:v>
                </c:pt>
                <c:pt idx="6361">
                  <c:v>50941</c:v>
                </c:pt>
                <c:pt idx="6362">
                  <c:v>50960</c:v>
                </c:pt>
                <c:pt idx="6363">
                  <c:v>50965</c:v>
                </c:pt>
                <c:pt idx="6364">
                  <c:v>50966</c:v>
                </c:pt>
                <c:pt idx="6365">
                  <c:v>50985</c:v>
                </c:pt>
                <c:pt idx="6366">
                  <c:v>50986</c:v>
                </c:pt>
                <c:pt idx="6367">
                  <c:v>50989</c:v>
                </c:pt>
                <c:pt idx="6368">
                  <c:v>50992</c:v>
                </c:pt>
                <c:pt idx="6369">
                  <c:v>50997</c:v>
                </c:pt>
                <c:pt idx="6370">
                  <c:v>51000</c:v>
                </c:pt>
                <c:pt idx="6371">
                  <c:v>51007</c:v>
                </c:pt>
                <c:pt idx="6372">
                  <c:v>51011</c:v>
                </c:pt>
                <c:pt idx="6373">
                  <c:v>51012</c:v>
                </c:pt>
                <c:pt idx="6374">
                  <c:v>51014</c:v>
                </c:pt>
                <c:pt idx="6375">
                  <c:v>51015</c:v>
                </c:pt>
                <c:pt idx="6376">
                  <c:v>51017</c:v>
                </c:pt>
                <c:pt idx="6377">
                  <c:v>51018</c:v>
                </c:pt>
                <c:pt idx="6378">
                  <c:v>51021</c:v>
                </c:pt>
                <c:pt idx="6379">
                  <c:v>51024</c:v>
                </c:pt>
                <c:pt idx="6380">
                  <c:v>51027</c:v>
                </c:pt>
                <c:pt idx="6381">
                  <c:v>51036</c:v>
                </c:pt>
                <c:pt idx="6382">
                  <c:v>51043</c:v>
                </c:pt>
                <c:pt idx="6383">
                  <c:v>51045</c:v>
                </c:pt>
                <c:pt idx="6384">
                  <c:v>51049</c:v>
                </c:pt>
                <c:pt idx="6385">
                  <c:v>51050</c:v>
                </c:pt>
                <c:pt idx="6386">
                  <c:v>51063</c:v>
                </c:pt>
                <c:pt idx="6387">
                  <c:v>51064</c:v>
                </c:pt>
                <c:pt idx="6388">
                  <c:v>51074</c:v>
                </c:pt>
                <c:pt idx="6389">
                  <c:v>51083</c:v>
                </c:pt>
                <c:pt idx="6390">
                  <c:v>51094</c:v>
                </c:pt>
                <c:pt idx="6391">
                  <c:v>51096</c:v>
                </c:pt>
                <c:pt idx="6392">
                  <c:v>51097</c:v>
                </c:pt>
                <c:pt idx="6393">
                  <c:v>51106</c:v>
                </c:pt>
                <c:pt idx="6394">
                  <c:v>51132</c:v>
                </c:pt>
                <c:pt idx="6395">
                  <c:v>51142</c:v>
                </c:pt>
                <c:pt idx="6396">
                  <c:v>51152</c:v>
                </c:pt>
                <c:pt idx="6397">
                  <c:v>51157</c:v>
                </c:pt>
                <c:pt idx="6398">
                  <c:v>51159</c:v>
                </c:pt>
                <c:pt idx="6399">
                  <c:v>51160</c:v>
                </c:pt>
                <c:pt idx="6400">
                  <c:v>51168</c:v>
                </c:pt>
                <c:pt idx="6401">
                  <c:v>51179</c:v>
                </c:pt>
                <c:pt idx="6402">
                  <c:v>51188</c:v>
                </c:pt>
                <c:pt idx="6403">
                  <c:v>51213</c:v>
                </c:pt>
                <c:pt idx="6404">
                  <c:v>51219</c:v>
                </c:pt>
                <c:pt idx="6405">
                  <c:v>51228</c:v>
                </c:pt>
                <c:pt idx="6406">
                  <c:v>51238</c:v>
                </c:pt>
                <c:pt idx="6407">
                  <c:v>51246</c:v>
                </c:pt>
                <c:pt idx="6408">
                  <c:v>51272</c:v>
                </c:pt>
                <c:pt idx="6409">
                  <c:v>51274</c:v>
                </c:pt>
                <c:pt idx="6410">
                  <c:v>51283</c:v>
                </c:pt>
                <c:pt idx="6411">
                  <c:v>51290</c:v>
                </c:pt>
                <c:pt idx="6412">
                  <c:v>51297</c:v>
                </c:pt>
                <c:pt idx="6413">
                  <c:v>51299</c:v>
                </c:pt>
                <c:pt idx="6414">
                  <c:v>51314</c:v>
                </c:pt>
                <c:pt idx="6415">
                  <c:v>51327</c:v>
                </c:pt>
                <c:pt idx="6416">
                  <c:v>51333</c:v>
                </c:pt>
                <c:pt idx="6417">
                  <c:v>51343</c:v>
                </c:pt>
                <c:pt idx="6418">
                  <c:v>51347</c:v>
                </c:pt>
                <c:pt idx="6419">
                  <c:v>51352</c:v>
                </c:pt>
                <c:pt idx="6420">
                  <c:v>51355</c:v>
                </c:pt>
                <c:pt idx="6421">
                  <c:v>51359</c:v>
                </c:pt>
                <c:pt idx="6422">
                  <c:v>51390</c:v>
                </c:pt>
                <c:pt idx="6423">
                  <c:v>51419</c:v>
                </c:pt>
                <c:pt idx="6424">
                  <c:v>51426</c:v>
                </c:pt>
                <c:pt idx="6425">
                  <c:v>51435</c:v>
                </c:pt>
                <c:pt idx="6426">
                  <c:v>51447</c:v>
                </c:pt>
                <c:pt idx="6427">
                  <c:v>51465</c:v>
                </c:pt>
                <c:pt idx="6428">
                  <c:v>51469</c:v>
                </c:pt>
                <c:pt idx="6429">
                  <c:v>51480</c:v>
                </c:pt>
                <c:pt idx="6430">
                  <c:v>51484</c:v>
                </c:pt>
                <c:pt idx="6431">
                  <c:v>51490</c:v>
                </c:pt>
                <c:pt idx="6432">
                  <c:v>51497</c:v>
                </c:pt>
                <c:pt idx="6433">
                  <c:v>51517</c:v>
                </c:pt>
                <c:pt idx="6434">
                  <c:v>51522</c:v>
                </c:pt>
                <c:pt idx="6435">
                  <c:v>51525</c:v>
                </c:pt>
                <c:pt idx="6436">
                  <c:v>51554</c:v>
                </c:pt>
                <c:pt idx="6437">
                  <c:v>51564</c:v>
                </c:pt>
                <c:pt idx="6438">
                  <c:v>51571</c:v>
                </c:pt>
                <c:pt idx="6439">
                  <c:v>51572</c:v>
                </c:pt>
                <c:pt idx="6440">
                  <c:v>51578</c:v>
                </c:pt>
                <c:pt idx="6441">
                  <c:v>51582</c:v>
                </c:pt>
                <c:pt idx="6442">
                  <c:v>51584</c:v>
                </c:pt>
                <c:pt idx="6443">
                  <c:v>51599</c:v>
                </c:pt>
                <c:pt idx="6444">
                  <c:v>51600</c:v>
                </c:pt>
                <c:pt idx="6445">
                  <c:v>51602</c:v>
                </c:pt>
                <c:pt idx="6446">
                  <c:v>51610</c:v>
                </c:pt>
                <c:pt idx="6447">
                  <c:v>51613</c:v>
                </c:pt>
                <c:pt idx="6448">
                  <c:v>51620</c:v>
                </c:pt>
                <c:pt idx="6449">
                  <c:v>51622</c:v>
                </c:pt>
                <c:pt idx="6450">
                  <c:v>51628</c:v>
                </c:pt>
                <c:pt idx="6451">
                  <c:v>51638</c:v>
                </c:pt>
                <c:pt idx="6452">
                  <c:v>51652</c:v>
                </c:pt>
                <c:pt idx="6453">
                  <c:v>51653</c:v>
                </c:pt>
                <c:pt idx="6454">
                  <c:v>51658</c:v>
                </c:pt>
                <c:pt idx="6455">
                  <c:v>51662</c:v>
                </c:pt>
                <c:pt idx="6456">
                  <c:v>51670</c:v>
                </c:pt>
                <c:pt idx="6457">
                  <c:v>51676</c:v>
                </c:pt>
                <c:pt idx="6458">
                  <c:v>51679</c:v>
                </c:pt>
                <c:pt idx="6459">
                  <c:v>51681</c:v>
                </c:pt>
                <c:pt idx="6460">
                  <c:v>51698</c:v>
                </c:pt>
                <c:pt idx="6461">
                  <c:v>51699</c:v>
                </c:pt>
                <c:pt idx="6462">
                  <c:v>51703</c:v>
                </c:pt>
                <c:pt idx="6463">
                  <c:v>51707</c:v>
                </c:pt>
                <c:pt idx="6464">
                  <c:v>51709</c:v>
                </c:pt>
                <c:pt idx="6465">
                  <c:v>51723</c:v>
                </c:pt>
                <c:pt idx="6466">
                  <c:v>51725</c:v>
                </c:pt>
                <c:pt idx="6467">
                  <c:v>51728</c:v>
                </c:pt>
                <c:pt idx="6468">
                  <c:v>51739</c:v>
                </c:pt>
                <c:pt idx="6469">
                  <c:v>51751</c:v>
                </c:pt>
                <c:pt idx="6470">
                  <c:v>51764</c:v>
                </c:pt>
                <c:pt idx="6471">
                  <c:v>51777</c:v>
                </c:pt>
                <c:pt idx="6472">
                  <c:v>51789</c:v>
                </c:pt>
                <c:pt idx="6473">
                  <c:v>51794</c:v>
                </c:pt>
                <c:pt idx="6474">
                  <c:v>51795</c:v>
                </c:pt>
                <c:pt idx="6475">
                  <c:v>51796</c:v>
                </c:pt>
                <c:pt idx="6476">
                  <c:v>51797</c:v>
                </c:pt>
                <c:pt idx="6477">
                  <c:v>51803</c:v>
                </c:pt>
                <c:pt idx="6478">
                  <c:v>51814</c:v>
                </c:pt>
                <c:pt idx="6479">
                  <c:v>51817</c:v>
                </c:pt>
                <c:pt idx="6480">
                  <c:v>51819</c:v>
                </c:pt>
                <c:pt idx="6481">
                  <c:v>51821</c:v>
                </c:pt>
                <c:pt idx="6482">
                  <c:v>51822</c:v>
                </c:pt>
                <c:pt idx="6483">
                  <c:v>51826</c:v>
                </c:pt>
                <c:pt idx="6484">
                  <c:v>51831</c:v>
                </c:pt>
                <c:pt idx="6485">
                  <c:v>51834</c:v>
                </c:pt>
                <c:pt idx="6486">
                  <c:v>51835</c:v>
                </c:pt>
                <c:pt idx="6487">
                  <c:v>51836</c:v>
                </c:pt>
                <c:pt idx="6488">
                  <c:v>51842</c:v>
                </c:pt>
                <c:pt idx="6489">
                  <c:v>51847</c:v>
                </c:pt>
                <c:pt idx="6490">
                  <c:v>51848</c:v>
                </c:pt>
                <c:pt idx="6491">
                  <c:v>51854</c:v>
                </c:pt>
                <c:pt idx="6492">
                  <c:v>51861</c:v>
                </c:pt>
                <c:pt idx="6493">
                  <c:v>51863</c:v>
                </c:pt>
                <c:pt idx="6494">
                  <c:v>51872</c:v>
                </c:pt>
                <c:pt idx="6495">
                  <c:v>51878</c:v>
                </c:pt>
                <c:pt idx="6496">
                  <c:v>51889</c:v>
                </c:pt>
                <c:pt idx="6497">
                  <c:v>51894</c:v>
                </c:pt>
                <c:pt idx="6498">
                  <c:v>51903</c:v>
                </c:pt>
                <c:pt idx="6499">
                  <c:v>51909</c:v>
                </c:pt>
                <c:pt idx="6500">
                  <c:v>51911</c:v>
                </c:pt>
                <c:pt idx="6501">
                  <c:v>51923</c:v>
                </c:pt>
                <c:pt idx="6502">
                  <c:v>51925</c:v>
                </c:pt>
                <c:pt idx="6503">
                  <c:v>51929</c:v>
                </c:pt>
                <c:pt idx="6504">
                  <c:v>51932</c:v>
                </c:pt>
                <c:pt idx="6505">
                  <c:v>51944</c:v>
                </c:pt>
                <c:pt idx="6506">
                  <c:v>51960</c:v>
                </c:pt>
                <c:pt idx="6507">
                  <c:v>51964</c:v>
                </c:pt>
                <c:pt idx="6508">
                  <c:v>51966</c:v>
                </c:pt>
                <c:pt idx="6509">
                  <c:v>51968</c:v>
                </c:pt>
                <c:pt idx="6510">
                  <c:v>51969</c:v>
                </c:pt>
                <c:pt idx="6511">
                  <c:v>51981</c:v>
                </c:pt>
                <c:pt idx="6512">
                  <c:v>51982</c:v>
                </c:pt>
                <c:pt idx="6513">
                  <c:v>51988</c:v>
                </c:pt>
                <c:pt idx="6514">
                  <c:v>51995</c:v>
                </c:pt>
                <c:pt idx="6515">
                  <c:v>52009</c:v>
                </c:pt>
                <c:pt idx="6516">
                  <c:v>52016</c:v>
                </c:pt>
                <c:pt idx="6517">
                  <c:v>52022</c:v>
                </c:pt>
                <c:pt idx="6518">
                  <c:v>52024</c:v>
                </c:pt>
                <c:pt idx="6519">
                  <c:v>52026</c:v>
                </c:pt>
                <c:pt idx="6520">
                  <c:v>52033</c:v>
                </c:pt>
                <c:pt idx="6521">
                  <c:v>52035</c:v>
                </c:pt>
                <c:pt idx="6522">
                  <c:v>52042</c:v>
                </c:pt>
                <c:pt idx="6523">
                  <c:v>52052</c:v>
                </c:pt>
                <c:pt idx="6524">
                  <c:v>52053</c:v>
                </c:pt>
                <c:pt idx="6525">
                  <c:v>52064</c:v>
                </c:pt>
                <c:pt idx="6526">
                  <c:v>52101</c:v>
                </c:pt>
                <c:pt idx="6527">
                  <c:v>52107</c:v>
                </c:pt>
                <c:pt idx="6528">
                  <c:v>52129</c:v>
                </c:pt>
                <c:pt idx="6529">
                  <c:v>52131</c:v>
                </c:pt>
                <c:pt idx="6530">
                  <c:v>52140</c:v>
                </c:pt>
                <c:pt idx="6531">
                  <c:v>52142</c:v>
                </c:pt>
                <c:pt idx="6532">
                  <c:v>52160</c:v>
                </c:pt>
                <c:pt idx="6533">
                  <c:v>52165</c:v>
                </c:pt>
                <c:pt idx="6534">
                  <c:v>52166</c:v>
                </c:pt>
                <c:pt idx="6535">
                  <c:v>52176</c:v>
                </c:pt>
                <c:pt idx="6536">
                  <c:v>52190</c:v>
                </c:pt>
                <c:pt idx="6537">
                  <c:v>52200</c:v>
                </c:pt>
                <c:pt idx="6538">
                  <c:v>52204</c:v>
                </c:pt>
                <c:pt idx="6539">
                  <c:v>52207</c:v>
                </c:pt>
                <c:pt idx="6540">
                  <c:v>52224</c:v>
                </c:pt>
                <c:pt idx="6541">
                  <c:v>52232</c:v>
                </c:pt>
                <c:pt idx="6542">
                  <c:v>52233</c:v>
                </c:pt>
                <c:pt idx="6543">
                  <c:v>52237</c:v>
                </c:pt>
                <c:pt idx="6544">
                  <c:v>52238</c:v>
                </c:pt>
                <c:pt idx="6545">
                  <c:v>52245</c:v>
                </c:pt>
                <c:pt idx="6546">
                  <c:v>52255</c:v>
                </c:pt>
                <c:pt idx="6547">
                  <c:v>52258</c:v>
                </c:pt>
                <c:pt idx="6548">
                  <c:v>52260</c:v>
                </c:pt>
                <c:pt idx="6549">
                  <c:v>52270</c:v>
                </c:pt>
                <c:pt idx="6550">
                  <c:v>52271</c:v>
                </c:pt>
                <c:pt idx="6551">
                  <c:v>52279</c:v>
                </c:pt>
                <c:pt idx="6552">
                  <c:v>52283</c:v>
                </c:pt>
                <c:pt idx="6553">
                  <c:v>52290</c:v>
                </c:pt>
                <c:pt idx="6554">
                  <c:v>52303</c:v>
                </c:pt>
                <c:pt idx="6555">
                  <c:v>52309</c:v>
                </c:pt>
                <c:pt idx="6556">
                  <c:v>52310</c:v>
                </c:pt>
                <c:pt idx="6557">
                  <c:v>52318</c:v>
                </c:pt>
                <c:pt idx="6558">
                  <c:v>52329</c:v>
                </c:pt>
                <c:pt idx="6559">
                  <c:v>52332</c:v>
                </c:pt>
                <c:pt idx="6560">
                  <c:v>52346</c:v>
                </c:pt>
                <c:pt idx="6561">
                  <c:v>52355</c:v>
                </c:pt>
                <c:pt idx="6562">
                  <c:v>52369</c:v>
                </c:pt>
                <c:pt idx="6563">
                  <c:v>52380</c:v>
                </c:pt>
                <c:pt idx="6564">
                  <c:v>52394</c:v>
                </c:pt>
                <c:pt idx="6565">
                  <c:v>52414</c:v>
                </c:pt>
                <c:pt idx="6566">
                  <c:v>52424</c:v>
                </c:pt>
                <c:pt idx="6567">
                  <c:v>52434</c:v>
                </c:pt>
                <c:pt idx="6568">
                  <c:v>52438</c:v>
                </c:pt>
                <c:pt idx="6569">
                  <c:v>52439</c:v>
                </c:pt>
                <c:pt idx="6570">
                  <c:v>52448</c:v>
                </c:pt>
                <c:pt idx="6571">
                  <c:v>52454</c:v>
                </c:pt>
                <c:pt idx="6572">
                  <c:v>52466</c:v>
                </c:pt>
                <c:pt idx="6573">
                  <c:v>52474</c:v>
                </c:pt>
                <c:pt idx="6574">
                  <c:v>52502</c:v>
                </c:pt>
                <c:pt idx="6575">
                  <c:v>52516</c:v>
                </c:pt>
                <c:pt idx="6576">
                  <c:v>52526</c:v>
                </c:pt>
                <c:pt idx="6577">
                  <c:v>52570</c:v>
                </c:pt>
                <c:pt idx="6578">
                  <c:v>52571</c:v>
                </c:pt>
                <c:pt idx="6579">
                  <c:v>52572</c:v>
                </c:pt>
                <c:pt idx="6580">
                  <c:v>52576</c:v>
                </c:pt>
                <c:pt idx="6581">
                  <c:v>52585</c:v>
                </c:pt>
                <c:pt idx="6582">
                  <c:v>52616</c:v>
                </c:pt>
                <c:pt idx="6583">
                  <c:v>52618</c:v>
                </c:pt>
                <c:pt idx="6584">
                  <c:v>52621</c:v>
                </c:pt>
                <c:pt idx="6585">
                  <c:v>52631</c:v>
                </c:pt>
                <c:pt idx="6586">
                  <c:v>52632</c:v>
                </c:pt>
                <c:pt idx="6587">
                  <c:v>52647</c:v>
                </c:pt>
                <c:pt idx="6588">
                  <c:v>52670</c:v>
                </c:pt>
                <c:pt idx="6589">
                  <c:v>52679</c:v>
                </c:pt>
                <c:pt idx="6590">
                  <c:v>52689</c:v>
                </c:pt>
                <c:pt idx="6591">
                  <c:v>52706</c:v>
                </c:pt>
                <c:pt idx="6592">
                  <c:v>52708</c:v>
                </c:pt>
                <c:pt idx="6593">
                  <c:v>52711</c:v>
                </c:pt>
                <c:pt idx="6594">
                  <c:v>52720</c:v>
                </c:pt>
                <c:pt idx="6595">
                  <c:v>52722</c:v>
                </c:pt>
                <c:pt idx="6596">
                  <c:v>52725</c:v>
                </c:pt>
                <c:pt idx="6597">
                  <c:v>52727</c:v>
                </c:pt>
                <c:pt idx="6598">
                  <c:v>52738</c:v>
                </c:pt>
                <c:pt idx="6599">
                  <c:v>52741</c:v>
                </c:pt>
                <c:pt idx="6600">
                  <c:v>52742</c:v>
                </c:pt>
                <c:pt idx="6601">
                  <c:v>52745</c:v>
                </c:pt>
                <c:pt idx="6602">
                  <c:v>52759</c:v>
                </c:pt>
                <c:pt idx="6603">
                  <c:v>52761</c:v>
                </c:pt>
                <c:pt idx="6604">
                  <c:v>52769</c:v>
                </c:pt>
                <c:pt idx="6605">
                  <c:v>52786</c:v>
                </c:pt>
                <c:pt idx="6606">
                  <c:v>52825</c:v>
                </c:pt>
                <c:pt idx="6607">
                  <c:v>52831</c:v>
                </c:pt>
                <c:pt idx="6608">
                  <c:v>52837</c:v>
                </c:pt>
                <c:pt idx="6609">
                  <c:v>52845</c:v>
                </c:pt>
                <c:pt idx="6610">
                  <c:v>52860</c:v>
                </c:pt>
                <c:pt idx="6611">
                  <c:v>52866</c:v>
                </c:pt>
                <c:pt idx="6612">
                  <c:v>52867</c:v>
                </c:pt>
                <c:pt idx="6613">
                  <c:v>52881</c:v>
                </c:pt>
                <c:pt idx="6614">
                  <c:v>52894</c:v>
                </c:pt>
                <c:pt idx="6615">
                  <c:v>52899</c:v>
                </c:pt>
                <c:pt idx="6616">
                  <c:v>52900</c:v>
                </c:pt>
                <c:pt idx="6617">
                  <c:v>52912</c:v>
                </c:pt>
                <c:pt idx="6618">
                  <c:v>52914</c:v>
                </c:pt>
                <c:pt idx="6619">
                  <c:v>52919</c:v>
                </c:pt>
                <c:pt idx="6620">
                  <c:v>52935</c:v>
                </c:pt>
                <c:pt idx="6621">
                  <c:v>52936</c:v>
                </c:pt>
                <c:pt idx="6622">
                  <c:v>52937</c:v>
                </c:pt>
                <c:pt idx="6623">
                  <c:v>52941</c:v>
                </c:pt>
                <c:pt idx="6624">
                  <c:v>52951</c:v>
                </c:pt>
                <c:pt idx="6625">
                  <c:v>52954</c:v>
                </c:pt>
                <c:pt idx="6626">
                  <c:v>52957</c:v>
                </c:pt>
                <c:pt idx="6627">
                  <c:v>52961</c:v>
                </c:pt>
                <c:pt idx="6628">
                  <c:v>53000</c:v>
                </c:pt>
                <c:pt idx="6629">
                  <c:v>53004</c:v>
                </c:pt>
                <c:pt idx="6630">
                  <c:v>53027</c:v>
                </c:pt>
                <c:pt idx="6631">
                  <c:v>53036</c:v>
                </c:pt>
                <c:pt idx="6632">
                  <c:v>53053</c:v>
                </c:pt>
                <c:pt idx="6633">
                  <c:v>53054</c:v>
                </c:pt>
                <c:pt idx="6634">
                  <c:v>53060</c:v>
                </c:pt>
                <c:pt idx="6635">
                  <c:v>53067</c:v>
                </c:pt>
                <c:pt idx="6636">
                  <c:v>53072</c:v>
                </c:pt>
                <c:pt idx="6637">
                  <c:v>53078</c:v>
                </c:pt>
                <c:pt idx="6638">
                  <c:v>53082</c:v>
                </c:pt>
                <c:pt idx="6639">
                  <c:v>53086</c:v>
                </c:pt>
                <c:pt idx="6640">
                  <c:v>53089</c:v>
                </c:pt>
                <c:pt idx="6641">
                  <c:v>53105</c:v>
                </c:pt>
                <c:pt idx="6642">
                  <c:v>53121</c:v>
                </c:pt>
                <c:pt idx="6643">
                  <c:v>53131</c:v>
                </c:pt>
                <c:pt idx="6644">
                  <c:v>53140</c:v>
                </c:pt>
                <c:pt idx="6645">
                  <c:v>53153</c:v>
                </c:pt>
                <c:pt idx="6646">
                  <c:v>53166</c:v>
                </c:pt>
                <c:pt idx="6647">
                  <c:v>53182</c:v>
                </c:pt>
                <c:pt idx="6648">
                  <c:v>53188</c:v>
                </c:pt>
                <c:pt idx="6649">
                  <c:v>53192</c:v>
                </c:pt>
                <c:pt idx="6650">
                  <c:v>53200</c:v>
                </c:pt>
                <c:pt idx="6651">
                  <c:v>53201</c:v>
                </c:pt>
                <c:pt idx="6652">
                  <c:v>53221</c:v>
                </c:pt>
                <c:pt idx="6653">
                  <c:v>53237</c:v>
                </c:pt>
                <c:pt idx="6654">
                  <c:v>53245</c:v>
                </c:pt>
                <c:pt idx="6655">
                  <c:v>53255</c:v>
                </c:pt>
                <c:pt idx="6656">
                  <c:v>53271</c:v>
                </c:pt>
                <c:pt idx="6657">
                  <c:v>53276</c:v>
                </c:pt>
                <c:pt idx="6658">
                  <c:v>53280</c:v>
                </c:pt>
                <c:pt idx="6659">
                  <c:v>53281</c:v>
                </c:pt>
                <c:pt idx="6660">
                  <c:v>53285</c:v>
                </c:pt>
                <c:pt idx="6661">
                  <c:v>53286</c:v>
                </c:pt>
                <c:pt idx="6662">
                  <c:v>53313</c:v>
                </c:pt>
                <c:pt idx="6663">
                  <c:v>53315</c:v>
                </c:pt>
                <c:pt idx="6664">
                  <c:v>53316</c:v>
                </c:pt>
                <c:pt idx="6665">
                  <c:v>53318</c:v>
                </c:pt>
                <c:pt idx="6666">
                  <c:v>53319</c:v>
                </c:pt>
                <c:pt idx="6667">
                  <c:v>53348</c:v>
                </c:pt>
                <c:pt idx="6668">
                  <c:v>53372</c:v>
                </c:pt>
                <c:pt idx="6669">
                  <c:v>53379</c:v>
                </c:pt>
                <c:pt idx="6670">
                  <c:v>53384</c:v>
                </c:pt>
                <c:pt idx="6671">
                  <c:v>53395</c:v>
                </c:pt>
                <c:pt idx="6672">
                  <c:v>53400</c:v>
                </c:pt>
                <c:pt idx="6673">
                  <c:v>53405</c:v>
                </c:pt>
                <c:pt idx="6674">
                  <c:v>53407</c:v>
                </c:pt>
                <c:pt idx="6675">
                  <c:v>53412</c:v>
                </c:pt>
                <c:pt idx="6676">
                  <c:v>53416</c:v>
                </c:pt>
                <c:pt idx="6677">
                  <c:v>53421</c:v>
                </c:pt>
                <c:pt idx="6678">
                  <c:v>53422</c:v>
                </c:pt>
                <c:pt idx="6679">
                  <c:v>53431</c:v>
                </c:pt>
                <c:pt idx="6680">
                  <c:v>53433</c:v>
                </c:pt>
                <c:pt idx="6681">
                  <c:v>53437</c:v>
                </c:pt>
                <c:pt idx="6682">
                  <c:v>53441</c:v>
                </c:pt>
                <c:pt idx="6683">
                  <c:v>53454</c:v>
                </c:pt>
                <c:pt idx="6684">
                  <c:v>53462</c:v>
                </c:pt>
                <c:pt idx="6685">
                  <c:v>53469</c:v>
                </c:pt>
                <c:pt idx="6686">
                  <c:v>53479</c:v>
                </c:pt>
                <c:pt idx="6687">
                  <c:v>53480</c:v>
                </c:pt>
                <c:pt idx="6688">
                  <c:v>53482</c:v>
                </c:pt>
                <c:pt idx="6689">
                  <c:v>53487</c:v>
                </c:pt>
                <c:pt idx="6690">
                  <c:v>53492</c:v>
                </c:pt>
                <c:pt idx="6691">
                  <c:v>53500</c:v>
                </c:pt>
                <c:pt idx="6692">
                  <c:v>53538</c:v>
                </c:pt>
                <c:pt idx="6693">
                  <c:v>53552</c:v>
                </c:pt>
                <c:pt idx="6694">
                  <c:v>53562</c:v>
                </c:pt>
                <c:pt idx="6695">
                  <c:v>53563</c:v>
                </c:pt>
                <c:pt idx="6696">
                  <c:v>53577</c:v>
                </c:pt>
                <c:pt idx="6697">
                  <c:v>53582</c:v>
                </c:pt>
                <c:pt idx="6698">
                  <c:v>53588</c:v>
                </c:pt>
                <c:pt idx="6699">
                  <c:v>53601</c:v>
                </c:pt>
                <c:pt idx="6700">
                  <c:v>53607</c:v>
                </c:pt>
                <c:pt idx="6701">
                  <c:v>53615</c:v>
                </c:pt>
                <c:pt idx="6702">
                  <c:v>53620</c:v>
                </c:pt>
                <c:pt idx="6703">
                  <c:v>53626</c:v>
                </c:pt>
                <c:pt idx="6704">
                  <c:v>53634</c:v>
                </c:pt>
                <c:pt idx="6705">
                  <c:v>53649</c:v>
                </c:pt>
                <c:pt idx="6706">
                  <c:v>53650</c:v>
                </c:pt>
                <c:pt idx="6707">
                  <c:v>53672</c:v>
                </c:pt>
                <c:pt idx="6708">
                  <c:v>53688</c:v>
                </c:pt>
                <c:pt idx="6709">
                  <c:v>53700</c:v>
                </c:pt>
                <c:pt idx="6710">
                  <c:v>53704</c:v>
                </c:pt>
                <c:pt idx="6711">
                  <c:v>53713</c:v>
                </c:pt>
                <c:pt idx="6712">
                  <c:v>53717</c:v>
                </c:pt>
                <c:pt idx="6713">
                  <c:v>53726</c:v>
                </c:pt>
                <c:pt idx="6714">
                  <c:v>53736</c:v>
                </c:pt>
                <c:pt idx="6715">
                  <c:v>53739</c:v>
                </c:pt>
                <c:pt idx="6716">
                  <c:v>53740</c:v>
                </c:pt>
                <c:pt idx="6717">
                  <c:v>53747</c:v>
                </c:pt>
                <c:pt idx="6718">
                  <c:v>53748</c:v>
                </c:pt>
                <c:pt idx="6719">
                  <c:v>53749</c:v>
                </c:pt>
                <c:pt idx="6720">
                  <c:v>53752</c:v>
                </c:pt>
                <c:pt idx="6721">
                  <c:v>53783</c:v>
                </c:pt>
                <c:pt idx="6722">
                  <c:v>53791</c:v>
                </c:pt>
                <c:pt idx="6723">
                  <c:v>53803</c:v>
                </c:pt>
                <c:pt idx="6724">
                  <c:v>53804</c:v>
                </c:pt>
                <c:pt idx="6725">
                  <c:v>53809</c:v>
                </c:pt>
                <c:pt idx="6726">
                  <c:v>53812</c:v>
                </c:pt>
                <c:pt idx="6727">
                  <c:v>53817</c:v>
                </c:pt>
                <c:pt idx="6728">
                  <c:v>53834</c:v>
                </c:pt>
                <c:pt idx="6729">
                  <c:v>53838</c:v>
                </c:pt>
                <c:pt idx="6730">
                  <c:v>53847</c:v>
                </c:pt>
                <c:pt idx="6731">
                  <c:v>53856</c:v>
                </c:pt>
                <c:pt idx="6732">
                  <c:v>53882</c:v>
                </c:pt>
                <c:pt idx="6733">
                  <c:v>53890</c:v>
                </c:pt>
                <c:pt idx="6734">
                  <c:v>53894</c:v>
                </c:pt>
                <c:pt idx="6735">
                  <c:v>53907</c:v>
                </c:pt>
                <c:pt idx="6736">
                  <c:v>53909</c:v>
                </c:pt>
                <c:pt idx="6737">
                  <c:v>53942</c:v>
                </c:pt>
                <c:pt idx="6738">
                  <c:v>53947</c:v>
                </c:pt>
                <c:pt idx="6739">
                  <c:v>53957</c:v>
                </c:pt>
                <c:pt idx="6740">
                  <c:v>53966</c:v>
                </c:pt>
                <c:pt idx="6741">
                  <c:v>53970</c:v>
                </c:pt>
                <c:pt idx="6742">
                  <c:v>53971</c:v>
                </c:pt>
                <c:pt idx="6743">
                  <c:v>53983</c:v>
                </c:pt>
                <c:pt idx="6744">
                  <c:v>53984</c:v>
                </c:pt>
                <c:pt idx="6745">
                  <c:v>53992</c:v>
                </c:pt>
                <c:pt idx="6746">
                  <c:v>53993</c:v>
                </c:pt>
                <c:pt idx="6747">
                  <c:v>53994</c:v>
                </c:pt>
                <c:pt idx="6748">
                  <c:v>54000</c:v>
                </c:pt>
                <c:pt idx="6749">
                  <c:v>54005</c:v>
                </c:pt>
                <c:pt idx="6750">
                  <c:v>54023</c:v>
                </c:pt>
                <c:pt idx="6751">
                  <c:v>54034</c:v>
                </c:pt>
                <c:pt idx="6752">
                  <c:v>54038</c:v>
                </c:pt>
                <c:pt idx="6753">
                  <c:v>54055</c:v>
                </c:pt>
                <c:pt idx="6754">
                  <c:v>54059</c:v>
                </c:pt>
                <c:pt idx="6755">
                  <c:v>54097</c:v>
                </c:pt>
                <c:pt idx="6756">
                  <c:v>54106</c:v>
                </c:pt>
                <c:pt idx="6757">
                  <c:v>54126</c:v>
                </c:pt>
                <c:pt idx="6758">
                  <c:v>54128</c:v>
                </c:pt>
                <c:pt idx="6759">
                  <c:v>54162</c:v>
                </c:pt>
                <c:pt idx="6760">
                  <c:v>54177</c:v>
                </c:pt>
                <c:pt idx="6761">
                  <c:v>54178</c:v>
                </c:pt>
                <c:pt idx="6762">
                  <c:v>54179</c:v>
                </c:pt>
                <c:pt idx="6763">
                  <c:v>54180</c:v>
                </c:pt>
                <c:pt idx="6764">
                  <c:v>54196</c:v>
                </c:pt>
                <c:pt idx="6765">
                  <c:v>54198</c:v>
                </c:pt>
                <c:pt idx="6766">
                  <c:v>54221</c:v>
                </c:pt>
                <c:pt idx="6767">
                  <c:v>54225</c:v>
                </c:pt>
                <c:pt idx="6768">
                  <c:v>54226</c:v>
                </c:pt>
                <c:pt idx="6769">
                  <c:v>54231</c:v>
                </c:pt>
                <c:pt idx="6770">
                  <c:v>54234</c:v>
                </c:pt>
                <c:pt idx="6771">
                  <c:v>54235</c:v>
                </c:pt>
                <c:pt idx="6772">
                  <c:v>54239</c:v>
                </c:pt>
                <c:pt idx="6773">
                  <c:v>54242</c:v>
                </c:pt>
                <c:pt idx="6774">
                  <c:v>54244</c:v>
                </c:pt>
                <c:pt idx="6775">
                  <c:v>54256</c:v>
                </c:pt>
                <c:pt idx="6776">
                  <c:v>54269</c:v>
                </c:pt>
                <c:pt idx="6777">
                  <c:v>54272</c:v>
                </c:pt>
                <c:pt idx="6778">
                  <c:v>54273</c:v>
                </c:pt>
                <c:pt idx="6779">
                  <c:v>54274</c:v>
                </c:pt>
                <c:pt idx="6780">
                  <c:v>54276</c:v>
                </c:pt>
                <c:pt idx="6781">
                  <c:v>54278</c:v>
                </c:pt>
                <c:pt idx="6782">
                  <c:v>54279</c:v>
                </c:pt>
                <c:pt idx="6783">
                  <c:v>54280</c:v>
                </c:pt>
                <c:pt idx="6784">
                  <c:v>54281</c:v>
                </c:pt>
                <c:pt idx="6785">
                  <c:v>54286</c:v>
                </c:pt>
                <c:pt idx="6786">
                  <c:v>54294</c:v>
                </c:pt>
                <c:pt idx="6787">
                  <c:v>54298</c:v>
                </c:pt>
                <c:pt idx="6788">
                  <c:v>54300</c:v>
                </c:pt>
                <c:pt idx="6789">
                  <c:v>54302</c:v>
                </c:pt>
                <c:pt idx="6790">
                  <c:v>54341</c:v>
                </c:pt>
                <c:pt idx="6791">
                  <c:v>54343</c:v>
                </c:pt>
                <c:pt idx="6792">
                  <c:v>54346</c:v>
                </c:pt>
                <c:pt idx="6793">
                  <c:v>54358</c:v>
                </c:pt>
                <c:pt idx="6794">
                  <c:v>54359</c:v>
                </c:pt>
                <c:pt idx="6795">
                  <c:v>54368</c:v>
                </c:pt>
                <c:pt idx="6796">
                  <c:v>54369</c:v>
                </c:pt>
                <c:pt idx="6797">
                  <c:v>54375</c:v>
                </c:pt>
                <c:pt idx="6798">
                  <c:v>54397</c:v>
                </c:pt>
                <c:pt idx="6799">
                  <c:v>54401</c:v>
                </c:pt>
                <c:pt idx="6800">
                  <c:v>54414</c:v>
                </c:pt>
                <c:pt idx="6801">
                  <c:v>54415</c:v>
                </c:pt>
                <c:pt idx="6802">
                  <c:v>54424</c:v>
                </c:pt>
                <c:pt idx="6803">
                  <c:v>54430</c:v>
                </c:pt>
                <c:pt idx="6804">
                  <c:v>54444</c:v>
                </c:pt>
                <c:pt idx="6805">
                  <c:v>54445</c:v>
                </c:pt>
                <c:pt idx="6806">
                  <c:v>54448</c:v>
                </c:pt>
                <c:pt idx="6807">
                  <c:v>54451</c:v>
                </c:pt>
                <c:pt idx="6808">
                  <c:v>54460</c:v>
                </c:pt>
                <c:pt idx="6809">
                  <c:v>54496</c:v>
                </c:pt>
                <c:pt idx="6810">
                  <c:v>54498</c:v>
                </c:pt>
                <c:pt idx="6811">
                  <c:v>54504</c:v>
                </c:pt>
                <c:pt idx="6812">
                  <c:v>54505</c:v>
                </c:pt>
                <c:pt idx="6813">
                  <c:v>54511</c:v>
                </c:pt>
                <c:pt idx="6814">
                  <c:v>54517</c:v>
                </c:pt>
                <c:pt idx="6815">
                  <c:v>54525</c:v>
                </c:pt>
                <c:pt idx="6816">
                  <c:v>54526</c:v>
                </c:pt>
                <c:pt idx="6817">
                  <c:v>54538</c:v>
                </c:pt>
                <c:pt idx="6818">
                  <c:v>54540</c:v>
                </c:pt>
                <c:pt idx="6819">
                  <c:v>54547</c:v>
                </c:pt>
                <c:pt idx="6820">
                  <c:v>54556</c:v>
                </c:pt>
                <c:pt idx="6821">
                  <c:v>54557</c:v>
                </c:pt>
                <c:pt idx="6822">
                  <c:v>54559</c:v>
                </c:pt>
                <c:pt idx="6823">
                  <c:v>54572</c:v>
                </c:pt>
                <c:pt idx="6824">
                  <c:v>54604</c:v>
                </c:pt>
                <c:pt idx="6825">
                  <c:v>54611</c:v>
                </c:pt>
                <c:pt idx="6826">
                  <c:v>54618</c:v>
                </c:pt>
                <c:pt idx="6827">
                  <c:v>54621</c:v>
                </c:pt>
                <c:pt idx="6828">
                  <c:v>54648</c:v>
                </c:pt>
                <c:pt idx="6829">
                  <c:v>54649</c:v>
                </c:pt>
                <c:pt idx="6830">
                  <c:v>54656</c:v>
                </c:pt>
                <c:pt idx="6831">
                  <c:v>54663</c:v>
                </c:pt>
                <c:pt idx="6832">
                  <c:v>54683</c:v>
                </c:pt>
                <c:pt idx="6833">
                  <c:v>54700</c:v>
                </c:pt>
                <c:pt idx="6834">
                  <c:v>54701</c:v>
                </c:pt>
                <c:pt idx="6835">
                  <c:v>54717</c:v>
                </c:pt>
                <c:pt idx="6836">
                  <c:v>54727</c:v>
                </c:pt>
                <c:pt idx="6837">
                  <c:v>54735</c:v>
                </c:pt>
                <c:pt idx="6838">
                  <c:v>54744</c:v>
                </c:pt>
                <c:pt idx="6839">
                  <c:v>54760</c:v>
                </c:pt>
                <c:pt idx="6840">
                  <c:v>54763</c:v>
                </c:pt>
                <c:pt idx="6841">
                  <c:v>54778</c:v>
                </c:pt>
                <c:pt idx="6842">
                  <c:v>54785</c:v>
                </c:pt>
                <c:pt idx="6843">
                  <c:v>54796</c:v>
                </c:pt>
                <c:pt idx="6844">
                  <c:v>54798</c:v>
                </c:pt>
                <c:pt idx="6845">
                  <c:v>54806</c:v>
                </c:pt>
                <c:pt idx="6846">
                  <c:v>54814</c:v>
                </c:pt>
                <c:pt idx="6847">
                  <c:v>54816</c:v>
                </c:pt>
                <c:pt idx="6848">
                  <c:v>54825</c:v>
                </c:pt>
                <c:pt idx="6849">
                  <c:v>54830</c:v>
                </c:pt>
                <c:pt idx="6850">
                  <c:v>54833</c:v>
                </c:pt>
                <c:pt idx="6851">
                  <c:v>54846</c:v>
                </c:pt>
                <c:pt idx="6852">
                  <c:v>54847</c:v>
                </c:pt>
                <c:pt idx="6853">
                  <c:v>54861</c:v>
                </c:pt>
                <c:pt idx="6854">
                  <c:v>54870</c:v>
                </c:pt>
                <c:pt idx="6855">
                  <c:v>54874</c:v>
                </c:pt>
                <c:pt idx="6856">
                  <c:v>54877</c:v>
                </c:pt>
                <c:pt idx="6857">
                  <c:v>54885</c:v>
                </c:pt>
                <c:pt idx="6858">
                  <c:v>54891</c:v>
                </c:pt>
                <c:pt idx="6859">
                  <c:v>54893</c:v>
                </c:pt>
                <c:pt idx="6860">
                  <c:v>54898</c:v>
                </c:pt>
                <c:pt idx="6861">
                  <c:v>54904</c:v>
                </c:pt>
                <c:pt idx="6862">
                  <c:v>54919</c:v>
                </c:pt>
                <c:pt idx="6863">
                  <c:v>54925</c:v>
                </c:pt>
                <c:pt idx="6864">
                  <c:v>54930</c:v>
                </c:pt>
                <c:pt idx="6865">
                  <c:v>54947</c:v>
                </c:pt>
                <c:pt idx="6866">
                  <c:v>54954</c:v>
                </c:pt>
                <c:pt idx="6867">
                  <c:v>54956</c:v>
                </c:pt>
                <c:pt idx="6868">
                  <c:v>54960</c:v>
                </c:pt>
                <c:pt idx="6869">
                  <c:v>54972</c:v>
                </c:pt>
                <c:pt idx="6870">
                  <c:v>54982</c:v>
                </c:pt>
                <c:pt idx="6871">
                  <c:v>54983</c:v>
                </c:pt>
                <c:pt idx="6872">
                  <c:v>55011</c:v>
                </c:pt>
                <c:pt idx="6873">
                  <c:v>55023</c:v>
                </c:pt>
                <c:pt idx="6874">
                  <c:v>55025</c:v>
                </c:pt>
                <c:pt idx="6875">
                  <c:v>55027</c:v>
                </c:pt>
                <c:pt idx="6876">
                  <c:v>55032</c:v>
                </c:pt>
                <c:pt idx="6877">
                  <c:v>55033</c:v>
                </c:pt>
                <c:pt idx="6878">
                  <c:v>55042</c:v>
                </c:pt>
                <c:pt idx="6879">
                  <c:v>55046</c:v>
                </c:pt>
                <c:pt idx="6880">
                  <c:v>55050</c:v>
                </c:pt>
                <c:pt idx="6881">
                  <c:v>55052</c:v>
                </c:pt>
                <c:pt idx="6882">
                  <c:v>55057</c:v>
                </c:pt>
                <c:pt idx="6883">
                  <c:v>55064</c:v>
                </c:pt>
                <c:pt idx="6884">
                  <c:v>55066</c:v>
                </c:pt>
                <c:pt idx="6885">
                  <c:v>55070</c:v>
                </c:pt>
                <c:pt idx="6886">
                  <c:v>55074</c:v>
                </c:pt>
                <c:pt idx="6887">
                  <c:v>55077</c:v>
                </c:pt>
                <c:pt idx="6888">
                  <c:v>55090</c:v>
                </c:pt>
                <c:pt idx="6889">
                  <c:v>55103</c:v>
                </c:pt>
                <c:pt idx="6890">
                  <c:v>55104</c:v>
                </c:pt>
                <c:pt idx="6891">
                  <c:v>55112</c:v>
                </c:pt>
                <c:pt idx="6892">
                  <c:v>55123</c:v>
                </c:pt>
                <c:pt idx="6893">
                  <c:v>55125</c:v>
                </c:pt>
                <c:pt idx="6894">
                  <c:v>55128</c:v>
                </c:pt>
                <c:pt idx="6895">
                  <c:v>55146</c:v>
                </c:pt>
                <c:pt idx="6896">
                  <c:v>55152</c:v>
                </c:pt>
                <c:pt idx="6897">
                  <c:v>55156</c:v>
                </c:pt>
                <c:pt idx="6898">
                  <c:v>55159</c:v>
                </c:pt>
                <c:pt idx="6899">
                  <c:v>55165</c:v>
                </c:pt>
                <c:pt idx="6900">
                  <c:v>55169</c:v>
                </c:pt>
                <c:pt idx="6901">
                  <c:v>55176</c:v>
                </c:pt>
                <c:pt idx="6902">
                  <c:v>55183</c:v>
                </c:pt>
                <c:pt idx="6903">
                  <c:v>55193</c:v>
                </c:pt>
                <c:pt idx="6904">
                  <c:v>55197</c:v>
                </c:pt>
                <c:pt idx="6905">
                  <c:v>55202</c:v>
                </c:pt>
                <c:pt idx="6906">
                  <c:v>55205</c:v>
                </c:pt>
                <c:pt idx="6907">
                  <c:v>55209</c:v>
                </c:pt>
                <c:pt idx="6908">
                  <c:v>55213</c:v>
                </c:pt>
                <c:pt idx="6909">
                  <c:v>55229</c:v>
                </c:pt>
                <c:pt idx="6910">
                  <c:v>55243</c:v>
                </c:pt>
                <c:pt idx="6911">
                  <c:v>55250</c:v>
                </c:pt>
                <c:pt idx="6912">
                  <c:v>55252</c:v>
                </c:pt>
                <c:pt idx="6913">
                  <c:v>55255</c:v>
                </c:pt>
                <c:pt idx="6914">
                  <c:v>55265</c:v>
                </c:pt>
                <c:pt idx="6915">
                  <c:v>55270</c:v>
                </c:pt>
                <c:pt idx="6916">
                  <c:v>55278</c:v>
                </c:pt>
                <c:pt idx="6917">
                  <c:v>55280</c:v>
                </c:pt>
                <c:pt idx="6918">
                  <c:v>55285</c:v>
                </c:pt>
                <c:pt idx="6919">
                  <c:v>55289</c:v>
                </c:pt>
                <c:pt idx="6920">
                  <c:v>55291</c:v>
                </c:pt>
                <c:pt idx="6921">
                  <c:v>55293</c:v>
                </c:pt>
                <c:pt idx="6922">
                  <c:v>55295</c:v>
                </c:pt>
                <c:pt idx="6923">
                  <c:v>55302</c:v>
                </c:pt>
                <c:pt idx="6924">
                  <c:v>55320</c:v>
                </c:pt>
                <c:pt idx="6925">
                  <c:v>55334</c:v>
                </c:pt>
                <c:pt idx="6926">
                  <c:v>55351</c:v>
                </c:pt>
                <c:pt idx="6927">
                  <c:v>55352</c:v>
                </c:pt>
                <c:pt idx="6928">
                  <c:v>55358</c:v>
                </c:pt>
                <c:pt idx="6929">
                  <c:v>55360</c:v>
                </c:pt>
                <c:pt idx="6930">
                  <c:v>55363</c:v>
                </c:pt>
                <c:pt idx="6931">
                  <c:v>55370</c:v>
                </c:pt>
                <c:pt idx="6932">
                  <c:v>55381</c:v>
                </c:pt>
                <c:pt idx="6933">
                  <c:v>55383</c:v>
                </c:pt>
                <c:pt idx="6934">
                  <c:v>55390</c:v>
                </c:pt>
                <c:pt idx="6935">
                  <c:v>55405</c:v>
                </c:pt>
                <c:pt idx="6936">
                  <c:v>55412</c:v>
                </c:pt>
                <c:pt idx="6937">
                  <c:v>55414</c:v>
                </c:pt>
                <c:pt idx="6938">
                  <c:v>55415</c:v>
                </c:pt>
                <c:pt idx="6939">
                  <c:v>55434</c:v>
                </c:pt>
                <c:pt idx="6940">
                  <c:v>55435</c:v>
                </c:pt>
                <c:pt idx="6941">
                  <c:v>55445</c:v>
                </c:pt>
                <c:pt idx="6942">
                  <c:v>55450</c:v>
                </c:pt>
                <c:pt idx="6943">
                  <c:v>55466</c:v>
                </c:pt>
                <c:pt idx="6944">
                  <c:v>55467</c:v>
                </c:pt>
                <c:pt idx="6945">
                  <c:v>55475</c:v>
                </c:pt>
                <c:pt idx="6946">
                  <c:v>55477</c:v>
                </c:pt>
                <c:pt idx="6947">
                  <c:v>55483</c:v>
                </c:pt>
                <c:pt idx="6948">
                  <c:v>55485</c:v>
                </c:pt>
                <c:pt idx="6949">
                  <c:v>55494</c:v>
                </c:pt>
                <c:pt idx="6950">
                  <c:v>55496</c:v>
                </c:pt>
                <c:pt idx="6951">
                  <c:v>55500</c:v>
                </c:pt>
                <c:pt idx="6952">
                  <c:v>55502</c:v>
                </c:pt>
                <c:pt idx="6953">
                  <c:v>55505</c:v>
                </c:pt>
                <c:pt idx="6954">
                  <c:v>55506</c:v>
                </c:pt>
                <c:pt idx="6955">
                  <c:v>55512</c:v>
                </c:pt>
                <c:pt idx="6956">
                  <c:v>55514</c:v>
                </c:pt>
                <c:pt idx="6957">
                  <c:v>55525</c:v>
                </c:pt>
                <c:pt idx="6958">
                  <c:v>55532</c:v>
                </c:pt>
                <c:pt idx="6959">
                  <c:v>55536</c:v>
                </c:pt>
                <c:pt idx="6960">
                  <c:v>55538</c:v>
                </c:pt>
                <c:pt idx="6961">
                  <c:v>55539</c:v>
                </c:pt>
                <c:pt idx="6962">
                  <c:v>55551</c:v>
                </c:pt>
                <c:pt idx="6963">
                  <c:v>55564</c:v>
                </c:pt>
                <c:pt idx="6964">
                  <c:v>55570</c:v>
                </c:pt>
                <c:pt idx="6965">
                  <c:v>55572</c:v>
                </c:pt>
                <c:pt idx="6966">
                  <c:v>55573</c:v>
                </c:pt>
                <c:pt idx="6967">
                  <c:v>55578</c:v>
                </c:pt>
                <c:pt idx="6968">
                  <c:v>55584</c:v>
                </c:pt>
                <c:pt idx="6969">
                  <c:v>55590</c:v>
                </c:pt>
                <c:pt idx="6970">
                  <c:v>55596</c:v>
                </c:pt>
                <c:pt idx="6971">
                  <c:v>55607</c:v>
                </c:pt>
                <c:pt idx="6972">
                  <c:v>55615</c:v>
                </c:pt>
                <c:pt idx="6973">
                  <c:v>55627</c:v>
                </c:pt>
                <c:pt idx="6974">
                  <c:v>55629</c:v>
                </c:pt>
                <c:pt idx="6975">
                  <c:v>55631</c:v>
                </c:pt>
                <c:pt idx="6976">
                  <c:v>55632</c:v>
                </c:pt>
                <c:pt idx="6977">
                  <c:v>55636</c:v>
                </c:pt>
                <c:pt idx="6978">
                  <c:v>55637</c:v>
                </c:pt>
                <c:pt idx="6979">
                  <c:v>55640</c:v>
                </c:pt>
                <c:pt idx="6980">
                  <c:v>55641</c:v>
                </c:pt>
                <c:pt idx="6981">
                  <c:v>55651</c:v>
                </c:pt>
                <c:pt idx="6982">
                  <c:v>55665</c:v>
                </c:pt>
                <c:pt idx="6983">
                  <c:v>55671</c:v>
                </c:pt>
                <c:pt idx="6984">
                  <c:v>55677</c:v>
                </c:pt>
                <c:pt idx="6985">
                  <c:v>55698</c:v>
                </c:pt>
                <c:pt idx="6986">
                  <c:v>55716</c:v>
                </c:pt>
                <c:pt idx="6987">
                  <c:v>55721</c:v>
                </c:pt>
                <c:pt idx="6988">
                  <c:v>55733</c:v>
                </c:pt>
                <c:pt idx="6989">
                  <c:v>55742</c:v>
                </c:pt>
                <c:pt idx="6990">
                  <c:v>55748</c:v>
                </c:pt>
                <c:pt idx="6991">
                  <c:v>55751</c:v>
                </c:pt>
                <c:pt idx="6992">
                  <c:v>55752</c:v>
                </c:pt>
                <c:pt idx="6993">
                  <c:v>55766</c:v>
                </c:pt>
                <c:pt idx="6994">
                  <c:v>55771</c:v>
                </c:pt>
                <c:pt idx="6995">
                  <c:v>55773</c:v>
                </c:pt>
                <c:pt idx="6996">
                  <c:v>55795</c:v>
                </c:pt>
                <c:pt idx="6997">
                  <c:v>55837</c:v>
                </c:pt>
                <c:pt idx="6998">
                  <c:v>55846</c:v>
                </c:pt>
                <c:pt idx="6999">
                  <c:v>55858</c:v>
                </c:pt>
                <c:pt idx="7000">
                  <c:v>55868</c:v>
                </c:pt>
                <c:pt idx="7001">
                  <c:v>55873</c:v>
                </c:pt>
                <c:pt idx="7002">
                  <c:v>55876</c:v>
                </c:pt>
                <c:pt idx="7003">
                  <c:v>55880</c:v>
                </c:pt>
                <c:pt idx="7004">
                  <c:v>55882</c:v>
                </c:pt>
                <c:pt idx="7005">
                  <c:v>55887</c:v>
                </c:pt>
                <c:pt idx="7006">
                  <c:v>55888</c:v>
                </c:pt>
                <c:pt idx="7007">
                  <c:v>55905</c:v>
                </c:pt>
                <c:pt idx="7008">
                  <c:v>55907</c:v>
                </c:pt>
                <c:pt idx="7009">
                  <c:v>55918</c:v>
                </c:pt>
                <c:pt idx="7010">
                  <c:v>55927</c:v>
                </c:pt>
                <c:pt idx="7011">
                  <c:v>55934</c:v>
                </c:pt>
                <c:pt idx="7012">
                  <c:v>55936</c:v>
                </c:pt>
                <c:pt idx="7013">
                  <c:v>55946</c:v>
                </c:pt>
                <c:pt idx="7014">
                  <c:v>55953</c:v>
                </c:pt>
                <c:pt idx="7015">
                  <c:v>55957</c:v>
                </c:pt>
                <c:pt idx="7016">
                  <c:v>55962</c:v>
                </c:pt>
                <c:pt idx="7017">
                  <c:v>55963</c:v>
                </c:pt>
                <c:pt idx="7018">
                  <c:v>55972</c:v>
                </c:pt>
                <c:pt idx="7019">
                  <c:v>55983</c:v>
                </c:pt>
                <c:pt idx="7020">
                  <c:v>55991</c:v>
                </c:pt>
                <c:pt idx="7021">
                  <c:v>55995</c:v>
                </c:pt>
                <c:pt idx="7022">
                  <c:v>55998</c:v>
                </c:pt>
                <c:pt idx="7023">
                  <c:v>56003</c:v>
                </c:pt>
                <c:pt idx="7024">
                  <c:v>56007</c:v>
                </c:pt>
                <c:pt idx="7025">
                  <c:v>56009</c:v>
                </c:pt>
                <c:pt idx="7026">
                  <c:v>56016</c:v>
                </c:pt>
                <c:pt idx="7027">
                  <c:v>56019</c:v>
                </c:pt>
                <c:pt idx="7028">
                  <c:v>56025</c:v>
                </c:pt>
                <c:pt idx="7029">
                  <c:v>56032</c:v>
                </c:pt>
                <c:pt idx="7030">
                  <c:v>56055</c:v>
                </c:pt>
                <c:pt idx="7031">
                  <c:v>56062</c:v>
                </c:pt>
                <c:pt idx="7032">
                  <c:v>56085</c:v>
                </c:pt>
                <c:pt idx="7033">
                  <c:v>56113</c:v>
                </c:pt>
                <c:pt idx="7034">
                  <c:v>56124</c:v>
                </c:pt>
                <c:pt idx="7035">
                  <c:v>56149</c:v>
                </c:pt>
                <c:pt idx="7036">
                  <c:v>56173</c:v>
                </c:pt>
                <c:pt idx="7037">
                  <c:v>56186</c:v>
                </c:pt>
                <c:pt idx="7038">
                  <c:v>56195</c:v>
                </c:pt>
                <c:pt idx="7039">
                  <c:v>56241</c:v>
                </c:pt>
                <c:pt idx="7040">
                  <c:v>56243</c:v>
                </c:pt>
                <c:pt idx="7041">
                  <c:v>56255</c:v>
                </c:pt>
                <c:pt idx="7042">
                  <c:v>56258</c:v>
                </c:pt>
                <c:pt idx="7043">
                  <c:v>56272</c:v>
                </c:pt>
                <c:pt idx="7044">
                  <c:v>56276</c:v>
                </c:pt>
                <c:pt idx="7045">
                  <c:v>56293</c:v>
                </c:pt>
                <c:pt idx="7046">
                  <c:v>56294</c:v>
                </c:pt>
                <c:pt idx="7047">
                  <c:v>56307</c:v>
                </c:pt>
                <c:pt idx="7048">
                  <c:v>56313</c:v>
                </c:pt>
                <c:pt idx="7049">
                  <c:v>56315</c:v>
                </c:pt>
                <c:pt idx="7050">
                  <c:v>56324</c:v>
                </c:pt>
                <c:pt idx="7051">
                  <c:v>56328</c:v>
                </c:pt>
                <c:pt idx="7052">
                  <c:v>56331</c:v>
                </c:pt>
                <c:pt idx="7053">
                  <c:v>56333</c:v>
                </c:pt>
                <c:pt idx="7054">
                  <c:v>56334</c:v>
                </c:pt>
                <c:pt idx="7055">
                  <c:v>56335</c:v>
                </c:pt>
                <c:pt idx="7056">
                  <c:v>56340</c:v>
                </c:pt>
                <c:pt idx="7057">
                  <c:v>56341</c:v>
                </c:pt>
                <c:pt idx="7058">
                  <c:v>56353</c:v>
                </c:pt>
                <c:pt idx="7059">
                  <c:v>56362</c:v>
                </c:pt>
                <c:pt idx="7060">
                  <c:v>56375</c:v>
                </c:pt>
                <c:pt idx="7061">
                  <c:v>56378</c:v>
                </c:pt>
                <c:pt idx="7062">
                  <c:v>56382</c:v>
                </c:pt>
                <c:pt idx="7063">
                  <c:v>56384</c:v>
                </c:pt>
                <c:pt idx="7064">
                  <c:v>56398</c:v>
                </c:pt>
                <c:pt idx="7065">
                  <c:v>56401</c:v>
                </c:pt>
                <c:pt idx="7066">
                  <c:v>56402</c:v>
                </c:pt>
                <c:pt idx="7067">
                  <c:v>56428</c:v>
                </c:pt>
                <c:pt idx="7068">
                  <c:v>56446</c:v>
                </c:pt>
                <c:pt idx="7069">
                  <c:v>56453</c:v>
                </c:pt>
                <c:pt idx="7070">
                  <c:v>56454</c:v>
                </c:pt>
                <c:pt idx="7071">
                  <c:v>56461</c:v>
                </c:pt>
                <c:pt idx="7072">
                  <c:v>56469</c:v>
                </c:pt>
                <c:pt idx="7073">
                  <c:v>56473</c:v>
                </c:pt>
                <c:pt idx="7074">
                  <c:v>56502</c:v>
                </c:pt>
                <c:pt idx="7075">
                  <c:v>56503</c:v>
                </c:pt>
                <c:pt idx="7076">
                  <c:v>56525</c:v>
                </c:pt>
                <c:pt idx="7077">
                  <c:v>56531</c:v>
                </c:pt>
                <c:pt idx="7078">
                  <c:v>56536</c:v>
                </c:pt>
                <c:pt idx="7079">
                  <c:v>56538</c:v>
                </c:pt>
                <c:pt idx="7080">
                  <c:v>56548</c:v>
                </c:pt>
                <c:pt idx="7081">
                  <c:v>56551</c:v>
                </c:pt>
                <c:pt idx="7082">
                  <c:v>56553</c:v>
                </c:pt>
                <c:pt idx="7083">
                  <c:v>56561</c:v>
                </c:pt>
                <c:pt idx="7084">
                  <c:v>56563</c:v>
                </c:pt>
                <c:pt idx="7085">
                  <c:v>56572</c:v>
                </c:pt>
                <c:pt idx="7086">
                  <c:v>56577</c:v>
                </c:pt>
                <c:pt idx="7087">
                  <c:v>56588</c:v>
                </c:pt>
                <c:pt idx="7088">
                  <c:v>56590</c:v>
                </c:pt>
                <c:pt idx="7089">
                  <c:v>56594</c:v>
                </c:pt>
                <c:pt idx="7090">
                  <c:v>56595</c:v>
                </c:pt>
                <c:pt idx="7091">
                  <c:v>56604</c:v>
                </c:pt>
                <c:pt idx="7092">
                  <c:v>56613</c:v>
                </c:pt>
                <c:pt idx="7093">
                  <c:v>56615</c:v>
                </c:pt>
                <c:pt idx="7094">
                  <c:v>56638</c:v>
                </c:pt>
                <c:pt idx="7095">
                  <c:v>56641</c:v>
                </c:pt>
                <c:pt idx="7096">
                  <c:v>56643</c:v>
                </c:pt>
                <c:pt idx="7097">
                  <c:v>56657</c:v>
                </c:pt>
                <c:pt idx="7098">
                  <c:v>56665</c:v>
                </c:pt>
                <c:pt idx="7099">
                  <c:v>56669</c:v>
                </c:pt>
                <c:pt idx="7100">
                  <c:v>56688</c:v>
                </c:pt>
                <c:pt idx="7101">
                  <c:v>56698</c:v>
                </c:pt>
                <c:pt idx="7102">
                  <c:v>56702</c:v>
                </c:pt>
                <c:pt idx="7103">
                  <c:v>56722</c:v>
                </c:pt>
                <c:pt idx="7104">
                  <c:v>56739</c:v>
                </c:pt>
                <c:pt idx="7105">
                  <c:v>56749</c:v>
                </c:pt>
                <c:pt idx="7106">
                  <c:v>56765</c:v>
                </c:pt>
                <c:pt idx="7107">
                  <c:v>56771</c:v>
                </c:pt>
                <c:pt idx="7108">
                  <c:v>56776</c:v>
                </c:pt>
                <c:pt idx="7109">
                  <c:v>56791</c:v>
                </c:pt>
                <c:pt idx="7110">
                  <c:v>56794</c:v>
                </c:pt>
                <c:pt idx="7111">
                  <c:v>56795</c:v>
                </c:pt>
                <c:pt idx="7112">
                  <c:v>56798</c:v>
                </c:pt>
                <c:pt idx="7113">
                  <c:v>56803</c:v>
                </c:pt>
                <c:pt idx="7114">
                  <c:v>56804</c:v>
                </c:pt>
                <c:pt idx="7115">
                  <c:v>56808</c:v>
                </c:pt>
                <c:pt idx="7116">
                  <c:v>56810</c:v>
                </c:pt>
                <c:pt idx="7117">
                  <c:v>56818</c:v>
                </c:pt>
                <c:pt idx="7118">
                  <c:v>56819</c:v>
                </c:pt>
                <c:pt idx="7119">
                  <c:v>56821</c:v>
                </c:pt>
                <c:pt idx="7120">
                  <c:v>56827</c:v>
                </c:pt>
                <c:pt idx="7121">
                  <c:v>56848</c:v>
                </c:pt>
                <c:pt idx="7122">
                  <c:v>56868</c:v>
                </c:pt>
                <c:pt idx="7123">
                  <c:v>56874</c:v>
                </c:pt>
                <c:pt idx="7124">
                  <c:v>56875</c:v>
                </c:pt>
                <c:pt idx="7125">
                  <c:v>56897</c:v>
                </c:pt>
                <c:pt idx="7126">
                  <c:v>56898</c:v>
                </c:pt>
                <c:pt idx="7127">
                  <c:v>56899</c:v>
                </c:pt>
                <c:pt idx="7128">
                  <c:v>56904</c:v>
                </c:pt>
                <c:pt idx="7129">
                  <c:v>56912</c:v>
                </c:pt>
                <c:pt idx="7130">
                  <c:v>56915</c:v>
                </c:pt>
                <c:pt idx="7131">
                  <c:v>56927</c:v>
                </c:pt>
                <c:pt idx="7132">
                  <c:v>56941</c:v>
                </c:pt>
                <c:pt idx="7133">
                  <c:v>56948</c:v>
                </c:pt>
                <c:pt idx="7134">
                  <c:v>56956</c:v>
                </c:pt>
                <c:pt idx="7135">
                  <c:v>56957</c:v>
                </c:pt>
                <c:pt idx="7136">
                  <c:v>56965</c:v>
                </c:pt>
                <c:pt idx="7137">
                  <c:v>56971</c:v>
                </c:pt>
                <c:pt idx="7138">
                  <c:v>56982</c:v>
                </c:pt>
                <c:pt idx="7139">
                  <c:v>56987</c:v>
                </c:pt>
                <c:pt idx="7140">
                  <c:v>56989</c:v>
                </c:pt>
                <c:pt idx="7141">
                  <c:v>56993</c:v>
                </c:pt>
                <c:pt idx="7142">
                  <c:v>56996</c:v>
                </c:pt>
                <c:pt idx="7143">
                  <c:v>56998</c:v>
                </c:pt>
                <c:pt idx="7144">
                  <c:v>57002</c:v>
                </c:pt>
                <c:pt idx="7145">
                  <c:v>57003</c:v>
                </c:pt>
                <c:pt idx="7146">
                  <c:v>57005</c:v>
                </c:pt>
                <c:pt idx="7147">
                  <c:v>57011</c:v>
                </c:pt>
                <c:pt idx="7148">
                  <c:v>57018</c:v>
                </c:pt>
                <c:pt idx="7149">
                  <c:v>57021</c:v>
                </c:pt>
                <c:pt idx="7150">
                  <c:v>57026</c:v>
                </c:pt>
                <c:pt idx="7151">
                  <c:v>57032</c:v>
                </c:pt>
                <c:pt idx="7152">
                  <c:v>57047</c:v>
                </c:pt>
                <c:pt idx="7153">
                  <c:v>57058</c:v>
                </c:pt>
                <c:pt idx="7154">
                  <c:v>57060</c:v>
                </c:pt>
                <c:pt idx="7155">
                  <c:v>57061</c:v>
                </c:pt>
                <c:pt idx="7156">
                  <c:v>57066</c:v>
                </c:pt>
                <c:pt idx="7157">
                  <c:v>57067</c:v>
                </c:pt>
                <c:pt idx="7158">
                  <c:v>57077</c:v>
                </c:pt>
                <c:pt idx="7159">
                  <c:v>57085</c:v>
                </c:pt>
                <c:pt idx="7160">
                  <c:v>57103</c:v>
                </c:pt>
                <c:pt idx="7161">
                  <c:v>57115</c:v>
                </c:pt>
                <c:pt idx="7162">
                  <c:v>57125</c:v>
                </c:pt>
                <c:pt idx="7163">
                  <c:v>57128</c:v>
                </c:pt>
                <c:pt idx="7164">
                  <c:v>57131</c:v>
                </c:pt>
                <c:pt idx="7165">
                  <c:v>57146</c:v>
                </c:pt>
                <c:pt idx="7166">
                  <c:v>57149</c:v>
                </c:pt>
                <c:pt idx="7167">
                  <c:v>57150</c:v>
                </c:pt>
                <c:pt idx="7168">
                  <c:v>57162</c:v>
                </c:pt>
                <c:pt idx="7169">
                  <c:v>57165</c:v>
                </c:pt>
                <c:pt idx="7170">
                  <c:v>57166</c:v>
                </c:pt>
                <c:pt idx="7171">
                  <c:v>57172</c:v>
                </c:pt>
                <c:pt idx="7172">
                  <c:v>57175</c:v>
                </c:pt>
                <c:pt idx="7173">
                  <c:v>57181</c:v>
                </c:pt>
                <c:pt idx="7174">
                  <c:v>57183</c:v>
                </c:pt>
                <c:pt idx="7175">
                  <c:v>57185</c:v>
                </c:pt>
                <c:pt idx="7176">
                  <c:v>57194</c:v>
                </c:pt>
                <c:pt idx="7177">
                  <c:v>57202</c:v>
                </c:pt>
                <c:pt idx="7178">
                  <c:v>57221</c:v>
                </c:pt>
                <c:pt idx="7179">
                  <c:v>57223</c:v>
                </c:pt>
                <c:pt idx="7180">
                  <c:v>57224</c:v>
                </c:pt>
                <c:pt idx="7181">
                  <c:v>57232</c:v>
                </c:pt>
                <c:pt idx="7182">
                  <c:v>57234</c:v>
                </c:pt>
                <c:pt idx="7183">
                  <c:v>57246</c:v>
                </c:pt>
                <c:pt idx="7184">
                  <c:v>57248</c:v>
                </c:pt>
                <c:pt idx="7185">
                  <c:v>57250</c:v>
                </c:pt>
                <c:pt idx="7186">
                  <c:v>57252</c:v>
                </c:pt>
                <c:pt idx="7187">
                  <c:v>57269</c:v>
                </c:pt>
                <c:pt idx="7188">
                  <c:v>57273</c:v>
                </c:pt>
                <c:pt idx="7189">
                  <c:v>57288</c:v>
                </c:pt>
                <c:pt idx="7190">
                  <c:v>57289</c:v>
                </c:pt>
                <c:pt idx="7191">
                  <c:v>57292</c:v>
                </c:pt>
                <c:pt idx="7192">
                  <c:v>57299</c:v>
                </c:pt>
                <c:pt idx="7193">
                  <c:v>57305</c:v>
                </c:pt>
                <c:pt idx="7194">
                  <c:v>57326</c:v>
                </c:pt>
                <c:pt idx="7195">
                  <c:v>57327</c:v>
                </c:pt>
                <c:pt idx="7196">
                  <c:v>57330</c:v>
                </c:pt>
                <c:pt idx="7197">
                  <c:v>57334</c:v>
                </c:pt>
                <c:pt idx="7198">
                  <c:v>57340</c:v>
                </c:pt>
                <c:pt idx="7199">
                  <c:v>57343</c:v>
                </c:pt>
                <c:pt idx="7200">
                  <c:v>57350</c:v>
                </c:pt>
                <c:pt idx="7201">
                  <c:v>57386</c:v>
                </c:pt>
                <c:pt idx="7202">
                  <c:v>57394</c:v>
                </c:pt>
                <c:pt idx="7203">
                  <c:v>57403</c:v>
                </c:pt>
                <c:pt idx="7204">
                  <c:v>57405</c:v>
                </c:pt>
                <c:pt idx="7205">
                  <c:v>57419</c:v>
                </c:pt>
                <c:pt idx="7206">
                  <c:v>57422</c:v>
                </c:pt>
                <c:pt idx="7207">
                  <c:v>57428</c:v>
                </c:pt>
                <c:pt idx="7208">
                  <c:v>57429</c:v>
                </c:pt>
                <c:pt idx="7209">
                  <c:v>57433</c:v>
                </c:pt>
                <c:pt idx="7210">
                  <c:v>57440</c:v>
                </c:pt>
                <c:pt idx="7211">
                  <c:v>57462</c:v>
                </c:pt>
                <c:pt idx="7212">
                  <c:v>57473</c:v>
                </c:pt>
                <c:pt idx="7213">
                  <c:v>57475</c:v>
                </c:pt>
                <c:pt idx="7214">
                  <c:v>57479</c:v>
                </c:pt>
                <c:pt idx="7215">
                  <c:v>57483</c:v>
                </c:pt>
                <c:pt idx="7216">
                  <c:v>57490</c:v>
                </c:pt>
                <c:pt idx="7217">
                  <c:v>57491</c:v>
                </c:pt>
                <c:pt idx="7218">
                  <c:v>57492</c:v>
                </c:pt>
                <c:pt idx="7219">
                  <c:v>57502</c:v>
                </c:pt>
                <c:pt idx="7220">
                  <c:v>57505</c:v>
                </c:pt>
                <c:pt idx="7221">
                  <c:v>57513</c:v>
                </c:pt>
                <c:pt idx="7222">
                  <c:v>57519</c:v>
                </c:pt>
                <c:pt idx="7223">
                  <c:v>57527</c:v>
                </c:pt>
                <c:pt idx="7224">
                  <c:v>57530</c:v>
                </c:pt>
                <c:pt idx="7225">
                  <c:v>57537</c:v>
                </c:pt>
                <c:pt idx="7226">
                  <c:v>57548</c:v>
                </c:pt>
                <c:pt idx="7227">
                  <c:v>57557</c:v>
                </c:pt>
                <c:pt idx="7228">
                  <c:v>57559</c:v>
                </c:pt>
                <c:pt idx="7229">
                  <c:v>57573</c:v>
                </c:pt>
                <c:pt idx="7230">
                  <c:v>57576</c:v>
                </c:pt>
                <c:pt idx="7231">
                  <c:v>57581</c:v>
                </c:pt>
                <c:pt idx="7232">
                  <c:v>57606</c:v>
                </c:pt>
                <c:pt idx="7233">
                  <c:v>57612</c:v>
                </c:pt>
                <c:pt idx="7234">
                  <c:v>57613</c:v>
                </c:pt>
                <c:pt idx="7235">
                  <c:v>57648</c:v>
                </c:pt>
                <c:pt idx="7236">
                  <c:v>57650</c:v>
                </c:pt>
                <c:pt idx="7237">
                  <c:v>57674</c:v>
                </c:pt>
                <c:pt idx="7238">
                  <c:v>57685</c:v>
                </c:pt>
                <c:pt idx="7239">
                  <c:v>57696</c:v>
                </c:pt>
                <c:pt idx="7240">
                  <c:v>57706</c:v>
                </c:pt>
                <c:pt idx="7241">
                  <c:v>57708</c:v>
                </c:pt>
                <c:pt idx="7242">
                  <c:v>57710</c:v>
                </c:pt>
                <c:pt idx="7243">
                  <c:v>57719</c:v>
                </c:pt>
                <c:pt idx="7244">
                  <c:v>57731</c:v>
                </c:pt>
                <c:pt idx="7245">
                  <c:v>57733</c:v>
                </c:pt>
                <c:pt idx="7246">
                  <c:v>57739</c:v>
                </c:pt>
                <c:pt idx="7247">
                  <c:v>57753</c:v>
                </c:pt>
                <c:pt idx="7248">
                  <c:v>57754</c:v>
                </c:pt>
                <c:pt idx="7249">
                  <c:v>57755</c:v>
                </c:pt>
                <c:pt idx="7250">
                  <c:v>57756</c:v>
                </c:pt>
                <c:pt idx="7251">
                  <c:v>57769</c:v>
                </c:pt>
                <c:pt idx="7252">
                  <c:v>57784</c:v>
                </c:pt>
                <c:pt idx="7253">
                  <c:v>57788</c:v>
                </c:pt>
                <c:pt idx="7254">
                  <c:v>57793</c:v>
                </c:pt>
                <c:pt idx="7255">
                  <c:v>57802</c:v>
                </c:pt>
                <c:pt idx="7256">
                  <c:v>57806</c:v>
                </c:pt>
                <c:pt idx="7257">
                  <c:v>57820</c:v>
                </c:pt>
                <c:pt idx="7258">
                  <c:v>57822</c:v>
                </c:pt>
                <c:pt idx="7259">
                  <c:v>57824</c:v>
                </c:pt>
                <c:pt idx="7260">
                  <c:v>57825</c:v>
                </c:pt>
                <c:pt idx="7261">
                  <c:v>57838</c:v>
                </c:pt>
                <c:pt idx="7262">
                  <c:v>57841</c:v>
                </c:pt>
                <c:pt idx="7263">
                  <c:v>57843</c:v>
                </c:pt>
                <c:pt idx="7264">
                  <c:v>57846</c:v>
                </c:pt>
                <c:pt idx="7265">
                  <c:v>57868</c:v>
                </c:pt>
                <c:pt idx="7266">
                  <c:v>57877</c:v>
                </c:pt>
                <c:pt idx="7267">
                  <c:v>57878</c:v>
                </c:pt>
                <c:pt idx="7268">
                  <c:v>57886</c:v>
                </c:pt>
                <c:pt idx="7269">
                  <c:v>57900</c:v>
                </c:pt>
                <c:pt idx="7270">
                  <c:v>57910</c:v>
                </c:pt>
                <c:pt idx="7271">
                  <c:v>57924</c:v>
                </c:pt>
                <c:pt idx="7272">
                  <c:v>57925</c:v>
                </c:pt>
                <c:pt idx="7273">
                  <c:v>57927</c:v>
                </c:pt>
                <c:pt idx="7274">
                  <c:v>57932</c:v>
                </c:pt>
                <c:pt idx="7275">
                  <c:v>57946</c:v>
                </c:pt>
                <c:pt idx="7276">
                  <c:v>57956</c:v>
                </c:pt>
                <c:pt idx="7277">
                  <c:v>57978</c:v>
                </c:pt>
                <c:pt idx="7278">
                  <c:v>57979</c:v>
                </c:pt>
                <c:pt idx="7279">
                  <c:v>58002</c:v>
                </c:pt>
                <c:pt idx="7280">
                  <c:v>58021</c:v>
                </c:pt>
                <c:pt idx="7281">
                  <c:v>58025</c:v>
                </c:pt>
                <c:pt idx="7282">
                  <c:v>58027</c:v>
                </c:pt>
                <c:pt idx="7283">
                  <c:v>58035</c:v>
                </c:pt>
                <c:pt idx="7284">
                  <c:v>58037</c:v>
                </c:pt>
                <c:pt idx="7285">
                  <c:v>58042</c:v>
                </c:pt>
                <c:pt idx="7286">
                  <c:v>58053</c:v>
                </c:pt>
                <c:pt idx="7287">
                  <c:v>58056</c:v>
                </c:pt>
                <c:pt idx="7288">
                  <c:v>58060</c:v>
                </c:pt>
                <c:pt idx="7289">
                  <c:v>58072</c:v>
                </c:pt>
                <c:pt idx="7290">
                  <c:v>58102</c:v>
                </c:pt>
                <c:pt idx="7291">
                  <c:v>58107</c:v>
                </c:pt>
                <c:pt idx="7292">
                  <c:v>58118</c:v>
                </c:pt>
                <c:pt idx="7293">
                  <c:v>58133</c:v>
                </c:pt>
                <c:pt idx="7294">
                  <c:v>58155</c:v>
                </c:pt>
                <c:pt idx="7295">
                  <c:v>58180</c:v>
                </c:pt>
                <c:pt idx="7296">
                  <c:v>58199</c:v>
                </c:pt>
                <c:pt idx="7297">
                  <c:v>58210</c:v>
                </c:pt>
                <c:pt idx="7298">
                  <c:v>58233</c:v>
                </c:pt>
                <c:pt idx="7299">
                  <c:v>58242</c:v>
                </c:pt>
                <c:pt idx="7300">
                  <c:v>58247</c:v>
                </c:pt>
                <c:pt idx="7301">
                  <c:v>58248</c:v>
                </c:pt>
                <c:pt idx="7302">
                  <c:v>58274</c:v>
                </c:pt>
                <c:pt idx="7303">
                  <c:v>58284</c:v>
                </c:pt>
                <c:pt idx="7304">
                  <c:v>58293</c:v>
                </c:pt>
                <c:pt idx="7305">
                  <c:v>58294</c:v>
                </c:pt>
                <c:pt idx="7306">
                  <c:v>58300</c:v>
                </c:pt>
                <c:pt idx="7307">
                  <c:v>58320</c:v>
                </c:pt>
                <c:pt idx="7308">
                  <c:v>58342</c:v>
                </c:pt>
                <c:pt idx="7309">
                  <c:v>58351</c:v>
                </c:pt>
                <c:pt idx="7310">
                  <c:v>58434</c:v>
                </c:pt>
                <c:pt idx="7311">
                  <c:v>58448</c:v>
                </c:pt>
                <c:pt idx="7312">
                  <c:v>58453</c:v>
                </c:pt>
                <c:pt idx="7313">
                  <c:v>58454</c:v>
                </c:pt>
                <c:pt idx="7314">
                  <c:v>58460</c:v>
                </c:pt>
                <c:pt idx="7315">
                  <c:v>58472</c:v>
                </c:pt>
                <c:pt idx="7316">
                  <c:v>58478</c:v>
                </c:pt>
                <c:pt idx="7317">
                  <c:v>58486</c:v>
                </c:pt>
                <c:pt idx="7318">
                  <c:v>58495</c:v>
                </c:pt>
                <c:pt idx="7319">
                  <c:v>58496</c:v>
                </c:pt>
                <c:pt idx="7320">
                  <c:v>58499</c:v>
                </c:pt>
                <c:pt idx="7321">
                  <c:v>58500</c:v>
                </c:pt>
                <c:pt idx="7322">
                  <c:v>58510</c:v>
                </c:pt>
                <c:pt idx="7323">
                  <c:v>58529</c:v>
                </c:pt>
                <c:pt idx="7324">
                  <c:v>58535</c:v>
                </c:pt>
                <c:pt idx="7325">
                  <c:v>58544</c:v>
                </c:pt>
                <c:pt idx="7326">
                  <c:v>58545</c:v>
                </c:pt>
                <c:pt idx="7327">
                  <c:v>58563</c:v>
                </c:pt>
                <c:pt idx="7328">
                  <c:v>58567</c:v>
                </c:pt>
                <c:pt idx="7329">
                  <c:v>58571</c:v>
                </c:pt>
                <c:pt idx="7330">
                  <c:v>58577</c:v>
                </c:pt>
                <c:pt idx="7331">
                  <c:v>58581</c:v>
                </c:pt>
                <c:pt idx="7332">
                  <c:v>58582</c:v>
                </c:pt>
                <c:pt idx="7333">
                  <c:v>58583</c:v>
                </c:pt>
                <c:pt idx="7334">
                  <c:v>58588</c:v>
                </c:pt>
                <c:pt idx="7335">
                  <c:v>58592</c:v>
                </c:pt>
                <c:pt idx="7336">
                  <c:v>58593</c:v>
                </c:pt>
                <c:pt idx="7337">
                  <c:v>58601</c:v>
                </c:pt>
                <c:pt idx="7338">
                  <c:v>58618</c:v>
                </c:pt>
                <c:pt idx="7339">
                  <c:v>58629</c:v>
                </c:pt>
                <c:pt idx="7340">
                  <c:v>58647</c:v>
                </c:pt>
                <c:pt idx="7341">
                  <c:v>58648</c:v>
                </c:pt>
                <c:pt idx="7342">
                  <c:v>58655</c:v>
                </c:pt>
                <c:pt idx="7343">
                  <c:v>58665</c:v>
                </c:pt>
                <c:pt idx="7344">
                  <c:v>58666</c:v>
                </c:pt>
                <c:pt idx="7345">
                  <c:v>58674</c:v>
                </c:pt>
                <c:pt idx="7346">
                  <c:v>58688</c:v>
                </c:pt>
                <c:pt idx="7347">
                  <c:v>58691</c:v>
                </c:pt>
                <c:pt idx="7348">
                  <c:v>58707</c:v>
                </c:pt>
                <c:pt idx="7349">
                  <c:v>58709</c:v>
                </c:pt>
                <c:pt idx="7350">
                  <c:v>58724</c:v>
                </c:pt>
                <c:pt idx="7351">
                  <c:v>58729</c:v>
                </c:pt>
                <c:pt idx="7352">
                  <c:v>58743</c:v>
                </c:pt>
                <c:pt idx="7353">
                  <c:v>58764</c:v>
                </c:pt>
                <c:pt idx="7354">
                  <c:v>58767</c:v>
                </c:pt>
                <c:pt idx="7355">
                  <c:v>58775</c:v>
                </c:pt>
                <c:pt idx="7356">
                  <c:v>58782</c:v>
                </c:pt>
                <c:pt idx="7357">
                  <c:v>58790</c:v>
                </c:pt>
                <c:pt idx="7358">
                  <c:v>58799</c:v>
                </c:pt>
                <c:pt idx="7359">
                  <c:v>58802</c:v>
                </c:pt>
                <c:pt idx="7360">
                  <c:v>58813</c:v>
                </c:pt>
                <c:pt idx="7361">
                  <c:v>58815</c:v>
                </c:pt>
                <c:pt idx="7362">
                  <c:v>58817</c:v>
                </c:pt>
                <c:pt idx="7363">
                  <c:v>58818</c:v>
                </c:pt>
                <c:pt idx="7364">
                  <c:v>58824</c:v>
                </c:pt>
                <c:pt idx="7365">
                  <c:v>58832</c:v>
                </c:pt>
                <c:pt idx="7366">
                  <c:v>58843</c:v>
                </c:pt>
                <c:pt idx="7367">
                  <c:v>58845</c:v>
                </c:pt>
                <c:pt idx="7368">
                  <c:v>58862</c:v>
                </c:pt>
                <c:pt idx="7369">
                  <c:v>58870</c:v>
                </c:pt>
                <c:pt idx="7370">
                  <c:v>58880</c:v>
                </c:pt>
                <c:pt idx="7371">
                  <c:v>58897</c:v>
                </c:pt>
                <c:pt idx="7372">
                  <c:v>58907</c:v>
                </c:pt>
                <c:pt idx="7373">
                  <c:v>58912</c:v>
                </c:pt>
                <c:pt idx="7374">
                  <c:v>58917</c:v>
                </c:pt>
                <c:pt idx="7375">
                  <c:v>58933</c:v>
                </c:pt>
                <c:pt idx="7376">
                  <c:v>58934</c:v>
                </c:pt>
                <c:pt idx="7377">
                  <c:v>58935</c:v>
                </c:pt>
                <c:pt idx="7378">
                  <c:v>58947</c:v>
                </c:pt>
                <c:pt idx="7379">
                  <c:v>58992</c:v>
                </c:pt>
                <c:pt idx="7380">
                  <c:v>59009</c:v>
                </c:pt>
                <c:pt idx="7381">
                  <c:v>59016</c:v>
                </c:pt>
                <c:pt idx="7382">
                  <c:v>59018</c:v>
                </c:pt>
                <c:pt idx="7383">
                  <c:v>59019</c:v>
                </c:pt>
                <c:pt idx="7384">
                  <c:v>59022</c:v>
                </c:pt>
                <c:pt idx="7385">
                  <c:v>59023</c:v>
                </c:pt>
                <c:pt idx="7386">
                  <c:v>59024</c:v>
                </c:pt>
                <c:pt idx="7387">
                  <c:v>59027</c:v>
                </c:pt>
                <c:pt idx="7388">
                  <c:v>59032</c:v>
                </c:pt>
                <c:pt idx="7389">
                  <c:v>59043</c:v>
                </c:pt>
                <c:pt idx="7390">
                  <c:v>59045</c:v>
                </c:pt>
                <c:pt idx="7391">
                  <c:v>59065</c:v>
                </c:pt>
                <c:pt idx="7392">
                  <c:v>59093</c:v>
                </c:pt>
                <c:pt idx="7393">
                  <c:v>59115</c:v>
                </c:pt>
                <c:pt idx="7394">
                  <c:v>59184</c:v>
                </c:pt>
                <c:pt idx="7395">
                  <c:v>59212</c:v>
                </c:pt>
                <c:pt idx="7396">
                  <c:v>59218</c:v>
                </c:pt>
                <c:pt idx="7397">
                  <c:v>59238</c:v>
                </c:pt>
                <c:pt idx="7398">
                  <c:v>59243</c:v>
                </c:pt>
                <c:pt idx="7399">
                  <c:v>59253</c:v>
                </c:pt>
                <c:pt idx="7400">
                  <c:v>59254</c:v>
                </c:pt>
                <c:pt idx="7401">
                  <c:v>59257</c:v>
                </c:pt>
                <c:pt idx="7402">
                  <c:v>59265</c:v>
                </c:pt>
                <c:pt idx="7403">
                  <c:v>59279</c:v>
                </c:pt>
                <c:pt idx="7404">
                  <c:v>59283</c:v>
                </c:pt>
                <c:pt idx="7405">
                  <c:v>59286</c:v>
                </c:pt>
                <c:pt idx="7406">
                  <c:v>59288</c:v>
                </c:pt>
                <c:pt idx="7407">
                  <c:v>59311</c:v>
                </c:pt>
                <c:pt idx="7408">
                  <c:v>59318</c:v>
                </c:pt>
                <c:pt idx="7409">
                  <c:v>59323</c:v>
                </c:pt>
                <c:pt idx="7410">
                  <c:v>59335</c:v>
                </c:pt>
                <c:pt idx="7411">
                  <c:v>59343</c:v>
                </c:pt>
                <c:pt idx="7412">
                  <c:v>59344</c:v>
                </c:pt>
                <c:pt idx="7413">
                  <c:v>59346</c:v>
                </c:pt>
                <c:pt idx="7414">
                  <c:v>59353</c:v>
                </c:pt>
                <c:pt idx="7415">
                  <c:v>59360</c:v>
                </c:pt>
                <c:pt idx="7416">
                  <c:v>59375</c:v>
                </c:pt>
                <c:pt idx="7417">
                  <c:v>59389</c:v>
                </c:pt>
                <c:pt idx="7418">
                  <c:v>59394</c:v>
                </c:pt>
                <c:pt idx="7419">
                  <c:v>59401</c:v>
                </c:pt>
                <c:pt idx="7420">
                  <c:v>59405</c:v>
                </c:pt>
                <c:pt idx="7421">
                  <c:v>59424</c:v>
                </c:pt>
                <c:pt idx="7422">
                  <c:v>59428</c:v>
                </c:pt>
                <c:pt idx="7423">
                  <c:v>59441</c:v>
                </c:pt>
                <c:pt idx="7424">
                  <c:v>59444</c:v>
                </c:pt>
                <c:pt idx="7425">
                  <c:v>59445</c:v>
                </c:pt>
                <c:pt idx="7426">
                  <c:v>59449</c:v>
                </c:pt>
                <c:pt idx="7427">
                  <c:v>59458</c:v>
                </c:pt>
                <c:pt idx="7428">
                  <c:v>59472</c:v>
                </c:pt>
                <c:pt idx="7429">
                  <c:v>59479</c:v>
                </c:pt>
                <c:pt idx="7430">
                  <c:v>59482</c:v>
                </c:pt>
                <c:pt idx="7431">
                  <c:v>59500</c:v>
                </c:pt>
                <c:pt idx="7432">
                  <c:v>59515</c:v>
                </c:pt>
                <c:pt idx="7433">
                  <c:v>59529</c:v>
                </c:pt>
                <c:pt idx="7434">
                  <c:v>59534</c:v>
                </c:pt>
                <c:pt idx="7435">
                  <c:v>59535</c:v>
                </c:pt>
                <c:pt idx="7436">
                  <c:v>59537</c:v>
                </c:pt>
                <c:pt idx="7437">
                  <c:v>59539</c:v>
                </c:pt>
                <c:pt idx="7438">
                  <c:v>59549</c:v>
                </c:pt>
                <c:pt idx="7439">
                  <c:v>59553</c:v>
                </c:pt>
                <c:pt idx="7440">
                  <c:v>59555</c:v>
                </c:pt>
                <c:pt idx="7441">
                  <c:v>59558</c:v>
                </c:pt>
                <c:pt idx="7442">
                  <c:v>59560</c:v>
                </c:pt>
                <c:pt idx="7443">
                  <c:v>59561</c:v>
                </c:pt>
                <c:pt idx="7444">
                  <c:v>59567</c:v>
                </c:pt>
                <c:pt idx="7445">
                  <c:v>59571</c:v>
                </c:pt>
                <c:pt idx="7446">
                  <c:v>59575</c:v>
                </c:pt>
                <c:pt idx="7447">
                  <c:v>59578</c:v>
                </c:pt>
                <c:pt idx="7448">
                  <c:v>59582</c:v>
                </c:pt>
                <c:pt idx="7449">
                  <c:v>59589</c:v>
                </c:pt>
                <c:pt idx="7450">
                  <c:v>59596</c:v>
                </c:pt>
                <c:pt idx="7451">
                  <c:v>59602</c:v>
                </c:pt>
                <c:pt idx="7452">
                  <c:v>59603</c:v>
                </c:pt>
                <c:pt idx="7453">
                  <c:v>59606</c:v>
                </c:pt>
                <c:pt idx="7454">
                  <c:v>59613</c:v>
                </c:pt>
                <c:pt idx="7455">
                  <c:v>59616</c:v>
                </c:pt>
                <c:pt idx="7456">
                  <c:v>59624</c:v>
                </c:pt>
                <c:pt idx="7457">
                  <c:v>59625</c:v>
                </c:pt>
                <c:pt idx="7458">
                  <c:v>59651</c:v>
                </c:pt>
                <c:pt idx="7459">
                  <c:v>59656</c:v>
                </c:pt>
                <c:pt idx="7460">
                  <c:v>59661</c:v>
                </c:pt>
                <c:pt idx="7461">
                  <c:v>59676</c:v>
                </c:pt>
                <c:pt idx="7462">
                  <c:v>59697</c:v>
                </c:pt>
                <c:pt idx="7463">
                  <c:v>59703</c:v>
                </c:pt>
                <c:pt idx="7464">
                  <c:v>59712</c:v>
                </c:pt>
                <c:pt idx="7465">
                  <c:v>59730</c:v>
                </c:pt>
                <c:pt idx="7466">
                  <c:v>59731</c:v>
                </c:pt>
                <c:pt idx="7467">
                  <c:v>59734</c:v>
                </c:pt>
                <c:pt idx="7468">
                  <c:v>59736</c:v>
                </c:pt>
                <c:pt idx="7469">
                  <c:v>59741</c:v>
                </c:pt>
                <c:pt idx="7470">
                  <c:v>59747</c:v>
                </c:pt>
                <c:pt idx="7471">
                  <c:v>59751</c:v>
                </c:pt>
                <c:pt idx="7472">
                  <c:v>59756</c:v>
                </c:pt>
                <c:pt idx="7473">
                  <c:v>59774</c:v>
                </c:pt>
                <c:pt idx="7474">
                  <c:v>59779</c:v>
                </c:pt>
                <c:pt idx="7475">
                  <c:v>59782</c:v>
                </c:pt>
                <c:pt idx="7476">
                  <c:v>59792</c:v>
                </c:pt>
                <c:pt idx="7477">
                  <c:v>59816</c:v>
                </c:pt>
                <c:pt idx="7478">
                  <c:v>59817</c:v>
                </c:pt>
                <c:pt idx="7479">
                  <c:v>59847</c:v>
                </c:pt>
                <c:pt idx="7480">
                  <c:v>59855</c:v>
                </c:pt>
                <c:pt idx="7481">
                  <c:v>59857</c:v>
                </c:pt>
                <c:pt idx="7482">
                  <c:v>59859</c:v>
                </c:pt>
                <c:pt idx="7483">
                  <c:v>59872</c:v>
                </c:pt>
                <c:pt idx="7484">
                  <c:v>59876</c:v>
                </c:pt>
                <c:pt idx="7485">
                  <c:v>59882</c:v>
                </c:pt>
                <c:pt idx="7486">
                  <c:v>59883</c:v>
                </c:pt>
                <c:pt idx="7487">
                  <c:v>59901</c:v>
                </c:pt>
                <c:pt idx="7488">
                  <c:v>59902</c:v>
                </c:pt>
                <c:pt idx="7489">
                  <c:v>59906</c:v>
                </c:pt>
                <c:pt idx="7490">
                  <c:v>59923</c:v>
                </c:pt>
                <c:pt idx="7491">
                  <c:v>59944</c:v>
                </c:pt>
                <c:pt idx="7492">
                  <c:v>59953</c:v>
                </c:pt>
                <c:pt idx="7493">
                  <c:v>59960</c:v>
                </c:pt>
                <c:pt idx="7494">
                  <c:v>59962</c:v>
                </c:pt>
                <c:pt idx="7495">
                  <c:v>59971</c:v>
                </c:pt>
                <c:pt idx="7496">
                  <c:v>59972</c:v>
                </c:pt>
                <c:pt idx="7497">
                  <c:v>59973</c:v>
                </c:pt>
                <c:pt idx="7498">
                  <c:v>59992</c:v>
                </c:pt>
                <c:pt idx="7499">
                  <c:v>60012</c:v>
                </c:pt>
                <c:pt idx="7500">
                  <c:v>60013</c:v>
                </c:pt>
                <c:pt idx="7501">
                  <c:v>60020</c:v>
                </c:pt>
                <c:pt idx="7502">
                  <c:v>60022</c:v>
                </c:pt>
                <c:pt idx="7503">
                  <c:v>60035</c:v>
                </c:pt>
                <c:pt idx="7504">
                  <c:v>60044</c:v>
                </c:pt>
                <c:pt idx="7505">
                  <c:v>60049</c:v>
                </c:pt>
                <c:pt idx="7506">
                  <c:v>60064</c:v>
                </c:pt>
                <c:pt idx="7507">
                  <c:v>60070</c:v>
                </c:pt>
                <c:pt idx="7508">
                  <c:v>60082</c:v>
                </c:pt>
                <c:pt idx="7509">
                  <c:v>60086</c:v>
                </c:pt>
                <c:pt idx="7510">
                  <c:v>60089</c:v>
                </c:pt>
                <c:pt idx="7511">
                  <c:v>60091</c:v>
                </c:pt>
                <c:pt idx="7512">
                  <c:v>60092</c:v>
                </c:pt>
                <c:pt idx="7513">
                  <c:v>60115</c:v>
                </c:pt>
                <c:pt idx="7514">
                  <c:v>60116</c:v>
                </c:pt>
                <c:pt idx="7515">
                  <c:v>60117</c:v>
                </c:pt>
                <c:pt idx="7516">
                  <c:v>60123</c:v>
                </c:pt>
                <c:pt idx="7517">
                  <c:v>60125</c:v>
                </c:pt>
                <c:pt idx="7518">
                  <c:v>60126</c:v>
                </c:pt>
                <c:pt idx="7519">
                  <c:v>60129</c:v>
                </c:pt>
                <c:pt idx="7520">
                  <c:v>60132</c:v>
                </c:pt>
                <c:pt idx="7521">
                  <c:v>60139</c:v>
                </c:pt>
                <c:pt idx="7522">
                  <c:v>60169</c:v>
                </c:pt>
                <c:pt idx="7523">
                  <c:v>60181</c:v>
                </c:pt>
                <c:pt idx="7524">
                  <c:v>60200</c:v>
                </c:pt>
                <c:pt idx="7525">
                  <c:v>60202</c:v>
                </c:pt>
                <c:pt idx="7526">
                  <c:v>60203</c:v>
                </c:pt>
                <c:pt idx="7527">
                  <c:v>60243</c:v>
                </c:pt>
                <c:pt idx="7528">
                  <c:v>60247</c:v>
                </c:pt>
                <c:pt idx="7529">
                  <c:v>60255</c:v>
                </c:pt>
                <c:pt idx="7530">
                  <c:v>60279</c:v>
                </c:pt>
                <c:pt idx="7531">
                  <c:v>60292</c:v>
                </c:pt>
                <c:pt idx="7532">
                  <c:v>60293</c:v>
                </c:pt>
                <c:pt idx="7533">
                  <c:v>60295</c:v>
                </c:pt>
                <c:pt idx="7534">
                  <c:v>60301</c:v>
                </c:pt>
                <c:pt idx="7535">
                  <c:v>60308</c:v>
                </c:pt>
                <c:pt idx="7536">
                  <c:v>60312</c:v>
                </c:pt>
                <c:pt idx="7537">
                  <c:v>60323</c:v>
                </c:pt>
                <c:pt idx="7538">
                  <c:v>60325</c:v>
                </c:pt>
                <c:pt idx="7539">
                  <c:v>60328</c:v>
                </c:pt>
                <c:pt idx="7540">
                  <c:v>60329</c:v>
                </c:pt>
                <c:pt idx="7541">
                  <c:v>60357</c:v>
                </c:pt>
                <c:pt idx="7542">
                  <c:v>60359</c:v>
                </c:pt>
                <c:pt idx="7543">
                  <c:v>60389</c:v>
                </c:pt>
                <c:pt idx="7544">
                  <c:v>60393</c:v>
                </c:pt>
                <c:pt idx="7545">
                  <c:v>60405</c:v>
                </c:pt>
                <c:pt idx="7546">
                  <c:v>60408</c:v>
                </c:pt>
                <c:pt idx="7547">
                  <c:v>60412</c:v>
                </c:pt>
                <c:pt idx="7548">
                  <c:v>60414</c:v>
                </c:pt>
                <c:pt idx="7549">
                  <c:v>60415</c:v>
                </c:pt>
                <c:pt idx="7550">
                  <c:v>60435</c:v>
                </c:pt>
                <c:pt idx="7551">
                  <c:v>60439</c:v>
                </c:pt>
                <c:pt idx="7552">
                  <c:v>60444</c:v>
                </c:pt>
                <c:pt idx="7553">
                  <c:v>60446</c:v>
                </c:pt>
                <c:pt idx="7554">
                  <c:v>60451</c:v>
                </c:pt>
                <c:pt idx="7555">
                  <c:v>60454</c:v>
                </c:pt>
                <c:pt idx="7556">
                  <c:v>60456</c:v>
                </c:pt>
                <c:pt idx="7557">
                  <c:v>60457</c:v>
                </c:pt>
                <c:pt idx="7558">
                  <c:v>60468</c:v>
                </c:pt>
                <c:pt idx="7559">
                  <c:v>60475</c:v>
                </c:pt>
                <c:pt idx="7560">
                  <c:v>60481</c:v>
                </c:pt>
                <c:pt idx="7561">
                  <c:v>60488</c:v>
                </c:pt>
                <c:pt idx="7562">
                  <c:v>60492</c:v>
                </c:pt>
                <c:pt idx="7563">
                  <c:v>60499</c:v>
                </c:pt>
                <c:pt idx="7564">
                  <c:v>60514</c:v>
                </c:pt>
                <c:pt idx="7565">
                  <c:v>60520</c:v>
                </c:pt>
                <c:pt idx="7566">
                  <c:v>60563</c:v>
                </c:pt>
                <c:pt idx="7567">
                  <c:v>60566</c:v>
                </c:pt>
                <c:pt idx="7568">
                  <c:v>60567</c:v>
                </c:pt>
                <c:pt idx="7569">
                  <c:v>60579</c:v>
                </c:pt>
                <c:pt idx="7570">
                  <c:v>60580</c:v>
                </c:pt>
                <c:pt idx="7571">
                  <c:v>60581</c:v>
                </c:pt>
                <c:pt idx="7572">
                  <c:v>60593</c:v>
                </c:pt>
                <c:pt idx="7573">
                  <c:v>60595</c:v>
                </c:pt>
                <c:pt idx="7574">
                  <c:v>60605</c:v>
                </c:pt>
                <c:pt idx="7575">
                  <c:v>60612</c:v>
                </c:pt>
                <c:pt idx="7576">
                  <c:v>60615</c:v>
                </c:pt>
                <c:pt idx="7577">
                  <c:v>60619</c:v>
                </c:pt>
                <c:pt idx="7578">
                  <c:v>60632</c:v>
                </c:pt>
                <c:pt idx="7579">
                  <c:v>60644</c:v>
                </c:pt>
                <c:pt idx="7580">
                  <c:v>60662</c:v>
                </c:pt>
                <c:pt idx="7581">
                  <c:v>60670</c:v>
                </c:pt>
                <c:pt idx="7582">
                  <c:v>60683</c:v>
                </c:pt>
                <c:pt idx="7583">
                  <c:v>60690</c:v>
                </c:pt>
                <c:pt idx="7584">
                  <c:v>60699</c:v>
                </c:pt>
                <c:pt idx="7585">
                  <c:v>60706</c:v>
                </c:pt>
                <c:pt idx="7586">
                  <c:v>60709</c:v>
                </c:pt>
                <c:pt idx="7587">
                  <c:v>60721</c:v>
                </c:pt>
                <c:pt idx="7588">
                  <c:v>60723</c:v>
                </c:pt>
                <c:pt idx="7589">
                  <c:v>60726</c:v>
                </c:pt>
                <c:pt idx="7590">
                  <c:v>60732</c:v>
                </c:pt>
                <c:pt idx="7591">
                  <c:v>60734</c:v>
                </c:pt>
                <c:pt idx="7592">
                  <c:v>60738</c:v>
                </c:pt>
                <c:pt idx="7593">
                  <c:v>60748</c:v>
                </c:pt>
                <c:pt idx="7594">
                  <c:v>60750</c:v>
                </c:pt>
                <c:pt idx="7595">
                  <c:v>60752</c:v>
                </c:pt>
                <c:pt idx="7596">
                  <c:v>60765</c:v>
                </c:pt>
                <c:pt idx="7597">
                  <c:v>60770</c:v>
                </c:pt>
                <c:pt idx="7598">
                  <c:v>60774</c:v>
                </c:pt>
                <c:pt idx="7599">
                  <c:v>60778</c:v>
                </c:pt>
                <c:pt idx="7600">
                  <c:v>60782</c:v>
                </c:pt>
                <c:pt idx="7601">
                  <c:v>60783</c:v>
                </c:pt>
                <c:pt idx="7602">
                  <c:v>60785</c:v>
                </c:pt>
                <c:pt idx="7603">
                  <c:v>60793</c:v>
                </c:pt>
                <c:pt idx="7604">
                  <c:v>60806</c:v>
                </c:pt>
                <c:pt idx="7605">
                  <c:v>60812</c:v>
                </c:pt>
                <c:pt idx="7606">
                  <c:v>60831</c:v>
                </c:pt>
                <c:pt idx="7607">
                  <c:v>60836</c:v>
                </c:pt>
                <c:pt idx="7608">
                  <c:v>60838</c:v>
                </c:pt>
                <c:pt idx="7609">
                  <c:v>60841</c:v>
                </c:pt>
                <c:pt idx="7610">
                  <c:v>60843</c:v>
                </c:pt>
                <c:pt idx="7611">
                  <c:v>60848</c:v>
                </c:pt>
                <c:pt idx="7612">
                  <c:v>60860</c:v>
                </c:pt>
                <c:pt idx="7613">
                  <c:v>60867</c:v>
                </c:pt>
                <c:pt idx="7614">
                  <c:v>60872</c:v>
                </c:pt>
                <c:pt idx="7615">
                  <c:v>60874</c:v>
                </c:pt>
                <c:pt idx="7616">
                  <c:v>60898</c:v>
                </c:pt>
                <c:pt idx="7617">
                  <c:v>60904</c:v>
                </c:pt>
                <c:pt idx="7618">
                  <c:v>60906</c:v>
                </c:pt>
                <c:pt idx="7619">
                  <c:v>60907</c:v>
                </c:pt>
                <c:pt idx="7620">
                  <c:v>60927</c:v>
                </c:pt>
                <c:pt idx="7621">
                  <c:v>60987</c:v>
                </c:pt>
                <c:pt idx="7622">
                  <c:v>61000</c:v>
                </c:pt>
                <c:pt idx="7623">
                  <c:v>61031</c:v>
                </c:pt>
                <c:pt idx="7624">
                  <c:v>61033</c:v>
                </c:pt>
                <c:pt idx="7625">
                  <c:v>61048</c:v>
                </c:pt>
                <c:pt idx="7626">
                  <c:v>61049</c:v>
                </c:pt>
                <c:pt idx="7627">
                  <c:v>61064</c:v>
                </c:pt>
                <c:pt idx="7628">
                  <c:v>61068</c:v>
                </c:pt>
                <c:pt idx="7629">
                  <c:v>61069</c:v>
                </c:pt>
                <c:pt idx="7630">
                  <c:v>61070</c:v>
                </c:pt>
                <c:pt idx="7631">
                  <c:v>61087</c:v>
                </c:pt>
                <c:pt idx="7632">
                  <c:v>61092</c:v>
                </c:pt>
                <c:pt idx="7633">
                  <c:v>61097</c:v>
                </c:pt>
                <c:pt idx="7634">
                  <c:v>61117</c:v>
                </c:pt>
                <c:pt idx="7635">
                  <c:v>61127</c:v>
                </c:pt>
                <c:pt idx="7636">
                  <c:v>61134</c:v>
                </c:pt>
                <c:pt idx="7637">
                  <c:v>61142</c:v>
                </c:pt>
                <c:pt idx="7638">
                  <c:v>61156</c:v>
                </c:pt>
                <c:pt idx="7639">
                  <c:v>61157</c:v>
                </c:pt>
                <c:pt idx="7640">
                  <c:v>61166</c:v>
                </c:pt>
                <c:pt idx="7641">
                  <c:v>61192</c:v>
                </c:pt>
                <c:pt idx="7642">
                  <c:v>61198</c:v>
                </c:pt>
                <c:pt idx="7643">
                  <c:v>61214</c:v>
                </c:pt>
                <c:pt idx="7644">
                  <c:v>61221</c:v>
                </c:pt>
                <c:pt idx="7645">
                  <c:v>61231</c:v>
                </c:pt>
                <c:pt idx="7646">
                  <c:v>61251</c:v>
                </c:pt>
                <c:pt idx="7647">
                  <c:v>61252</c:v>
                </c:pt>
                <c:pt idx="7648">
                  <c:v>61254</c:v>
                </c:pt>
                <c:pt idx="7649">
                  <c:v>61258</c:v>
                </c:pt>
                <c:pt idx="7650">
                  <c:v>61271</c:v>
                </c:pt>
                <c:pt idx="7651">
                  <c:v>61275</c:v>
                </c:pt>
                <c:pt idx="7652">
                  <c:v>61281</c:v>
                </c:pt>
                <c:pt idx="7653">
                  <c:v>61286</c:v>
                </c:pt>
                <c:pt idx="7654">
                  <c:v>61291</c:v>
                </c:pt>
                <c:pt idx="7655">
                  <c:v>61294</c:v>
                </c:pt>
                <c:pt idx="7656">
                  <c:v>61308</c:v>
                </c:pt>
                <c:pt idx="7657">
                  <c:v>61328</c:v>
                </c:pt>
                <c:pt idx="7658">
                  <c:v>61332</c:v>
                </c:pt>
                <c:pt idx="7659">
                  <c:v>61337</c:v>
                </c:pt>
                <c:pt idx="7660">
                  <c:v>61362</c:v>
                </c:pt>
                <c:pt idx="7661">
                  <c:v>61363</c:v>
                </c:pt>
                <c:pt idx="7662">
                  <c:v>61364</c:v>
                </c:pt>
                <c:pt idx="7663">
                  <c:v>61368</c:v>
                </c:pt>
                <c:pt idx="7664">
                  <c:v>61371</c:v>
                </c:pt>
                <c:pt idx="7665">
                  <c:v>61374</c:v>
                </c:pt>
                <c:pt idx="7666">
                  <c:v>61378</c:v>
                </c:pt>
                <c:pt idx="7667">
                  <c:v>61381</c:v>
                </c:pt>
                <c:pt idx="7668">
                  <c:v>61384</c:v>
                </c:pt>
                <c:pt idx="7669">
                  <c:v>61405</c:v>
                </c:pt>
                <c:pt idx="7670">
                  <c:v>61409</c:v>
                </c:pt>
                <c:pt idx="7671">
                  <c:v>61410</c:v>
                </c:pt>
                <c:pt idx="7672">
                  <c:v>61412</c:v>
                </c:pt>
                <c:pt idx="7673">
                  <c:v>61413</c:v>
                </c:pt>
                <c:pt idx="7674">
                  <c:v>61426</c:v>
                </c:pt>
                <c:pt idx="7675">
                  <c:v>61448</c:v>
                </c:pt>
                <c:pt idx="7676">
                  <c:v>61453</c:v>
                </c:pt>
                <c:pt idx="7677">
                  <c:v>61456</c:v>
                </c:pt>
                <c:pt idx="7678">
                  <c:v>61466</c:v>
                </c:pt>
                <c:pt idx="7679">
                  <c:v>61470</c:v>
                </c:pt>
                <c:pt idx="7680">
                  <c:v>61485</c:v>
                </c:pt>
                <c:pt idx="7681">
                  <c:v>61487</c:v>
                </c:pt>
                <c:pt idx="7682">
                  <c:v>61494</c:v>
                </c:pt>
                <c:pt idx="7683">
                  <c:v>61505</c:v>
                </c:pt>
                <c:pt idx="7684">
                  <c:v>61508</c:v>
                </c:pt>
                <c:pt idx="7685">
                  <c:v>61509</c:v>
                </c:pt>
                <c:pt idx="7686">
                  <c:v>61517</c:v>
                </c:pt>
                <c:pt idx="7687">
                  <c:v>61518</c:v>
                </c:pt>
                <c:pt idx="7688">
                  <c:v>61521</c:v>
                </c:pt>
                <c:pt idx="7689">
                  <c:v>61527</c:v>
                </c:pt>
                <c:pt idx="7690">
                  <c:v>61528</c:v>
                </c:pt>
                <c:pt idx="7691">
                  <c:v>61531</c:v>
                </c:pt>
                <c:pt idx="7692">
                  <c:v>61537</c:v>
                </c:pt>
                <c:pt idx="7693">
                  <c:v>61545</c:v>
                </c:pt>
                <c:pt idx="7694">
                  <c:v>61550</c:v>
                </c:pt>
                <c:pt idx="7695">
                  <c:v>61556</c:v>
                </c:pt>
                <c:pt idx="7696">
                  <c:v>61572</c:v>
                </c:pt>
                <c:pt idx="7697">
                  <c:v>61576</c:v>
                </c:pt>
                <c:pt idx="7698">
                  <c:v>61588</c:v>
                </c:pt>
                <c:pt idx="7699">
                  <c:v>61589</c:v>
                </c:pt>
                <c:pt idx="7700">
                  <c:v>61604</c:v>
                </c:pt>
                <c:pt idx="7701">
                  <c:v>61611</c:v>
                </c:pt>
                <c:pt idx="7702">
                  <c:v>61615</c:v>
                </c:pt>
                <c:pt idx="7703">
                  <c:v>61639</c:v>
                </c:pt>
                <c:pt idx="7704">
                  <c:v>61643</c:v>
                </c:pt>
                <c:pt idx="7705">
                  <c:v>61654</c:v>
                </c:pt>
                <c:pt idx="7706">
                  <c:v>61681</c:v>
                </c:pt>
                <c:pt idx="7707">
                  <c:v>61696</c:v>
                </c:pt>
                <c:pt idx="7708">
                  <c:v>61704</c:v>
                </c:pt>
                <c:pt idx="7709">
                  <c:v>61709</c:v>
                </c:pt>
                <c:pt idx="7710">
                  <c:v>61711</c:v>
                </c:pt>
                <c:pt idx="7711">
                  <c:v>61715</c:v>
                </c:pt>
                <c:pt idx="7712">
                  <c:v>61717</c:v>
                </c:pt>
                <c:pt idx="7713">
                  <c:v>61734</c:v>
                </c:pt>
                <c:pt idx="7714">
                  <c:v>61738</c:v>
                </c:pt>
                <c:pt idx="7715">
                  <c:v>61744</c:v>
                </c:pt>
                <c:pt idx="7716">
                  <c:v>61747</c:v>
                </c:pt>
                <c:pt idx="7717">
                  <c:v>61752</c:v>
                </c:pt>
                <c:pt idx="7718">
                  <c:v>61779</c:v>
                </c:pt>
                <c:pt idx="7719">
                  <c:v>61792</c:v>
                </c:pt>
                <c:pt idx="7720">
                  <c:v>61814</c:v>
                </c:pt>
                <c:pt idx="7721">
                  <c:v>61826</c:v>
                </c:pt>
                <c:pt idx="7722">
                  <c:v>61829</c:v>
                </c:pt>
                <c:pt idx="7723">
                  <c:v>61831</c:v>
                </c:pt>
                <c:pt idx="7724">
                  <c:v>61833</c:v>
                </c:pt>
                <c:pt idx="7725">
                  <c:v>61836</c:v>
                </c:pt>
                <c:pt idx="7726">
                  <c:v>61846</c:v>
                </c:pt>
                <c:pt idx="7727">
                  <c:v>61848</c:v>
                </c:pt>
                <c:pt idx="7728">
                  <c:v>61855</c:v>
                </c:pt>
                <c:pt idx="7729">
                  <c:v>61866</c:v>
                </c:pt>
                <c:pt idx="7730">
                  <c:v>61881</c:v>
                </c:pt>
                <c:pt idx="7731">
                  <c:v>61894</c:v>
                </c:pt>
                <c:pt idx="7732">
                  <c:v>61914</c:v>
                </c:pt>
                <c:pt idx="7733">
                  <c:v>61921</c:v>
                </c:pt>
                <c:pt idx="7734">
                  <c:v>61928</c:v>
                </c:pt>
                <c:pt idx="7735">
                  <c:v>61929</c:v>
                </c:pt>
                <c:pt idx="7736">
                  <c:v>61930</c:v>
                </c:pt>
                <c:pt idx="7737">
                  <c:v>61939</c:v>
                </c:pt>
                <c:pt idx="7738">
                  <c:v>61942</c:v>
                </c:pt>
                <c:pt idx="7739">
                  <c:v>61958</c:v>
                </c:pt>
                <c:pt idx="7740">
                  <c:v>61960</c:v>
                </c:pt>
                <c:pt idx="7741">
                  <c:v>61965</c:v>
                </c:pt>
                <c:pt idx="7742">
                  <c:v>61966</c:v>
                </c:pt>
                <c:pt idx="7743">
                  <c:v>61970</c:v>
                </c:pt>
                <c:pt idx="7744">
                  <c:v>61979</c:v>
                </c:pt>
                <c:pt idx="7745">
                  <c:v>61991</c:v>
                </c:pt>
                <c:pt idx="7746">
                  <c:v>61998</c:v>
                </c:pt>
                <c:pt idx="7747">
                  <c:v>62001</c:v>
                </c:pt>
                <c:pt idx="7748">
                  <c:v>62005</c:v>
                </c:pt>
                <c:pt idx="7749">
                  <c:v>62008</c:v>
                </c:pt>
                <c:pt idx="7750">
                  <c:v>62011</c:v>
                </c:pt>
                <c:pt idx="7751">
                  <c:v>62012</c:v>
                </c:pt>
                <c:pt idx="7752">
                  <c:v>62023</c:v>
                </c:pt>
                <c:pt idx="7753">
                  <c:v>62025</c:v>
                </c:pt>
                <c:pt idx="7754">
                  <c:v>62026</c:v>
                </c:pt>
                <c:pt idx="7755">
                  <c:v>62038</c:v>
                </c:pt>
                <c:pt idx="7756">
                  <c:v>62043</c:v>
                </c:pt>
                <c:pt idx="7757">
                  <c:v>62048</c:v>
                </c:pt>
                <c:pt idx="7758">
                  <c:v>62051</c:v>
                </c:pt>
                <c:pt idx="7759">
                  <c:v>62052</c:v>
                </c:pt>
                <c:pt idx="7760">
                  <c:v>62065</c:v>
                </c:pt>
                <c:pt idx="7761">
                  <c:v>62075</c:v>
                </c:pt>
                <c:pt idx="7762">
                  <c:v>62084</c:v>
                </c:pt>
                <c:pt idx="7763">
                  <c:v>62092</c:v>
                </c:pt>
                <c:pt idx="7764">
                  <c:v>62093</c:v>
                </c:pt>
                <c:pt idx="7765">
                  <c:v>62095</c:v>
                </c:pt>
                <c:pt idx="7766">
                  <c:v>62109</c:v>
                </c:pt>
                <c:pt idx="7767">
                  <c:v>62121</c:v>
                </c:pt>
                <c:pt idx="7768">
                  <c:v>62123</c:v>
                </c:pt>
                <c:pt idx="7769">
                  <c:v>62127</c:v>
                </c:pt>
                <c:pt idx="7770">
                  <c:v>62129</c:v>
                </c:pt>
                <c:pt idx="7771">
                  <c:v>62130</c:v>
                </c:pt>
                <c:pt idx="7772">
                  <c:v>62136</c:v>
                </c:pt>
                <c:pt idx="7773">
                  <c:v>62145</c:v>
                </c:pt>
                <c:pt idx="7774">
                  <c:v>62150</c:v>
                </c:pt>
                <c:pt idx="7775">
                  <c:v>62154</c:v>
                </c:pt>
                <c:pt idx="7776">
                  <c:v>62159</c:v>
                </c:pt>
                <c:pt idx="7777">
                  <c:v>62161</c:v>
                </c:pt>
                <c:pt idx="7778">
                  <c:v>62165</c:v>
                </c:pt>
                <c:pt idx="7779">
                  <c:v>62171</c:v>
                </c:pt>
                <c:pt idx="7780">
                  <c:v>62179</c:v>
                </c:pt>
                <c:pt idx="7781">
                  <c:v>62185</c:v>
                </c:pt>
                <c:pt idx="7782">
                  <c:v>62186</c:v>
                </c:pt>
                <c:pt idx="7783">
                  <c:v>62187</c:v>
                </c:pt>
                <c:pt idx="7784">
                  <c:v>62188</c:v>
                </c:pt>
                <c:pt idx="7785">
                  <c:v>62197</c:v>
                </c:pt>
                <c:pt idx="7786">
                  <c:v>62199</c:v>
                </c:pt>
                <c:pt idx="7787">
                  <c:v>62209</c:v>
                </c:pt>
                <c:pt idx="7788">
                  <c:v>62213</c:v>
                </c:pt>
                <c:pt idx="7789">
                  <c:v>62216</c:v>
                </c:pt>
                <c:pt idx="7790">
                  <c:v>62219</c:v>
                </c:pt>
                <c:pt idx="7791">
                  <c:v>62230</c:v>
                </c:pt>
                <c:pt idx="7792">
                  <c:v>62231</c:v>
                </c:pt>
                <c:pt idx="7793">
                  <c:v>62235</c:v>
                </c:pt>
                <c:pt idx="7794">
                  <c:v>62239</c:v>
                </c:pt>
                <c:pt idx="7795">
                  <c:v>62243</c:v>
                </c:pt>
                <c:pt idx="7796">
                  <c:v>62247</c:v>
                </c:pt>
                <c:pt idx="7797">
                  <c:v>62248</c:v>
                </c:pt>
                <c:pt idx="7798">
                  <c:v>62263</c:v>
                </c:pt>
                <c:pt idx="7799">
                  <c:v>62269</c:v>
                </c:pt>
                <c:pt idx="7800">
                  <c:v>62279</c:v>
                </c:pt>
                <c:pt idx="7801">
                  <c:v>62286</c:v>
                </c:pt>
                <c:pt idx="7802">
                  <c:v>62305</c:v>
                </c:pt>
                <c:pt idx="7803">
                  <c:v>62308</c:v>
                </c:pt>
                <c:pt idx="7804">
                  <c:v>62320</c:v>
                </c:pt>
                <c:pt idx="7805">
                  <c:v>62328</c:v>
                </c:pt>
                <c:pt idx="7806">
                  <c:v>62334</c:v>
                </c:pt>
                <c:pt idx="7807">
                  <c:v>62341</c:v>
                </c:pt>
                <c:pt idx="7808">
                  <c:v>62361</c:v>
                </c:pt>
                <c:pt idx="7809">
                  <c:v>62364</c:v>
                </c:pt>
                <c:pt idx="7810">
                  <c:v>62369</c:v>
                </c:pt>
                <c:pt idx="7811">
                  <c:v>62371</c:v>
                </c:pt>
                <c:pt idx="7812">
                  <c:v>62386</c:v>
                </c:pt>
                <c:pt idx="7813">
                  <c:v>62387</c:v>
                </c:pt>
                <c:pt idx="7814">
                  <c:v>62390</c:v>
                </c:pt>
                <c:pt idx="7815">
                  <c:v>62397</c:v>
                </c:pt>
                <c:pt idx="7816">
                  <c:v>62404</c:v>
                </c:pt>
                <c:pt idx="7817">
                  <c:v>62409</c:v>
                </c:pt>
                <c:pt idx="7818">
                  <c:v>62416</c:v>
                </c:pt>
                <c:pt idx="7819">
                  <c:v>62420</c:v>
                </c:pt>
                <c:pt idx="7820">
                  <c:v>62426</c:v>
                </c:pt>
                <c:pt idx="7821">
                  <c:v>62427</c:v>
                </c:pt>
                <c:pt idx="7822">
                  <c:v>62438</c:v>
                </c:pt>
                <c:pt idx="7823">
                  <c:v>62443</c:v>
                </c:pt>
                <c:pt idx="7824">
                  <c:v>62457</c:v>
                </c:pt>
                <c:pt idx="7825">
                  <c:v>62460</c:v>
                </c:pt>
                <c:pt idx="7826">
                  <c:v>62482</c:v>
                </c:pt>
                <c:pt idx="7827">
                  <c:v>62494</c:v>
                </c:pt>
                <c:pt idx="7828">
                  <c:v>62497</c:v>
                </c:pt>
                <c:pt idx="7829">
                  <c:v>62516</c:v>
                </c:pt>
                <c:pt idx="7830">
                  <c:v>62519</c:v>
                </c:pt>
                <c:pt idx="7831">
                  <c:v>62534</c:v>
                </c:pt>
                <c:pt idx="7832">
                  <c:v>62545</c:v>
                </c:pt>
                <c:pt idx="7833">
                  <c:v>62556</c:v>
                </c:pt>
                <c:pt idx="7834">
                  <c:v>62566</c:v>
                </c:pt>
                <c:pt idx="7835">
                  <c:v>62581</c:v>
                </c:pt>
                <c:pt idx="7836">
                  <c:v>62602</c:v>
                </c:pt>
                <c:pt idx="7837">
                  <c:v>62621</c:v>
                </c:pt>
                <c:pt idx="7838">
                  <c:v>62623</c:v>
                </c:pt>
                <c:pt idx="7839">
                  <c:v>62624</c:v>
                </c:pt>
                <c:pt idx="7840">
                  <c:v>62629</c:v>
                </c:pt>
                <c:pt idx="7841">
                  <c:v>62658</c:v>
                </c:pt>
                <c:pt idx="7842">
                  <c:v>62673</c:v>
                </c:pt>
                <c:pt idx="7843">
                  <c:v>62680</c:v>
                </c:pt>
                <c:pt idx="7844">
                  <c:v>62693</c:v>
                </c:pt>
                <c:pt idx="7845">
                  <c:v>62697</c:v>
                </c:pt>
                <c:pt idx="7846">
                  <c:v>62713</c:v>
                </c:pt>
                <c:pt idx="7847">
                  <c:v>62725</c:v>
                </c:pt>
                <c:pt idx="7848">
                  <c:v>62729</c:v>
                </c:pt>
                <c:pt idx="7849">
                  <c:v>62744</c:v>
                </c:pt>
                <c:pt idx="7850">
                  <c:v>62747</c:v>
                </c:pt>
                <c:pt idx="7851">
                  <c:v>62748</c:v>
                </c:pt>
                <c:pt idx="7852">
                  <c:v>62757</c:v>
                </c:pt>
                <c:pt idx="7853">
                  <c:v>62782</c:v>
                </c:pt>
                <c:pt idx="7854">
                  <c:v>62796</c:v>
                </c:pt>
                <c:pt idx="7855">
                  <c:v>62803</c:v>
                </c:pt>
                <c:pt idx="7856">
                  <c:v>62811</c:v>
                </c:pt>
                <c:pt idx="7857">
                  <c:v>62848</c:v>
                </c:pt>
                <c:pt idx="7858">
                  <c:v>62849</c:v>
                </c:pt>
                <c:pt idx="7859">
                  <c:v>62857</c:v>
                </c:pt>
                <c:pt idx="7860">
                  <c:v>62858</c:v>
                </c:pt>
                <c:pt idx="7861">
                  <c:v>62860</c:v>
                </c:pt>
                <c:pt idx="7862">
                  <c:v>62881</c:v>
                </c:pt>
                <c:pt idx="7863">
                  <c:v>62894</c:v>
                </c:pt>
                <c:pt idx="7864">
                  <c:v>62896</c:v>
                </c:pt>
                <c:pt idx="7865">
                  <c:v>62900</c:v>
                </c:pt>
                <c:pt idx="7866">
                  <c:v>62915</c:v>
                </c:pt>
                <c:pt idx="7867">
                  <c:v>62919</c:v>
                </c:pt>
                <c:pt idx="7868">
                  <c:v>62937</c:v>
                </c:pt>
                <c:pt idx="7869">
                  <c:v>62941</c:v>
                </c:pt>
                <c:pt idx="7870">
                  <c:v>62948</c:v>
                </c:pt>
                <c:pt idx="7871">
                  <c:v>62972</c:v>
                </c:pt>
                <c:pt idx="7872">
                  <c:v>62980</c:v>
                </c:pt>
                <c:pt idx="7873">
                  <c:v>62986</c:v>
                </c:pt>
                <c:pt idx="7874">
                  <c:v>62994</c:v>
                </c:pt>
                <c:pt idx="7875">
                  <c:v>63015</c:v>
                </c:pt>
                <c:pt idx="7876">
                  <c:v>63024</c:v>
                </c:pt>
                <c:pt idx="7877">
                  <c:v>63038</c:v>
                </c:pt>
                <c:pt idx="7878">
                  <c:v>63044</c:v>
                </c:pt>
                <c:pt idx="7879">
                  <c:v>63051</c:v>
                </c:pt>
                <c:pt idx="7880">
                  <c:v>63072</c:v>
                </c:pt>
                <c:pt idx="7881">
                  <c:v>63108</c:v>
                </c:pt>
                <c:pt idx="7882">
                  <c:v>63109</c:v>
                </c:pt>
                <c:pt idx="7883">
                  <c:v>63110</c:v>
                </c:pt>
                <c:pt idx="7884">
                  <c:v>63119</c:v>
                </c:pt>
                <c:pt idx="7885">
                  <c:v>63127</c:v>
                </c:pt>
                <c:pt idx="7886">
                  <c:v>63145</c:v>
                </c:pt>
                <c:pt idx="7887">
                  <c:v>63158</c:v>
                </c:pt>
                <c:pt idx="7888">
                  <c:v>63161</c:v>
                </c:pt>
                <c:pt idx="7889">
                  <c:v>63179</c:v>
                </c:pt>
                <c:pt idx="7890">
                  <c:v>63182</c:v>
                </c:pt>
                <c:pt idx="7891">
                  <c:v>63187</c:v>
                </c:pt>
                <c:pt idx="7892">
                  <c:v>63241</c:v>
                </c:pt>
                <c:pt idx="7893">
                  <c:v>63253</c:v>
                </c:pt>
                <c:pt idx="7894">
                  <c:v>63263</c:v>
                </c:pt>
                <c:pt idx="7895">
                  <c:v>63274</c:v>
                </c:pt>
                <c:pt idx="7896">
                  <c:v>63275</c:v>
                </c:pt>
                <c:pt idx="7897">
                  <c:v>63276</c:v>
                </c:pt>
                <c:pt idx="7898">
                  <c:v>63297</c:v>
                </c:pt>
                <c:pt idx="7899">
                  <c:v>63305</c:v>
                </c:pt>
                <c:pt idx="7900">
                  <c:v>63315</c:v>
                </c:pt>
                <c:pt idx="7901">
                  <c:v>63343</c:v>
                </c:pt>
                <c:pt idx="7902">
                  <c:v>63372</c:v>
                </c:pt>
                <c:pt idx="7903">
                  <c:v>63374</c:v>
                </c:pt>
                <c:pt idx="7904">
                  <c:v>63376</c:v>
                </c:pt>
                <c:pt idx="7905">
                  <c:v>63400</c:v>
                </c:pt>
                <c:pt idx="7906">
                  <c:v>63405</c:v>
                </c:pt>
                <c:pt idx="7907">
                  <c:v>63410</c:v>
                </c:pt>
                <c:pt idx="7908">
                  <c:v>63411</c:v>
                </c:pt>
                <c:pt idx="7909">
                  <c:v>63415</c:v>
                </c:pt>
                <c:pt idx="7910">
                  <c:v>63416</c:v>
                </c:pt>
                <c:pt idx="7911">
                  <c:v>63421</c:v>
                </c:pt>
                <c:pt idx="7912">
                  <c:v>63448</c:v>
                </c:pt>
                <c:pt idx="7913">
                  <c:v>63457</c:v>
                </c:pt>
                <c:pt idx="7914">
                  <c:v>63458</c:v>
                </c:pt>
                <c:pt idx="7915">
                  <c:v>63460</c:v>
                </c:pt>
                <c:pt idx="7916">
                  <c:v>63468</c:v>
                </c:pt>
                <c:pt idx="7917">
                  <c:v>63479</c:v>
                </c:pt>
                <c:pt idx="7918">
                  <c:v>63488</c:v>
                </c:pt>
                <c:pt idx="7919">
                  <c:v>63489</c:v>
                </c:pt>
                <c:pt idx="7920">
                  <c:v>63491</c:v>
                </c:pt>
                <c:pt idx="7921">
                  <c:v>63495</c:v>
                </c:pt>
                <c:pt idx="7922">
                  <c:v>63497</c:v>
                </c:pt>
                <c:pt idx="7923">
                  <c:v>63502</c:v>
                </c:pt>
                <c:pt idx="7924">
                  <c:v>63505</c:v>
                </c:pt>
                <c:pt idx="7925">
                  <c:v>63510</c:v>
                </c:pt>
                <c:pt idx="7926">
                  <c:v>63523</c:v>
                </c:pt>
                <c:pt idx="7927">
                  <c:v>63527</c:v>
                </c:pt>
                <c:pt idx="7928">
                  <c:v>63535</c:v>
                </c:pt>
                <c:pt idx="7929">
                  <c:v>63537</c:v>
                </c:pt>
                <c:pt idx="7930">
                  <c:v>63543</c:v>
                </c:pt>
                <c:pt idx="7931">
                  <c:v>63547</c:v>
                </c:pt>
                <c:pt idx="7932">
                  <c:v>63551</c:v>
                </c:pt>
                <c:pt idx="7933">
                  <c:v>63565</c:v>
                </c:pt>
                <c:pt idx="7934">
                  <c:v>63586</c:v>
                </c:pt>
                <c:pt idx="7935">
                  <c:v>63588</c:v>
                </c:pt>
                <c:pt idx="7936">
                  <c:v>63590</c:v>
                </c:pt>
                <c:pt idx="7937">
                  <c:v>63596</c:v>
                </c:pt>
                <c:pt idx="7938">
                  <c:v>63603</c:v>
                </c:pt>
                <c:pt idx="7939">
                  <c:v>63608</c:v>
                </c:pt>
                <c:pt idx="7940">
                  <c:v>63621</c:v>
                </c:pt>
                <c:pt idx="7941">
                  <c:v>63629</c:v>
                </c:pt>
                <c:pt idx="7942">
                  <c:v>63643</c:v>
                </c:pt>
                <c:pt idx="7943">
                  <c:v>63656</c:v>
                </c:pt>
                <c:pt idx="7944">
                  <c:v>63663</c:v>
                </c:pt>
                <c:pt idx="7945">
                  <c:v>63664</c:v>
                </c:pt>
                <c:pt idx="7946">
                  <c:v>63665</c:v>
                </c:pt>
                <c:pt idx="7947">
                  <c:v>63666</c:v>
                </c:pt>
                <c:pt idx="7948">
                  <c:v>63703</c:v>
                </c:pt>
                <c:pt idx="7949">
                  <c:v>63718</c:v>
                </c:pt>
                <c:pt idx="7950">
                  <c:v>63720</c:v>
                </c:pt>
                <c:pt idx="7951">
                  <c:v>63726</c:v>
                </c:pt>
                <c:pt idx="7952">
                  <c:v>63727</c:v>
                </c:pt>
                <c:pt idx="7953">
                  <c:v>63729</c:v>
                </c:pt>
                <c:pt idx="7954">
                  <c:v>63734</c:v>
                </c:pt>
                <c:pt idx="7955">
                  <c:v>63739</c:v>
                </c:pt>
                <c:pt idx="7956">
                  <c:v>63742</c:v>
                </c:pt>
                <c:pt idx="7957">
                  <c:v>63756</c:v>
                </c:pt>
                <c:pt idx="7958">
                  <c:v>63757</c:v>
                </c:pt>
                <c:pt idx="7959">
                  <c:v>63782</c:v>
                </c:pt>
                <c:pt idx="7960">
                  <c:v>63784</c:v>
                </c:pt>
                <c:pt idx="7961">
                  <c:v>63786</c:v>
                </c:pt>
                <c:pt idx="7962">
                  <c:v>63795</c:v>
                </c:pt>
                <c:pt idx="7963">
                  <c:v>63801</c:v>
                </c:pt>
                <c:pt idx="7964">
                  <c:v>63806</c:v>
                </c:pt>
                <c:pt idx="7965">
                  <c:v>63814</c:v>
                </c:pt>
                <c:pt idx="7966">
                  <c:v>63815</c:v>
                </c:pt>
                <c:pt idx="7967">
                  <c:v>63819</c:v>
                </c:pt>
                <c:pt idx="7968">
                  <c:v>63828</c:v>
                </c:pt>
                <c:pt idx="7969">
                  <c:v>63830</c:v>
                </c:pt>
                <c:pt idx="7970">
                  <c:v>63834</c:v>
                </c:pt>
                <c:pt idx="7971">
                  <c:v>63838</c:v>
                </c:pt>
                <c:pt idx="7972">
                  <c:v>63843</c:v>
                </c:pt>
                <c:pt idx="7973">
                  <c:v>63853</c:v>
                </c:pt>
                <c:pt idx="7974">
                  <c:v>63863</c:v>
                </c:pt>
                <c:pt idx="7975">
                  <c:v>63867</c:v>
                </c:pt>
                <c:pt idx="7976">
                  <c:v>63868</c:v>
                </c:pt>
                <c:pt idx="7977">
                  <c:v>63921</c:v>
                </c:pt>
                <c:pt idx="7978">
                  <c:v>63928</c:v>
                </c:pt>
                <c:pt idx="7979">
                  <c:v>63952</c:v>
                </c:pt>
                <c:pt idx="7980">
                  <c:v>63958</c:v>
                </c:pt>
                <c:pt idx="7981">
                  <c:v>63975</c:v>
                </c:pt>
                <c:pt idx="7982">
                  <c:v>63990</c:v>
                </c:pt>
                <c:pt idx="7983">
                  <c:v>64000</c:v>
                </c:pt>
                <c:pt idx="7984">
                  <c:v>64027</c:v>
                </c:pt>
                <c:pt idx="7985">
                  <c:v>64031</c:v>
                </c:pt>
                <c:pt idx="7986">
                  <c:v>64033</c:v>
                </c:pt>
                <c:pt idx="7987">
                  <c:v>64041</c:v>
                </c:pt>
                <c:pt idx="7988">
                  <c:v>64069</c:v>
                </c:pt>
                <c:pt idx="7989">
                  <c:v>64070</c:v>
                </c:pt>
                <c:pt idx="7990">
                  <c:v>64073</c:v>
                </c:pt>
                <c:pt idx="7991">
                  <c:v>64077</c:v>
                </c:pt>
                <c:pt idx="7992">
                  <c:v>64079</c:v>
                </c:pt>
                <c:pt idx="7993">
                  <c:v>64082</c:v>
                </c:pt>
                <c:pt idx="7994">
                  <c:v>64088</c:v>
                </c:pt>
                <c:pt idx="7995">
                  <c:v>64092</c:v>
                </c:pt>
                <c:pt idx="7996">
                  <c:v>64153</c:v>
                </c:pt>
                <c:pt idx="7997">
                  <c:v>64156</c:v>
                </c:pt>
                <c:pt idx="7998">
                  <c:v>64160</c:v>
                </c:pt>
                <c:pt idx="7999">
                  <c:v>64167</c:v>
                </c:pt>
                <c:pt idx="8000">
                  <c:v>64169</c:v>
                </c:pt>
                <c:pt idx="8001">
                  <c:v>64179</c:v>
                </c:pt>
                <c:pt idx="8002">
                  <c:v>64194</c:v>
                </c:pt>
                <c:pt idx="8003">
                  <c:v>64215</c:v>
                </c:pt>
                <c:pt idx="8004">
                  <c:v>64225</c:v>
                </c:pt>
                <c:pt idx="8005">
                  <c:v>64245</c:v>
                </c:pt>
                <c:pt idx="8006">
                  <c:v>64257</c:v>
                </c:pt>
                <c:pt idx="8007">
                  <c:v>64267</c:v>
                </c:pt>
                <c:pt idx="8008">
                  <c:v>64273</c:v>
                </c:pt>
                <c:pt idx="8009">
                  <c:v>64281</c:v>
                </c:pt>
                <c:pt idx="8010">
                  <c:v>64327</c:v>
                </c:pt>
                <c:pt idx="8011">
                  <c:v>64346</c:v>
                </c:pt>
                <c:pt idx="8012">
                  <c:v>64359</c:v>
                </c:pt>
                <c:pt idx="8013">
                  <c:v>64361</c:v>
                </c:pt>
                <c:pt idx="8014">
                  <c:v>64363</c:v>
                </c:pt>
                <c:pt idx="8015">
                  <c:v>64372</c:v>
                </c:pt>
                <c:pt idx="8016">
                  <c:v>64376</c:v>
                </c:pt>
                <c:pt idx="8017">
                  <c:v>64381</c:v>
                </c:pt>
                <c:pt idx="8018">
                  <c:v>64407</c:v>
                </c:pt>
                <c:pt idx="8019">
                  <c:v>64424</c:v>
                </c:pt>
                <c:pt idx="8020">
                  <c:v>64441</c:v>
                </c:pt>
                <c:pt idx="8021">
                  <c:v>64452</c:v>
                </c:pt>
                <c:pt idx="8022">
                  <c:v>64453</c:v>
                </c:pt>
                <c:pt idx="8023">
                  <c:v>64456</c:v>
                </c:pt>
                <c:pt idx="8024">
                  <c:v>64457</c:v>
                </c:pt>
                <c:pt idx="8025">
                  <c:v>64479</c:v>
                </c:pt>
                <c:pt idx="8026">
                  <c:v>64494</c:v>
                </c:pt>
                <c:pt idx="8027">
                  <c:v>64498</c:v>
                </c:pt>
                <c:pt idx="8028">
                  <c:v>64507</c:v>
                </c:pt>
                <c:pt idx="8029">
                  <c:v>64509</c:v>
                </c:pt>
                <c:pt idx="8030">
                  <c:v>64519</c:v>
                </c:pt>
                <c:pt idx="8031">
                  <c:v>64526</c:v>
                </c:pt>
                <c:pt idx="8032">
                  <c:v>64537</c:v>
                </c:pt>
                <c:pt idx="8033">
                  <c:v>64540</c:v>
                </c:pt>
                <c:pt idx="8034">
                  <c:v>64544</c:v>
                </c:pt>
                <c:pt idx="8035">
                  <c:v>64554</c:v>
                </c:pt>
                <c:pt idx="8036">
                  <c:v>64572</c:v>
                </c:pt>
                <c:pt idx="8037">
                  <c:v>64578</c:v>
                </c:pt>
                <c:pt idx="8038">
                  <c:v>64581</c:v>
                </c:pt>
                <c:pt idx="8039">
                  <c:v>64583</c:v>
                </c:pt>
                <c:pt idx="8040">
                  <c:v>64593</c:v>
                </c:pt>
                <c:pt idx="8041">
                  <c:v>64595</c:v>
                </c:pt>
                <c:pt idx="8042">
                  <c:v>64604</c:v>
                </c:pt>
                <c:pt idx="8043">
                  <c:v>64605</c:v>
                </c:pt>
                <c:pt idx="8044">
                  <c:v>64615</c:v>
                </c:pt>
                <c:pt idx="8045">
                  <c:v>64619</c:v>
                </c:pt>
                <c:pt idx="8046">
                  <c:v>64624</c:v>
                </c:pt>
                <c:pt idx="8047">
                  <c:v>64625</c:v>
                </c:pt>
                <c:pt idx="8048">
                  <c:v>64637</c:v>
                </c:pt>
                <c:pt idx="8049">
                  <c:v>64645</c:v>
                </c:pt>
                <c:pt idx="8050">
                  <c:v>64680</c:v>
                </c:pt>
                <c:pt idx="8051">
                  <c:v>64685</c:v>
                </c:pt>
                <c:pt idx="8052">
                  <c:v>64686</c:v>
                </c:pt>
                <c:pt idx="8053">
                  <c:v>64690</c:v>
                </c:pt>
                <c:pt idx="8054">
                  <c:v>64710</c:v>
                </c:pt>
                <c:pt idx="8055">
                  <c:v>64713</c:v>
                </c:pt>
                <c:pt idx="8056">
                  <c:v>64718</c:v>
                </c:pt>
                <c:pt idx="8057">
                  <c:v>64719</c:v>
                </c:pt>
                <c:pt idx="8058">
                  <c:v>64733</c:v>
                </c:pt>
                <c:pt idx="8059">
                  <c:v>64734</c:v>
                </c:pt>
                <c:pt idx="8060">
                  <c:v>64741</c:v>
                </c:pt>
                <c:pt idx="8061">
                  <c:v>64763</c:v>
                </c:pt>
                <c:pt idx="8062">
                  <c:v>64766</c:v>
                </c:pt>
                <c:pt idx="8063">
                  <c:v>64771</c:v>
                </c:pt>
                <c:pt idx="8064">
                  <c:v>64773</c:v>
                </c:pt>
                <c:pt idx="8065">
                  <c:v>64787</c:v>
                </c:pt>
                <c:pt idx="8066">
                  <c:v>64790</c:v>
                </c:pt>
                <c:pt idx="8067">
                  <c:v>64794</c:v>
                </c:pt>
                <c:pt idx="8068">
                  <c:v>64798</c:v>
                </c:pt>
                <c:pt idx="8069">
                  <c:v>64800</c:v>
                </c:pt>
                <c:pt idx="8070">
                  <c:v>64802</c:v>
                </c:pt>
                <c:pt idx="8071">
                  <c:v>64803</c:v>
                </c:pt>
                <c:pt idx="8072">
                  <c:v>64851</c:v>
                </c:pt>
                <c:pt idx="8073">
                  <c:v>64856</c:v>
                </c:pt>
                <c:pt idx="8074">
                  <c:v>64857</c:v>
                </c:pt>
                <c:pt idx="8075">
                  <c:v>64861</c:v>
                </c:pt>
                <c:pt idx="8076">
                  <c:v>64872</c:v>
                </c:pt>
                <c:pt idx="8077">
                  <c:v>64874</c:v>
                </c:pt>
                <c:pt idx="8078">
                  <c:v>64878</c:v>
                </c:pt>
                <c:pt idx="8079">
                  <c:v>64882</c:v>
                </c:pt>
                <c:pt idx="8080">
                  <c:v>64886</c:v>
                </c:pt>
                <c:pt idx="8081">
                  <c:v>64887</c:v>
                </c:pt>
                <c:pt idx="8082">
                  <c:v>64888</c:v>
                </c:pt>
                <c:pt idx="8083">
                  <c:v>64889</c:v>
                </c:pt>
                <c:pt idx="8084">
                  <c:v>64891</c:v>
                </c:pt>
                <c:pt idx="8085">
                  <c:v>64908</c:v>
                </c:pt>
                <c:pt idx="8086">
                  <c:v>64909</c:v>
                </c:pt>
                <c:pt idx="8087">
                  <c:v>64934</c:v>
                </c:pt>
                <c:pt idx="8088">
                  <c:v>64946</c:v>
                </c:pt>
                <c:pt idx="8089">
                  <c:v>64970</c:v>
                </c:pt>
                <c:pt idx="8090">
                  <c:v>64978</c:v>
                </c:pt>
                <c:pt idx="8091">
                  <c:v>64979</c:v>
                </c:pt>
                <c:pt idx="8092">
                  <c:v>64980</c:v>
                </c:pt>
                <c:pt idx="8093">
                  <c:v>64984</c:v>
                </c:pt>
                <c:pt idx="8094">
                  <c:v>64994</c:v>
                </c:pt>
                <c:pt idx="8095">
                  <c:v>64995</c:v>
                </c:pt>
                <c:pt idx="8096">
                  <c:v>64996</c:v>
                </c:pt>
                <c:pt idx="8097">
                  <c:v>65000</c:v>
                </c:pt>
                <c:pt idx="8098">
                  <c:v>65008</c:v>
                </c:pt>
                <c:pt idx="8099">
                  <c:v>65014</c:v>
                </c:pt>
                <c:pt idx="8100">
                  <c:v>65015</c:v>
                </c:pt>
                <c:pt idx="8101">
                  <c:v>65016</c:v>
                </c:pt>
                <c:pt idx="8102">
                  <c:v>65020</c:v>
                </c:pt>
                <c:pt idx="8103">
                  <c:v>65039</c:v>
                </c:pt>
                <c:pt idx="8104">
                  <c:v>65046</c:v>
                </c:pt>
                <c:pt idx="8105">
                  <c:v>65050</c:v>
                </c:pt>
                <c:pt idx="8106">
                  <c:v>65053</c:v>
                </c:pt>
                <c:pt idx="8107">
                  <c:v>65055</c:v>
                </c:pt>
                <c:pt idx="8108">
                  <c:v>65058</c:v>
                </c:pt>
                <c:pt idx="8109">
                  <c:v>65077</c:v>
                </c:pt>
                <c:pt idx="8110">
                  <c:v>65079</c:v>
                </c:pt>
                <c:pt idx="8111">
                  <c:v>65095</c:v>
                </c:pt>
                <c:pt idx="8112">
                  <c:v>65115</c:v>
                </c:pt>
                <c:pt idx="8113">
                  <c:v>65121</c:v>
                </c:pt>
                <c:pt idx="8114">
                  <c:v>65122</c:v>
                </c:pt>
                <c:pt idx="8115">
                  <c:v>65126</c:v>
                </c:pt>
                <c:pt idx="8116">
                  <c:v>65130</c:v>
                </c:pt>
                <c:pt idx="8117">
                  <c:v>65136</c:v>
                </c:pt>
                <c:pt idx="8118">
                  <c:v>65137</c:v>
                </c:pt>
                <c:pt idx="8119">
                  <c:v>65141</c:v>
                </c:pt>
                <c:pt idx="8120">
                  <c:v>65157</c:v>
                </c:pt>
                <c:pt idx="8121">
                  <c:v>65160</c:v>
                </c:pt>
                <c:pt idx="8122">
                  <c:v>65188</c:v>
                </c:pt>
                <c:pt idx="8123">
                  <c:v>65198</c:v>
                </c:pt>
                <c:pt idx="8124">
                  <c:v>65204</c:v>
                </c:pt>
                <c:pt idx="8125">
                  <c:v>65212</c:v>
                </c:pt>
                <c:pt idx="8126">
                  <c:v>65247</c:v>
                </c:pt>
                <c:pt idx="8127">
                  <c:v>65269</c:v>
                </c:pt>
                <c:pt idx="8128">
                  <c:v>65271</c:v>
                </c:pt>
                <c:pt idx="8129">
                  <c:v>65279</c:v>
                </c:pt>
                <c:pt idx="8130">
                  <c:v>65285</c:v>
                </c:pt>
                <c:pt idx="8131">
                  <c:v>65286</c:v>
                </c:pt>
                <c:pt idx="8132">
                  <c:v>65290</c:v>
                </c:pt>
                <c:pt idx="8133">
                  <c:v>65302</c:v>
                </c:pt>
                <c:pt idx="8134">
                  <c:v>65310</c:v>
                </c:pt>
                <c:pt idx="8135">
                  <c:v>65319</c:v>
                </c:pt>
                <c:pt idx="8136">
                  <c:v>65325</c:v>
                </c:pt>
                <c:pt idx="8137">
                  <c:v>65326</c:v>
                </c:pt>
                <c:pt idx="8138">
                  <c:v>65332</c:v>
                </c:pt>
                <c:pt idx="8139">
                  <c:v>65397</c:v>
                </c:pt>
                <c:pt idx="8140">
                  <c:v>65416</c:v>
                </c:pt>
                <c:pt idx="8141">
                  <c:v>65417</c:v>
                </c:pt>
                <c:pt idx="8142">
                  <c:v>65425</c:v>
                </c:pt>
                <c:pt idx="8143">
                  <c:v>65427</c:v>
                </c:pt>
                <c:pt idx="8144">
                  <c:v>65432</c:v>
                </c:pt>
                <c:pt idx="8145">
                  <c:v>65438</c:v>
                </c:pt>
                <c:pt idx="8146">
                  <c:v>65439</c:v>
                </c:pt>
                <c:pt idx="8147">
                  <c:v>65458</c:v>
                </c:pt>
                <c:pt idx="8148">
                  <c:v>65464</c:v>
                </c:pt>
                <c:pt idx="8149">
                  <c:v>65492</c:v>
                </c:pt>
                <c:pt idx="8150">
                  <c:v>65498</c:v>
                </c:pt>
                <c:pt idx="8151">
                  <c:v>65501</c:v>
                </c:pt>
                <c:pt idx="8152">
                  <c:v>65502</c:v>
                </c:pt>
                <c:pt idx="8153">
                  <c:v>65503</c:v>
                </c:pt>
                <c:pt idx="8154">
                  <c:v>65513</c:v>
                </c:pt>
                <c:pt idx="8155">
                  <c:v>65520</c:v>
                </c:pt>
                <c:pt idx="8156">
                  <c:v>65522</c:v>
                </c:pt>
                <c:pt idx="8157">
                  <c:v>65524</c:v>
                </c:pt>
                <c:pt idx="8158">
                  <c:v>65525</c:v>
                </c:pt>
                <c:pt idx="8159">
                  <c:v>65531</c:v>
                </c:pt>
                <c:pt idx="8160">
                  <c:v>65537</c:v>
                </c:pt>
                <c:pt idx="8161">
                  <c:v>65539</c:v>
                </c:pt>
                <c:pt idx="8162">
                  <c:v>65542</c:v>
                </c:pt>
                <c:pt idx="8163">
                  <c:v>65545</c:v>
                </c:pt>
                <c:pt idx="8164">
                  <c:v>65546</c:v>
                </c:pt>
                <c:pt idx="8165">
                  <c:v>65554</c:v>
                </c:pt>
                <c:pt idx="8166">
                  <c:v>65561</c:v>
                </c:pt>
                <c:pt idx="8167">
                  <c:v>65590</c:v>
                </c:pt>
                <c:pt idx="8168">
                  <c:v>65591</c:v>
                </c:pt>
                <c:pt idx="8169">
                  <c:v>65593</c:v>
                </c:pt>
                <c:pt idx="8170">
                  <c:v>65595</c:v>
                </c:pt>
                <c:pt idx="8171">
                  <c:v>65614</c:v>
                </c:pt>
                <c:pt idx="8172">
                  <c:v>65629</c:v>
                </c:pt>
                <c:pt idx="8173">
                  <c:v>65654</c:v>
                </c:pt>
                <c:pt idx="8174">
                  <c:v>65667</c:v>
                </c:pt>
                <c:pt idx="8175">
                  <c:v>65670</c:v>
                </c:pt>
                <c:pt idx="8176">
                  <c:v>65671</c:v>
                </c:pt>
                <c:pt idx="8177">
                  <c:v>65672</c:v>
                </c:pt>
                <c:pt idx="8178">
                  <c:v>65673</c:v>
                </c:pt>
                <c:pt idx="8179">
                  <c:v>65674</c:v>
                </c:pt>
                <c:pt idx="8180">
                  <c:v>65702</c:v>
                </c:pt>
                <c:pt idx="8181">
                  <c:v>65703</c:v>
                </c:pt>
                <c:pt idx="8182">
                  <c:v>65710</c:v>
                </c:pt>
                <c:pt idx="8183">
                  <c:v>65726</c:v>
                </c:pt>
                <c:pt idx="8184">
                  <c:v>65730</c:v>
                </c:pt>
                <c:pt idx="8185">
                  <c:v>65736</c:v>
                </c:pt>
                <c:pt idx="8186">
                  <c:v>65739</c:v>
                </c:pt>
                <c:pt idx="8187">
                  <c:v>65742</c:v>
                </c:pt>
                <c:pt idx="8188">
                  <c:v>65744</c:v>
                </c:pt>
                <c:pt idx="8189">
                  <c:v>65746</c:v>
                </c:pt>
                <c:pt idx="8190">
                  <c:v>65753</c:v>
                </c:pt>
                <c:pt idx="8191">
                  <c:v>65770</c:v>
                </c:pt>
                <c:pt idx="8192">
                  <c:v>65771</c:v>
                </c:pt>
                <c:pt idx="8193">
                  <c:v>65773</c:v>
                </c:pt>
                <c:pt idx="8194">
                  <c:v>65777</c:v>
                </c:pt>
                <c:pt idx="8195">
                  <c:v>65796</c:v>
                </c:pt>
                <c:pt idx="8196">
                  <c:v>65802</c:v>
                </c:pt>
                <c:pt idx="8197">
                  <c:v>65809</c:v>
                </c:pt>
                <c:pt idx="8198">
                  <c:v>65818</c:v>
                </c:pt>
                <c:pt idx="8199">
                  <c:v>65822</c:v>
                </c:pt>
                <c:pt idx="8200">
                  <c:v>65829</c:v>
                </c:pt>
                <c:pt idx="8201">
                  <c:v>65839</c:v>
                </c:pt>
                <c:pt idx="8202">
                  <c:v>65845</c:v>
                </c:pt>
                <c:pt idx="8203">
                  <c:v>65848</c:v>
                </c:pt>
                <c:pt idx="8204">
                  <c:v>65853</c:v>
                </c:pt>
                <c:pt idx="8205">
                  <c:v>65855</c:v>
                </c:pt>
                <c:pt idx="8206">
                  <c:v>65859</c:v>
                </c:pt>
                <c:pt idx="8207">
                  <c:v>65860</c:v>
                </c:pt>
                <c:pt idx="8208">
                  <c:v>65861</c:v>
                </c:pt>
                <c:pt idx="8209">
                  <c:v>65874</c:v>
                </c:pt>
                <c:pt idx="8210">
                  <c:v>65888</c:v>
                </c:pt>
                <c:pt idx="8211">
                  <c:v>65896</c:v>
                </c:pt>
                <c:pt idx="8212">
                  <c:v>65928</c:v>
                </c:pt>
                <c:pt idx="8213">
                  <c:v>65929</c:v>
                </c:pt>
                <c:pt idx="8214">
                  <c:v>65950</c:v>
                </c:pt>
                <c:pt idx="8215">
                  <c:v>65963</c:v>
                </c:pt>
                <c:pt idx="8216">
                  <c:v>65964</c:v>
                </c:pt>
                <c:pt idx="8217">
                  <c:v>65984</c:v>
                </c:pt>
                <c:pt idx="8218">
                  <c:v>65986</c:v>
                </c:pt>
                <c:pt idx="8219">
                  <c:v>65997</c:v>
                </c:pt>
                <c:pt idx="8220">
                  <c:v>66003</c:v>
                </c:pt>
                <c:pt idx="8221">
                  <c:v>66007</c:v>
                </c:pt>
                <c:pt idx="8222">
                  <c:v>66009</c:v>
                </c:pt>
                <c:pt idx="8223">
                  <c:v>66014</c:v>
                </c:pt>
                <c:pt idx="8224">
                  <c:v>66016</c:v>
                </c:pt>
                <c:pt idx="8225">
                  <c:v>66022</c:v>
                </c:pt>
                <c:pt idx="8226">
                  <c:v>66025</c:v>
                </c:pt>
                <c:pt idx="8227">
                  <c:v>66030</c:v>
                </c:pt>
                <c:pt idx="8228">
                  <c:v>66031</c:v>
                </c:pt>
                <c:pt idx="8229">
                  <c:v>66033</c:v>
                </c:pt>
                <c:pt idx="8230">
                  <c:v>66041</c:v>
                </c:pt>
                <c:pt idx="8231">
                  <c:v>66049</c:v>
                </c:pt>
                <c:pt idx="8232">
                  <c:v>66067</c:v>
                </c:pt>
                <c:pt idx="8233">
                  <c:v>66074</c:v>
                </c:pt>
                <c:pt idx="8234">
                  <c:v>66079</c:v>
                </c:pt>
                <c:pt idx="8235">
                  <c:v>66084</c:v>
                </c:pt>
                <c:pt idx="8236">
                  <c:v>66085</c:v>
                </c:pt>
                <c:pt idx="8237">
                  <c:v>66096</c:v>
                </c:pt>
                <c:pt idx="8238">
                  <c:v>66106</c:v>
                </c:pt>
                <c:pt idx="8239">
                  <c:v>66119</c:v>
                </c:pt>
                <c:pt idx="8240">
                  <c:v>66120</c:v>
                </c:pt>
                <c:pt idx="8241">
                  <c:v>66122</c:v>
                </c:pt>
                <c:pt idx="8242">
                  <c:v>66123</c:v>
                </c:pt>
                <c:pt idx="8243">
                  <c:v>66128</c:v>
                </c:pt>
                <c:pt idx="8244">
                  <c:v>66129</c:v>
                </c:pt>
                <c:pt idx="8245">
                  <c:v>66135</c:v>
                </c:pt>
                <c:pt idx="8246">
                  <c:v>66139</c:v>
                </c:pt>
                <c:pt idx="8247">
                  <c:v>66143</c:v>
                </c:pt>
                <c:pt idx="8248">
                  <c:v>66149</c:v>
                </c:pt>
                <c:pt idx="8249">
                  <c:v>66151</c:v>
                </c:pt>
                <c:pt idx="8250">
                  <c:v>66158</c:v>
                </c:pt>
                <c:pt idx="8251">
                  <c:v>66165</c:v>
                </c:pt>
                <c:pt idx="8252">
                  <c:v>66172</c:v>
                </c:pt>
                <c:pt idx="8253">
                  <c:v>66185</c:v>
                </c:pt>
                <c:pt idx="8254">
                  <c:v>66205</c:v>
                </c:pt>
                <c:pt idx="8255">
                  <c:v>66206</c:v>
                </c:pt>
                <c:pt idx="8256">
                  <c:v>66208</c:v>
                </c:pt>
                <c:pt idx="8257">
                  <c:v>66209</c:v>
                </c:pt>
                <c:pt idx="8258">
                  <c:v>66210</c:v>
                </c:pt>
                <c:pt idx="8259">
                  <c:v>66218</c:v>
                </c:pt>
                <c:pt idx="8260">
                  <c:v>66223</c:v>
                </c:pt>
                <c:pt idx="8261">
                  <c:v>66224</c:v>
                </c:pt>
                <c:pt idx="8262">
                  <c:v>66239</c:v>
                </c:pt>
                <c:pt idx="8263">
                  <c:v>66241</c:v>
                </c:pt>
                <c:pt idx="8264">
                  <c:v>66242</c:v>
                </c:pt>
                <c:pt idx="8265">
                  <c:v>66246</c:v>
                </c:pt>
                <c:pt idx="8266">
                  <c:v>66263</c:v>
                </c:pt>
                <c:pt idx="8267">
                  <c:v>66277</c:v>
                </c:pt>
                <c:pt idx="8268">
                  <c:v>66278</c:v>
                </c:pt>
                <c:pt idx="8269">
                  <c:v>66285</c:v>
                </c:pt>
                <c:pt idx="8270">
                  <c:v>66287</c:v>
                </c:pt>
                <c:pt idx="8271">
                  <c:v>66294</c:v>
                </c:pt>
                <c:pt idx="8272">
                  <c:v>66295</c:v>
                </c:pt>
                <c:pt idx="8273">
                  <c:v>66301</c:v>
                </c:pt>
                <c:pt idx="8274">
                  <c:v>66334</c:v>
                </c:pt>
                <c:pt idx="8275">
                  <c:v>66352</c:v>
                </c:pt>
                <c:pt idx="8276">
                  <c:v>66355</c:v>
                </c:pt>
                <c:pt idx="8277">
                  <c:v>66369</c:v>
                </c:pt>
                <c:pt idx="8278">
                  <c:v>66372</c:v>
                </c:pt>
                <c:pt idx="8279">
                  <c:v>66384</c:v>
                </c:pt>
                <c:pt idx="8280">
                  <c:v>66396</c:v>
                </c:pt>
                <c:pt idx="8281">
                  <c:v>66414</c:v>
                </c:pt>
                <c:pt idx="8282">
                  <c:v>66419</c:v>
                </c:pt>
                <c:pt idx="8283">
                  <c:v>66420</c:v>
                </c:pt>
                <c:pt idx="8284">
                  <c:v>66423</c:v>
                </c:pt>
                <c:pt idx="8285">
                  <c:v>66424</c:v>
                </c:pt>
                <c:pt idx="8286">
                  <c:v>66436</c:v>
                </c:pt>
                <c:pt idx="8287">
                  <c:v>66447</c:v>
                </c:pt>
                <c:pt idx="8288">
                  <c:v>66456</c:v>
                </c:pt>
                <c:pt idx="8289">
                  <c:v>66457</c:v>
                </c:pt>
                <c:pt idx="8290">
                  <c:v>66458</c:v>
                </c:pt>
                <c:pt idx="8291">
                  <c:v>66472</c:v>
                </c:pt>
                <c:pt idx="8292">
                  <c:v>66476</c:v>
                </c:pt>
                <c:pt idx="8293">
                  <c:v>66478</c:v>
                </c:pt>
                <c:pt idx="8294">
                  <c:v>66484</c:v>
                </c:pt>
                <c:pt idx="8295">
                  <c:v>66485</c:v>
                </c:pt>
                <c:pt idx="8296">
                  <c:v>66504</c:v>
                </c:pt>
                <c:pt idx="8297">
                  <c:v>66510</c:v>
                </c:pt>
                <c:pt idx="8298">
                  <c:v>66514</c:v>
                </c:pt>
                <c:pt idx="8299">
                  <c:v>66516</c:v>
                </c:pt>
                <c:pt idx="8300">
                  <c:v>66522</c:v>
                </c:pt>
                <c:pt idx="8301">
                  <c:v>66532</c:v>
                </c:pt>
                <c:pt idx="8302">
                  <c:v>66549</c:v>
                </c:pt>
                <c:pt idx="8303">
                  <c:v>66551</c:v>
                </c:pt>
                <c:pt idx="8304">
                  <c:v>66565</c:v>
                </c:pt>
                <c:pt idx="8305">
                  <c:v>66588</c:v>
                </c:pt>
                <c:pt idx="8306">
                  <c:v>66602</c:v>
                </c:pt>
                <c:pt idx="8307">
                  <c:v>66613</c:v>
                </c:pt>
                <c:pt idx="8308">
                  <c:v>66618</c:v>
                </c:pt>
                <c:pt idx="8309">
                  <c:v>66621</c:v>
                </c:pt>
                <c:pt idx="8310">
                  <c:v>66624</c:v>
                </c:pt>
                <c:pt idx="8311">
                  <c:v>66629</c:v>
                </c:pt>
                <c:pt idx="8312">
                  <c:v>66638</c:v>
                </c:pt>
                <c:pt idx="8313">
                  <c:v>66639</c:v>
                </c:pt>
                <c:pt idx="8314">
                  <c:v>66641</c:v>
                </c:pt>
                <c:pt idx="8315">
                  <c:v>66646</c:v>
                </c:pt>
                <c:pt idx="8316">
                  <c:v>66652</c:v>
                </c:pt>
                <c:pt idx="8317">
                  <c:v>66653</c:v>
                </c:pt>
                <c:pt idx="8318">
                  <c:v>66654</c:v>
                </c:pt>
                <c:pt idx="8319">
                  <c:v>66656</c:v>
                </c:pt>
                <c:pt idx="8320">
                  <c:v>66662</c:v>
                </c:pt>
                <c:pt idx="8321">
                  <c:v>66668</c:v>
                </c:pt>
                <c:pt idx="8322">
                  <c:v>66675</c:v>
                </c:pt>
                <c:pt idx="8323">
                  <c:v>66703</c:v>
                </c:pt>
                <c:pt idx="8324">
                  <c:v>66704</c:v>
                </c:pt>
                <c:pt idx="8325">
                  <c:v>66705</c:v>
                </c:pt>
                <c:pt idx="8326">
                  <c:v>66706</c:v>
                </c:pt>
                <c:pt idx="8327">
                  <c:v>66713</c:v>
                </c:pt>
                <c:pt idx="8328">
                  <c:v>66717</c:v>
                </c:pt>
                <c:pt idx="8329">
                  <c:v>66725</c:v>
                </c:pt>
                <c:pt idx="8330">
                  <c:v>66728</c:v>
                </c:pt>
                <c:pt idx="8331">
                  <c:v>66731</c:v>
                </c:pt>
                <c:pt idx="8332">
                  <c:v>66735</c:v>
                </c:pt>
                <c:pt idx="8333">
                  <c:v>66760</c:v>
                </c:pt>
                <c:pt idx="8334">
                  <c:v>66768</c:v>
                </c:pt>
                <c:pt idx="8335">
                  <c:v>66780</c:v>
                </c:pt>
                <c:pt idx="8336">
                  <c:v>66798</c:v>
                </c:pt>
                <c:pt idx="8337">
                  <c:v>66805</c:v>
                </c:pt>
                <c:pt idx="8338">
                  <c:v>66807</c:v>
                </c:pt>
                <c:pt idx="8339">
                  <c:v>66812</c:v>
                </c:pt>
                <c:pt idx="8340">
                  <c:v>66832</c:v>
                </c:pt>
                <c:pt idx="8341">
                  <c:v>66840</c:v>
                </c:pt>
                <c:pt idx="8342">
                  <c:v>66856</c:v>
                </c:pt>
                <c:pt idx="8343">
                  <c:v>66857</c:v>
                </c:pt>
                <c:pt idx="8344">
                  <c:v>66864</c:v>
                </c:pt>
                <c:pt idx="8345">
                  <c:v>66868</c:v>
                </c:pt>
                <c:pt idx="8346">
                  <c:v>66873</c:v>
                </c:pt>
                <c:pt idx="8347">
                  <c:v>66880</c:v>
                </c:pt>
                <c:pt idx="8348">
                  <c:v>66884</c:v>
                </c:pt>
                <c:pt idx="8349">
                  <c:v>66893</c:v>
                </c:pt>
                <c:pt idx="8350">
                  <c:v>66894</c:v>
                </c:pt>
                <c:pt idx="8351">
                  <c:v>66911</c:v>
                </c:pt>
                <c:pt idx="8352">
                  <c:v>66932</c:v>
                </c:pt>
                <c:pt idx="8353">
                  <c:v>66939</c:v>
                </c:pt>
                <c:pt idx="8354">
                  <c:v>66970</c:v>
                </c:pt>
                <c:pt idx="8355">
                  <c:v>66971</c:v>
                </c:pt>
                <c:pt idx="8356">
                  <c:v>66978</c:v>
                </c:pt>
                <c:pt idx="8357">
                  <c:v>66987</c:v>
                </c:pt>
                <c:pt idx="8358">
                  <c:v>67020</c:v>
                </c:pt>
                <c:pt idx="8359">
                  <c:v>67026</c:v>
                </c:pt>
                <c:pt idx="8360">
                  <c:v>67027</c:v>
                </c:pt>
                <c:pt idx="8361">
                  <c:v>67028</c:v>
                </c:pt>
                <c:pt idx="8362">
                  <c:v>67030</c:v>
                </c:pt>
                <c:pt idx="8363">
                  <c:v>67034</c:v>
                </c:pt>
                <c:pt idx="8364">
                  <c:v>67039</c:v>
                </c:pt>
                <c:pt idx="8365">
                  <c:v>67041</c:v>
                </c:pt>
                <c:pt idx="8366">
                  <c:v>67044</c:v>
                </c:pt>
                <c:pt idx="8367">
                  <c:v>67054</c:v>
                </c:pt>
                <c:pt idx="8368">
                  <c:v>67060</c:v>
                </c:pt>
                <c:pt idx="8369">
                  <c:v>67065</c:v>
                </c:pt>
                <c:pt idx="8370">
                  <c:v>67070</c:v>
                </c:pt>
                <c:pt idx="8371">
                  <c:v>67074</c:v>
                </c:pt>
                <c:pt idx="8372">
                  <c:v>67077</c:v>
                </c:pt>
                <c:pt idx="8373">
                  <c:v>67081</c:v>
                </c:pt>
                <c:pt idx="8374">
                  <c:v>67085</c:v>
                </c:pt>
                <c:pt idx="8375">
                  <c:v>67086</c:v>
                </c:pt>
                <c:pt idx="8376">
                  <c:v>67087</c:v>
                </c:pt>
                <c:pt idx="8377">
                  <c:v>67103</c:v>
                </c:pt>
                <c:pt idx="8378">
                  <c:v>67104</c:v>
                </c:pt>
                <c:pt idx="8379">
                  <c:v>67111</c:v>
                </c:pt>
                <c:pt idx="8380">
                  <c:v>67120</c:v>
                </c:pt>
                <c:pt idx="8381">
                  <c:v>67122</c:v>
                </c:pt>
                <c:pt idx="8382">
                  <c:v>67127</c:v>
                </c:pt>
                <c:pt idx="8383">
                  <c:v>67137</c:v>
                </c:pt>
                <c:pt idx="8384">
                  <c:v>67138</c:v>
                </c:pt>
                <c:pt idx="8385">
                  <c:v>67139</c:v>
                </c:pt>
                <c:pt idx="8386">
                  <c:v>67141</c:v>
                </c:pt>
                <c:pt idx="8387">
                  <c:v>67168</c:v>
                </c:pt>
                <c:pt idx="8388">
                  <c:v>67186</c:v>
                </c:pt>
                <c:pt idx="8389">
                  <c:v>67191</c:v>
                </c:pt>
                <c:pt idx="8390">
                  <c:v>67194</c:v>
                </c:pt>
                <c:pt idx="8391">
                  <c:v>67199</c:v>
                </c:pt>
                <c:pt idx="8392">
                  <c:v>67217</c:v>
                </c:pt>
                <c:pt idx="8393">
                  <c:v>67220</c:v>
                </c:pt>
                <c:pt idx="8394">
                  <c:v>67221</c:v>
                </c:pt>
                <c:pt idx="8395">
                  <c:v>67229</c:v>
                </c:pt>
                <c:pt idx="8396">
                  <c:v>67238</c:v>
                </c:pt>
                <c:pt idx="8397">
                  <c:v>67254</c:v>
                </c:pt>
                <c:pt idx="8398">
                  <c:v>67273</c:v>
                </c:pt>
                <c:pt idx="8399">
                  <c:v>67283</c:v>
                </c:pt>
                <c:pt idx="8400">
                  <c:v>67289</c:v>
                </c:pt>
                <c:pt idx="8401">
                  <c:v>67294</c:v>
                </c:pt>
                <c:pt idx="8402">
                  <c:v>67298</c:v>
                </c:pt>
                <c:pt idx="8403">
                  <c:v>67304</c:v>
                </c:pt>
                <c:pt idx="8404">
                  <c:v>67329</c:v>
                </c:pt>
                <c:pt idx="8405">
                  <c:v>67336</c:v>
                </c:pt>
                <c:pt idx="8406">
                  <c:v>67341</c:v>
                </c:pt>
                <c:pt idx="8407">
                  <c:v>67347</c:v>
                </c:pt>
                <c:pt idx="8408">
                  <c:v>67359</c:v>
                </c:pt>
                <c:pt idx="8409">
                  <c:v>67367</c:v>
                </c:pt>
                <c:pt idx="8410">
                  <c:v>67372</c:v>
                </c:pt>
                <c:pt idx="8411">
                  <c:v>67377</c:v>
                </c:pt>
                <c:pt idx="8412">
                  <c:v>67386</c:v>
                </c:pt>
                <c:pt idx="8413">
                  <c:v>67388</c:v>
                </c:pt>
                <c:pt idx="8414">
                  <c:v>67406</c:v>
                </c:pt>
                <c:pt idx="8415">
                  <c:v>67410</c:v>
                </c:pt>
                <c:pt idx="8416">
                  <c:v>67411</c:v>
                </c:pt>
                <c:pt idx="8417">
                  <c:v>67417</c:v>
                </c:pt>
                <c:pt idx="8418">
                  <c:v>67419</c:v>
                </c:pt>
                <c:pt idx="8419">
                  <c:v>67424</c:v>
                </c:pt>
                <c:pt idx="8420">
                  <c:v>67432</c:v>
                </c:pt>
                <c:pt idx="8421">
                  <c:v>67448</c:v>
                </c:pt>
                <c:pt idx="8422">
                  <c:v>67452</c:v>
                </c:pt>
                <c:pt idx="8423">
                  <c:v>67454</c:v>
                </c:pt>
                <c:pt idx="8424">
                  <c:v>67463</c:v>
                </c:pt>
                <c:pt idx="8425">
                  <c:v>67467</c:v>
                </c:pt>
                <c:pt idx="8426">
                  <c:v>67470</c:v>
                </c:pt>
                <c:pt idx="8427">
                  <c:v>67474</c:v>
                </c:pt>
                <c:pt idx="8428">
                  <c:v>67475</c:v>
                </c:pt>
                <c:pt idx="8429">
                  <c:v>67486</c:v>
                </c:pt>
                <c:pt idx="8430">
                  <c:v>67501</c:v>
                </c:pt>
                <c:pt idx="8431">
                  <c:v>67512</c:v>
                </c:pt>
                <c:pt idx="8432">
                  <c:v>67514</c:v>
                </c:pt>
                <c:pt idx="8433">
                  <c:v>67515</c:v>
                </c:pt>
                <c:pt idx="8434">
                  <c:v>67519</c:v>
                </c:pt>
                <c:pt idx="8435">
                  <c:v>67524</c:v>
                </c:pt>
                <c:pt idx="8436">
                  <c:v>67559</c:v>
                </c:pt>
                <c:pt idx="8437">
                  <c:v>67565</c:v>
                </c:pt>
                <c:pt idx="8438">
                  <c:v>67578</c:v>
                </c:pt>
                <c:pt idx="8439">
                  <c:v>67582</c:v>
                </c:pt>
                <c:pt idx="8440">
                  <c:v>67583</c:v>
                </c:pt>
                <c:pt idx="8441">
                  <c:v>67585</c:v>
                </c:pt>
                <c:pt idx="8442">
                  <c:v>67587</c:v>
                </c:pt>
                <c:pt idx="8443">
                  <c:v>67589</c:v>
                </c:pt>
                <c:pt idx="8444">
                  <c:v>67594</c:v>
                </c:pt>
                <c:pt idx="8445">
                  <c:v>67596</c:v>
                </c:pt>
                <c:pt idx="8446">
                  <c:v>67607</c:v>
                </c:pt>
                <c:pt idx="8447">
                  <c:v>67613</c:v>
                </c:pt>
                <c:pt idx="8448">
                  <c:v>67617</c:v>
                </c:pt>
                <c:pt idx="8449">
                  <c:v>67632</c:v>
                </c:pt>
                <c:pt idx="8450">
                  <c:v>67638</c:v>
                </c:pt>
                <c:pt idx="8451">
                  <c:v>67640</c:v>
                </c:pt>
                <c:pt idx="8452">
                  <c:v>67642</c:v>
                </c:pt>
                <c:pt idx="8453">
                  <c:v>67643</c:v>
                </c:pt>
                <c:pt idx="8454">
                  <c:v>67657</c:v>
                </c:pt>
                <c:pt idx="8455">
                  <c:v>67664</c:v>
                </c:pt>
                <c:pt idx="8456">
                  <c:v>67675</c:v>
                </c:pt>
                <c:pt idx="8457">
                  <c:v>67676</c:v>
                </c:pt>
                <c:pt idx="8458">
                  <c:v>67679</c:v>
                </c:pt>
                <c:pt idx="8459">
                  <c:v>67690</c:v>
                </c:pt>
                <c:pt idx="8460">
                  <c:v>67691</c:v>
                </c:pt>
                <c:pt idx="8461">
                  <c:v>67692</c:v>
                </c:pt>
                <c:pt idx="8462">
                  <c:v>67706</c:v>
                </c:pt>
                <c:pt idx="8463">
                  <c:v>67708</c:v>
                </c:pt>
                <c:pt idx="8464">
                  <c:v>67712</c:v>
                </c:pt>
                <c:pt idx="8465">
                  <c:v>67714</c:v>
                </c:pt>
                <c:pt idx="8466">
                  <c:v>67717</c:v>
                </c:pt>
                <c:pt idx="8467">
                  <c:v>67741</c:v>
                </c:pt>
                <c:pt idx="8468">
                  <c:v>67766</c:v>
                </c:pt>
                <c:pt idx="8469">
                  <c:v>67823</c:v>
                </c:pt>
                <c:pt idx="8470">
                  <c:v>67840</c:v>
                </c:pt>
                <c:pt idx="8471">
                  <c:v>67847</c:v>
                </c:pt>
                <c:pt idx="8472">
                  <c:v>67848</c:v>
                </c:pt>
                <c:pt idx="8473">
                  <c:v>67851</c:v>
                </c:pt>
                <c:pt idx="8474">
                  <c:v>67858</c:v>
                </c:pt>
                <c:pt idx="8475">
                  <c:v>67863</c:v>
                </c:pt>
                <c:pt idx="8476">
                  <c:v>67868</c:v>
                </c:pt>
                <c:pt idx="8477">
                  <c:v>67883</c:v>
                </c:pt>
                <c:pt idx="8478">
                  <c:v>67891</c:v>
                </c:pt>
                <c:pt idx="8479">
                  <c:v>67894</c:v>
                </c:pt>
                <c:pt idx="8480">
                  <c:v>67898</c:v>
                </c:pt>
                <c:pt idx="8481">
                  <c:v>67904</c:v>
                </c:pt>
                <c:pt idx="8482">
                  <c:v>67926</c:v>
                </c:pt>
                <c:pt idx="8483">
                  <c:v>67929</c:v>
                </c:pt>
                <c:pt idx="8484">
                  <c:v>67937</c:v>
                </c:pt>
                <c:pt idx="8485">
                  <c:v>67946</c:v>
                </c:pt>
                <c:pt idx="8486">
                  <c:v>67950</c:v>
                </c:pt>
                <c:pt idx="8487">
                  <c:v>67951</c:v>
                </c:pt>
                <c:pt idx="8488">
                  <c:v>67952</c:v>
                </c:pt>
                <c:pt idx="8489">
                  <c:v>67953</c:v>
                </c:pt>
                <c:pt idx="8490">
                  <c:v>67955</c:v>
                </c:pt>
                <c:pt idx="8491">
                  <c:v>67982</c:v>
                </c:pt>
                <c:pt idx="8492">
                  <c:v>67992</c:v>
                </c:pt>
                <c:pt idx="8493">
                  <c:v>67993</c:v>
                </c:pt>
                <c:pt idx="8494">
                  <c:v>67994</c:v>
                </c:pt>
                <c:pt idx="8495">
                  <c:v>67995</c:v>
                </c:pt>
                <c:pt idx="8496">
                  <c:v>68001</c:v>
                </c:pt>
                <c:pt idx="8497">
                  <c:v>68005</c:v>
                </c:pt>
                <c:pt idx="8498">
                  <c:v>68010</c:v>
                </c:pt>
                <c:pt idx="8499">
                  <c:v>68020</c:v>
                </c:pt>
                <c:pt idx="8500">
                  <c:v>68025</c:v>
                </c:pt>
                <c:pt idx="8501">
                  <c:v>68030</c:v>
                </c:pt>
                <c:pt idx="8502">
                  <c:v>68032</c:v>
                </c:pt>
                <c:pt idx="8503">
                  <c:v>68043</c:v>
                </c:pt>
                <c:pt idx="8504">
                  <c:v>68050</c:v>
                </c:pt>
                <c:pt idx="8505">
                  <c:v>68059</c:v>
                </c:pt>
                <c:pt idx="8506">
                  <c:v>68082</c:v>
                </c:pt>
                <c:pt idx="8507">
                  <c:v>68109</c:v>
                </c:pt>
                <c:pt idx="8508">
                  <c:v>68125</c:v>
                </c:pt>
                <c:pt idx="8509">
                  <c:v>68141</c:v>
                </c:pt>
                <c:pt idx="8510">
                  <c:v>68158</c:v>
                </c:pt>
                <c:pt idx="8511">
                  <c:v>68173</c:v>
                </c:pt>
                <c:pt idx="8512">
                  <c:v>68191</c:v>
                </c:pt>
                <c:pt idx="8513">
                  <c:v>68201</c:v>
                </c:pt>
                <c:pt idx="8514">
                  <c:v>68215</c:v>
                </c:pt>
                <c:pt idx="8515">
                  <c:v>68217</c:v>
                </c:pt>
                <c:pt idx="8516">
                  <c:v>68240</c:v>
                </c:pt>
                <c:pt idx="8517">
                  <c:v>68247</c:v>
                </c:pt>
                <c:pt idx="8518">
                  <c:v>68257</c:v>
                </c:pt>
                <c:pt idx="8519">
                  <c:v>68259</c:v>
                </c:pt>
                <c:pt idx="8520">
                  <c:v>68261</c:v>
                </c:pt>
                <c:pt idx="8521">
                  <c:v>68273</c:v>
                </c:pt>
                <c:pt idx="8522">
                  <c:v>68282</c:v>
                </c:pt>
                <c:pt idx="8523">
                  <c:v>68283</c:v>
                </c:pt>
                <c:pt idx="8524">
                  <c:v>68293</c:v>
                </c:pt>
                <c:pt idx="8525">
                  <c:v>68296</c:v>
                </c:pt>
                <c:pt idx="8526">
                  <c:v>68300</c:v>
                </c:pt>
                <c:pt idx="8527">
                  <c:v>68308</c:v>
                </c:pt>
                <c:pt idx="8528">
                  <c:v>68321</c:v>
                </c:pt>
                <c:pt idx="8529">
                  <c:v>68322</c:v>
                </c:pt>
                <c:pt idx="8530">
                  <c:v>68326</c:v>
                </c:pt>
                <c:pt idx="8531">
                  <c:v>68335</c:v>
                </c:pt>
                <c:pt idx="8532">
                  <c:v>68340</c:v>
                </c:pt>
                <c:pt idx="8533">
                  <c:v>68341</c:v>
                </c:pt>
                <c:pt idx="8534">
                  <c:v>68358</c:v>
                </c:pt>
                <c:pt idx="8535">
                  <c:v>68365</c:v>
                </c:pt>
                <c:pt idx="8536">
                  <c:v>68373</c:v>
                </c:pt>
                <c:pt idx="8537">
                  <c:v>68384</c:v>
                </c:pt>
                <c:pt idx="8538">
                  <c:v>68390</c:v>
                </c:pt>
                <c:pt idx="8539">
                  <c:v>68395</c:v>
                </c:pt>
                <c:pt idx="8540">
                  <c:v>68405</c:v>
                </c:pt>
                <c:pt idx="8541">
                  <c:v>68410</c:v>
                </c:pt>
                <c:pt idx="8542">
                  <c:v>68419</c:v>
                </c:pt>
                <c:pt idx="8543">
                  <c:v>68425</c:v>
                </c:pt>
                <c:pt idx="8544">
                  <c:v>68431</c:v>
                </c:pt>
                <c:pt idx="8545">
                  <c:v>68437</c:v>
                </c:pt>
                <c:pt idx="8546">
                  <c:v>68439</c:v>
                </c:pt>
                <c:pt idx="8547">
                  <c:v>68441</c:v>
                </c:pt>
                <c:pt idx="8548">
                  <c:v>68444</c:v>
                </c:pt>
                <c:pt idx="8549">
                  <c:v>68445</c:v>
                </c:pt>
                <c:pt idx="8550">
                  <c:v>68452</c:v>
                </c:pt>
                <c:pt idx="8551">
                  <c:v>68459</c:v>
                </c:pt>
                <c:pt idx="8552">
                  <c:v>68467</c:v>
                </c:pt>
                <c:pt idx="8553">
                  <c:v>68477</c:v>
                </c:pt>
                <c:pt idx="8554">
                  <c:v>68479</c:v>
                </c:pt>
                <c:pt idx="8555">
                  <c:v>68496</c:v>
                </c:pt>
                <c:pt idx="8556">
                  <c:v>68508</c:v>
                </c:pt>
                <c:pt idx="8557">
                  <c:v>68515</c:v>
                </c:pt>
                <c:pt idx="8558">
                  <c:v>68519</c:v>
                </c:pt>
                <c:pt idx="8559">
                  <c:v>68529</c:v>
                </c:pt>
                <c:pt idx="8560">
                  <c:v>68541</c:v>
                </c:pt>
                <c:pt idx="8561">
                  <c:v>68562</c:v>
                </c:pt>
                <c:pt idx="8562">
                  <c:v>68567</c:v>
                </c:pt>
                <c:pt idx="8563">
                  <c:v>68571</c:v>
                </c:pt>
                <c:pt idx="8564">
                  <c:v>68573</c:v>
                </c:pt>
                <c:pt idx="8565">
                  <c:v>68581</c:v>
                </c:pt>
                <c:pt idx="8566">
                  <c:v>68582</c:v>
                </c:pt>
                <c:pt idx="8567">
                  <c:v>68587</c:v>
                </c:pt>
                <c:pt idx="8568">
                  <c:v>68610</c:v>
                </c:pt>
                <c:pt idx="8569">
                  <c:v>68615</c:v>
                </c:pt>
                <c:pt idx="8570">
                  <c:v>68616</c:v>
                </c:pt>
                <c:pt idx="8571">
                  <c:v>68645</c:v>
                </c:pt>
                <c:pt idx="8572">
                  <c:v>68670</c:v>
                </c:pt>
                <c:pt idx="8573">
                  <c:v>68682</c:v>
                </c:pt>
                <c:pt idx="8574">
                  <c:v>68689</c:v>
                </c:pt>
                <c:pt idx="8575">
                  <c:v>68692</c:v>
                </c:pt>
                <c:pt idx="8576">
                  <c:v>68710</c:v>
                </c:pt>
                <c:pt idx="8577">
                  <c:v>68711</c:v>
                </c:pt>
                <c:pt idx="8578">
                  <c:v>68781</c:v>
                </c:pt>
                <c:pt idx="8579">
                  <c:v>68791</c:v>
                </c:pt>
                <c:pt idx="8580">
                  <c:v>68792</c:v>
                </c:pt>
                <c:pt idx="8581">
                  <c:v>68795</c:v>
                </c:pt>
                <c:pt idx="8582">
                  <c:v>68801</c:v>
                </c:pt>
                <c:pt idx="8583">
                  <c:v>68803</c:v>
                </c:pt>
                <c:pt idx="8584">
                  <c:v>68806</c:v>
                </c:pt>
                <c:pt idx="8585">
                  <c:v>68821</c:v>
                </c:pt>
                <c:pt idx="8586">
                  <c:v>68822</c:v>
                </c:pt>
                <c:pt idx="8587">
                  <c:v>68836</c:v>
                </c:pt>
                <c:pt idx="8588">
                  <c:v>68848</c:v>
                </c:pt>
                <c:pt idx="8589">
                  <c:v>68853</c:v>
                </c:pt>
                <c:pt idx="8590">
                  <c:v>68857</c:v>
                </c:pt>
                <c:pt idx="8591">
                  <c:v>68863</c:v>
                </c:pt>
                <c:pt idx="8592">
                  <c:v>68895</c:v>
                </c:pt>
                <c:pt idx="8593">
                  <c:v>68908</c:v>
                </c:pt>
                <c:pt idx="8594">
                  <c:v>68917</c:v>
                </c:pt>
                <c:pt idx="8595">
                  <c:v>68927</c:v>
                </c:pt>
                <c:pt idx="8596">
                  <c:v>68928</c:v>
                </c:pt>
                <c:pt idx="8597">
                  <c:v>68932</c:v>
                </c:pt>
                <c:pt idx="8598">
                  <c:v>68954</c:v>
                </c:pt>
                <c:pt idx="8599">
                  <c:v>68974</c:v>
                </c:pt>
                <c:pt idx="8600">
                  <c:v>68983</c:v>
                </c:pt>
                <c:pt idx="8601">
                  <c:v>68991</c:v>
                </c:pt>
                <c:pt idx="8602">
                  <c:v>68996</c:v>
                </c:pt>
                <c:pt idx="8603">
                  <c:v>69003</c:v>
                </c:pt>
                <c:pt idx="8604">
                  <c:v>69006</c:v>
                </c:pt>
                <c:pt idx="8605">
                  <c:v>69007</c:v>
                </c:pt>
                <c:pt idx="8606">
                  <c:v>69026</c:v>
                </c:pt>
                <c:pt idx="8607">
                  <c:v>69028</c:v>
                </c:pt>
                <c:pt idx="8608">
                  <c:v>69032</c:v>
                </c:pt>
                <c:pt idx="8609">
                  <c:v>69038</c:v>
                </c:pt>
                <c:pt idx="8610">
                  <c:v>69043</c:v>
                </c:pt>
                <c:pt idx="8611">
                  <c:v>69048</c:v>
                </c:pt>
                <c:pt idx="8612">
                  <c:v>69054</c:v>
                </c:pt>
                <c:pt idx="8613">
                  <c:v>69067</c:v>
                </c:pt>
                <c:pt idx="8614">
                  <c:v>69090</c:v>
                </c:pt>
                <c:pt idx="8615">
                  <c:v>69092</c:v>
                </c:pt>
                <c:pt idx="8616">
                  <c:v>69118</c:v>
                </c:pt>
                <c:pt idx="8617">
                  <c:v>69125</c:v>
                </c:pt>
                <c:pt idx="8618">
                  <c:v>69154</c:v>
                </c:pt>
                <c:pt idx="8619">
                  <c:v>69165</c:v>
                </c:pt>
                <c:pt idx="8620">
                  <c:v>69168</c:v>
                </c:pt>
                <c:pt idx="8621">
                  <c:v>69173</c:v>
                </c:pt>
                <c:pt idx="8622">
                  <c:v>69180</c:v>
                </c:pt>
                <c:pt idx="8623">
                  <c:v>69182</c:v>
                </c:pt>
                <c:pt idx="8624">
                  <c:v>69199</c:v>
                </c:pt>
                <c:pt idx="8625">
                  <c:v>69212</c:v>
                </c:pt>
                <c:pt idx="8626">
                  <c:v>69214</c:v>
                </c:pt>
                <c:pt idx="8627">
                  <c:v>69216</c:v>
                </c:pt>
                <c:pt idx="8628">
                  <c:v>69218</c:v>
                </c:pt>
                <c:pt idx="8629">
                  <c:v>69220</c:v>
                </c:pt>
                <c:pt idx="8630">
                  <c:v>69222</c:v>
                </c:pt>
                <c:pt idx="8631">
                  <c:v>69272</c:v>
                </c:pt>
                <c:pt idx="8632">
                  <c:v>69274</c:v>
                </c:pt>
                <c:pt idx="8633">
                  <c:v>69290</c:v>
                </c:pt>
                <c:pt idx="8634">
                  <c:v>69302</c:v>
                </c:pt>
                <c:pt idx="8635">
                  <c:v>69306</c:v>
                </c:pt>
                <c:pt idx="8636">
                  <c:v>69310</c:v>
                </c:pt>
                <c:pt idx="8637">
                  <c:v>69325</c:v>
                </c:pt>
                <c:pt idx="8638">
                  <c:v>69333</c:v>
                </c:pt>
                <c:pt idx="8639">
                  <c:v>69335</c:v>
                </c:pt>
                <c:pt idx="8640">
                  <c:v>69343</c:v>
                </c:pt>
                <c:pt idx="8641">
                  <c:v>69347</c:v>
                </c:pt>
                <c:pt idx="8642">
                  <c:v>69360</c:v>
                </c:pt>
                <c:pt idx="8643">
                  <c:v>69363</c:v>
                </c:pt>
                <c:pt idx="8644">
                  <c:v>69368</c:v>
                </c:pt>
                <c:pt idx="8645">
                  <c:v>69372</c:v>
                </c:pt>
                <c:pt idx="8646">
                  <c:v>69382</c:v>
                </c:pt>
                <c:pt idx="8647">
                  <c:v>69384</c:v>
                </c:pt>
                <c:pt idx="8648">
                  <c:v>69401</c:v>
                </c:pt>
                <c:pt idx="8649">
                  <c:v>69412</c:v>
                </c:pt>
                <c:pt idx="8650">
                  <c:v>69413</c:v>
                </c:pt>
                <c:pt idx="8651">
                  <c:v>69415</c:v>
                </c:pt>
                <c:pt idx="8652">
                  <c:v>69419</c:v>
                </c:pt>
                <c:pt idx="8653">
                  <c:v>69420</c:v>
                </c:pt>
                <c:pt idx="8654">
                  <c:v>69421</c:v>
                </c:pt>
                <c:pt idx="8655">
                  <c:v>69426</c:v>
                </c:pt>
                <c:pt idx="8656">
                  <c:v>69429</c:v>
                </c:pt>
                <c:pt idx="8657">
                  <c:v>69447</c:v>
                </c:pt>
                <c:pt idx="8658">
                  <c:v>69449</c:v>
                </c:pt>
                <c:pt idx="8659">
                  <c:v>69460</c:v>
                </c:pt>
                <c:pt idx="8660">
                  <c:v>69467</c:v>
                </c:pt>
                <c:pt idx="8661">
                  <c:v>69471</c:v>
                </c:pt>
                <c:pt idx="8662">
                  <c:v>69481</c:v>
                </c:pt>
                <c:pt idx="8663">
                  <c:v>69482</c:v>
                </c:pt>
                <c:pt idx="8664">
                  <c:v>69485</c:v>
                </c:pt>
                <c:pt idx="8665">
                  <c:v>69487</c:v>
                </c:pt>
                <c:pt idx="8666">
                  <c:v>69488</c:v>
                </c:pt>
                <c:pt idx="8667">
                  <c:v>69492</c:v>
                </c:pt>
                <c:pt idx="8668">
                  <c:v>69504</c:v>
                </c:pt>
                <c:pt idx="8669">
                  <c:v>69506</c:v>
                </c:pt>
                <c:pt idx="8670">
                  <c:v>69508</c:v>
                </c:pt>
                <c:pt idx="8671">
                  <c:v>69510</c:v>
                </c:pt>
                <c:pt idx="8672">
                  <c:v>69521</c:v>
                </c:pt>
                <c:pt idx="8673">
                  <c:v>69529</c:v>
                </c:pt>
                <c:pt idx="8674">
                  <c:v>69530</c:v>
                </c:pt>
                <c:pt idx="8675">
                  <c:v>69533</c:v>
                </c:pt>
                <c:pt idx="8676">
                  <c:v>69540</c:v>
                </c:pt>
                <c:pt idx="8677">
                  <c:v>69545</c:v>
                </c:pt>
                <c:pt idx="8678">
                  <c:v>69560</c:v>
                </c:pt>
                <c:pt idx="8679">
                  <c:v>69579</c:v>
                </c:pt>
                <c:pt idx="8680">
                  <c:v>69580</c:v>
                </c:pt>
                <c:pt idx="8681">
                  <c:v>69593</c:v>
                </c:pt>
                <c:pt idx="8682">
                  <c:v>69595</c:v>
                </c:pt>
                <c:pt idx="8683">
                  <c:v>69603</c:v>
                </c:pt>
                <c:pt idx="8684">
                  <c:v>69612</c:v>
                </c:pt>
                <c:pt idx="8685">
                  <c:v>69614</c:v>
                </c:pt>
                <c:pt idx="8686">
                  <c:v>69642</c:v>
                </c:pt>
                <c:pt idx="8687">
                  <c:v>69662</c:v>
                </c:pt>
                <c:pt idx="8688">
                  <c:v>69664</c:v>
                </c:pt>
                <c:pt idx="8689">
                  <c:v>69665</c:v>
                </c:pt>
                <c:pt idx="8690">
                  <c:v>69666</c:v>
                </c:pt>
                <c:pt idx="8691">
                  <c:v>69671</c:v>
                </c:pt>
                <c:pt idx="8692">
                  <c:v>69695</c:v>
                </c:pt>
                <c:pt idx="8693">
                  <c:v>69707</c:v>
                </c:pt>
                <c:pt idx="8694">
                  <c:v>69726</c:v>
                </c:pt>
                <c:pt idx="8695">
                  <c:v>69737</c:v>
                </c:pt>
                <c:pt idx="8696">
                  <c:v>69742</c:v>
                </c:pt>
                <c:pt idx="8697">
                  <c:v>69768</c:v>
                </c:pt>
                <c:pt idx="8698">
                  <c:v>69775</c:v>
                </c:pt>
                <c:pt idx="8699">
                  <c:v>69815</c:v>
                </c:pt>
                <c:pt idx="8700">
                  <c:v>69829</c:v>
                </c:pt>
                <c:pt idx="8701">
                  <c:v>69830</c:v>
                </c:pt>
                <c:pt idx="8702">
                  <c:v>69843</c:v>
                </c:pt>
                <c:pt idx="8703">
                  <c:v>69851</c:v>
                </c:pt>
                <c:pt idx="8704">
                  <c:v>69857</c:v>
                </c:pt>
                <c:pt idx="8705">
                  <c:v>69868</c:v>
                </c:pt>
                <c:pt idx="8706">
                  <c:v>69871</c:v>
                </c:pt>
                <c:pt idx="8707">
                  <c:v>69873</c:v>
                </c:pt>
                <c:pt idx="8708">
                  <c:v>69875</c:v>
                </c:pt>
                <c:pt idx="8709">
                  <c:v>69878</c:v>
                </c:pt>
                <c:pt idx="8710">
                  <c:v>69891</c:v>
                </c:pt>
                <c:pt idx="8711">
                  <c:v>69897</c:v>
                </c:pt>
                <c:pt idx="8712">
                  <c:v>69901</c:v>
                </c:pt>
                <c:pt idx="8713">
                  <c:v>69902</c:v>
                </c:pt>
                <c:pt idx="8714">
                  <c:v>69903</c:v>
                </c:pt>
                <c:pt idx="8715">
                  <c:v>69910</c:v>
                </c:pt>
                <c:pt idx="8716">
                  <c:v>69918</c:v>
                </c:pt>
                <c:pt idx="8717">
                  <c:v>69920</c:v>
                </c:pt>
                <c:pt idx="8718">
                  <c:v>69938</c:v>
                </c:pt>
                <c:pt idx="8719">
                  <c:v>69948</c:v>
                </c:pt>
                <c:pt idx="8720">
                  <c:v>69951</c:v>
                </c:pt>
                <c:pt idx="8721">
                  <c:v>69962</c:v>
                </c:pt>
                <c:pt idx="8722">
                  <c:v>69963</c:v>
                </c:pt>
                <c:pt idx="8723">
                  <c:v>69966</c:v>
                </c:pt>
                <c:pt idx="8724">
                  <c:v>69969</c:v>
                </c:pt>
                <c:pt idx="8725">
                  <c:v>69981</c:v>
                </c:pt>
                <c:pt idx="8726">
                  <c:v>69982</c:v>
                </c:pt>
                <c:pt idx="8727">
                  <c:v>69987</c:v>
                </c:pt>
                <c:pt idx="8728">
                  <c:v>69989</c:v>
                </c:pt>
                <c:pt idx="8729">
                  <c:v>70020</c:v>
                </c:pt>
                <c:pt idx="8730">
                  <c:v>70026</c:v>
                </c:pt>
                <c:pt idx="8731">
                  <c:v>70028</c:v>
                </c:pt>
                <c:pt idx="8732">
                  <c:v>70029</c:v>
                </c:pt>
                <c:pt idx="8733">
                  <c:v>70031</c:v>
                </c:pt>
                <c:pt idx="8734">
                  <c:v>70032</c:v>
                </c:pt>
                <c:pt idx="8735">
                  <c:v>70035</c:v>
                </c:pt>
                <c:pt idx="8736">
                  <c:v>70041</c:v>
                </c:pt>
                <c:pt idx="8737">
                  <c:v>70047</c:v>
                </c:pt>
                <c:pt idx="8738">
                  <c:v>70054</c:v>
                </c:pt>
                <c:pt idx="8739">
                  <c:v>70068</c:v>
                </c:pt>
                <c:pt idx="8740">
                  <c:v>70073</c:v>
                </c:pt>
                <c:pt idx="8741">
                  <c:v>70079</c:v>
                </c:pt>
                <c:pt idx="8742">
                  <c:v>70080</c:v>
                </c:pt>
                <c:pt idx="8743">
                  <c:v>70082</c:v>
                </c:pt>
                <c:pt idx="8744">
                  <c:v>70086</c:v>
                </c:pt>
                <c:pt idx="8745">
                  <c:v>70109</c:v>
                </c:pt>
                <c:pt idx="8746">
                  <c:v>70114</c:v>
                </c:pt>
                <c:pt idx="8747">
                  <c:v>70116</c:v>
                </c:pt>
                <c:pt idx="8748">
                  <c:v>70133</c:v>
                </c:pt>
                <c:pt idx="8749">
                  <c:v>70152</c:v>
                </c:pt>
                <c:pt idx="8750">
                  <c:v>70153</c:v>
                </c:pt>
                <c:pt idx="8751">
                  <c:v>70157</c:v>
                </c:pt>
                <c:pt idx="8752">
                  <c:v>70158</c:v>
                </c:pt>
                <c:pt idx="8753">
                  <c:v>70159</c:v>
                </c:pt>
                <c:pt idx="8754">
                  <c:v>70167</c:v>
                </c:pt>
                <c:pt idx="8755">
                  <c:v>70169</c:v>
                </c:pt>
                <c:pt idx="8756">
                  <c:v>70184</c:v>
                </c:pt>
                <c:pt idx="8757">
                  <c:v>70186</c:v>
                </c:pt>
                <c:pt idx="8758">
                  <c:v>70189</c:v>
                </c:pt>
                <c:pt idx="8759">
                  <c:v>70192</c:v>
                </c:pt>
                <c:pt idx="8760">
                  <c:v>70196</c:v>
                </c:pt>
                <c:pt idx="8761">
                  <c:v>70197</c:v>
                </c:pt>
                <c:pt idx="8762">
                  <c:v>70206</c:v>
                </c:pt>
                <c:pt idx="8763">
                  <c:v>70208</c:v>
                </c:pt>
                <c:pt idx="8764">
                  <c:v>70215</c:v>
                </c:pt>
                <c:pt idx="8765">
                  <c:v>70220</c:v>
                </c:pt>
                <c:pt idx="8766">
                  <c:v>70232</c:v>
                </c:pt>
                <c:pt idx="8767">
                  <c:v>70234</c:v>
                </c:pt>
                <c:pt idx="8768">
                  <c:v>70238</c:v>
                </c:pt>
                <c:pt idx="8769">
                  <c:v>70249</c:v>
                </c:pt>
                <c:pt idx="8770">
                  <c:v>70250</c:v>
                </c:pt>
                <c:pt idx="8771">
                  <c:v>70257</c:v>
                </c:pt>
                <c:pt idx="8772">
                  <c:v>70275</c:v>
                </c:pt>
                <c:pt idx="8773">
                  <c:v>70286</c:v>
                </c:pt>
                <c:pt idx="8774">
                  <c:v>70288</c:v>
                </c:pt>
                <c:pt idx="8775">
                  <c:v>70289</c:v>
                </c:pt>
                <c:pt idx="8776">
                  <c:v>70298</c:v>
                </c:pt>
                <c:pt idx="8777">
                  <c:v>70316</c:v>
                </c:pt>
                <c:pt idx="8778">
                  <c:v>70317</c:v>
                </c:pt>
                <c:pt idx="8779">
                  <c:v>70325</c:v>
                </c:pt>
                <c:pt idx="8780">
                  <c:v>70328</c:v>
                </c:pt>
                <c:pt idx="8781">
                  <c:v>70330</c:v>
                </c:pt>
                <c:pt idx="8782">
                  <c:v>70332</c:v>
                </c:pt>
                <c:pt idx="8783">
                  <c:v>70333</c:v>
                </c:pt>
                <c:pt idx="8784">
                  <c:v>70343</c:v>
                </c:pt>
                <c:pt idx="8785">
                  <c:v>70347</c:v>
                </c:pt>
                <c:pt idx="8786">
                  <c:v>70353</c:v>
                </c:pt>
                <c:pt idx="8787">
                  <c:v>70357</c:v>
                </c:pt>
                <c:pt idx="8788">
                  <c:v>70387</c:v>
                </c:pt>
                <c:pt idx="8789">
                  <c:v>70390</c:v>
                </c:pt>
                <c:pt idx="8790">
                  <c:v>70392</c:v>
                </c:pt>
                <c:pt idx="8791">
                  <c:v>70398</c:v>
                </c:pt>
                <c:pt idx="8792">
                  <c:v>70409</c:v>
                </c:pt>
                <c:pt idx="8793">
                  <c:v>70417</c:v>
                </c:pt>
                <c:pt idx="8794">
                  <c:v>70421</c:v>
                </c:pt>
                <c:pt idx="8795">
                  <c:v>70425</c:v>
                </c:pt>
                <c:pt idx="8796">
                  <c:v>70430</c:v>
                </c:pt>
                <c:pt idx="8797">
                  <c:v>70431</c:v>
                </c:pt>
                <c:pt idx="8798">
                  <c:v>70440</c:v>
                </c:pt>
                <c:pt idx="8799">
                  <c:v>70466</c:v>
                </c:pt>
                <c:pt idx="8800">
                  <c:v>70472</c:v>
                </c:pt>
                <c:pt idx="8801">
                  <c:v>70477</c:v>
                </c:pt>
                <c:pt idx="8802">
                  <c:v>70479</c:v>
                </c:pt>
                <c:pt idx="8803">
                  <c:v>70482</c:v>
                </c:pt>
                <c:pt idx="8804">
                  <c:v>70499</c:v>
                </c:pt>
                <c:pt idx="8805">
                  <c:v>70502</c:v>
                </c:pt>
                <c:pt idx="8806">
                  <c:v>70508</c:v>
                </c:pt>
                <c:pt idx="8807">
                  <c:v>70532</c:v>
                </c:pt>
                <c:pt idx="8808">
                  <c:v>70534</c:v>
                </c:pt>
                <c:pt idx="8809">
                  <c:v>70577</c:v>
                </c:pt>
                <c:pt idx="8810">
                  <c:v>70591</c:v>
                </c:pt>
                <c:pt idx="8811">
                  <c:v>70592</c:v>
                </c:pt>
                <c:pt idx="8812">
                  <c:v>70606</c:v>
                </c:pt>
                <c:pt idx="8813">
                  <c:v>70608</c:v>
                </c:pt>
                <c:pt idx="8814">
                  <c:v>70613</c:v>
                </c:pt>
                <c:pt idx="8815">
                  <c:v>70627</c:v>
                </c:pt>
                <c:pt idx="8816">
                  <c:v>70637</c:v>
                </c:pt>
                <c:pt idx="8817">
                  <c:v>70638</c:v>
                </c:pt>
                <c:pt idx="8818">
                  <c:v>70639</c:v>
                </c:pt>
                <c:pt idx="8819">
                  <c:v>70640</c:v>
                </c:pt>
                <c:pt idx="8820">
                  <c:v>70642</c:v>
                </c:pt>
                <c:pt idx="8821">
                  <c:v>70653</c:v>
                </c:pt>
                <c:pt idx="8822">
                  <c:v>70671</c:v>
                </c:pt>
                <c:pt idx="8823">
                  <c:v>70680</c:v>
                </c:pt>
                <c:pt idx="8824">
                  <c:v>70688</c:v>
                </c:pt>
                <c:pt idx="8825">
                  <c:v>70689</c:v>
                </c:pt>
                <c:pt idx="8826">
                  <c:v>70714</c:v>
                </c:pt>
                <c:pt idx="8827">
                  <c:v>70718</c:v>
                </c:pt>
                <c:pt idx="8828">
                  <c:v>70722</c:v>
                </c:pt>
                <c:pt idx="8829">
                  <c:v>70723</c:v>
                </c:pt>
                <c:pt idx="8830">
                  <c:v>70730</c:v>
                </c:pt>
                <c:pt idx="8831">
                  <c:v>70731</c:v>
                </c:pt>
                <c:pt idx="8832">
                  <c:v>70732</c:v>
                </c:pt>
                <c:pt idx="8833">
                  <c:v>70745</c:v>
                </c:pt>
                <c:pt idx="8834">
                  <c:v>70749</c:v>
                </c:pt>
                <c:pt idx="8835">
                  <c:v>70756</c:v>
                </c:pt>
                <c:pt idx="8836">
                  <c:v>70770</c:v>
                </c:pt>
                <c:pt idx="8837">
                  <c:v>70772</c:v>
                </c:pt>
                <c:pt idx="8838">
                  <c:v>70775</c:v>
                </c:pt>
                <c:pt idx="8839">
                  <c:v>70782</c:v>
                </c:pt>
                <c:pt idx="8840">
                  <c:v>70817</c:v>
                </c:pt>
                <c:pt idx="8841">
                  <c:v>70819</c:v>
                </c:pt>
                <c:pt idx="8842">
                  <c:v>70821</c:v>
                </c:pt>
                <c:pt idx="8843">
                  <c:v>70848</c:v>
                </c:pt>
                <c:pt idx="8844">
                  <c:v>70887</c:v>
                </c:pt>
                <c:pt idx="8845">
                  <c:v>70900</c:v>
                </c:pt>
                <c:pt idx="8846">
                  <c:v>70913</c:v>
                </c:pt>
                <c:pt idx="8847">
                  <c:v>70915</c:v>
                </c:pt>
                <c:pt idx="8848">
                  <c:v>70920</c:v>
                </c:pt>
                <c:pt idx="8849">
                  <c:v>70923</c:v>
                </c:pt>
                <c:pt idx="8850">
                  <c:v>70931</c:v>
                </c:pt>
                <c:pt idx="8851">
                  <c:v>70936</c:v>
                </c:pt>
                <c:pt idx="8852">
                  <c:v>70946</c:v>
                </c:pt>
                <c:pt idx="8853">
                  <c:v>70959</c:v>
                </c:pt>
                <c:pt idx="8854">
                  <c:v>70961</c:v>
                </c:pt>
                <c:pt idx="8855">
                  <c:v>70962</c:v>
                </c:pt>
                <c:pt idx="8856">
                  <c:v>70969</c:v>
                </c:pt>
                <c:pt idx="8857">
                  <c:v>70971</c:v>
                </c:pt>
                <c:pt idx="8858">
                  <c:v>70972</c:v>
                </c:pt>
                <c:pt idx="8859">
                  <c:v>70987</c:v>
                </c:pt>
                <c:pt idx="8860">
                  <c:v>70992</c:v>
                </c:pt>
                <c:pt idx="8861">
                  <c:v>71006</c:v>
                </c:pt>
                <c:pt idx="8862">
                  <c:v>71016</c:v>
                </c:pt>
                <c:pt idx="8863">
                  <c:v>71018</c:v>
                </c:pt>
                <c:pt idx="8864">
                  <c:v>71027</c:v>
                </c:pt>
                <c:pt idx="8865">
                  <c:v>71034</c:v>
                </c:pt>
                <c:pt idx="8866">
                  <c:v>71038</c:v>
                </c:pt>
                <c:pt idx="8867">
                  <c:v>71043</c:v>
                </c:pt>
                <c:pt idx="8868">
                  <c:v>71048</c:v>
                </c:pt>
                <c:pt idx="8869">
                  <c:v>71051</c:v>
                </c:pt>
                <c:pt idx="8870">
                  <c:v>71061</c:v>
                </c:pt>
                <c:pt idx="8871">
                  <c:v>71064</c:v>
                </c:pt>
                <c:pt idx="8872">
                  <c:v>71075</c:v>
                </c:pt>
                <c:pt idx="8873">
                  <c:v>71091</c:v>
                </c:pt>
                <c:pt idx="8874">
                  <c:v>71107</c:v>
                </c:pt>
                <c:pt idx="8875">
                  <c:v>71117</c:v>
                </c:pt>
                <c:pt idx="8876">
                  <c:v>71119</c:v>
                </c:pt>
                <c:pt idx="8877">
                  <c:v>71130</c:v>
                </c:pt>
                <c:pt idx="8878">
                  <c:v>71135</c:v>
                </c:pt>
                <c:pt idx="8879">
                  <c:v>71140</c:v>
                </c:pt>
                <c:pt idx="8880">
                  <c:v>71150</c:v>
                </c:pt>
                <c:pt idx="8881">
                  <c:v>71170</c:v>
                </c:pt>
                <c:pt idx="8882">
                  <c:v>71177</c:v>
                </c:pt>
                <c:pt idx="8883">
                  <c:v>71178</c:v>
                </c:pt>
                <c:pt idx="8884">
                  <c:v>71192</c:v>
                </c:pt>
                <c:pt idx="8885">
                  <c:v>71199</c:v>
                </c:pt>
                <c:pt idx="8886">
                  <c:v>71211</c:v>
                </c:pt>
                <c:pt idx="8887">
                  <c:v>71226</c:v>
                </c:pt>
                <c:pt idx="8888">
                  <c:v>71233</c:v>
                </c:pt>
                <c:pt idx="8889">
                  <c:v>71296</c:v>
                </c:pt>
                <c:pt idx="8890">
                  <c:v>71302</c:v>
                </c:pt>
                <c:pt idx="8891">
                  <c:v>71304</c:v>
                </c:pt>
                <c:pt idx="8892">
                  <c:v>71305</c:v>
                </c:pt>
                <c:pt idx="8893">
                  <c:v>71329</c:v>
                </c:pt>
                <c:pt idx="8894">
                  <c:v>71332</c:v>
                </c:pt>
                <c:pt idx="8895">
                  <c:v>71340</c:v>
                </c:pt>
                <c:pt idx="8896">
                  <c:v>71343</c:v>
                </c:pt>
                <c:pt idx="8897">
                  <c:v>71353</c:v>
                </c:pt>
                <c:pt idx="8898">
                  <c:v>71354</c:v>
                </c:pt>
                <c:pt idx="8899">
                  <c:v>71363</c:v>
                </c:pt>
                <c:pt idx="8900">
                  <c:v>71366</c:v>
                </c:pt>
                <c:pt idx="8901">
                  <c:v>71368</c:v>
                </c:pt>
                <c:pt idx="8902">
                  <c:v>71372</c:v>
                </c:pt>
                <c:pt idx="8903">
                  <c:v>71377</c:v>
                </c:pt>
                <c:pt idx="8904">
                  <c:v>71378</c:v>
                </c:pt>
                <c:pt idx="8905">
                  <c:v>71391</c:v>
                </c:pt>
                <c:pt idx="8906">
                  <c:v>71392</c:v>
                </c:pt>
                <c:pt idx="8907">
                  <c:v>71403</c:v>
                </c:pt>
                <c:pt idx="8908">
                  <c:v>71423</c:v>
                </c:pt>
                <c:pt idx="8909">
                  <c:v>71427</c:v>
                </c:pt>
                <c:pt idx="8910">
                  <c:v>71434</c:v>
                </c:pt>
                <c:pt idx="8911">
                  <c:v>71448</c:v>
                </c:pt>
                <c:pt idx="8912">
                  <c:v>71449</c:v>
                </c:pt>
                <c:pt idx="8913">
                  <c:v>71458</c:v>
                </c:pt>
                <c:pt idx="8914">
                  <c:v>71473</c:v>
                </c:pt>
                <c:pt idx="8915">
                  <c:v>71478</c:v>
                </c:pt>
                <c:pt idx="8916">
                  <c:v>71483</c:v>
                </c:pt>
                <c:pt idx="8917">
                  <c:v>71492</c:v>
                </c:pt>
                <c:pt idx="8918">
                  <c:v>71509</c:v>
                </c:pt>
                <c:pt idx="8919">
                  <c:v>71524</c:v>
                </c:pt>
                <c:pt idx="8920">
                  <c:v>71545</c:v>
                </c:pt>
                <c:pt idx="8921">
                  <c:v>71549</c:v>
                </c:pt>
                <c:pt idx="8922">
                  <c:v>71551</c:v>
                </c:pt>
                <c:pt idx="8923">
                  <c:v>71587</c:v>
                </c:pt>
                <c:pt idx="8924">
                  <c:v>71591</c:v>
                </c:pt>
                <c:pt idx="8925">
                  <c:v>71602</c:v>
                </c:pt>
                <c:pt idx="8926">
                  <c:v>71605</c:v>
                </c:pt>
                <c:pt idx="8927">
                  <c:v>71611</c:v>
                </c:pt>
                <c:pt idx="8928">
                  <c:v>71616</c:v>
                </c:pt>
                <c:pt idx="8929">
                  <c:v>71619</c:v>
                </c:pt>
                <c:pt idx="8930">
                  <c:v>71621</c:v>
                </c:pt>
                <c:pt idx="8931">
                  <c:v>71626</c:v>
                </c:pt>
                <c:pt idx="8932">
                  <c:v>71653</c:v>
                </c:pt>
                <c:pt idx="8933">
                  <c:v>71654</c:v>
                </c:pt>
                <c:pt idx="8934">
                  <c:v>71667</c:v>
                </c:pt>
                <c:pt idx="8935">
                  <c:v>71699</c:v>
                </c:pt>
                <c:pt idx="8936">
                  <c:v>71704</c:v>
                </c:pt>
                <c:pt idx="8937">
                  <c:v>71717</c:v>
                </c:pt>
                <c:pt idx="8938">
                  <c:v>71718</c:v>
                </c:pt>
                <c:pt idx="8939">
                  <c:v>71723</c:v>
                </c:pt>
                <c:pt idx="8940">
                  <c:v>71725</c:v>
                </c:pt>
                <c:pt idx="8941">
                  <c:v>71730</c:v>
                </c:pt>
                <c:pt idx="8942">
                  <c:v>71733</c:v>
                </c:pt>
                <c:pt idx="8943">
                  <c:v>71771</c:v>
                </c:pt>
                <c:pt idx="8944">
                  <c:v>71772</c:v>
                </c:pt>
                <c:pt idx="8945">
                  <c:v>71781</c:v>
                </c:pt>
                <c:pt idx="8946">
                  <c:v>71796</c:v>
                </c:pt>
                <c:pt idx="8947">
                  <c:v>71801</c:v>
                </c:pt>
                <c:pt idx="8948">
                  <c:v>71806</c:v>
                </c:pt>
                <c:pt idx="8949">
                  <c:v>71836</c:v>
                </c:pt>
                <c:pt idx="8950">
                  <c:v>71845</c:v>
                </c:pt>
                <c:pt idx="8951">
                  <c:v>71851</c:v>
                </c:pt>
                <c:pt idx="8952">
                  <c:v>71855</c:v>
                </c:pt>
                <c:pt idx="8953">
                  <c:v>71870</c:v>
                </c:pt>
                <c:pt idx="8954">
                  <c:v>71880</c:v>
                </c:pt>
                <c:pt idx="8955">
                  <c:v>71883</c:v>
                </c:pt>
                <c:pt idx="8956">
                  <c:v>71884</c:v>
                </c:pt>
                <c:pt idx="8957">
                  <c:v>71890</c:v>
                </c:pt>
                <c:pt idx="8958">
                  <c:v>71904</c:v>
                </c:pt>
                <c:pt idx="8959">
                  <c:v>71906</c:v>
                </c:pt>
                <c:pt idx="8960">
                  <c:v>71920</c:v>
                </c:pt>
                <c:pt idx="8961">
                  <c:v>71928</c:v>
                </c:pt>
                <c:pt idx="8962">
                  <c:v>71935</c:v>
                </c:pt>
                <c:pt idx="8963">
                  <c:v>71947</c:v>
                </c:pt>
                <c:pt idx="8964">
                  <c:v>71950</c:v>
                </c:pt>
                <c:pt idx="8965">
                  <c:v>71952</c:v>
                </c:pt>
                <c:pt idx="8966">
                  <c:v>71954</c:v>
                </c:pt>
                <c:pt idx="8967">
                  <c:v>71958</c:v>
                </c:pt>
                <c:pt idx="8968">
                  <c:v>71967</c:v>
                </c:pt>
                <c:pt idx="8969">
                  <c:v>71970</c:v>
                </c:pt>
                <c:pt idx="8970">
                  <c:v>71981</c:v>
                </c:pt>
                <c:pt idx="8971">
                  <c:v>71985</c:v>
                </c:pt>
                <c:pt idx="8972">
                  <c:v>71993</c:v>
                </c:pt>
                <c:pt idx="8973">
                  <c:v>71994</c:v>
                </c:pt>
                <c:pt idx="8974">
                  <c:v>72014</c:v>
                </c:pt>
                <c:pt idx="8975">
                  <c:v>72022</c:v>
                </c:pt>
                <c:pt idx="8976">
                  <c:v>72038</c:v>
                </c:pt>
                <c:pt idx="8977">
                  <c:v>72040</c:v>
                </c:pt>
                <c:pt idx="8978">
                  <c:v>72041</c:v>
                </c:pt>
                <c:pt idx="8979">
                  <c:v>72043</c:v>
                </c:pt>
                <c:pt idx="8980">
                  <c:v>72057</c:v>
                </c:pt>
                <c:pt idx="8981">
                  <c:v>72058</c:v>
                </c:pt>
                <c:pt idx="8982">
                  <c:v>72075</c:v>
                </c:pt>
                <c:pt idx="8983">
                  <c:v>72082</c:v>
                </c:pt>
                <c:pt idx="8984">
                  <c:v>72090</c:v>
                </c:pt>
                <c:pt idx="8985">
                  <c:v>72099</c:v>
                </c:pt>
                <c:pt idx="8986">
                  <c:v>72100</c:v>
                </c:pt>
                <c:pt idx="8987">
                  <c:v>72107</c:v>
                </c:pt>
                <c:pt idx="8988">
                  <c:v>72113</c:v>
                </c:pt>
                <c:pt idx="8989">
                  <c:v>72115</c:v>
                </c:pt>
                <c:pt idx="8990">
                  <c:v>72123</c:v>
                </c:pt>
                <c:pt idx="8991">
                  <c:v>72125</c:v>
                </c:pt>
                <c:pt idx="8992">
                  <c:v>72126</c:v>
                </c:pt>
                <c:pt idx="8993">
                  <c:v>72135</c:v>
                </c:pt>
                <c:pt idx="8994">
                  <c:v>72141</c:v>
                </c:pt>
                <c:pt idx="8995">
                  <c:v>72148</c:v>
                </c:pt>
                <c:pt idx="8996">
                  <c:v>72150</c:v>
                </c:pt>
                <c:pt idx="8997">
                  <c:v>72153</c:v>
                </c:pt>
                <c:pt idx="8998">
                  <c:v>72157</c:v>
                </c:pt>
                <c:pt idx="8999">
                  <c:v>72179</c:v>
                </c:pt>
                <c:pt idx="9000">
                  <c:v>72181</c:v>
                </c:pt>
                <c:pt idx="9001">
                  <c:v>72185</c:v>
                </c:pt>
                <c:pt idx="9002">
                  <c:v>72187</c:v>
                </c:pt>
                <c:pt idx="9003">
                  <c:v>72189</c:v>
                </c:pt>
                <c:pt idx="9004">
                  <c:v>72196</c:v>
                </c:pt>
                <c:pt idx="9005">
                  <c:v>72202</c:v>
                </c:pt>
                <c:pt idx="9006">
                  <c:v>72203</c:v>
                </c:pt>
                <c:pt idx="9007">
                  <c:v>72223</c:v>
                </c:pt>
                <c:pt idx="9008">
                  <c:v>72232</c:v>
                </c:pt>
                <c:pt idx="9009">
                  <c:v>72233</c:v>
                </c:pt>
                <c:pt idx="9010">
                  <c:v>72240</c:v>
                </c:pt>
                <c:pt idx="9011">
                  <c:v>72256</c:v>
                </c:pt>
                <c:pt idx="9012">
                  <c:v>72277</c:v>
                </c:pt>
                <c:pt idx="9013">
                  <c:v>72285</c:v>
                </c:pt>
                <c:pt idx="9014">
                  <c:v>72290</c:v>
                </c:pt>
                <c:pt idx="9015">
                  <c:v>72303</c:v>
                </c:pt>
                <c:pt idx="9016">
                  <c:v>72304</c:v>
                </c:pt>
                <c:pt idx="9017">
                  <c:v>72307</c:v>
                </c:pt>
                <c:pt idx="9018">
                  <c:v>72312</c:v>
                </c:pt>
                <c:pt idx="9019">
                  <c:v>72315</c:v>
                </c:pt>
                <c:pt idx="9020">
                  <c:v>72319</c:v>
                </c:pt>
                <c:pt idx="9021">
                  <c:v>72324</c:v>
                </c:pt>
                <c:pt idx="9022">
                  <c:v>72344</c:v>
                </c:pt>
                <c:pt idx="9023">
                  <c:v>72351</c:v>
                </c:pt>
                <c:pt idx="9024">
                  <c:v>72353</c:v>
                </c:pt>
                <c:pt idx="9025">
                  <c:v>72367</c:v>
                </c:pt>
                <c:pt idx="9026">
                  <c:v>72370</c:v>
                </c:pt>
                <c:pt idx="9027">
                  <c:v>72386</c:v>
                </c:pt>
                <c:pt idx="9028">
                  <c:v>72399</c:v>
                </c:pt>
                <c:pt idx="9029">
                  <c:v>72413</c:v>
                </c:pt>
                <c:pt idx="9030">
                  <c:v>72424</c:v>
                </c:pt>
                <c:pt idx="9031">
                  <c:v>72428</c:v>
                </c:pt>
                <c:pt idx="9032">
                  <c:v>72436</c:v>
                </c:pt>
                <c:pt idx="9033">
                  <c:v>72438</c:v>
                </c:pt>
                <c:pt idx="9034">
                  <c:v>72444</c:v>
                </c:pt>
                <c:pt idx="9035">
                  <c:v>72449</c:v>
                </c:pt>
                <c:pt idx="9036">
                  <c:v>72458</c:v>
                </c:pt>
                <c:pt idx="9037">
                  <c:v>72465</c:v>
                </c:pt>
                <c:pt idx="9038">
                  <c:v>72474</c:v>
                </c:pt>
                <c:pt idx="9039">
                  <c:v>72478</c:v>
                </c:pt>
                <c:pt idx="9040">
                  <c:v>72485</c:v>
                </c:pt>
                <c:pt idx="9041">
                  <c:v>72490</c:v>
                </c:pt>
                <c:pt idx="9042">
                  <c:v>72506</c:v>
                </c:pt>
                <c:pt idx="9043">
                  <c:v>72508</c:v>
                </c:pt>
                <c:pt idx="9044">
                  <c:v>72522</c:v>
                </c:pt>
                <c:pt idx="9045">
                  <c:v>72528</c:v>
                </c:pt>
                <c:pt idx="9046">
                  <c:v>72541</c:v>
                </c:pt>
                <c:pt idx="9047">
                  <c:v>72543</c:v>
                </c:pt>
                <c:pt idx="9048">
                  <c:v>72550</c:v>
                </c:pt>
                <c:pt idx="9049">
                  <c:v>72556</c:v>
                </c:pt>
                <c:pt idx="9050">
                  <c:v>72557</c:v>
                </c:pt>
                <c:pt idx="9051">
                  <c:v>72565</c:v>
                </c:pt>
                <c:pt idx="9052">
                  <c:v>72570</c:v>
                </c:pt>
                <c:pt idx="9053">
                  <c:v>72581</c:v>
                </c:pt>
                <c:pt idx="9054">
                  <c:v>72582</c:v>
                </c:pt>
                <c:pt idx="9055">
                  <c:v>72584</c:v>
                </c:pt>
                <c:pt idx="9056">
                  <c:v>72585</c:v>
                </c:pt>
                <c:pt idx="9057">
                  <c:v>72586</c:v>
                </c:pt>
                <c:pt idx="9058">
                  <c:v>72588</c:v>
                </c:pt>
                <c:pt idx="9059">
                  <c:v>72598</c:v>
                </c:pt>
                <c:pt idx="9060">
                  <c:v>72605</c:v>
                </c:pt>
                <c:pt idx="9061">
                  <c:v>72611</c:v>
                </c:pt>
                <c:pt idx="9062">
                  <c:v>72620</c:v>
                </c:pt>
                <c:pt idx="9063">
                  <c:v>72630</c:v>
                </c:pt>
                <c:pt idx="9064">
                  <c:v>72631</c:v>
                </c:pt>
                <c:pt idx="9065">
                  <c:v>72633</c:v>
                </c:pt>
                <c:pt idx="9066">
                  <c:v>72634</c:v>
                </c:pt>
                <c:pt idx="9067">
                  <c:v>72650</c:v>
                </c:pt>
                <c:pt idx="9068">
                  <c:v>72695</c:v>
                </c:pt>
                <c:pt idx="9069">
                  <c:v>72712</c:v>
                </c:pt>
                <c:pt idx="9070">
                  <c:v>72717</c:v>
                </c:pt>
                <c:pt idx="9071">
                  <c:v>72718</c:v>
                </c:pt>
                <c:pt idx="9072">
                  <c:v>72719</c:v>
                </c:pt>
                <c:pt idx="9073">
                  <c:v>72726</c:v>
                </c:pt>
                <c:pt idx="9074">
                  <c:v>72728</c:v>
                </c:pt>
                <c:pt idx="9075">
                  <c:v>72735</c:v>
                </c:pt>
                <c:pt idx="9076">
                  <c:v>72738</c:v>
                </c:pt>
                <c:pt idx="9077">
                  <c:v>72756</c:v>
                </c:pt>
                <c:pt idx="9078">
                  <c:v>72765</c:v>
                </c:pt>
                <c:pt idx="9079">
                  <c:v>72773</c:v>
                </c:pt>
                <c:pt idx="9080">
                  <c:v>72795</c:v>
                </c:pt>
                <c:pt idx="9081">
                  <c:v>72800</c:v>
                </c:pt>
                <c:pt idx="9082">
                  <c:v>72805</c:v>
                </c:pt>
                <c:pt idx="9083">
                  <c:v>72964</c:v>
                </c:pt>
                <c:pt idx="9084">
                  <c:v>72974</c:v>
                </c:pt>
                <c:pt idx="9085">
                  <c:v>72979</c:v>
                </c:pt>
                <c:pt idx="9086">
                  <c:v>72981</c:v>
                </c:pt>
                <c:pt idx="9087">
                  <c:v>72986</c:v>
                </c:pt>
                <c:pt idx="9088">
                  <c:v>72987</c:v>
                </c:pt>
                <c:pt idx="9089">
                  <c:v>72991</c:v>
                </c:pt>
                <c:pt idx="9090">
                  <c:v>72994</c:v>
                </c:pt>
                <c:pt idx="9091">
                  <c:v>73012</c:v>
                </c:pt>
                <c:pt idx="9092">
                  <c:v>73017</c:v>
                </c:pt>
                <c:pt idx="9093">
                  <c:v>73021</c:v>
                </c:pt>
                <c:pt idx="9094">
                  <c:v>73031</c:v>
                </c:pt>
                <c:pt idx="9095">
                  <c:v>73052</c:v>
                </c:pt>
                <c:pt idx="9096">
                  <c:v>73053</c:v>
                </c:pt>
                <c:pt idx="9097">
                  <c:v>73080</c:v>
                </c:pt>
                <c:pt idx="9098">
                  <c:v>73083</c:v>
                </c:pt>
                <c:pt idx="9099">
                  <c:v>73087</c:v>
                </c:pt>
                <c:pt idx="9100">
                  <c:v>73111</c:v>
                </c:pt>
                <c:pt idx="9101">
                  <c:v>73120</c:v>
                </c:pt>
                <c:pt idx="9102">
                  <c:v>73131</c:v>
                </c:pt>
                <c:pt idx="9103">
                  <c:v>73134</c:v>
                </c:pt>
                <c:pt idx="9104">
                  <c:v>73136</c:v>
                </c:pt>
                <c:pt idx="9105">
                  <c:v>73141</c:v>
                </c:pt>
                <c:pt idx="9106">
                  <c:v>73142</c:v>
                </c:pt>
                <c:pt idx="9107">
                  <c:v>73144</c:v>
                </c:pt>
                <c:pt idx="9108">
                  <c:v>73159</c:v>
                </c:pt>
                <c:pt idx="9109">
                  <c:v>73167</c:v>
                </c:pt>
                <c:pt idx="9110">
                  <c:v>73172</c:v>
                </c:pt>
                <c:pt idx="9111">
                  <c:v>73184</c:v>
                </c:pt>
                <c:pt idx="9112">
                  <c:v>73186</c:v>
                </c:pt>
                <c:pt idx="9113">
                  <c:v>73188</c:v>
                </c:pt>
                <c:pt idx="9114">
                  <c:v>73190</c:v>
                </c:pt>
                <c:pt idx="9115">
                  <c:v>73203</c:v>
                </c:pt>
                <c:pt idx="9116">
                  <c:v>73204</c:v>
                </c:pt>
                <c:pt idx="9117">
                  <c:v>73206</c:v>
                </c:pt>
                <c:pt idx="9118">
                  <c:v>73208</c:v>
                </c:pt>
                <c:pt idx="9119">
                  <c:v>73209</c:v>
                </c:pt>
                <c:pt idx="9120">
                  <c:v>73218</c:v>
                </c:pt>
                <c:pt idx="9121">
                  <c:v>73219</c:v>
                </c:pt>
                <c:pt idx="9122">
                  <c:v>73222</c:v>
                </c:pt>
                <c:pt idx="9123">
                  <c:v>73229</c:v>
                </c:pt>
                <c:pt idx="9124">
                  <c:v>73235</c:v>
                </c:pt>
                <c:pt idx="9125">
                  <c:v>73239</c:v>
                </c:pt>
                <c:pt idx="9126">
                  <c:v>73241</c:v>
                </c:pt>
                <c:pt idx="9127">
                  <c:v>73245</c:v>
                </c:pt>
                <c:pt idx="9128">
                  <c:v>73252</c:v>
                </c:pt>
                <c:pt idx="9129">
                  <c:v>73259</c:v>
                </c:pt>
                <c:pt idx="9130">
                  <c:v>73275</c:v>
                </c:pt>
                <c:pt idx="9131">
                  <c:v>73289</c:v>
                </c:pt>
                <c:pt idx="9132">
                  <c:v>73291</c:v>
                </c:pt>
                <c:pt idx="9133">
                  <c:v>73302</c:v>
                </c:pt>
                <c:pt idx="9134">
                  <c:v>73304</c:v>
                </c:pt>
                <c:pt idx="9135">
                  <c:v>73305</c:v>
                </c:pt>
                <c:pt idx="9136">
                  <c:v>73306</c:v>
                </c:pt>
                <c:pt idx="9137">
                  <c:v>73307</c:v>
                </c:pt>
                <c:pt idx="9138">
                  <c:v>73315</c:v>
                </c:pt>
                <c:pt idx="9139">
                  <c:v>73316</c:v>
                </c:pt>
                <c:pt idx="9140">
                  <c:v>73329</c:v>
                </c:pt>
                <c:pt idx="9141">
                  <c:v>73336</c:v>
                </c:pt>
                <c:pt idx="9142">
                  <c:v>73344</c:v>
                </c:pt>
                <c:pt idx="9143">
                  <c:v>73357</c:v>
                </c:pt>
                <c:pt idx="9144">
                  <c:v>73403</c:v>
                </c:pt>
                <c:pt idx="9145">
                  <c:v>73417</c:v>
                </c:pt>
                <c:pt idx="9146">
                  <c:v>73418</c:v>
                </c:pt>
                <c:pt idx="9147">
                  <c:v>73422</c:v>
                </c:pt>
                <c:pt idx="9148">
                  <c:v>73423</c:v>
                </c:pt>
                <c:pt idx="9149">
                  <c:v>73427</c:v>
                </c:pt>
                <c:pt idx="9150">
                  <c:v>73428</c:v>
                </c:pt>
                <c:pt idx="9151">
                  <c:v>73434</c:v>
                </c:pt>
                <c:pt idx="9152">
                  <c:v>73461</c:v>
                </c:pt>
                <c:pt idx="9153">
                  <c:v>73483</c:v>
                </c:pt>
                <c:pt idx="9154">
                  <c:v>73523</c:v>
                </c:pt>
                <c:pt idx="9155">
                  <c:v>73531</c:v>
                </c:pt>
                <c:pt idx="9156">
                  <c:v>73541</c:v>
                </c:pt>
                <c:pt idx="9157">
                  <c:v>73547</c:v>
                </c:pt>
                <c:pt idx="9158">
                  <c:v>73549</c:v>
                </c:pt>
                <c:pt idx="9159">
                  <c:v>73551</c:v>
                </c:pt>
                <c:pt idx="9160">
                  <c:v>73554</c:v>
                </c:pt>
                <c:pt idx="9161">
                  <c:v>73555</c:v>
                </c:pt>
                <c:pt idx="9162">
                  <c:v>73566</c:v>
                </c:pt>
                <c:pt idx="9163">
                  <c:v>73574</c:v>
                </c:pt>
                <c:pt idx="9164">
                  <c:v>73577</c:v>
                </c:pt>
                <c:pt idx="9165">
                  <c:v>73581</c:v>
                </c:pt>
                <c:pt idx="9166">
                  <c:v>73588</c:v>
                </c:pt>
                <c:pt idx="9167">
                  <c:v>73589</c:v>
                </c:pt>
                <c:pt idx="9168">
                  <c:v>73591</c:v>
                </c:pt>
                <c:pt idx="9169">
                  <c:v>73602</c:v>
                </c:pt>
                <c:pt idx="9170">
                  <c:v>73610</c:v>
                </c:pt>
                <c:pt idx="9171">
                  <c:v>73613</c:v>
                </c:pt>
                <c:pt idx="9172">
                  <c:v>73620</c:v>
                </c:pt>
                <c:pt idx="9173">
                  <c:v>73625</c:v>
                </c:pt>
                <c:pt idx="9174">
                  <c:v>73627</c:v>
                </c:pt>
                <c:pt idx="9175">
                  <c:v>73628</c:v>
                </c:pt>
                <c:pt idx="9176">
                  <c:v>73632</c:v>
                </c:pt>
                <c:pt idx="9177">
                  <c:v>73633</c:v>
                </c:pt>
                <c:pt idx="9178">
                  <c:v>73642</c:v>
                </c:pt>
                <c:pt idx="9179">
                  <c:v>73651</c:v>
                </c:pt>
                <c:pt idx="9180">
                  <c:v>73652</c:v>
                </c:pt>
                <c:pt idx="9181">
                  <c:v>73654</c:v>
                </c:pt>
                <c:pt idx="9182">
                  <c:v>73656</c:v>
                </c:pt>
                <c:pt idx="9183">
                  <c:v>73659</c:v>
                </c:pt>
                <c:pt idx="9184">
                  <c:v>73673</c:v>
                </c:pt>
                <c:pt idx="9185">
                  <c:v>73677</c:v>
                </c:pt>
                <c:pt idx="9186">
                  <c:v>73690</c:v>
                </c:pt>
                <c:pt idx="9187">
                  <c:v>73698</c:v>
                </c:pt>
                <c:pt idx="9188">
                  <c:v>73699</c:v>
                </c:pt>
                <c:pt idx="9189">
                  <c:v>73711</c:v>
                </c:pt>
                <c:pt idx="9190">
                  <c:v>73720</c:v>
                </c:pt>
                <c:pt idx="9191">
                  <c:v>73723</c:v>
                </c:pt>
                <c:pt idx="9192">
                  <c:v>73729</c:v>
                </c:pt>
                <c:pt idx="9193">
                  <c:v>73733</c:v>
                </c:pt>
                <c:pt idx="9194">
                  <c:v>73735</c:v>
                </c:pt>
                <c:pt idx="9195">
                  <c:v>73739</c:v>
                </c:pt>
                <c:pt idx="9196">
                  <c:v>73742</c:v>
                </c:pt>
                <c:pt idx="9197">
                  <c:v>73745</c:v>
                </c:pt>
                <c:pt idx="9198">
                  <c:v>73763</c:v>
                </c:pt>
                <c:pt idx="9199">
                  <c:v>73774</c:v>
                </c:pt>
                <c:pt idx="9200">
                  <c:v>73776</c:v>
                </c:pt>
                <c:pt idx="9201">
                  <c:v>73790</c:v>
                </c:pt>
                <c:pt idx="9202">
                  <c:v>73795</c:v>
                </c:pt>
                <c:pt idx="9203">
                  <c:v>73800</c:v>
                </c:pt>
                <c:pt idx="9204">
                  <c:v>73801</c:v>
                </c:pt>
                <c:pt idx="9205">
                  <c:v>73809</c:v>
                </c:pt>
                <c:pt idx="9206">
                  <c:v>73822</c:v>
                </c:pt>
                <c:pt idx="9207">
                  <c:v>73832</c:v>
                </c:pt>
                <c:pt idx="9208">
                  <c:v>73842</c:v>
                </c:pt>
                <c:pt idx="9209">
                  <c:v>73847</c:v>
                </c:pt>
                <c:pt idx="9210">
                  <c:v>73881</c:v>
                </c:pt>
                <c:pt idx="9211">
                  <c:v>73899</c:v>
                </c:pt>
                <c:pt idx="9212">
                  <c:v>73929</c:v>
                </c:pt>
                <c:pt idx="9213">
                  <c:v>73930</c:v>
                </c:pt>
                <c:pt idx="9214">
                  <c:v>73956</c:v>
                </c:pt>
                <c:pt idx="9215">
                  <c:v>73957</c:v>
                </c:pt>
                <c:pt idx="9216">
                  <c:v>73960</c:v>
                </c:pt>
                <c:pt idx="9217">
                  <c:v>73970</c:v>
                </c:pt>
                <c:pt idx="9218">
                  <c:v>73972</c:v>
                </c:pt>
                <c:pt idx="9219">
                  <c:v>73975</c:v>
                </c:pt>
                <c:pt idx="9220">
                  <c:v>73985</c:v>
                </c:pt>
                <c:pt idx="9221">
                  <c:v>73988</c:v>
                </c:pt>
                <c:pt idx="9222">
                  <c:v>74001</c:v>
                </c:pt>
                <c:pt idx="9223">
                  <c:v>74002</c:v>
                </c:pt>
                <c:pt idx="9224">
                  <c:v>74005</c:v>
                </c:pt>
                <c:pt idx="9225">
                  <c:v>74018</c:v>
                </c:pt>
                <c:pt idx="9226">
                  <c:v>74025</c:v>
                </c:pt>
                <c:pt idx="9227">
                  <c:v>74030</c:v>
                </c:pt>
                <c:pt idx="9228">
                  <c:v>74032</c:v>
                </c:pt>
                <c:pt idx="9229">
                  <c:v>74039</c:v>
                </c:pt>
                <c:pt idx="9230">
                  <c:v>74047</c:v>
                </c:pt>
                <c:pt idx="9231">
                  <c:v>74049</c:v>
                </c:pt>
                <c:pt idx="9232">
                  <c:v>74052</c:v>
                </c:pt>
                <c:pt idx="9233">
                  <c:v>74066</c:v>
                </c:pt>
                <c:pt idx="9234">
                  <c:v>74068</c:v>
                </c:pt>
                <c:pt idx="9235">
                  <c:v>74069</c:v>
                </c:pt>
                <c:pt idx="9236">
                  <c:v>74081</c:v>
                </c:pt>
                <c:pt idx="9237">
                  <c:v>74082</c:v>
                </c:pt>
                <c:pt idx="9238">
                  <c:v>74095</c:v>
                </c:pt>
                <c:pt idx="9239">
                  <c:v>74113</c:v>
                </c:pt>
                <c:pt idx="9240">
                  <c:v>74117</c:v>
                </c:pt>
                <c:pt idx="9241">
                  <c:v>74138</c:v>
                </c:pt>
                <c:pt idx="9242">
                  <c:v>74149</c:v>
                </c:pt>
                <c:pt idx="9243">
                  <c:v>74167</c:v>
                </c:pt>
                <c:pt idx="9244">
                  <c:v>74172</c:v>
                </c:pt>
                <c:pt idx="9245">
                  <c:v>74183</c:v>
                </c:pt>
                <c:pt idx="9246">
                  <c:v>74194</c:v>
                </c:pt>
                <c:pt idx="9247">
                  <c:v>74205</c:v>
                </c:pt>
                <c:pt idx="9248">
                  <c:v>74212</c:v>
                </c:pt>
                <c:pt idx="9249">
                  <c:v>74217</c:v>
                </c:pt>
                <c:pt idx="9250">
                  <c:v>74232</c:v>
                </c:pt>
                <c:pt idx="9251">
                  <c:v>74246</c:v>
                </c:pt>
                <c:pt idx="9252">
                  <c:v>74251</c:v>
                </c:pt>
                <c:pt idx="9253">
                  <c:v>74255</c:v>
                </c:pt>
                <c:pt idx="9254">
                  <c:v>74256</c:v>
                </c:pt>
                <c:pt idx="9255">
                  <c:v>74275</c:v>
                </c:pt>
                <c:pt idx="9256">
                  <c:v>74277</c:v>
                </c:pt>
                <c:pt idx="9257">
                  <c:v>74299</c:v>
                </c:pt>
                <c:pt idx="9258">
                  <c:v>74303</c:v>
                </c:pt>
                <c:pt idx="9259">
                  <c:v>74305</c:v>
                </c:pt>
                <c:pt idx="9260">
                  <c:v>74311</c:v>
                </c:pt>
                <c:pt idx="9261">
                  <c:v>74314</c:v>
                </c:pt>
                <c:pt idx="9262">
                  <c:v>74325</c:v>
                </c:pt>
                <c:pt idx="9263">
                  <c:v>74326</c:v>
                </c:pt>
                <c:pt idx="9264">
                  <c:v>74334</c:v>
                </c:pt>
                <c:pt idx="9265">
                  <c:v>74336</c:v>
                </c:pt>
                <c:pt idx="9266">
                  <c:v>74337</c:v>
                </c:pt>
                <c:pt idx="9267">
                  <c:v>74340</c:v>
                </c:pt>
                <c:pt idx="9268">
                  <c:v>74352</c:v>
                </c:pt>
                <c:pt idx="9269">
                  <c:v>74358</c:v>
                </c:pt>
                <c:pt idx="9270">
                  <c:v>74367</c:v>
                </c:pt>
                <c:pt idx="9271">
                  <c:v>74375</c:v>
                </c:pt>
                <c:pt idx="9272">
                  <c:v>74382</c:v>
                </c:pt>
                <c:pt idx="9273">
                  <c:v>74391</c:v>
                </c:pt>
                <c:pt idx="9274">
                  <c:v>74397</c:v>
                </c:pt>
                <c:pt idx="9275">
                  <c:v>74401</c:v>
                </c:pt>
                <c:pt idx="9276">
                  <c:v>74409</c:v>
                </c:pt>
                <c:pt idx="9277">
                  <c:v>74424</c:v>
                </c:pt>
                <c:pt idx="9278">
                  <c:v>74425</c:v>
                </c:pt>
                <c:pt idx="9279">
                  <c:v>74426</c:v>
                </c:pt>
                <c:pt idx="9280">
                  <c:v>74429</c:v>
                </c:pt>
                <c:pt idx="9281">
                  <c:v>74432</c:v>
                </c:pt>
                <c:pt idx="9282">
                  <c:v>74444</c:v>
                </c:pt>
                <c:pt idx="9283">
                  <c:v>74477</c:v>
                </c:pt>
                <c:pt idx="9284">
                  <c:v>74485</c:v>
                </c:pt>
                <c:pt idx="9285">
                  <c:v>74511</c:v>
                </c:pt>
                <c:pt idx="9286">
                  <c:v>74516</c:v>
                </c:pt>
                <c:pt idx="9287">
                  <c:v>74517</c:v>
                </c:pt>
                <c:pt idx="9288">
                  <c:v>74545</c:v>
                </c:pt>
                <c:pt idx="9289">
                  <c:v>74550</c:v>
                </c:pt>
                <c:pt idx="9290">
                  <c:v>74556</c:v>
                </c:pt>
                <c:pt idx="9291">
                  <c:v>74562</c:v>
                </c:pt>
                <c:pt idx="9292">
                  <c:v>74580</c:v>
                </c:pt>
                <c:pt idx="9293">
                  <c:v>74582</c:v>
                </c:pt>
                <c:pt idx="9294">
                  <c:v>74587</c:v>
                </c:pt>
                <c:pt idx="9295">
                  <c:v>74592</c:v>
                </c:pt>
                <c:pt idx="9296">
                  <c:v>74596</c:v>
                </c:pt>
                <c:pt idx="9297">
                  <c:v>74597</c:v>
                </c:pt>
                <c:pt idx="9298">
                  <c:v>74604</c:v>
                </c:pt>
                <c:pt idx="9299">
                  <c:v>74605</c:v>
                </c:pt>
                <c:pt idx="9300">
                  <c:v>74606</c:v>
                </c:pt>
                <c:pt idx="9301">
                  <c:v>74617</c:v>
                </c:pt>
                <c:pt idx="9302">
                  <c:v>74619</c:v>
                </c:pt>
                <c:pt idx="9303">
                  <c:v>74620</c:v>
                </c:pt>
                <c:pt idx="9304">
                  <c:v>74628</c:v>
                </c:pt>
                <c:pt idx="9305">
                  <c:v>74635</c:v>
                </c:pt>
                <c:pt idx="9306">
                  <c:v>74636</c:v>
                </c:pt>
                <c:pt idx="9307">
                  <c:v>74649</c:v>
                </c:pt>
                <c:pt idx="9308">
                  <c:v>74653</c:v>
                </c:pt>
                <c:pt idx="9309">
                  <c:v>74655</c:v>
                </c:pt>
                <c:pt idx="9310">
                  <c:v>74672</c:v>
                </c:pt>
                <c:pt idx="9311">
                  <c:v>74673</c:v>
                </c:pt>
                <c:pt idx="9312">
                  <c:v>74685</c:v>
                </c:pt>
                <c:pt idx="9313">
                  <c:v>74713</c:v>
                </c:pt>
                <c:pt idx="9314">
                  <c:v>74721</c:v>
                </c:pt>
                <c:pt idx="9315">
                  <c:v>74724</c:v>
                </c:pt>
                <c:pt idx="9316">
                  <c:v>74726</c:v>
                </c:pt>
                <c:pt idx="9317">
                  <c:v>74730</c:v>
                </c:pt>
                <c:pt idx="9318">
                  <c:v>74744</c:v>
                </c:pt>
                <c:pt idx="9319">
                  <c:v>74762</c:v>
                </c:pt>
                <c:pt idx="9320">
                  <c:v>74774</c:v>
                </c:pt>
                <c:pt idx="9321">
                  <c:v>74781</c:v>
                </c:pt>
                <c:pt idx="9322">
                  <c:v>74789</c:v>
                </c:pt>
                <c:pt idx="9323">
                  <c:v>74790</c:v>
                </c:pt>
                <c:pt idx="9324">
                  <c:v>74791</c:v>
                </c:pt>
                <c:pt idx="9325">
                  <c:v>74812</c:v>
                </c:pt>
                <c:pt idx="9326">
                  <c:v>74813</c:v>
                </c:pt>
                <c:pt idx="9327">
                  <c:v>74816</c:v>
                </c:pt>
                <c:pt idx="9328">
                  <c:v>74817</c:v>
                </c:pt>
                <c:pt idx="9329">
                  <c:v>74823</c:v>
                </c:pt>
                <c:pt idx="9330">
                  <c:v>74833</c:v>
                </c:pt>
                <c:pt idx="9331">
                  <c:v>74840</c:v>
                </c:pt>
                <c:pt idx="9332">
                  <c:v>74845</c:v>
                </c:pt>
                <c:pt idx="9333">
                  <c:v>74848</c:v>
                </c:pt>
                <c:pt idx="9334">
                  <c:v>74852</c:v>
                </c:pt>
                <c:pt idx="9335">
                  <c:v>74858</c:v>
                </c:pt>
                <c:pt idx="9336">
                  <c:v>74861</c:v>
                </c:pt>
                <c:pt idx="9337">
                  <c:v>74868</c:v>
                </c:pt>
                <c:pt idx="9338">
                  <c:v>74872</c:v>
                </c:pt>
                <c:pt idx="9339">
                  <c:v>74884</c:v>
                </c:pt>
                <c:pt idx="9340">
                  <c:v>74906</c:v>
                </c:pt>
                <c:pt idx="9341">
                  <c:v>74920</c:v>
                </c:pt>
                <c:pt idx="9342">
                  <c:v>74923</c:v>
                </c:pt>
                <c:pt idx="9343">
                  <c:v>74931</c:v>
                </c:pt>
                <c:pt idx="9344">
                  <c:v>74943</c:v>
                </c:pt>
                <c:pt idx="9345">
                  <c:v>74946</c:v>
                </c:pt>
                <c:pt idx="9346">
                  <c:v>74947</c:v>
                </c:pt>
                <c:pt idx="9347">
                  <c:v>74969</c:v>
                </c:pt>
                <c:pt idx="9348">
                  <c:v>74971</c:v>
                </c:pt>
                <c:pt idx="9349">
                  <c:v>74985</c:v>
                </c:pt>
                <c:pt idx="9350">
                  <c:v>74991</c:v>
                </c:pt>
                <c:pt idx="9351">
                  <c:v>74998</c:v>
                </c:pt>
                <c:pt idx="9352">
                  <c:v>75000</c:v>
                </c:pt>
                <c:pt idx="9353">
                  <c:v>75028</c:v>
                </c:pt>
                <c:pt idx="9354">
                  <c:v>75032</c:v>
                </c:pt>
                <c:pt idx="9355">
                  <c:v>75039</c:v>
                </c:pt>
                <c:pt idx="9356">
                  <c:v>75041</c:v>
                </c:pt>
                <c:pt idx="9357">
                  <c:v>75042</c:v>
                </c:pt>
                <c:pt idx="9358">
                  <c:v>75048</c:v>
                </c:pt>
                <c:pt idx="9359">
                  <c:v>75069</c:v>
                </c:pt>
                <c:pt idx="9360">
                  <c:v>75071</c:v>
                </c:pt>
                <c:pt idx="9361">
                  <c:v>75073</c:v>
                </c:pt>
                <c:pt idx="9362">
                  <c:v>75075</c:v>
                </c:pt>
                <c:pt idx="9363">
                  <c:v>75077</c:v>
                </c:pt>
                <c:pt idx="9364">
                  <c:v>75087</c:v>
                </c:pt>
                <c:pt idx="9365">
                  <c:v>75118</c:v>
                </c:pt>
                <c:pt idx="9366">
                  <c:v>75131</c:v>
                </c:pt>
                <c:pt idx="9367">
                  <c:v>75138</c:v>
                </c:pt>
                <c:pt idx="9368">
                  <c:v>75141</c:v>
                </c:pt>
                <c:pt idx="9369">
                  <c:v>75158</c:v>
                </c:pt>
                <c:pt idx="9370">
                  <c:v>75160</c:v>
                </c:pt>
                <c:pt idx="9371">
                  <c:v>75168</c:v>
                </c:pt>
                <c:pt idx="9372">
                  <c:v>75169</c:v>
                </c:pt>
                <c:pt idx="9373">
                  <c:v>75172</c:v>
                </c:pt>
                <c:pt idx="9374">
                  <c:v>75173</c:v>
                </c:pt>
                <c:pt idx="9375">
                  <c:v>75196</c:v>
                </c:pt>
                <c:pt idx="9376">
                  <c:v>75202</c:v>
                </c:pt>
                <c:pt idx="9377">
                  <c:v>75204</c:v>
                </c:pt>
                <c:pt idx="9378">
                  <c:v>75208</c:v>
                </c:pt>
                <c:pt idx="9379">
                  <c:v>75209</c:v>
                </c:pt>
                <c:pt idx="9380">
                  <c:v>75216</c:v>
                </c:pt>
                <c:pt idx="9381">
                  <c:v>75219</c:v>
                </c:pt>
                <c:pt idx="9382">
                  <c:v>75224</c:v>
                </c:pt>
                <c:pt idx="9383">
                  <c:v>75235</c:v>
                </c:pt>
                <c:pt idx="9384">
                  <c:v>75236</c:v>
                </c:pt>
                <c:pt idx="9385">
                  <c:v>75252</c:v>
                </c:pt>
                <c:pt idx="9386">
                  <c:v>75267</c:v>
                </c:pt>
                <c:pt idx="9387">
                  <c:v>75279</c:v>
                </c:pt>
                <c:pt idx="9388">
                  <c:v>75286</c:v>
                </c:pt>
                <c:pt idx="9389">
                  <c:v>75290</c:v>
                </c:pt>
                <c:pt idx="9390">
                  <c:v>75291</c:v>
                </c:pt>
                <c:pt idx="9391">
                  <c:v>75298</c:v>
                </c:pt>
                <c:pt idx="9392">
                  <c:v>75315</c:v>
                </c:pt>
                <c:pt idx="9393">
                  <c:v>75326</c:v>
                </c:pt>
                <c:pt idx="9394">
                  <c:v>75329</c:v>
                </c:pt>
                <c:pt idx="9395">
                  <c:v>75343</c:v>
                </c:pt>
                <c:pt idx="9396">
                  <c:v>75344</c:v>
                </c:pt>
                <c:pt idx="9397">
                  <c:v>75345</c:v>
                </c:pt>
                <c:pt idx="9398">
                  <c:v>75359</c:v>
                </c:pt>
                <c:pt idx="9399">
                  <c:v>75371</c:v>
                </c:pt>
                <c:pt idx="9400">
                  <c:v>75381</c:v>
                </c:pt>
                <c:pt idx="9401">
                  <c:v>75385</c:v>
                </c:pt>
                <c:pt idx="9402">
                  <c:v>75398</c:v>
                </c:pt>
                <c:pt idx="9403">
                  <c:v>75407</c:v>
                </c:pt>
                <c:pt idx="9404">
                  <c:v>75413</c:v>
                </c:pt>
                <c:pt idx="9405">
                  <c:v>75417</c:v>
                </c:pt>
                <c:pt idx="9406">
                  <c:v>75436</c:v>
                </c:pt>
                <c:pt idx="9407">
                  <c:v>75445</c:v>
                </c:pt>
                <c:pt idx="9408">
                  <c:v>75466</c:v>
                </c:pt>
                <c:pt idx="9409">
                  <c:v>75468</c:v>
                </c:pt>
                <c:pt idx="9410">
                  <c:v>75470</c:v>
                </c:pt>
                <c:pt idx="9411">
                  <c:v>75482</c:v>
                </c:pt>
                <c:pt idx="9412">
                  <c:v>75498</c:v>
                </c:pt>
                <c:pt idx="9413">
                  <c:v>75501</c:v>
                </c:pt>
                <c:pt idx="9414">
                  <c:v>75503</c:v>
                </c:pt>
                <c:pt idx="9415">
                  <c:v>75504</c:v>
                </c:pt>
                <c:pt idx="9416">
                  <c:v>75508</c:v>
                </c:pt>
                <c:pt idx="9417">
                  <c:v>75514</c:v>
                </c:pt>
                <c:pt idx="9418">
                  <c:v>75518</c:v>
                </c:pt>
                <c:pt idx="9419">
                  <c:v>75520</c:v>
                </c:pt>
                <c:pt idx="9420">
                  <c:v>75521</c:v>
                </c:pt>
                <c:pt idx="9421">
                  <c:v>75523</c:v>
                </c:pt>
                <c:pt idx="9422">
                  <c:v>75527</c:v>
                </c:pt>
                <c:pt idx="9423">
                  <c:v>75529</c:v>
                </c:pt>
                <c:pt idx="9424">
                  <c:v>75538</c:v>
                </c:pt>
                <c:pt idx="9425">
                  <c:v>75562</c:v>
                </c:pt>
                <c:pt idx="9426">
                  <c:v>75570</c:v>
                </c:pt>
                <c:pt idx="9427">
                  <c:v>75574</c:v>
                </c:pt>
                <c:pt idx="9428">
                  <c:v>75580</c:v>
                </c:pt>
                <c:pt idx="9429">
                  <c:v>75601</c:v>
                </c:pt>
                <c:pt idx="9430">
                  <c:v>75612</c:v>
                </c:pt>
                <c:pt idx="9431">
                  <c:v>75619</c:v>
                </c:pt>
                <c:pt idx="9432">
                  <c:v>75626</c:v>
                </c:pt>
                <c:pt idx="9433">
                  <c:v>75627</c:v>
                </c:pt>
                <c:pt idx="9434">
                  <c:v>75639</c:v>
                </c:pt>
                <c:pt idx="9435">
                  <c:v>75640</c:v>
                </c:pt>
                <c:pt idx="9436">
                  <c:v>75657</c:v>
                </c:pt>
                <c:pt idx="9437">
                  <c:v>75673</c:v>
                </c:pt>
                <c:pt idx="9438">
                  <c:v>75679</c:v>
                </c:pt>
                <c:pt idx="9439">
                  <c:v>75688</c:v>
                </c:pt>
                <c:pt idx="9440">
                  <c:v>75690</c:v>
                </c:pt>
                <c:pt idx="9441">
                  <c:v>75691</c:v>
                </c:pt>
                <c:pt idx="9442">
                  <c:v>75697</c:v>
                </c:pt>
                <c:pt idx="9443">
                  <c:v>75701</c:v>
                </c:pt>
                <c:pt idx="9444">
                  <c:v>75705</c:v>
                </c:pt>
                <c:pt idx="9445">
                  <c:v>75714</c:v>
                </c:pt>
                <c:pt idx="9446">
                  <c:v>75716</c:v>
                </c:pt>
                <c:pt idx="9447">
                  <c:v>75725</c:v>
                </c:pt>
                <c:pt idx="9448">
                  <c:v>75735</c:v>
                </c:pt>
                <c:pt idx="9449">
                  <c:v>75737</c:v>
                </c:pt>
                <c:pt idx="9450">
                  <c:v>75739</c:v>
                </c:pt>
                <c:pt idx="9451">
                  <c:v>75767</c:v>
                </c:pt>
                <c:pt idx="9452">
                  <c:v>75779</c:v>
                </c:pt>
                <c:pt idx="9453">
                  <c:v>75780</c:v>
                </c:pt>
                <c:pt idx="9454">
                  <c:v>75788</c:v>
                </c:pt>
                <c:pt idx="9455">
                  <c:v>75789</c:v>
                </c:pt>
                <c:pt idx="9456">
                  <c:v>75794</c:v>
                </c:pt>
                <c:pt idx="9457">
                  <c:v>75795</c:v>
                </c:pt>
                <c:pt idx="9458">
                  <c:v>75798</c:v>
                </c:pt>
                <c:pt idx="9459">
                  <c:v>75807</c:v>
                </c:pt>
                <c:pt idx="9460">
                  <c:v>75810</c:v>
                </c:pt>
                <c:pt idx="9461">
                  <c:v>75814</c:v>
                </c:pt>
                <c:pt idx="9462">
                  <c:v>75831</c:v>
                </c:pt>
                <c:pt idx="9463">
                  <c:v>75846</c:v>
                </c:pt>
                <c:pt idx="9464">
                  <c:v>75847</c:v>
                </c:pt>
                <c:pt idx="9465">
                  <c:v>75861</c:v>
                </c:pt>
                <c:pt idx="9466">
                  <c:v>75871</c:v>
                </c:pt>
                <c:pt idx="9467">
                  <c:v>75873</c:v>
                </c:pt>
                <c:pt idx="9468">
                  <c:v>75889</c:v>
                </c:pt>
                <c:pt idx="9469">
                  <c:v>75893</c:v>
                </c:pt>
                <c:pt idx="9470">
                  <c:v>75894</c:v>
                </c:pt>
                <c:pt idx="9471">
                  <c:v>75906</c:v>
                </c:pt>
                <c:pt idx="9472">
                  <c:v>75919</c:v>
                </c:pt>
                <c:pt idx="9473">
                  <c:v>75943</c:v>
                </c:pt>
                <c:pt idx="9474">
                  <c:v>75948</c:v>
                </c:pt>
                <c:pt idx="9475">
                  <c:v>75950</c:v>
                </c:pt>
                <c:pt idx="9476">
                  <c:v>75959</c:v>
                </c:pt>
                <c:pt idx="9477">
                  <c:v>75962</c:v>
                </c:pt>
                <c:pt idx="9478">
                  <c:v>75968</c:v>
                </c:pt>
                <c:pt idx="9479">
                  <c:v>75973</c:v>
                </c:pt>
                <c:pt idx="9480">
                  <c:v>75978</c:v>
                </c:pt>
                <c:pt idx="9481">
                  <c:v>75986</c:v>
                </c:pt>
                <c:pt idx="9482">
                  <c:v>76066</c:v>
                </c:pt>
                <c:pt idx="9483">
                  <c:v>76081</c:v>
                </c:pt>
                <c:pt idx="9484">
                  <c:v>76110</c:v>
                </c:pt>
                <c:pt idx="9485">
                  <c:v>76120</c:v>
                </c:pt>
                <c:pt idx="9486">
                  <c:v>76122</c:v>
                </c:pt>
                <c:pt idx="9487">
                  <c:v>76125</c:v>
                </c:pt>
                <c:pt idx="9488">
                  <c:v>76127</c:v>
                </c:pt>
                <c:pt idx="9489">
                  <c:v>76146</c:v>
                </c:pt>
                <c:pt idx="9490">
                  <c:v>76147</c:v>
                </c:pt>
                <c:pt idx="9491">
                  <c:v>76151</c:v>
                </c:pt>
                <c:pt idx="9492">
                  <c:v>76152</c:v>
                </c:pt>
                <c:pt idx="9493">
                  <c:v>76165</c:v>
                </c:pt>
                <c:pt idx="9494">
                  <c:v>76168</c:v>
                </c:pt>
                <c:pt idx="9495">
                  <c:v>76186</c:v>
                </c:pt>
                <c:pt idx="9496">
                  <c:v>76201</c:v>
                </c:pt>
                <c:pt idx="9497">
                  <c:v>76204</c:v>
                </c:pt>
                <c:pt idx="9498">
                  <c:v>76212</c:v>
                </c:pt>
                <c:pt idx="9499">
                  <c:v>76241</c:v>
                </c:pt>
                <c:pt idx="9500">
                  <c:v>76246</c:v>
                </c:pt>
                <c:pt idx="9501">
                  <c:v>76247</c:v>
                </c:pt>
                <c:pt idx="9502">
                  <c:v>76249</c:v>
                </c:pt>
                <c:pt idx="9503">
                  <c:v>76250</c:v>
                </c:pt>
                <c:pt idx="9504">
                  <c:v>76251</c:v>
                </c:pt>
                <c:pt idx="9505">
                  <c:v>76255</c:v>
                </c:pt>
                <c:pt idx="9506">
                  <c:v>76256</c:v>
                </c:pt>
                <c:pt idx="9507">
                  <c:v>76261</c:v>
                </c:pt>
                <c:pt idx="9508">
                  <c:v>76265</c:v>
                </c:pt>
                <c:pt idx="9509">
                  <c:v>76268</c:v>
                </c:pt>
                <c:pt idx="9510">
                  <c:v>76283</c:v>
                </c:pt>
                <c:pt idx="9511">
                  <c:v>76293</c:v>
                </c:pt>
                <c:pt idx="9512">
                  <c:v>76294</c:v>
                </c:pt>
                <c:pt idx="9513">
                  <c:v>76303</c:v>
                </c:pt>
                <c:pt idx="9514">
                  <c:v>76304</c:v>
                </c:pt>
                <c:pt idx="9515">
                  <c:v>76347</c:v>
                </c:pt>
                <c:pt idx="9516">
                  <c:v>76350</c:v>
                </c:pt>
                <c:pt idx="9517">
                  <c:v>76368</c:v>
                </c:pt>
                <c:pt idx="9518">
                  <c:v>76374</c:v>
                </c:pt>
                <c:pt idx="9519">
                  <c:v>76377</c:v>
                </c:pt>
                <c:pt idx="9520">
                  <c:v>76392</c:v>
                </c:pt>
                <c:pt idx="9521">
                  <c:v>76394</c:v>
                </c:pt>
                <c:pt idx="9522">
                  <c:v>76397</c:v>
                </c:pt>
                <c:pt idx="9523">
                  <c:v>76400</c:v>
                </c:pt>
                <c:pt idx="9524">
                  <c:v>76402</c:v>
                </c:pt>
                <c:pt idx="9525">
                  <c:v>76403</c:v>
                </c:pt>
                <c:pt idx="9526">
                  <c:v>76404</c:v>
                </c:pt>
                <c:pt idx="9527">
                  <c:v>76405</c:v>
                </c:pt>
                <c:pt idx="9528">
                  <c:v>76409</c:v>
                </c:pt>
                <c:pt idx="9529">
                  <c:v>76413</c:v>
                </c:pt>
                <c:pt idx="9530">
                  <c:v>76423</c:v>
                </c:pt>
                <c:pt idx="9531">
                  <c:v>76427</c:v>
                </c:pt>
                <c:pt idx="9532">
                  <c:v>76428</c:v>
                </c:pt>
                <c:pt idx="9533">
                  <c:v>76434</c:v>
                </c:pt>
                <c:pt idx="9534">
                  <c:v>76447</c:v>
                </c:pt>
                <c:pt idx="9535">
                  <c:v>76455</c:v>
                </c:pt>
                <c:pt idx="9536">
                  <c:v>76459</c:v>
                </c:pt>
                <c:pt idx="9537">
                  <c:v>76461</c:v>
                </c:pt>
                <c:pt idx="9538">
                  <c:v>76463</c:v>
                </c:pt>
                <c:pt idx="9539">
                  <c:v>76471</c:v>
                </c:pt>
                <c:pt idx="9540">
                  <c:v>76480</c:v>
                </c:pt>
                <c:pt idx="9541">
                  <c:v>76505</c:v>
                </c:pt>
                <c:pt idx="9542">
                  <c:v>76509</c:v>
                </c:pt>
                <c:pt idx="9543">
                  <c:v>76516</c:v>
                </c:pt>
                <c:pt idx="9544">
                  <c:v>76518</c:v>
                </c:pt>
                <c:pt idx="9545">
                  <c:v>76545</c:v>
                </c:pt>
                <c:pt idx="9546">
                  <c:v>76553</c:v>
                </c:pt>
                <c:pt idx="9547">
                  <c:v>76555</c:v>
                </c:pt>
                <c:pt idx="9548">
                  <c:v>76563</c:v>
                </c:pt>
                <c:pt idx="9549">
                  <c:v>76570</c:v>
                </c:pt>
                <c:pt idx="9550">
                  <c:v>76623</c:v>
                </c:pt>
                <c:pt idx="9551">
                  <c:v>76629</c:v>
                </c:pt>
                <c:pt idx="9552">
                  <c:v>76649</c:v>
                </c:pt>
                <c:pt idx="9553">
                  <c:v>76663</c:v>
                </c:pt>
                <c:pt idx="9554">
                  <c:v>76714</c:v>
                </c:pt>
                <c:pt idx="9555">
                  <c:v>76718</c:v>
                </c:pt>
                <c:pt idx="9556">
                  <c:v>76727</c:v>
                </c:pt>
                <c:pt idx="9557">
                  <c:v>76764</c:v>
                </c:pt>
                <c:pt idx="9558">
                  <c:v>76769</c:v>
                </c:pt>
                <c:pt idx="9559">
                  <c:v>76771</c:v>
                </c:pt>
                <c:pt idx="9560">
                  <c:v>76774</c:v>
                </c:pt>
                <c:pt idx="9561">
                  <c:v>76775</c:v>
                </c:pt>
                <c:pt idx="9562">
                  <c:v>76779</c:v>
                </c:pt>
                <c:pt idx="9563">
                  <c:v>76785</c:v>
                </c:pt>
                <c:pt idx="9564">
                  <c:v>76790</c:v>
                </c:pt>
                <c:pt idx="9565">
                  <c:v>76798</c:v>
                </c:pt>
                <c:pt idx="9566">
                  <c:v>76803</c:v>
                </c:pt>
                <c:pt idx="9567">
                  <c:v>76804</c:v>
                </c:pt>
                <c:pt idx="9568">
                  <c:v>76822</c:v>
                </c:pt>
                <c:pt idx="9569">
                  <c:v>76825</c:v>
                </c:pt>
                <c:pt idx="9570">
                  <c:v>76829</c:v>
                </c:pt>
                <c:pt idx="9571">
                  <c:v>76835</c:v>
                </c:pt>
                <c:pt idx="9572">
                  <c:v>76845</c:v>
                </c:pt>
                <c:pt idx="9573">
                  <c:v>76852</c:v>
                </c:pt>
                <c:pt idx="9574">
                  <c:v>76855</c:v>
                </c:pt>
                <c:pt idx="9575">
                  <c:v>76890</c:v>
                </c:pt>
                <c:pt idx="9576">
                  <c:v>76891</c:v>
                </c:pt>
                <c:pt idx="9577">
                  <c:v>76905</c:v>
                </c:pt>
                <c:pt idx="9578">
                  <c:v>76927</c:v>
                </c:pt>
                <c:pt idx="9579">
                  <c:v>76939</c:v>
                </c:pt>
                <c:pt idx="9580">
                  <c:v>76947</c:v>
                </c:pt>
                <c:pt idx="9581">
                  <c:v>76963</c:v>
                </c:pt>
                <c:pt idx="9582">
                  <c:v>76971</c:v>
                </c:pt>
                <c:pt idx="9583">
                  <c:v>76979</c:v>
                </c:pt>
                <c:pt idx="9584">
                  <c:v>76981</c:v>
                </c:pt>
                <c:pt idx="9585">
                  <c:v>77002</c:v>
                </c:pt>
                <c:pt idx="9586">
                  <c:v>77013</c:v>
                </c:pt>
                <c:pt idx="9587">
                  <c:v>77014</c:v>
                </c:pt>
                <c:pt idx="9588">
                  <c:v>77026</c:v>
                </c:pt>
                <c:pt idx="9589">
                  <c:v>77037</c:v>
                </c:pt>
                <c:pt idx="9590">
                  <c:v>77056</c:v>
                </c:pt>
                <c:pt idx="9591">
                  <c:v>77078</c:v>
                </c:pt>
                <c:pt idx="9592">
                  <c:v>77090</c:v>
                </c:pt>
                <c:pt idx="9593">
                  <c:v>77105</c:v>
                </c:pt>
                <c:pt idx="9594">
                  <c:v>77106</c:v>
                </c:pt>
                <c:pt idx="9595">
                  <c:v>77117</c:v>
                </c:pt>
                <c:pt idx="9596">
                  <c:v>77118</c:v>
                </c:pt>
                <c:pt idx="9597">
                  <c:v>77130</c:v>
                </c:pt>
                <c:pt idx="9598">
                  <c:v>77136</c:v>
                </c:pt>
                <c:pt idx="9599">
                  <c:v>77137</c:v>
                </c:pt>
                <c:pt idx="9600">
                  <c:v>77144</c:v>
                </c:pt>
                <c:pt idx="9601">
                  <c:v>77148</c:v>
                </c:pt>
                <c:pt idx="9602">
                  <c:v>77152</c:v>
                </c:pt>
                <c:pt idx="9603">
                  <c:v>77156</c:v>
                </c:pt>
                <c:pt idx="9604">
                  <c:v>77162</c:v>
                </c:pt>
                <c:pt idx="9605">
                  <c:v>77169</c:v>
                </c:pt>
                <c:pt idx="9606">
                  <c:v>77185</c:v>
                </c:pt>
                <c:pt idx="9607">
                  <c:v>77187</c:v>
                </c:pt>
                <c:pt idx="9608">
                  <c:v>77194</c:v>
                </c:pt>
                <c:pt idx="9609">
                  <c:v>77196</c:v>
                </c:pt>
                <c:pt idx="9610">
                  <c:v>77197</c:v>
                </c:pt>
                <c:pt idx="9611">
                  <c:v>77198</c:v>
                </c:pt>
                <c:pt idx="9612">
                  <c:v>77217</c:v>
                </c:pt>
                <c:pt idx="9613">
                  <c:v>77228</c:v>
                </c:pt>
                <c:pt idx="9614">
                  <c:v>77250</c:v>
                </c:pt>
                <c:pt idx="9615">
                  <c:v>77252</c:v>
                </c:pt>
                <c:pt idx="9616">
                  <c:v>77273</c:v>
                </c:pt>
                <c:pt idx="9617">
                  <c:v>77277</c:v>
                </c:pt>
                <c:pt idx="9618">
                  <c:v>77286</c:v>
                </c:pt>
                <c:pt idx="9619">
                  <c:v>77292</c:v>
                </c:pt>
                <c:pt idx="9620">
                  <c:v>77298</c:v>
                </c:pt>
                <c:pt idx="9621">
                  <c:v>77300</c:v>
                </c:pt>
                <c:pt idx="9622">
                  <c:v>77306</c:v>
                </c:pt>
                <c:pt idx="9623">
                  <c:v>77308</c:v>
                </c:pt>
                <c:pt idx="9624">
                  <c:v>77309</c:v>
                </c:pt>
                <c:pt idx="9625">
                  <c:v>77312</c:v>
                </c:pt>
                <c:pt idx="9626">
                  <c:v>77322</c:v>
                </c:pt>
                <c:pt idx="9627">
                  <c:v>77352</c:v>
                </c:pt>
                <c:pt idx="9628">
                  <c:v>77366</c:v>
                </c:pt>
                <c:pt idx="9629">
                  <c:v>77388</c:v>
                </c:pt>
                <c:pt idx="9630">
                  <c:v>77403</c:v>
                </c:pt>
                <c:pt idx="9631">
                  <c:v>77405</c:v>
                </c:pt>
                <c:pt idx="9632">
                  <c:v>77421</c:v>
                </c:pt>
                <c:pt idx="9633">
                  <c:v>77427</c:v>
                </c:pt>
                <c:pt idx="9634">
                  <c:v>77431</c:v>
                </c:pt>
                <c:pt idx="9635">
                  <c:v>77445</c:v>
                </c:pt>
                <c:pt idx="9636">
                  <c:v>77451</c:v>
                </c:pt>
                <c:pt idx="9637">
                  <c:v>77452</c:v>
                </c:pt>
                <c:pt idx="9638">
                  <c:v>77462</c:v>
                </c:pt>
                <c:pt idx="9639">
                  <c:v>77470</c:v>
                </c:pt>
                <c:pt idx="9640">
                  <c:v>77471</c:v>
                </c:pt>
                <c:pt idx="9641">
                  <c:v>77474</c:v>
                </c:pt>
                <c:pt idx="9642">
                  <c:v>77498</c:v>
                </c:pt>
                <c:pt idx="9643">
                  <c:v>77504</c:v>
                </c:pt>
                <c:pt idx="9644">
                  <c:v>77509</c:v>
                </c:pt>
                <c:pt idx="9645">
                  <c:v>77521</c:v>
                </c:pt>
                <c:pt idx="9646">
                  <c:v>77532</c:v>
                </c:pt>
                <c:pt idx="9647">
                  <c:v>77543</c:v>
                </c:pt>
                <c:pt idx="9648">
                  <c:v>77546</c:v>
                </c:pt>
                <c:pt idx="9649">
                  <c:v>77587</c:v>
                </c:pt>
                <c:pt idx="9650">
                  <c:v>77597</c:v>
                </c:pt>
                <c:pt idx="9651">
                  <c:v>77614</c:v>
                </c:pt>
                <c:pt idx="9652">
                  <c:v>77618</c:v>
                </c:pt>
                <c:pt idx="9653">
                  <c:v>77622</c:v>
                </c:pt>
                <c:pt idx="9654">
                  <c:v>77629</c:v>
                </c:pt>
                <c:pt idx="9655">
                  <c:v>77634</c:v>
                </c:pt>
                <c:pt idx="9656">
                  <c:v>77644</c:v>
                </c:pt>
                <c:pt idx="9657">
                  <c:v>77646</c:v>
                </c:pt>
                <c:pt idx="9658">
                  <c:v>77647</c:v>
                </c:pt>
                <c:pt idx="9659">
                  <c:v>77661</c:v>
                </c:pt>
                <c:pt idx="9660">
                  <c:v>77662</c:v>
                </c:pt>
                <c:pt idx="9661">
                  <c:v>77665</c:v>
                </c:pt>
                <c:pt idx="9662">
                  <c:v>77669</c:v>
                </c:pt>
                <c:pt idx="9663">
                  <c:v>77677</c:v>
                </c:pt>
                <c:pt idx="9664">
                  <c:v>77688</c:v>
                </c:pt>
                <c:pt idx="9665">
                  <c:v>77705</c:v>
                </c:pt>
                <c:pt idx="9666">
                  <c:v>77711</c:v>
                </c:pt>
                <c:pt idx="9667">
                  <c:v>77716</c:v>
                </c:pt>
                <c:pt idx="9668">
                  <c:v>77722</c:v>
                </c:pt>
                <c:pt idx="9669">
                  <c:v>77729</c:v>
                </c:pt>
                <c:pt idx="9670">
                  <c:v>77731</c:v>
                </c:pt>
                <c:pt idx="9671">
                  <c:v>77741</c:v>
                </c:pt>
                <c:pt idx="9672">
                  <c:v>77779</c:v>
                </c:pt>
                <c:pt idx="9673">
                  <c:v>77798</c:v>
                </c:pt>
                <c:pt idx="9674">
                  <c:v>77801</c:v>
                </c:pt>
                <c:pt idx="9675">
                  <c:v>77806</c:v>
                </c:pt>
                <c:pt idx="9676">
                  <c:v>77813</c:v>
                </c:pt>
                <c:pt idx="9677">
                  <c:v>77828</c:v>
                </c:pt>
                <c:pt idx="9678">
                  <c:v>77842</c:v>
                </c:pt>
                <c:pt idx="9679">
                  <c:v>77854</c:v>
                </c:pt>
                <c:pt idx="9680">
                  <c:v>77861</c:v>
                </c:pt>
                <c:pt idx="9681">
                  <c:v>77872</c:v>
                </c:pt>
                <c:pt idx="9682">
                  <c:v>77873</c:v>
                </c:pt>
                <c:pt idx="9683">
                  <c:v>77883</c:v>
                </c:pt>
                <c:pt idx="9684">
                  <c:v>77884</c:v>
                </c:pt>
                <c:pt idx="9685">
                  <c:v>77897</c:v>
                </c:pt>
                <c:pt idx="9686">
                  <c:v>77908</c:v>
                </c:pt>
                <c:pt idx="9687">
                  <c:v>77911</c:v>
                </c:pt>
                <c:pt idx="9688">
                  <c:v>77924</c:v>
                </c:pt>
                <c:pt idx="9689">
                  <c:v>77929</c:v>
                </c:pt>
                <c:pt idx="9690">
                  <c:v>77931</c:v>
                </c:pt>
                <c:pt idx="9691">
                  <c:v>77949</c:v>
                </c:pt>
                <c:pt idx="9692">
                  <c:v>77952</c:v>
                </c:pt>
                <c:pt idx="9693">
                  <c:v>77967</c:v>
                </c:pt>
                <c:pt idx="9694">
                  <c:v>77992</c:v>
                </c:pt>
                <c:pt idx="9695">
                  <c:v>77995</c:v>
                </c:pt>
                <c:pt idx="9696">
                  <c:v>77998</c:v>
                </c:pt>
                <c:pt idx="9697">
                  <c:v>78002</c:v>
                </c:pt>
                <c:pt idx="9698">
                  <c:v>78027</c:v>
                </c:pt>
                <c:pt idx="9699">
                  <c:v>78029</c:v>
                </c:pt>
                <c:pt idx="9700">
                  <c:v>78030</c:v>
                </c:pt>
                <c:pt idx="9701">
                  <c:v>78031</c:v>
                </c:pt>
                <c:pt idx="9702">
                  <c:v>78039</c:v>
                </c:pt>
                <c:pt idx="9703">
                  <c:v>78041</c:v>
                </c:pt>
                <c:pt idx="9704">
                  <c:v>78047</c:v>
                </c:pt>
                <c:pt idx="9705">
                  <c:v>78052</c:v>
                </c:pt>
                <c:pt idx="9706">
                  <c:v>78055</c:v>
                </c:pt>
                <c:pt idx="9707">
                  <c:v>78066</c:v>
                </c:pt>
                <c:pt idx="9708">
                  <c:v>78073</c:v>
                </c:pt>
                <c:pt idx="9709">
                  <c:v>78108</c:v>
                </c:pt>
                <c:pt idx="9710">
                  <c:v>78113</c:v>
                </c:pt>
                <c:pt idx="9711">
                  <c:v>78118</c:v>
                </c:pt>
                <c:pt idx="9712">
                  <c:v>78130</c:v>
                </c:pt>
                <c:pt idx="9713">
                  <c:v>78132</c:v>
                </c:pt>
                <c:pt idx="9714">
                  <c:v>78143</c:v>
                </c:pt>
                <c:pt idx="9715">
                  <c:v>78145</c:v>
                </c:pt>
                <c:pt idx="9716">
                  <c:v>78169</c:v>
                </c:pt>
                <c:pt idx="9717">
                  <c:v>78182</c:v>
                </c:pt>
                <c:pt idx="9718">
                  <c:v>78184</c:v>
                </c:pt>
                <c:pt idx="9719">
                  <c:v>78192</c:v>
                </c:pt>
                <c:pt idx="9720">
                  <c:v>78197</c:v>
                </c:pt>
                <c:pt idx="9721">
                  <c:v>78202</c:v>
                </c:pt>
                <c:pt idx="9722">
                  <c:v>78210</c:v>
                </c:pt>
                <c:pt idx="9723">
                  <c:v>78211</c:v>
                </c:pt>
                <c:pt idx="9724">
                  <c:v>78212</c:v>
                </c:pt>
                <c:pt idx="9725">
                  <c:v>78218</c:v>
                </c:pt>
                <c:pt idx="9726">
                  <c:v>78241</c:v>
                </c:pt>
                <c:pt idx="9727">
                  <c:v>78242</c:v>
                </c:pt>
                <c:pt idx="9728">
                  <c:v>78245</c:v>
                </c:pt>
                <c:pt idx="9729">
                  <c:v>78247</c:v>
                </c:pt>
                <c:pt idx="9730">
                  <c:v>78248</c:v>
                </c:pt>
                <c:pt idx="9731">
                  <c:v>78249</c:v>
                </c:pt>
                <c:pt idx="9732">
                  <c:v>78265</c:v>
                </c:pt>
                <c:pt idx="9733">
                  <c:v>78271</c:v>
                </c:pt>
                <c:pt idx="9734">
                  <c:v>78274</c:v>
                </c:pt>
                <c:pt idx="9735">
                  <c:v>78275</c:v>
                </c:pt>
                <c:pt idx="9736">
                  <c:v>78280</c:v>
                </c:pt>
                <c:pt idx="9737">
                  <c:v>78284</c:v>
                </c:pt>
                <c:pt idx="9738">
                  <c:v>78293</c:v>
                </c:pt>
                <c:pt idx="9739">
                  <c:v>78312</c:v>
                </c:pt>
                <c:pt idx="9740">
                  <c:v>78354</c:v>
                </c:pt>
                <c:pt idx="9741">
                  <c:v>78361</c:v>
                </c:pt>
                <c:pt idx="9742">
                  <c:v>78381</c:v>
                </c:pt>
                <c:pt idx="9743">
                  <c:v>78396</c:v>
                </c:pt>
                <c:pt idx="9744">
                  <c:v>78423</c:v>
                </c:pt>
                <c:pt idx="9745">
                  <c:v>78429</c:v>
                </c:pt>
                <c:pt idx="9746">
                  <c:v>78432</c:v>
                </c:pt>
                <c:pt idx="9747">
                  <c:v>78443</c:v>
                </c:pt>
                <c:pt idx="9748">
                  <c:v>78450</c:v>
                </c:pt>
                <c:pt idx="9749">
                  <c:v>78454</c:v>
                </c:pt>
                <c:pt idx="9750">
                  <c:v>78462</c:v>
                </c:pt>
                <c:pt idx="9751">
                  <c:v>78468</c:v>
                </c:pt>
                <c:pt idx="9752">
                  <c:v>78471</c:v>
                </c:pt>
                <c:pt idx="9753">
                  <c:v>78478</c:v>
                </c:pt>
                <c:pt idx="9754">
                  <c:v>78493</c:v>
                </c:pt>
                <c:pt idx="9755">
                  <c:v>78498</c:v>
                </c:pt>
                <c:pt idx="9756">
                  <c:v>78501</c:v>
                </c:pt>
                <c:pt idx="9757">
                  <c:v>78503</c:v>
                </c:pt>
                <c:pt idx="9758">
                  <c:v>78516</c:v>
                </c:pt>
                <c:pt idx="9759">
                  <c:v>78525</c:v>
                </c:pt>
                <c:pt idx="9760">
                  <c:v>78536</c:v>
                </c:pt>
                <c:pt idx="9761">
                  <c:v>78537</c:v>
                </c:pt>
                <c:pt idx="9762">
                  <c:v>78553</c:v>
                </c:pt>
                <c:pt idx="9763">
                  <c:v>78565</c:v>
                </c:pt>
                <c:pt idx="9764">
                  <c:v>78571</c:v>
                </c:pt>
                <c:pt idx="9765">
                  <c:v>78573</c:v>
                </c:pt>
                <c:pt idx="9766">
                  <c:v>78574</c:v>
                </c:pt>
                <c:pt idx="9767">
                  <c:v>78578</c:v>
                </c:pt>
                <c:pt idx="9768">
                  <c:v>78585</c:v>
                </c:pt>
                <c:pt idx="9769">
                  <c:v>78587</c:v>
                </c:pt>
                <c:pt idx="9770">
                  <c:v>78592</c:v>
                </c:pt>
                <c:pt idx="9771">
                  <c:v>78602</c:v>
                </c:pt>
                <c:pt idx="9772">
                  <c:v>78610</c:v>
                </c:pt>
                <c:pt idx="9773">
                  <c:v>78611</c:v>
                </c:pt>
                <c:pt idx="9774">
                  <c:v>78617</c:v>
                </c:pt>
                <c:pt idx="9775">
                  <c:v>78625</c:v>
                </c:pt>
                <c:pt idx="9776">
                  <c:v>78639</c:v>
                </c:pt>
                <c:pt idx="9777">
                  <c:v>78652</c:v>
                </c:pt>
                <c:pt idx="9778">
                  <c:v>78673</c:v>
                </c:pt>
                <c:pt idx="9779">
                  <c:v>78680</c:v>
                </c:pt>
                <c:pt idx="9780">
                  <c:v>78695</c:v>
                </c:pt>
                <c:pt idx="9781">
                  <c:v>78703</c:v>
                </c:pt>
                <c:pt idx="9782">
                  <c:v>78735</c:v>
                </c:pt>
                <c:pt idx="9783">
                  <c:v>78745</c:v>
                </c:pt>
                <c:pt idx="9784">
                  <c:v>78746</c:v>
                </c:pt>
                <c:pt idx="9785">
                  <c:v>78751</c:v>
                </c:pt>
                <c:pt idx="9786">
                  <c:v>78754</c:v>
                </c:pt>
                <c:pt idx="9787">
                  <c:v>78768</c:v>
                </c:pt>
                <c:pt idx="9788">
                  <c:v>78786</c:v>
                </c:pt>
                <c:pt idx="9789">
                  <c:v>78788</c:v>
                </c:pt>
                <c:pt idx="9790">
                  <c:v>78796</c:v>
                </c:pt>
                <c:pt idx="9791">
                  <c:v>78801</c:v>
                </c:pt>
                <c:pt idx="9792">
                  <c:v>78806</c:v>
                </c:pt>
                <c:pt idx="9793">
                  <c:v>78830</c:v>
                </c:pt>
                <c:pt idx="9794">
                  <c:v>78838</c:v>
                </c:pt>
                <c:pt idx="9795">
                  <c:v>78868</c:v>
                </c:pt>
                <c:pt idx="9796">
                  <c:v>78877</c:v>
                </c:pt>
                <c:pt idx="9797">
                  <c:v>78879</c:v>
                </c:pt>
                <c:pt idx="9798">
                  <c:v>78887</c:v>
                </c:pt>
                <c:pt idx="9799">
                  <c:v>78897</c:v>
                </c:pt>
                <c:pt idx="9800">
                  <c:v>78950</c:v>
                </c:pt>
                <c:pt idx="9801">
                  <c:v>78954</c:v>
                </c:pt>
                <c:pt idx="9802">
                  <c:v>78955</c:v>
                </c:pt>
                <c:pt idx="9803">
                  <c:v>78958</c:v>
                </c:pt>
                <c:pt idx="9804">
                  <c:v>78960</c:v>
                </c:pt>
                <c:pt idx="9805">
                  <c:v>78967</c:v>
                </c:pt>
                <c:pt idx="9806">
                  <c:v>79012</c:v>
                </c:pt>
                <c:pt idx="9807">
                  <c:v>79025</c:v>
                </c:pt>
                <c:pt idx="9808">
                  <c:v>79042</c:v>
                </c:pt>
                <c:pt idx="9809">
                  <c:v>79049</c:v>
                </c:pt>
                <c:pt idx="9810">
                  <c:v>79076</c:v>
                </c:pt>
                <c:pt idx="9811">
                  <c:v>79087</c:v>
                </c:pt>
                <c:pt idx="9812">
                  <c:v>79091</c:v>
                </c:pt>
                <c:pt idx="9813">
                  <c:v>79104</c:v>
                </c:pt>
                <c:pt idx="9814">
                  <c:v>79109</c:v>
                </c:pt>
                <c:pt idx="9815">
                  <c:v>79170</c:v>
                </c:pt>
                <c:pt idx="9816">
                  <c:v>79175</c:v>
                </c:pt>
                <c:pt idx="9817">
                  <c:v>79181</c:v>
                </c:pt>
                <c:pt idx="9818">
                  <c:v>79184</c:v>
                </c:pt>
                <c:pt idx="9819">
                  <c:v>79188</c:v>
                </c:pt>
                <c:pt idx="9820">
                  <c:v>79194</c:v>
                </c:pt>
                <c:pt idx="9821">
                  <c:v>79200</c:v>
                </c:pt>
                <c:pt idx="9822">
                  <c:v>79202</c:v>
                </c:pt>
                <c:pt idx="9823">
                  <c:v>79209</c:v>
                </c:pt>
                <c:pt idx="9824">
                  <c:v>79232</c:v>
                </c:pt>
                <c:pt idx="9825">
                  <c:v>79252</c:v>
                </c:pt>
                <c:pt idx="9826">
                  <c:v>79258</c:v>
                </c:pt>
                <c:pt idx="9827">
                  <c:v>79261</c:v>
                </c:pt>
                <c:pt idx="9828">
                  <c:v>79265</c:v>
                </c:pt>
                <c:pt idx="9829">
                  <c:v>79268</c:v>
                </c:pt>
                <c:pt idx="9830">
                  <c:v>79276</c:v>
                </c:pt>
                <c:pt idx="9831">
                  <c:v>79281</c:v>
                </c:pt>
                <c:pt idx="9832">
                  <c:v>79285</c:v>
                </c:pt>
                <c:pt idx="9833">
                  <c:v>79287</c:v>
                </c:pt>
                <c:pt idx="9834">
                  <c:v>79301</c:v>
                </c:pt>
                <c:pt idx="9835">
                  <c:v>79307</c:v>
                </c:pt>
                <c:pt idx="9836">
                  <c:v>79325</c:v>
                </c:pt>
                <c:pt idx="9837">
                  <c:v>79335</c:v>
                </c:pt>
                <c:pt idx="9838">
                  <c:v>79369</c:v>
                </c:pt>
                <c:pt idx="9839">
                  <c:v>79371</c:v>
                </c:pt>
                <c:pt idx="9840">
                  <c:v>79396</c:v>
                </c:pt>
                <c:pt idx="9841">
                  <c:v>79403</c:v>
                </c:pt>
                <c:pt idx="9842">
                  <c:v>79424</c:v>
                </c:pt>
                <c:pt idx="9843">
                  <c:v>79430</c:v>
                </c:pt>
                <c:pt idx="9844">
                  <c:v>79436</c:v>
                </c:pt>
                <c:pt idx="9845">
                  <c:v>79438</c:v>
                </c:pt>
                <c:pt idx="9846">
                  <c:v>79439</c:v>
                </c:pt>
                <c:pt idx="9847">
                  <c:v>79449</c:v>
                </c:pt>
                <c:pt idx="9848">
                  <c:v>79464</c:v>
                </c:pt>
                <c:pt idx="9849">
                  <c:v>79467</c:v>
                </c:pt>
                <c:pt idx="9850">
                  <c:v>79473</c:v>
                </c:pt>
                <c:pt idx="9851">
                  <c:v>79476</c:v>
                </c:pt>
                <c:pt idx="9852">
                  <c:v>79484</c:v>
                </c:pt>
                <c:pt idx="9853">
                  <c:v>79488</c:v>
                </c:pt>
                <c:pt idx="9854">
                  <c:v>79493</c:v>
                </c:pt>
                <c:pt idx="9855">
                  <c:v>79495</c:v>
                </c:pt>
                <c:pt idx="9856">
                  <c:v>79518</c:v>
                </c:pt>
                <c:pt idx="9857">
                  <c:v>79519</c:v>
                </c:pt>
                <c:pt idx="9858">
                  <c:v>79520</c:v>
                </c:pt>
                <c:pt idx="9859">
                  <c:v>79535</c:v>
                </c:pt>
                <c:pt idx="9860">
                  <c:v>79553</c:v>
                </c:pt>
                <c:pt idx="9861">
                  <c:v>79565</c:v>
                </c:pt>
                <c:pt idx="9862">
                  <c:v>79574</c:v>
                </c:pt>
                <c:pt idx="9863">
                  <c:v>79578</c:v>
                </c:pt>
                <c:pt idx="9864">
                  <c:v>79585</c:v>
                </c:pt>
                <c:pt idx="9865">
                  <c:v>79586</c:v>
                </c:pt>
                <c:pt idx="9866">
                  <c:v>79588</c:v>
                </c:pt>
                <c:pt idx="9867">
                  <c:v>79592</c:v>
                </c:pt>
                <c:pt idx="9868">
                  <c:v>79599</c:v>
                </c:pt>
                <c:pt idx="9869">
                  <c:v>79614</c:v>
                </c:pt>
                <c:pt idx="9870">
                  <c:v>79618</c:v>
                </c:pt>
                <c:pt idx="9871">
                  <c:v>79623</c:v>
                </c:pt>
                <c:pt idx="9872">
                  <c:v>79624</c:v>
                </c:pt>
                <c:pt idx="9873">
                  <c:v>79638</c:v>
                </c:pt>
                <c:pt idx="9874">
                  <c:v>79641</c:v>
                </c:pt>
                <c:pt idx="9875">
                  <c:v>79644</c:v>
                </c:pt>
                <c:pt idx="9876">
                  <c:v>79651</c:v>
                </c:pt>
                <c:pt idx="9877">
                  <c:v>79666</c:v>
                </c:pt>
                <c:pt idx="9878">
                  <c:v>79682</c:v>
                </c:pt>
                <c:pt idx="9879">
                  <c:v>79688</c:v>
                </c:pt>
                <c:pt idx="9880">
                  <c:v>79692</c:v>
                </c:pt>
                <c:pt idx="9881">
                  <c:v>79699</c:v>
                </c:pt>
                <c:pt idx="9882">
                  <c:v>79702</c:v>
                </c:pt>
                <c:pt idx="9883">
                  <c:v>79703</c:v>
                </c:pt>
                <c:pt idx="9884">
                  <c:v>79706</c:v>
                </c:pt>
                <c:pt idx="9885">
                  <c:v>79711</c:v>
                </c:pt>
                <c:pt idx="9886">
                  <c:v>79720</c:v>
                </c:pt>
                <c:pt idx="9887">
                  <c:v>79735</c:v>
                </c:pt>
                <c:pt idx="9888">
                  <c:v>79747</c:v>
                </c:pt>
                <c:pt idx="9889">
                  <c:v>79752</c:v>
                </c:pt>
                <c:pt idx="9890">
                  <c:v>79762</c:v>
                </c:pt>
                <c:pt idx="9891">
                  <c:v>79763</c:v>
                </c:pt>
                <c:pt idx="9892">
                  <c:v>79765</c:v>
                </c:pt>
                <c:pt idx="9893">
                  <c:v>79770</c:v>
                </c:pt>
                <c:pt idx="9894">
                  <c:v>79773</c:v>
                </c:pt>
                <c:pt idx="9895">
                  <c:v>79789</c:v>
                </c:pt>
                <c:pt idx="9896">
                  <c:v>79790</c:v>
                </c:pt>
                <c:pt idx="9897">
                  <c:v>79794</c:v>
                </c:pt>
                <c:pt idx="9898">
                  <c:v>79795</c:v>
                </c:pt>
                <c:pt idx="9899">
                  <c:v>79801</c:v>
                </c:pt>
                <c:pt idx="9900">
                  <c:v>79812</c:v>
                </c:pt>
                <c:pt idx="9901">
                  <c:v>79830</c:v>
                </c:pt>
                <c:pt idx="9902">
                  <c:v>79836</c:v>
                </c:pt>
                <c:pt idx="9903">
                  <c:v>79840</c:v>
                </c:pt>
                <c:pt idx="9904">
                  <c:v>79841</c:v>
                </c:pt>
                <c:pt idx="9905">
                  <c:v>79844</c:v>
                </c:pt>
                <c:pt idx="9906">
                  <c:v>79852</c:v>
                </c:pt>
                <c:pt idx="9907">
                  <c:v>79853</c:v>
                </c:pt>
                <c:pt idx="9908">
                  <c:v>79855</c:v>
                </c:pt>
                <c:pt idx="9909">
                  <c:v>79867</c:v>
                </c:pt>
                <c:pt idx="9910">
                  <c:v>79871</c:v>
                </c:pt>
                <c:pt idx="9911">
                  <c:v>79876</c:v>
                </c:pt>
                <c:pt idx="9912">
                  <c:v>79883</c:v>
                </c:pt>
                <c:pt idx="9913">
                  <c:v>79887</c:v>
                </c:pt>
                <c:pt idx="9914">
                  <c:v>79889</c:v>
                </c:pt>
                <c:pt idx="9915">
                  <c:v>79896</c:v>
                </c:pt>
                <c:pt idx="9916">
                  <c:v>79898</c:v>
                </c:pt>
                <c:pt idx="9917">
                  <c:v>79904</c:v>
                </c:pt>
                <c:pt idx="9918">
                  <c:v>79905</c:v>
                </c:pt>
                <c:pt idx="9919">
                  <c:v>79914</c:v>
                </c:pt>
                <c:pt idx="9920">
                  <c:v>79915</c:v>
                </c:pt>
                <c:pt idx="9921">
                  <c:v>79922</c:v>
                </c:pt>
                <c:pt idx="9922">
                  <c:v>79931</c:v>
                </c:pt>
                <c:pt idx="9923">
                  <c:v>79952</c:v>
                </c:pt>
                <c:pt idx="9924">
                  <c:v>79955</c:v>
                </c:pt>
                <c:pt idx="9925">
                  <c:v>79959</c:v>
                </c:pt>
                <c:pt idx="9926">
                  <c:v>79960</c:v>
                </c:pt>
                <c:pt idx="9927">
                  <c:v>79963</c:v>
                </c:pt>
                <c:pt idx="9928">
                  <c:v>79968</c:v>
                </c:pt>
                <c:pt idx="9929">
                  <c:v>79975</c:v>
                </c:pt>
                <c:pt idx="9930">
                  <c:v>79976</c:v>
                </c:pt>
                <c:pt idx="9931">
                  <c:v>80007</c:v>
                </c:pt>
                <c:pt idx="9932">
                  <c:v>80009</c:v>
                </c:pt>
                <c:pt idx="9933">
                  <c:v>80013</c:v>
                </c:pt>
                <c:pt idx="9934">
                  <c:v>80014</c:v>
                </c:pt>
                <c:pt idx="9935">
                  <c:v>80016</c:v>
                </c:pt>
                <c:pt idx="9936">
                  <c:v>80024</c:v>
                </c:pt>
                <c:pt idx="9937">
                  <c:v>80026</c:v>
                </c:pt>
                <c:pt idx="9938">
                  <c:v>80030</c:v>
                </c:pt>
                <c:pt idx="9939">
                  <c:v>80031</c:v>
                </c:pt>
                <c:pt idx="9940">
                  <c:v>80059</c:v>
                </c:pt>
                <c:pt idx="9941">
                  <c:v>80064</c:v>
                </c:pt>
                <c:pt idx="9942">
                  <c:v>80067</c:v>
                </c:pt>
                <c:pt idx="9943">
                  <c:v>80079</c:v>
                </c:pt>
                <c:pt idx="9944">
                  <c:v>80082</c:v>
                </c:pt>
                <c:pt idx="9945">
                  <c:v>80086</c:v>
                </c:pt>
                <c:pt idx="9946">
                  <c:v>80089</c:v>
                </c:pt>
                <c:pt idx="9947">
                  <c:v>80091</c:v>
                </c:pt>
                <c:pt idx="9948">
                  <c:v>80092</c:v>
                </c:pt>
                <c:pt idx="9949">
                  <c:v>80103</c:v>
                </c:pt>
                <c:pt idx="9950">
                  <c:v>80112</c:v>
                </c:pt>
                <c:pt idx="9951">
                  <c:v>80121</c:v>
                </c:pt>
                <c:pt idx="9952">
                  <c:v>80122</c:v>
                </c:pt>
                <c:pt idx="9953">
                  <c:v>80136</c:v>
                </c:pt>
                <c:pt idx="9954">
                  <c:v>80146</c:v>
                </c:pt>
                <c:pt idx="9955">
                  <c:v>80149</c:v>
                </c:pt>
                <c:pt idx="9956">
                  <c:v>80150</c:v>
                </c:pt>
                <c:pt idx="9957">
                  <c:v>80172</c:v>
                </c:pt>
                <c:pt idx="9958">
                  <c:v>80180</c:v>
                </c:pt>
                <c:pt idx="9959">
                  <c:v>80189</c:v>
                </c:pt>
                <c:pt idx="9960">
                  <c:v>80198</c:v>
                </c:pt>
                <c:pt idx="9961">
                  <c:v>80202</c:v>
                </c:pt>
                <c:pt idx="9962">
                  <c:v>80204</c:v>
                </c:pt>
                <c:pt idx="9963">
                  <c:v>80210</c:v>
                </c:pt>
                <c:pt idx="9964">
                  <c:v>80219</c:v>
                </c:pt>
                <c:pt idx="9965">
                  <c:v>80222</c:v>
                </c:pt>
                <c:pt idx="9966">
                  <c:v>80228</c:v>
                </c:pt>
                <c:pt idx="9967">
                  <c:v>80230</c:v>
                </c:pt>
                <c:pt idx="9968">
                  <c:v>80249</c:v>
                </c:pt>
                <c:pt idx="9969">
                  <c:v>80250</c:v>
                </c:pt>
                <c:pt idx="9970">
                  <c:v>80251</c:v>
                </c:pt>
                <c:pt idx="9971">
                  <c:v>80255</c:v>
                </c:pt>
                <c:pt idx="9972">
                  <c:v>80271</c:v>
                </c:pt>
                <c:pt idx="9973">
                  <c:v>80291</c:v>
                </c:pt>
                <c:pt idx="9974">
                  <c:v>80296</c:v>
                </c:pt>
                <c:pt idx="9975">
                  <c:v>80303</c:v>
                </c:pt>
                <c:pt idx="9976">
                  <c:v>80308</c:v>
                </c:pt>
                <c:pt idx="9977">
                  <c:v>80321</c:v>
                </c:pt>
                <c:pt idx="9978">
                  <c:v>80326</c:v>
                </c:pt>
                <c:pt idx="9979">
                  <c:v>80330</c:v>
                </c:pt>
                <c:pt idx="9980">
                  <c:v>80331</c:v>
                </c:pt>
                <c:pt idx="9981">
                  <c:v>80336</c:v>
                </c:pt>
                <c:pt idx="9982">
                  <c:v>80337</c:v>
                </c:pt>
                <c:pt idx="9983">
                  <c:v>80340</c:v>
                </c:pt>
                <c:pt idx="9984">
                  <c:v>80341</c:v>
                </c:pt>
                <c:pt idx="9985">
                  <c:v>80347</c:v>
                </c:pt>
                <c:pt idx="9986">
                  <c:v>80356</c:v>
                </c:pt>
                <c:pt idx="9987">
                  <c:v>80377</c:v>
                </c:pt>
                <c:pt idx="9988">
                  <c:v>80382</c:v>
                </c:pt>
                <c:pt idx="9989">
                  <c:v>80383</c:v>
                </c:pt>
                <c:pt idx="9990">
                  <c:v>80396</c:v>
                </c:pt>
                <c:pt idx="9991">
                  <c:v>80411</c:v>
                </c:pt>
                <c:pt idx="9992">
                  <c:v>80416</c:v>
                </c:pt>
                <c:pt idx="9993">
                  <c:v>80419</c:v>
                </c:pt>
                <c:pt idx="9994">
                  <c:v>80423</c:v>
                </c:pt>
                <c:pt idx="9995">
                  <c:v>80425</c:v>
                </c:pt>
                <c:pt idx="9996">
                  <c:v>80440</c:v>
                </c:pt>
                <c:pt idx="9997">
                  <c:v>80443</c:v>
                </c:pt>
                <c:pt idx="9998">
                  <c:v>80444</c:v>
                </c:pt>
                <c:pt idx="9999">
                  <c:v>80446</c:v>
                </c:pt>
                <c:pt idx="10000">
                  <c:v>80447</c:v>
                </c:pt>
                <c:pt idx="10001">
                  <c:v>80459</c:v>
                </c:pt>
                <c:pt idx="10002">
                  <c:v>80488</c:v>
                </c:pt>
                <c:pt idx="10003">
                  <c:v>80505</c:v>
                </c:pt>
                <c:pt idx="10004">
                  <c:v>80517</c:v>
                </c:pt>
                <c:pt idx="10005">
                  <c:v>80521</c:v>
                </c:pt>
                <c:pt idx="10006">
                  <c:v>80527</c:v>
                </c:pt>
                <c:pt idx="10007">
                  <c:v>80538</c:v>
                </c:pt>
                <c:pt idx="10008">
                  <c:v>80541</c:v>
                </c:pt>
                <c:pt idx="10009">
                  <c:v>80543</c:v>
                </c:pt>
                <c:pt idx="10010">
                  <c:v>80544</c:v>
                </c:pt>
                <c:pt idx="10011">
                  <c:v>80546</c:v>
                </c:pt>
                <c:pt idx="10012">
                  <c:v>80548</c:v>
                </c:pt>
                <c:pt idx="10013">
                  <c:v>80549</c:v>
                </c:pt>
                <c:pt idx="10014">
                  <c:v>80558</c:v>
                </c:pt>
                <c:pt idx="10015">
                  <c:v>80561</c:v>
                </c:pt>
                <c:pt idx="10016">
                  <c:v>80562</c:v>
                </c:pt>
                <c:pt idx="10017">
                  <c:v>80564</c:v>
                </c:pt>
                <c:pt idx="10018">
                  <c:v>80572</c:v>
                </c:pt>
                <c:pt idx="10019">
                  <c:v>80574</c:v>
                </c:pt>
                <c:pt idx="10020">
                  <c:v>80581</c:v>
                </c:pt>
                <c:pt idx="10021">
                  <c:v>80590</c:v>
                </c:pt>
                <c:pt idx="10022">
                  <c:v>80604</c:v>
                </c:pt>
                <c:pt idx="10023">
                  <c:v>80613</c:v>
                </c:pt>
                <c:pt idx="10024">
                  <c:v>80620</c:v>
                </c:pt>
                <c:pt idx="10025">
                  <c:v>80638</c:v>
                </c:pt>
                <c:pt idx="10026">
                  <c:v>80642</c:v>
                </c:pt>
                <c:pt idx="10027">
                  <c:v>80643</c:v>
                </c:pt>
                <c:pt idx="10028">
                  <c:v>80646</c:v>
                </c:pt>
                <c:pt idx="10029">
                  <c:v>80647</c:v>
                </c:pt>
                <c:pt idx="10030">
                  <c:v>80661</c:v>
                </c:pt>
                <c:pt idx="10031">
                  <c:v>80666</c:v>
                </c:pt>
                <c:pt idx="10032">
                  <c:v>80673</c:v>
                </c:pt>
                <c:pt idx="10033">
                  <c:v>80684</c:v>
                </c:pt>
                <c:pt idx="10034">
                  <c:v>80685</c:v>
                </c:pt>
                <c:pt idx="10035">
                  <c:v>80687</c:v>
                </c:pt>
                <c:pt idx="10036">
                  <c:v>80688</c:v>
                </c:pt>
                <c:pt idx="10037">
                  <c:v>80694</c:v>
                </c:pt>
                <c:pt idx="10038">
                  <c:v>80703</c:v>
                </c:pt>
                <c:pt idx="10039">
                  <c:v>80718</c:v>
                </c:pt>
                <c:pt idx="10040">
                  <c:v>80720</c:v>
                </c:pt>
                <c:pt idx="10041">
                  <c:v>80722</c:v>
                </c:pt>
                <c:pt idx="10042">
                  <c:v>80732</c:v>
                </c:pt>
                <c:pt idx="10043">
                  <c:v>80733</c:v>
                </c:pt>
                <c:pt idx="10044">
                  <c:v>80744</c:v>
                </c:pt>
                <c:pt idx="10045">
                  <c:v>80750</c:v>
                </c:pt>
                <c:pt idx="10046">
                  <c:v>80752</c:v>
                </c:pt>
                <c:pt idx="10047">
                  <c:v>80764</c:v>
                </c:pt>
                <c:pt idx="10048">
                  <c:v>80765</c:v>
                </c:pt>
                <c:pt idx="10049">
                  <c:v>80770</c:v>
                </c:pt>
                <c:pt idx="10050">
                  <c:v>80786</c:v>
                </c:pt>
                <c:pt idx="10051">
                  <c:v>80789</c:v>
                </c:pt>
                <c:pt idx="10052">
                  <c:v>80802</c:v>
                </c:pt>
                <c:pt idx="10053">
                  <c:v>80803</c:v>
                </c:pt>
                <c:pt idx="10054">
                  <c:v>80811</c:v>
                </c:pt>
                <c:pt idx="10055">
                  <c:v>80818</c:v>
                </c:pt>
                <c:pt idx="10056">
                  <c:v>80819</c:v>
                </c:pt>
                <c:pt idx="10057">
                  <c:v>80820</c:v>
                </c:pt>
                <c:pt idx="10058">
                  <c:v>80830</c:v>
                </c:pt>
                <c:pt idx="10059">
                  <c:v>80831</c:v>
                </c:pt>
                <c:pt idx="10060">
                  <c:v>80841</c:v>
                </c:pt>
                <c:pt idx="10061">
                  <c:v>80845</c:v>
                </c:pt>
                <c:pt idx="10062">
                  <c:v>80846</c:v>
                </c:pt>
                <c:pt idx="10063">
                  <c:v>80849</c:v>
                </c:pt>
                <c:pt idx="10064">
                  <c:v>80851</c:v>
                </c:pt>
                <c:pt idx="10065">
                  <c:v>80856</c:v>
                </c:pt>
                <c:pt idx="10066">
                  <c:v>80857</c:v>
                </c:pt>
                <c:pt idx="10067">
                  <c:v>80871</c:v>
                </c:pt>
                <c:pt idx="10068">
                  <c:v>80872</c:v>
                </c:pt>
                <c:pt idx="10069">
                  <c:v>80874</c:v>
                </c:pt>
                <c:pt idx="10070">
                  <c:v>80886</c:v>
                </c:pt>
                <c:pt idx="10071">
                  <c:v>80890</c:v>
                </c:pt>
                <c:pt idx="10072">
                  <c:v>80894</c:v>
                </c:pt>
                <c:pt idx="10073">
                  <c:v>80896</c:v>
                </c:pt>
                <c:pt idx="10074">
                  <c:v>80899</c:v>
                </c:pt>
                <c:pt idx="10075">
                  <c:v>80900</c:v>
                </c:pt>
                <c:pt idx="10076">
                  <c:v>80903</c:v>
                </c:pt>
                <c:pt idx="10077">
                  <c:v>80910</c:v>
                </c:pt>
                <c:pt idx="10078">
                  <c:v>80916</c:v>
                </c:pt>
                <c:pt idx="10079">
                  <c:v>80931</c:v>
                </c:pt>
                <c:pt idx="10080">
                  <c:v>80935</c:v>
                </c:pt>
                <c:pt idx="10081">
                  <c:v>80943</c:v>
                </c:pt>
                <c:pt idx="10082">
                  <c:v>80944</c:v>
                </c:pt>
                <c:pt idx="10083">
                  <c:v>80955</c:v>
                </c:pt>
                <c:pt idx="10084">
                  <c:v>80959</c:v>
                </c:pt>
                <c:pt idx="10085">
                  <c:v>80966</c:v>
                </c:pt>
                <c:pt idx="10086">
                  <c:v>81004</c:v>
                </c:pt>
                <c:pt idx="10087">
                  <c:v>81011</c:v>
                </c:pt>
                <c:pt idx="10088">
                  <c:v>81017</c:v>
                </c:pt>
                <c:pt idx="10089">
                  <c:v>81029</c:v>
                </c:pt>
                <c:pt idx="10090">
                  <c:v>81031</c:v>
                </c:pt>
                <c:pt idx="10091">
                  <c:v>81033</c:v>
                </c:pt>
                <c:pt idx="10092">
                  <c:v>81041</c:v>
                </c:pt>
                <c:pt idx="10093">
                  <c:v>81042</c:v>
                </c:pt>
                <c:pt idx="10094">
                  <c:v>81063</c:v>
                </c:pt>
                <c:pt idx="10095">
                  <c:v>81064</c:v>
                </c:pt>
                <c:pt idx="10096">
                  <c:v>81068</c:v>
                </c:pt>
                <c:pt idx="10097">
                  <c:v>81077</c:v>
                </c:pt>
                <c:pt idx="10098">
                  <c:v>81088</c:v>
                </c:pt>
                <c:pt idx="10099">
                  <c:v>81099</c:v>
                </c:pt>
                <c:pt idx="10100">
                  <c:v>81105</c:v>
                </c:pt>
                <c:pt idx="10101">
                  <c:v>81106</c:v>
                </c:pt>
                <c:pt idx="10102">
                  <c:v>81114</c:v>
                </c:pt>
                <c:pt idx="10103">
                  <c:v>81119</c:v>
                </c:pt>
                <c:pt idx="10104">
                  <c:v>81134</c:v>
                </c:pt>
                <c:pt idx="10105">
                  <c:v>81138</c:v>
                </c:pt>
                <c:pt idx="10106">
                  <c:v>81171</c:v>
                </c:pt>
                <c:pt idx="10107">
                  <c:v>81172</c:v>
                </c:pt>
                <c:pt idx="10108">
                  <c:v>81174</c:v>
                </c:pt>
                <c:pt idx="10109">
                  <c:v>81176</c:v>
                </c:pt>
                <c:pt idx="10110">
                  <c:v>81180</c:v>
                </c:pt>
                <c:pt idx="10111">
                  <c:v>81184</c:v>
                </c:pt>
                <c:pt idx="10112">
                  <c:v>81194</c:v>
                </c:pt>
                <c:pt idx="10113">
                  <c:v>81198</c:v>
                </c:pt>
                <c:pt idx="10114">
                  <c:v>81199</c:v>
                </c:pt>
                <c:pt idx="10115">
                  <c:v>81204</c:v>
                </c:pt>
                <c:pt idx="10116">
                  <c:v>81216</c:v>
                </c:pt>
                <c:pt idx="10117">
                  <c:v>81218</c:v>
                </c:pt>
                <c:pt idx="10118">
                  <c:v>81220</c:v>
                </c:pt>
                <c:pt idx="10119">
                  <c:v>81234</c:v>
                </c:pt>
                <c:pt idx="10120">
                  <c:v>81244</c:v>
                </c:pt>
                <c:pt idx="10121">
                  <c:v>81250</c:v>
                </c:pt>
                <c:pt idx="10122">
                  <c:v>81256</c:v>
                </c:pt>
                <c:pt idx="10123">
                  <c:v>81264</c:v>
                </c:pt>
                <c:pt idx="10124">
                  <c:v>81284</c:v>
                </c:pt>
                <c:pt idx="10125">
                  <c:v>81298</c:v>
                </c:pt>
                <c:pt idx="10126">
                  <c:v>81299</c:v>
                </c:pt>
                <c:pt idx="10127">
                  <c:v>81302</c:v>
                </c:pt>
                <c:pt idx="10128">
                  <c:v>81303</c:v>
                </c:pt>
                <c:pt idx="10129">
                  <c:v>81309</c:v>
                </c:pt>
                <c:pt idx="10130">
                  <c:v>81316</c:v>
                </c:pt>
                <c:pt idx="10131">
                  <c:v>81323</c:v>
                </c:pt>
                <c:pt idx="10132">
                  <c:v>81327</c:v>
                </c:pt>
                <c:pt idx="10133">
                  <c:v>81330</c:v>
                </c:pt>
                <c:pt idx="10134">
                  <c:v>81333</c:v>
                </c:pt>
                <c:pt idx="10135">
                  <c:v>81343</c:v>
                </c:pt>
                <c:pt idx="10136">
                  <c:v>81357</c:v>
                </c:pt>
                <c:pt idx="10137">
                  <c:v>81358</c:v>
                </c:pt>
                <c:pt idx="10138">
                  <c:v>81368</c:v>
                </c:pt>
                <c:pt idx="10139">
                  <c:v>81376</c:v>
                </c:pt>
                <c:pt idx="10140">
                  <c:v>81380</c:v>
                </c:pt>
                <c:pt idx="10141">
                  <c:v>81382</c:v>
                </c:pt>
                <c:pt idx="10142">
                  <c:v>81384</c:v>
                </c:pt>
                <c:pt idx="10143">
                  <c:v>81393</c:v>
                </c:pt>
                <c:pt idx="10144">
                  <c:v>81399</c:v>
                </c:pt>
                <c:pt idx="10145">
                  <c:v>81417</c:v>
                </c:pt>
                <c:pt idx="10146">
                  <c:v>81440</c:v>
                </c:pt>
                <c:pt idx="10147">
                  <c:v>81442</c:v>
                </c:pt>
                <c:pt idx="10148">
                  <c:v>81448</c:v>
                </c:pt>
                <c:pt idx="10149">
                  <c:v>81449</c:v>
                </c:pt>
                <c:pt idx="10150">
                  <c:v>81457</c:v>
                </c:pt>
                <c:pt idx="10151">
                  <c:v>81458</c:v>
                </c:pt>
                <c:pt idx="10152">
                  <c:v>81460</c:v>
                </c:pt>
                <c:pt idx="10153">
                  <c:v>81462</c:v>
                </c:pt>
                <c:pt idx="10154">
                  <c:v>81480</c:v>
                </c:pt>
                <c:pt idx="10155">
                  <c:v>81481</c:v>
                </c:pt>
                <c:pt idx="10156">
                  <c:v>81485</c:v>
                </c:pt>
                <c:pt idx="10157">
                  <c:v>81489</c:v>
                </c:pt>
                <c:pt idx="10158">
                  <c:v>81503</c:v>
                </c:pt>
                <c:pt idx="10159">
                  <c:v>81526</c:v>
                </c:pt>
                <c:pt idx="10160">
                  <c:v>81539</c:v>
                </c:pt>
                <c:pt idx="10161">
                  <c:v>81541</c:v>
                </c:pt>
                <c:pt idx="10162">
                  <c:v>81542</c:v>
                </c:pt>
                <c:pt idx="10163">
                  <c:v>81544</c:v>
                </c:pt>
                <c:pt idx="10164">
                  <c:v>81575</c:v>
                </c:pt>
                <c:pt idx="10165">
                  <c:v>81578</c:v>
                </c:pt>
                <c:pt idx="10166">
                  <c:v>81583</c:v>
                </c:pt>
                <c:pt idx="10167">
                  <c:v>81591</c:v>
                </c:pt>
                <c:pt idx="10168">
                  <c:v>81604</c:v>
                </c:pt>
                <c:pt idx="10169">
                  <c:v>81637</c:v>
                </c:pt>
                <c:pt idx="10170">
                  <c:v>81644</c:v>
                </c:pt>
                <c:pt idx="10171">
                  <c:v>81647</c:v>
                </c:pt>
                <c:pt idx="10172">
                  <c:v>81657</c:v>
                </c:pt>
                <c:pt idx="10173">
                  <c:v>81660</c:v>
                </c:pt>
                <c:pt idx="10174">
                  <c:v>81668</c:v>
                </c:pt>
                <c:pt idx="10175">
                  <c:v>81690</c:v>
                </c:pt>
                <c:pt idx="10176">
                  <c:v>81696</c:v>
                </c:pt>
                <c:pt idx="10177">
                  <c:v>81697</c:v>
                </c:pt>
                <c:pt idx="10178">
                  <c:v>81700</c:v>
                </c:pt>
                <c:pt idx="10179">
                  <c:v>81701</c:v>
                </c:pt>
                <c:pt idx="10180">
                  <c:v>81702</c:v>
                </c:pt>
                <c:pt idx="10181">
                  <c:v>81707</c:v>
                </c:pt>
                <c:pt idx="10182">
                  <c:v>81722</c:v>
                </c:pt>
                <c:pt idx="10183">
                  <c:v>81733</c:v>
                </c:pt>
                <c:pt idx="10184">
                  <c:v>81740</c:v>
                </c:pt>
                <c:pt idx="10185">
                  <c:v>81742</c:v>
                </c:pt>
                <c:pt idx="10186">
                  <c:v>81747</c:v>
                </c:pt>
                <c:pt idx="10187">
                  <c:v>81749</c:v>
                </c:pt>
                <c:pt idx="10188">
                  <c:v>81761</c:v>
                </c:pt>
                <c:pt idx="10189">
                  <c:v>81762</c:v>
                </c:pt>
                <c:pt idx="10190">
                  <c:v>81765</c:v>
                </c:pt>
                <c:pt idx="10191">
                  <c:v>81779</c:v>
                </c:pt>
                <c:pt idx="10192">
                  <c:v>81789</c:v>
                </c:pt>
                <c:pt idx="10193">
                  <c:v>81792</c:v>
                </c:pt>
                <c:pt idx="10194">
                  <c:v>81800</c:v>
                </c:pt>
                <c:pt idx="10195">
                  <c:v>81805</c:v>
                </c:pt>
                <c:pt idx="10196">
                  <c:v>81811</c:v>
                </c:pt>
                <c:pt idx="10197">
                  <c:v>81827</c:v>
                </c:pt>
                <c:pt idx="10198">
                  <c:v>81833</c:v>
                </c:pt>
                <c:pt idx="10199">
                  <c:v>81839</c:v>
                </c:pt>
                <c:pt idx="10200">
                  <c:v>81840</c:v>
                </c:pt>
                <c:pt idx="10201">
                  <c:v>81844</c:v>
                </c:pt>
                <c:pt idx="10202">
                  <c:v>81846</c:v>
                </c:pt>
                <c:pt idx="10203">
                  <c:v>81848</c:v>
                </c:pt>
                <c:pt idx="10204">
                  <c:v>81853</c:v>
                </c:pt>
                <c:pt idx="10205">
                  <c:v>81869</c:v>
                </c:pt>
                <c:pt idx="10206">
                  <c:v>81884</c:v>
                </c:pt>
                <c:pt idx="10207">
                  <c:v>81887</c:v>
                </c:pt>
                <c:pt idx="10208">
                  <c:v>81899</c:v>
                </c:pt>
                <c:pt idx="10209">
                  <c:v>81929</c:v>
                </c:pt>
                <c:pt idx="10210">
                  <c:v>81931</c:v>
                </c:pt>
                <c:pt idx="10211">
                  <c:v>81944</c:v>
                </c:pt>
                <c:pt idx="10212">
                  <c:v>81965</c:v>
                </c:pt>
                <c:pt idx="10213">
                  <c:v>81973</c:v>
                </c:pt>
                <c:pt idx="10214">
                  <c:v>81974</c:v>
                </c:pt>
                <c:pt idx="10215">
                  <c:v>82009</c:v>
                </c:pt>
                <c:pt idx="10216">
                  <c:v>82030</c:v>
                </c:pt>
                <c:pt idx="10217">
                  <c:v>82044</c:v>
                </c:pt>
                <c:pt idx="10218">
                  <c:v>82046</c:v>
                </c:pt>
                <c:pt idx="10219">
                  <c:v>82054</c:v>
                </c:pt>
                <c:pt idx="10220">
                  <c:v>82057</c:v>
                </c:pt>
                <c:pt idx="10221">
                  <c:v>82060</c:v>
                </c:pt>
                <c:pt idx="10222">
                  <c:v>82071</c:v>
                </c:pt>
                <c:pt idx="10223">
                  <c:v>82088</c:v>
                </c:pt>
                <c:pt idx="10224">
                  <c:v>82093</c:v>
                </c:pt>
                <c:pt idx="10225">
                  <c:v>82094</c:v>
                </c:pt>
                <c:pt idx="10226">
                  <c:v>82099</c:v>
                </c:pt>
                <c:pt idx="10227">
                  <c:v>82134</c:v>
                </c:pt>
                <c:pt idx="10228">
                  <c:v>82137</c:v>
                </c:pt>
                <c:pt idx="10229">
                  <c:v>82148</c:v>
                </c:pt>
                <c:pt idx="10230">
                  <c:v>82157</c:v>
                </c:pt>
                <c:pt idx="10231">
                  <c:v>82167</c:v>
                </c:pt>
                <c:pt idx="10232">
                  <c:v>82173</c:v>
                </c:pt>
                <c:pt idx="10233">
                  <c:v>82177</c:v>
                </c:pt>
                <c:pt idx="10234">
                  <c:v>82178</c:v>
                </c:pt>
                <c:pt idx="10235">
                  <c:v>82180</c:v>
                </c:pt>
                <c:pt idx="10236">
                  <c:v>82183</c:v>
                </c:pt>
                <c:pt idx="10237">
                  <c:v>82188</c:v>
                </c:pt>
                <c:pt idx="10238">
                  <c:v>82191</c:v>
                </c:pt>
                <c:pt idx="10239">
                  <c:v>82192</c:v>
                </c:pt>
                <c:pt idx="10240">
                  <c:v>82197</c:v>
                </c:pt>
                <c:pt idx="10241">
                  <c:v>82209</c:v>
                </c:pt>
                <c:pt idx="10242">
                  <c:v>82210</c:v>
                </c:pt>
                <c:pt idx="10243">
                  <c:v>82211</c:v>
                </c:pt>
                <c:pt idx="10244">
                  <c:v>82223</c:v>
                </c:pt>
                <c:pt idx="10245">
                  <c:v>82249</c:v>
                </c:pt>
                <c:pt idx="10246">
                  <c:v>82251</c:v>
                </c:pt>
                <c:pt idx="10247">
                  <c:v>82257</c:v>
                </c:pt>
                <c:pt idx="10248">
                  <c:v>82264</c:v>
                </c:pt>
                <c:pt idx="10249">
                  <c:v>82265</c:v>
                </c:pt>
                <c:pt idx="10250">
                  <c:v>82269</c:v>
                </c:pt>
                <c:pt idx="10251">
                  <c:v>82281</c:v>
                </c:pt>
                <c:pt idx="10252">
                  <c:v>82283</c:v>
                </c:pt>
                <c:pt idx="10253">
                  <c:v>82284</c:v>
                </c:pt>
                <c:pt idx="10254">
                  <c:v>82286</c:v>
                </c:pt>
                <c:pt idx="10255">
                  <c:v>82289</c:v>
                </c:pt>
                <c:pt idx="10256">
                  <c:v>82299</c:v>
                </c:pt>
                <c:pt idx="10257">
                  <c:v>82300</c:v>
                </c:pt>
                <c:pt idx="10258">
                  <c:v>82305</c:v>
                </c:pt>
                <c:pt idx="10259">
                  <c:v>82306</c:v>
                </c:pt>
                <c:pt idx="10260">
                  <c:v>82307</c:v>
                </c:pt>
                <c:pt idx="10261">
                  <c:v>82313</c:v>
                </c:pt>
                <c:pt idx="10262">
                  <c:v>82319</c:v>
                </c:pt>
                <c:pt idx="10263">
                  <c:v>82322</c:v>
                </c:pt>
                <c:pt idx="10264">
                  <c:v>82339</c:v>
                </c:pt>
                <c:pt idx="10265">
                  <c:v>82344</c:v>
                </c:pt>
                <c:pt idx="10266">
                  <c:v>82349</c:v>
                </c:pt>
                <c:pt idx="10267">
                  <c:v>82362</c:v>
                </c:pt>
                <c:pt idx="10268">
                  <c:v>82371</c:v>
                </c:pt>
                <c:pt idx="10269">
                  <c:v>82377</c:v>
                </c:pt>
                <c:pt idx="10270">
                  <c:v>82384</c:v>
                </c:pt>
                <c:pt idx="10271">
                  <c:v>82390</c:v>
                </c:pt>
                <c:pt idx="10272">
                  <c:v>82400</c:v>
                </c:pt>
                <c:pt idx="10273">
                  <c:v>82401</c:v>
                </c:pt>
                <c:pt idx="10274">
                  <c:v>82402</c:v>
                </c:pt>
                <c:pt idx="10275">
                  <c:v>82403</c:v>
                </c:pt>
                <c:pt idx="10276">
                  <c:v>82405</c:v>
                </c:pt>
                <c:pt idx="10277">
                  <c:v>82415</c:v>
                </c:pt>
                <c:pt idx="10278">
                  <c:v>82426</c:v>
                </c:pt>
                <c:pt idx="10279">
                  <c:v>82432</c:v>
                </c:pt>
                <c:pt idx="10280">
                  <c:v>82441</c:v>
                </c:pt>
                <c:pt idx="10281">
                  <c:v>82447</c:v>
                </c:pt>
                <c:pt idx="10282">
                  <c:v>82451</c:v>
                </c:pt>
                <c:pt idx="10283">
                  <c:v>82452</c:v>
                </c:pt>
                <c:pt idx="10284">
                  <c:v>82480</c:v>
                </c:pt>
                <c:pt idx="10285">
                  <c:v>82481</c:v>
                </c:pt>
                <c:pt idx="10286">
                  <c:v>82487</c:v>
                </c:pt>
                <c:pt idx="10287">
                  <c:v>82489</c:v>
                </c:pt>
                <c:pt idx="10288">
                  <c:v>82494</c:v>
                </c:pt>
                <c:pt idx="10289">
                  <c:v>82497</c:v>
                </c:pt>
                <c:pt idx="10290">
                  <c:v>82500</c:v>
                </c:pt>
                <c:pt idx="10291">
                  <c:v>82501</c:v>
                </c:pt>
                <c:pt idx="10292">
                  <c:v>82507</c:v>
                </c:pt>
                <c:pt idx="10293">
                  <c:v>82525</c:v>
                </c:pt>
                <c:pt idx="10294">
                  <c:v>82526</c:v>
                </c:pt>
                <c:pt idx="10295">
                  <c:v>82530</c:v>
                </c:pt>
                <c:pt idx="10296">
                  <c:v>82532</c:v>
                </c:pt>
                <c:pt idx="10297">
                  <c:v>82540</c:v>
                </c:pt>
                <c:pt idx="10298">
                  <c:v>82551</c:v>
                </c:pt>
                <c:pt idx="10299">
                  <c:v>82567</c:v>
                </c:pt>
                <c:pt idx="10300">
                  <c:v>82571</c:v>
                </c:pt>
                <c:pt idx="10301">
                  <c:v>82585</c:v>
                </c:pt>
                <c:pt idx="10302">
                  <c:v>82590</c:v>
                </c:pt>
                <c:pt idx="10303">
                  <c:v>82599</c:v>
                </c:pt>
                <c:pt idx="10304">
                  <c:v>82601</c:v>
                </c:pt>
                <c:pt idx="10305">
                  <c:v>82610</c:v>
                </c:pt>
                <c:pt idx="10306">
                  <c:v>82613</c:v>
                </c:pt>
                <c:pt idx="10307">
                  <c:v>82619</c:v>
                </c:pt>
                <c:pt idx="10308">
                  <c:v>82636</c:v>
                </c:pt>
                <c:pt idx="10309">
                  <c:v>82637</c:v>
                </c:pt>
                <c:pt idx="10310">
                  <c:v>82654</c:v>
                </c:pt>
                <c:pt idx="10311">
                  <c:v>82662</c:v>
                </c:pt>
                <c:pt idx="10312">
                  <c:v>82674</c:v>
                </c:pt>
                <c:pt idx="10313">
                  <c:v>82676</c:v>
                </c:pt>
                <c:pt idx="10314">
                  <c:v>82679</c:v>
                </c:pt>
                <c:pt idx="10315">
                  <c:v>82689</c:v>
                </c:pt>
                <c:pt idx="10316">
                  <c:v>82711</c:v>
                </c:pt>
                <c:pt idx="10317">
                  <c:v>82715</c:v>
                </c:pt>
                <c:pt idx="10318">
                  <c:v>82724</c:v>
                </c:pt>
                <c:pt idx="10319">
                  <c:v>82727</c:v>
                </c:pt>
                <c:pt idx="10320">
                  <c:v>82737</c:v>
                </c:pt>
                <c:pt idx="10321">
                  <c:v>82740</c:v>
                </c:pt>
                <c:pt idx="10322">
                  <c:v>82749</c:v>
                </c:pt>
                <c:pt idx="10323">
                  <c:v>82764</c:v>
                </c:pt>
                <c:pt idx="10324">
                  <c:v>82765</c:v>
                </c:pt>
                <c:pt idx="10325">
                  <c:v>82771</c:v>
                </c:pt>
                <c:pt idx="10326">
                  <c:v>82773</c:v>
                </c:pt>
                <c:pt idx="10327">
                  <c:v>82775</c:v>
                </c:pt>
                <c:pt idx="10328">
                  <c:v>82786</c:v>
                </c:pt>
                <c:pt idx="10329">
                  <c:v>82812</c:v>
                </c:pt>
                <c:pt idx="10330">
                  <c:v>82816</c:v>
                </c:pt>
                <c:pt idx="10331">
                  <c:v>82825</c:v>
                </c:pt>
                <c:pt idx="10332">
                  <c:v>82826</c:v>
                </c:pt>
                <c:pt idx="10333">
                  <c:v>82827</c:v>
                </c:pt>
                <c:pt idx="10334">
                  <c:v>82842</c:v>
                </c:pt>
                <c:pt idx="10335">
                  <c:v>82844</c:v>
                </c:pt>
                <c:pt idx="10336">
                  <c:v>82845</c:v>
                </c:pt>
                <c:pt idx="10337">
                  <c:v>82867</c:v>
                </c:pt>
                <c:pt idx="10338">
                  <c:v>82868</c:v>
                </c:pt>
                <c:pt idx="10339">
                  <c:v>82872</c:v>
                </c:pt>
                <c:pt idx="10340">
                  <c:v>82874</c:v>
                </c:pt>
                <c:pt idx="10341">
                  <c:v>82888</c:v>
                </c:pt>
                <c:pt idx="10342">
                  <c:v>82890</c:v>
                </c:pt>
                <c:pt idx="10343">
                  <c:v>82895</c:v>
                </c:pt>
                <c:pt idx="10344">
                  <c:v>82899</c:v>
                </c:pt>
                <c:pt idx="10345">
                  <c:v>82901</c:v>
                </c:pt>
                <c:pt idx="10346">
                  <c:v>82904</c:v>
                </c:pt>
                <c:pt idx="10347">
                  <c:v>82913</c:v>
                </c:pt>
                <c:pt idx="10348">
                  <c:v>82942</c:v>
                </c:pt>
                <c:pt idx="10349">
                  <c:v>82944</c:v>
                </c:pt>
                <c:pt idx="10350">
                  <c:v>82964</c:v>
                </c:pt>
                <c:pt idx="10351">
                  <c:v>82965</c:v>
                </c:pt>
                <c:pt idx="10352">
                  <c:v>82983</c:v>
                </c:pt>
                <c:pt idx="10353">
                  <c:v>82989</c:v>
                </c:pt>
                <c:pt idx="10354">
                  <c:v>82990</c:v>
                </c:pt>
                <c:pt idx="10355">
                  <c:v>83010</c:v>
                </c:pt>
                <c:pt idx="10356">
                  <c:v>83012</c:v>
                </c:pt>
                <c:pt idx="10357">
                  <c:v>83016</c:v>
                </c:pt>
                <c:pt idx="10358">
                  <c:v>83019</c:v>
                </c:pt>
                <c:pt idx="10359">
                  <c:v>83021</c:v>
                </c:pt>
                <c:pt idx="10360">
                  <c:v>83030</c:v>
                </c:pt>
                <c:pt idx="10361">
                  <c:v>83037</c:v>
                </c:pt>
                <c:pt idx="10362">
                  <c:v>83043</c:v>
                </c:pt>
                <c:pt idx="10363">
                  <c:v>83044</c:v>
                </c:pt>
                <c:pt idx="10364">
                  <c:v>83045</c:v>
                </c:pt>
                <c:pt idx="10365">
                  <c:v>83047</c:v>
                </c:pt>
                <c:pt idx="10366">
                  <c:v>83066</c:v>
                </c:pt>
                <c:pt idx="10367">
                  <c:v>83069</c:v>
                </c:pt>
                <c:pt idx="10368">
                  <c:v>83070</c:v>
                </c:pt>
                <c:pt idx="10369">
                  <c:v>83072</c:v>
                </c:pt>
                <c:pt idx="10370">
                  <c:v>83075</c:v>
                </c:pt>
                <c:pt idx="10371">
                  <c:v>83083</c:v>
                </c:pt>
                <c:pt idx="10372">
                  <c:v>83086</c:v>
                </c:pt>
                <c:pt idx="10373">
                  <c:v>83089</c:v>
                </c:pt>
                <c:pt idx="10374">
                  <c:v>83095</c:v>
                </c:pt>
                <c:pt idx="10375">
                  <c:v>83104</c:v>
                </c:pt>
                <c:pt idx="10376">
                  <c:v>83106</c:v>
                </c:pt>
                <c:pt idx="10377">
                  <c:v>83107</c:v>
                </c:pt>
                <c:pt idx="10378">
                  <c:v>83108</c:v>
                </c:pt>
                <c:pt idx="10379">
                  <c:v>83119</c:v>
                </c:pt>
                <c:pt idx="10380">
                  <c:v>83126</c:v>
                </c:pt>
                <c:pt idx="10381">
                  <c:v>83143</c:v>
                </c:pt>
                <c:pt idx="10382">
                  <c:v>83144</c:v>
                </c:pt>
                <c:pt idx="10383">
                  <c:v>83149</c:v>
                </c:pt>
                <c:pt idx="10384">
                  <c:v>83151</c:v>
                </c:pt>
                <c:pt idx="10385">
                  <c:v>83158</c:v>
                </c:pt>
                <c:pt idx="10386">
                  <c:v>83177</c:v>
                </c:pt>
                <c:pt idx="10387">
                  <c:v>83187</c:v>
                </c:pt>
                <c:pt idx="10388">
                  <c:v>83190</c:v>
                </c:pt>
                <c:pt idx="10389">
                  <c:v>83208</c:v>
                </c:pt>
                <c:pt idx="10390">
                  <c:v>83218</c:v>
                </c:pt>
                <c:pt idx="10391">
                  <c:v>83225</c:v>
                </c:pt>
                <c:pt idx="10392">
                  <c:v>83228</c:v>
                </c:pt>
                <c:pt idx="10393">
                  <c:v>83235</c:v>
                </c:pt>
                <c:pt idx="10394">
                  <c:v>83237</c:v>
                </c:pt>
                <c:pt idx="10395">
                  <c:v>83242</c:v>
                </c:pt>
                <c:pt idx="10396">
                  <c:v>83254</c:v>
                </c:pt>
                <c:pt idx="10397">
                  <c:v>83260</c:v>
                </c:pt>
                <c:pt idx="10398">
                  <c:v>83261</c:v>
                </c:pt>
                <c:pt idx="10399">
                  <c:v>83281</c:v>
                </c:pt>
                <c:pt idx="10400">
                  <c:v>83282</c:v>
                </c:pt>
                <c:pt idx="10401">
                  <c:v>83288</c:v>
                </c:pt>
                <c:pt idx="10402">
                  <c:v>83299</c:v>
                </c:pt>
                <c:pt idx="10403">
                  <c:v>83304</c:v>
                </c:pt>
                <c:pt idx="10404">
                  <c:v>83311</c:v>
                </c:pt>
                <c:pt idx="10405">
                  <c:v>83321</c:v>
                </c:pt>
                <c:pt idx="10406">
                  <c:v>83337</c:v>
                </c:pt>
                <c:pt idx="10407">
                  <c:v>83347</c:v>
                </c:pt>
                <c:pt idx="10408">
                  <c:v>83367</c:v>
                </c:pt>
                <c:pt idx="10409">
                  <c:v>83372</c:v>
                </c:pt>
                <c:pt idx="10410">
                  <c:v>83373</c:v>
                </c:pt>
                <c:pt idx="10411">
                  <c:v>83377</c:v>
                </c:pt>
                <c:pt idx="10412">
                  <c:v>83379</c:v>
                </c:pt>
                <c:pt idx="10413">
                  <c:v>83398</c:v>
                </c:pt>
                <c:pt idx="10414">
                  <c:v>83409</c:v>
                </c:pt>
                <c:pt idx="10415">
                  <c:v>83420</c:v>
                </c:pt>
                <c:pt idx="10416">
                  <c:v>83426</c:v>
                </c:pt>
                <c:pt idx="10417">
                  <c:v>83431</c:v>
                </c:pt>
                <c:pt idx="10418">
                  <c:v>83446</c:v>
                </c:pt>
                <c:pt idx="10419">
                  <c:v>83453</c:v>
                </c:pt>
                <c:pt idx="10420">
                  <c:v>83455</c:v>
                </c:pt>
                <c:pt idx="10421">
                  <c:v>83459</c:v>
                </c:pt>
                <c:pt idx="10422">
                  <c:v>83460</c:v>
                </c:pt>
                <c:pt idx="10423">
                  <c:v>83461</c:v>
                </c:pt>
                <c:pt idx="10424">
                  <c:v>83464</c:v>
                </c:pt>
                <c:pt idx="10425">
                  <c:v>83488</c:v>
                </c:pt>
                <c:pt idx="10426">
                  <c:v>83492</c:v>
                </c:pt>
                <c:pt idx="10427">
                  <c:v>83493</c:v>
                </c:pt>
                <c:pt idx="10428">
                  <c:v>83495</c:v>
                </c:pt>
                <c:pt idx="10429">
                  <c:v>83496</c:v>
                </c:pt>
                <c:pt idx="10430">
                  <c:v>83516</c:v>
                </c:pt>
                <c:pt idx="10431">
                  <c:v>83519</c:v>
                </c:pt>
                <c:pt idx="10432">
                  <c:v>83524</c:v>
                </c:pt>
                <c:pt idx="10433">
                  <c:v>83528</c:v>
                </c:pt>
                <c:pt idx="10434">
                  <c:v>83544</c:v>
                </c:pt>
                <c:pt idx="10435">
                  <c:v>83549</c:v>
                </c:pt>
                <c:pt idx="10436">
                  <c:v>83554</c:v>
                </c:pt>
                <c:pt idx="10437">
                  <c:v>83559</c:v>
                </c:pt>
                <c:pt idx="10438">
                  <c:v>83586</c:v>
                </c:pt>
                <c:pt idx="10439">
                  <c:v>83596</c:v>
                </c:pt>
                <c:pt idx="10440">
                  <c:v>83601</c:v>
                </c:pt>
                <c:pt idx="10441">
                  <c:v>83606</c:v>
                </c:pt>
                <c:pt idx="10442">
                  <c:v>83607</c:v>
                </c:pt>
                <c:pt idx="10443">
                  <c:v>83614</c:v>
                </c:pt>
                <c:pt idx="10444">
                  <c:v>83625</c:v>
                </c:pt>
                <c:pt idx="10445">
                  <c:v>83626</c:v>
                </c:pt>
                <c:pt idx="10446">
                  <c:v>83634</c:v>
                </c:pt>
                <c:pt idx="10447">
                  <c:v>83636</c:v>
                </c:pt>
                <c:pt idx="10448">
                  <c:v>83658</c:v>
                </c:pt>
                <c:pt idx="10449">
                  <c:v>83686</c:v>
                </c:pt>
                <c:pt idx="10450">
                  <c:v>83708</c:v>
                </c:pt>
                <c:pt idx="10451">
                  <c:v>83713</c:v>
                </c:pt>
                <c:pt idx="10452">
                  <c:v>83716</c:v>
                </c:pt>
                <c:pt idx="10453">
                  <c:v>83728</c:v>
                </c:pt>
                <c:pt idx="10454">
                  <c:v>83734</c:v>
                </c:pt>
                <c:pt idx="10455">
                  <c:v>83750</c:v>
                </c:pt>
                <c:pt idx="10456">
                  <c:v>83756</c:v>
                </c:pt>
                <c:pt idx="10457">
                  <c:v>83763</c:v>
                </c:pt>
                <c:pt idx="10458">
                  <c:v>83766</c:v>
                </c:pt>
                <c:pt idx="10459">
                  <c:v>83779</c:v>
                </c:pt>
                <c:pt idx="10460">
                  <c:v>83783</c:v>
                </c:pt>
                <c:pt idx="10461">
                  <c:v>83800</c:v>
                </c:pt>
                <c:pt idx="10462">
                  <c:v>83807</c:v>
                </c:pt>
                <c:pt idx="10463">
                  <c:v>83825</c:v>
                </c:pt>
                <c:pt idx="10464">
                  <c:v>83831</c:v>
                </c:pt>
                <c:pt idx="10465">
                  <c:v>83832</c:v>
                </c:pt>
                <c:pt idx="10466">
                  <c:v>83845</c:v>
                </c:pt>
                <c:pt idx="10467">
                  <c:v>83851</c:v>
                </c:pt>
                <c:pt idx="10468">
                  <c:v>83853</c:v>
                </c:pt>
                <c:pt idx="10469">
                  <c:v>83856</c:v>
                </c:pt>
                <c:pt idx="10470">
                  <c:v>83864</c:v>
                </c:pt>
                <c:pt idx="10471">
                  <c:v>83869</c:v>
                </c:pt>
                <c:pt idx="10472">
                  <c:v>83873</c:v>
                </c:pt>
                <c:pt idx="10473">
                  <c:v>83897</c:v>
                </c:pt>
                <c:pt idx="10474">
                  <c:v>83898</c:v>
                </c:pt>
                <c:pt idx="10475">
                  <c:v>83903</c:v>
                </c:pt>
                <c:pt idx="10476">
                  <c:v>83931</c:v>
                </c:pt>
                <c:pt idx="10477">
                  <c:v>83953</c:v>
                </c:pt>
                <c:pt idx="10478">
                  <c:v>83956</c:v>
                </c:pt>
                <c:pt idx="10479">
                  <c:v>83958</c:v>
                </c:pt>
                <c:pt idx="10480">
                  <c:v>83960</c:v>
                </c:pt>
                <c:pt idx="10481">
                  <c:v>83963</c:v>
                </c:pt>
                <c:pt idx="10482">
                  <c:v>83966</c:v>
                </c:pt>
                <c:pt idx="10483">
                  <c:v>83976</c:v>
                </c:pt>
                <c:pt idx="10484">
                  <c:v>83986</c:v>
                </c:pt>
                <c:pt idx="10485">
                  <c:v>83991</c:v>
                </c:pt>
                <c:pt idx="10486">
                  <c:v>83995</c:v>
                </c:pt>
                <c:pt idx="10487">
                  <c:v>83996</c:v>
                </c:pt>
                <c:pt idx="10488">
                  <c:v>83998</c:v>
                </c:pt>
                <c:pt idx="10489">
                  <c:v>84001</c:v>
                </c:pt>
                <c:pt idx="10490">
                  <c:v>84002</c:v>
                </c:pt>
                <c:pt idx="10491">
                  <c:v>84003</c:v>
                </c:pt>
                <c:pt idx="10492">
                  <c:v>84013</c:v>
                </c:pt>
                <c:pt idx="10493">
                  <c:v>84014</c:v>
                </c:pt>
                <c:pt idx="10494">
                  <c:v>84019</c:v>
                </c:pt>
                <c:pt idx="10495">
                  <c:v>84030</c:v>
                </c:pt>
                <c:pt idx="10496">
                  <c:v>84078</c:v>
                </c:pt>
                <c:pt idx="10497">
                  <c:v>84130</c:v>
                </c:pt>
                <c:pt idx="10498">
                  <c:v>84133</c:v>
                </c:pt>
                <c:pt idx="10499">
                  <c:v>84145</c:v>
                </c:pt>
                <c:pt idx="10500">
                  <c:v>84160</c:v>
                </c:pt>
                <c:pt idx="10501">
                  <c:v>84161</c:v>
                </c:pt>
                <c:pt idx="10502">
                  <c:v>84163</c:v>
                </c:pt>
                <c:pt idx="10503">
                  <c:v>84168</c:v>
                </c:pt>
                <c:pt idx="10504">
                  <c:v>84169</c:v>
                </c:pt>
                <c:pt idx="10505">
                  <c:v>84170</c:v>
                </c:pt>
                <c:pt idx="10506">
                  <c:v>84171</c:v>
                </c:pt>
                <c:pt idx="10507">
                  <c:v>84183</c:v>
                </c:pt>
                <c:pt idx="10508">
                  <c:v>84198</c:v>
                </c:pt>
                <c:pt idx="10509">
                  <c:v>84209</c:v>
                </c:pt>
                <c:pt idx="10510">
                  <c:v>84219</c:v>
                </c:pt>
                <c:pt idx="10511">
                  <c:v>84225</c:v>
                </c:pt>
                <c:pt idx="10512">
                  <c:v>84228</c:v>
                </c:pt>
                <c:pt idx="10513">
                  <c:v>84229</c:v>
                </c:pt>
                <c:pt idx="10514">
                  <c:v>84231</c:v>
                </c:pt>
                <c:pt idx="10515">
                  <c:v>84255</c:v>
                </c:pt>
                <c:pt idx="10516">
                  <c:v>84267</c:v>
                </c:pt>
                <c:pt idx="10517">
                  <c:v>84281</c:v>
                </c:pt>
                <c:pt idx="10518">
                  <c:v>84284</c:v>
                </c:pt>
                <c:pt idx="10519">
                  <c:v>84285</c:v>
                </c:pt>
                <c:pt idx="10520">
                  <c:v>84286</c:v>
                </c:pt>
                <c:pt idx="10521">
                  <c:v>84288</c:v>
                </c:pt>
                <c:pt idx="10522">
                  <c:v>84293</c:v>
                </c:pt>
                <c:pt idx="10523">
                  <c:v>84294</c:v>
                </c:pt>
                <c:pt idx="10524">
                  <c:v>84298</c:v>
                </c:pt>
                <c:pt idx="10525">
                  <c:v>84325</c:v>
                </c:pt>
                <c:pt idx="10526">
                  <c:v>84353</c:v>
                </c:pt>
                <c:pt idx="10527">
                  <c:v>84358</c:v>
                </c:pt>
                <c:pt idx="10528">
                  <c:v>84360</c:v>
                </c:pt>
                <c:pt idx="10529">
                  <c:v>84361</c:v>
                </c:pt>
                <c:pt idx="10530">
                  <c:v>84362</c:v>
                </c:pt>
                <c:pt idx="10531">
                  <c:v>84370</c:v>
                </c:pt>
                <c:pt idx="10532">
                  <c:v>84371</c:v>
                </c:pt>
                <c:pt idx="10533">
                  <c:v>84376</c:v>
                </c:pt>
                <c:pt idx="10534">
                  <c:v>84388</c:v>
                </c:pt>
                <c:pt idx="10535">
                  <c:v>84389</c:v>
                </c:pt>
                <c:pt idx="10536">
                  <c:v>84393</c:v>
                </c:pt>
                <c:pt idx="10537">
                  <c:v>84398</c:v>
                </c:pt>
                <c:pt idx="10538">
                  <c:v>84400</c:v>
                </c:pt>
                <c:pt idx="10539">
                  <c:v>84407</c:v>
                </c:pt>
                <c:pt idx="10540">
                  <c:v>84422</c:v>
                </c:pt>
                <c:pt idx="10541">
                  <c:v>84431</c:v>
                </c:pt>
                <c:pt idx="10542">
                  <c:v>84441</c:v>
                </c:pt>
                <c:pt idx="10543">
                  <c:v>84447</c:v>
                </c:pt>
                <c:pt idx="10544">
                  <c:v>84454</c:v>
                </c:pt>
                <c:pt idx="10545">
                  <c:v>84458</c:v>
                </c:pt>
                <c:pt idx="10546">
                  <c:v>84464</c:v>
                </c:pt>
                <c:pt idx="10547">
                  <c:v>84468</c:v>
                </c:pt>
                <c:pt idx="10548">
                  <c:v>84469</c:v>
                </c:pt>
                <c:pt idx="10549">
                  <c:v>84480</c:v>
                </c:pt>
                <c:pt idx="10550">
                  <c:v>84488</c:v>
                </c:pt>
                <c:pt idx="10551">
                  <c:v>84490</c:v>
                </c:pt>
                <c:pt idx="10552">
                  <c:v>84491</c:v>
                </c:pt>
                <c:pt idx="10553">
                  <c:v>84501</c:v>
                </c:pt>
                <c:pt idx="10554">
                  <c:v>84514</c:v>
                </c:pt>
                <c:pt idx="10555">
                  <c:v>84517</c:v>
                </c:pt>
                <c:pt idx="10556">
                  <c:v>84527</c:v>
                </c:pt>
                <c:pt idx="10557">
                  <c:v>84562</c:v>
                </c:pt>
                <c:pt idx="10558">
                  <c:v>84564</c:v>
                </c:pt>
                <c:pt idx="10559">
                  <c:v>84567</c:v>
                </c:pt>
                <c:pt idx="10560">
                  <c:v>84589</c:v>
                </c:pt>
                <c:pt idx="10561">
                  <c:v>84593</c:v>
                </c:pt>
                <c:pt idx="10562">
                  <c:v>84596</c:v>
                </c:pt>
                <c:pt idx="10563">
                  <c:v>84599</c:v>
                </c:pt>
                <c:pt idx="10564">
                  <c:v>84613</c:v>
                </c:pt>
                <c:pt idx="10565">
                  <c:v>84614</c:v>
                </c:pt>
                <c:pt idx="10566">
                  <c:v>84635</c:v>
                </c:pt>
                <c:pt idx="10567">
                  <c:v>84640</c:v>
                </c:pt>
                <c:pt idx="10568">
                  <c:v>84647</c:v>
                </c:pt>
                <c:pt idx="10569">
                  <c:v>84655</c:v>
                </c:pt>
                <c:pt idx="10570">
                  <c:v>84658</c:v>
                </c:pt>
                <c:pt idx="10571">
                  <c:v>84678</c:v>
                </c:pt>
                <c:pt idx="10572">
                  <c:v>84688</c:v>
                </c:pt>
                <c:pt idx="10573">
                  <c:v>84691</c:v>
                </c:pt>
                <c:pt idx="10574">
                  <c:v>84708</c:v>
                </c:pt>
                <c:pt idx="10575">
                  <c:v>84716</c:v>
                </c:pt>
                <c:pt idx="10576">
                  <c:v>84720</c:v>
                </c:pt>
                <c:pt idx="10577">
                  <c:v>84732</c:v>
                </c:pt>
                <c:pt idx="10578">
                  <c:v>84747</c:v>
                </c:pt>
                <c:pt idx="10579">
                  <c:v>84754</c:v>
                </c:pt>
                <c:pt idx="10580">
                  <c:v>84761</c:v>
                </c:pt>
                <c:pt idx="10581">
                  <c:v>84762</c:v>
                </c:pt>
                <c:pt idx="10582">
                  <c:v>84767</c:v>
                </c:pt>
                <c:pt idx="10583">
                  <c:v>84768</c:v>
                </c:pt>
                <c:pt idx="10584">
                  <c:v>84782</c:v>
                </c:pt>
                <c:pt idx="10585">
                  <c:v>84788</c:v>
                </c:pt>
                <c:pt idx="10586">
                  <c:v>84792</c:v>
                </c:pt>
                <c:pt idx="10587">
                  <c:v>84795</c:v>
                </c:pt>
                <c:pt idx="10588">
                  <c:v>84797</c:v>
                </c:pt>
                <c:pt idx="10589">
                  <c:v>84807</c:v>
                </c:pt>
                <c:pt idx="10590">
                  <c:v>84821</c:v>
                </c:pt>
                <c:pt idx="10591">
                  <c:v>84827</c:v>
                </c:pt>
                <c:pt idx="10592">
                  <c:v>84828</c:v>
                </c:pt>
                <c:pt idx="10593">
                  <c:v>84835</c:v>
                </c:pt>
                <c:pt idx="10594">
                  <c:v>84838</c:v>
                </c:pt>
                <c:pt idx="10595">
                  <c:v>84842</c:v>
                </c:pt>
                <c:pt idx="10596">
                  <c:v>84844</c:v>
                </c:pt>
                <c:pt idx="10597">
                  <c:v>84845</c:v>
                </c:pt>
                <c:pt idx="10598">
                  <c:v>84847</c:v>
                </c:pt>
                <c:pt idx="10599">
                  <c:v>84848</c:v>
                </c:pt>
                <c:pt idx="10600">
                  <c:v>84858</c:v>
                </c:pt>
                <c:pt idx="10601">
                  <c:v>84859</c:v>
                </c:pt>
                <c:pt idx="10602">
                  <c:v>84860</c:v>
                </c:pt>
                <c:pt idx="10603">
                  <c:v>84864</c:v>
                </c:pt>
                <c:pt idx="10604">
                  <c:v>84865</c:v>
                </c:pt>
                <c:pt idx="10605">
                  <c:v>84870</c:v>
                </c:pt>
                <c:pt idx="10606">
                  <c:v>84880</c:v>
                </c:pt>
                <c:pt idx="10607">
                  <c:v>84898</c:v>
                </c:pt>
                <c:pt idx="10608">
                  <c:v>84903</c:v>
                </c:pt>
                <c:pt idx="10609">
                  <c:v>84928</c:v>
                </c:pt>
                <c:pt idx="10610">
                  <c:v>84935</c:v>
                </c:pt>
                <c:pt idx="10611">
                  <c:v>84945</c:v>
                </c:pt>
                <c:pt idx="10612">
                  <c:v>84952</c:v>
                </c:pt>
                <c:pt idx="10613">
                  <c:v>84963</c:v>
                </c:pt>
                <c:pt idx="10614">
                  <c:v>84964</c:v>
                </c:pt>
                <c:pt idx="10615">
                  <c:v>84965</c:v>
                </c:pt>
                <c:pt idx="10616">
                  <c:v>84974</c:v>
                </c:pt>
                <c:pt idx="10617">
                  <c:v>84976</c:v>
                </c:pt>
                <c:pt idx="10618">
                  <c:v>84989</c:v>
                </c:pt>
                <c:pt idx="10619">
                  <c:v>84992</c:v>
                </c:pt>
                <c:pt idx="10620">
                  <c:v>84996</c:v>
                </c:pt>
                <c:pt idx="10621">
                  <c:v>84999</c:v>
                </c:pt>
                <c:pt idx="10622">
                  <c:v>85000</c:v>
                </c:pt>
                <c:pt idx="10623">
                  <c:v>85013</c:v>
                </c:pt>
                <c:pt idx="10624">
                  <c:v>85017</c:v>
                </c:pt>
                <c:pt idx="10625">
                  <c:v>85046</c:v>
                </c:pt>
                <c:pt idx="10626">
                  <c:v>85061</c:v>
                </c:pt>
                <c:pt idx="10627">
                  <c:v>85062</c:v>
                </c:pt>
                <c:pt idx="10628">
                  <c:v>85071</c:v>
                </c:pt>
                <c:pt idx="10629">
                  <c:v>85091</c:v>
                </c:pt>
                <c:pt idx="10630">
                  <c:v>85097</c:v>
                </c:pt>
                <c:pt idx="10631">
                  <c:v>85100</c:v>
                </c:pt>
                <c:pt idx="10632">
                  <c:v>85101</c:v>
                </c:pt>
                <c:pt idx="10633">
                  <c:v>85103</c:v>
                </c:pt>
                <c:pt idx="10634">
                  <c:v>85112</c:v>
                </c:pt>
                <c:pt idx="10635">
                  <c:v>85119</c:v>
                </c:pt>
                <c:pt idx="10636">
                  <c:v>85131</c:v>
                </c:pt>
                <c:pt idx="10637">
                  <c:v>85156</c:v>
                </c:pt>
                <c:pt idx="10638">
                  <c:v>85157</c:v>
                </c:pt>
                <c:pt idx="10639">
                  <c:v>85159</c:v>
                </c:pt>
                <c:pt idx="10640">
                  <c:v>85208</c:v>
                </c:pt>
                <c:pt idx="10641">
                  <c:v>85226</c:v>
                </c:pt>
                <c:pt idx="10642">
                  <c:v>85229</c:v>
                </c:pt>
                <c:pt idx="10643">
                  <c:v>85233</c:v>
                </c:pt>
                <c:pt idx="10644">
                  <c:v>85241</c:v>
                </c:pt>
                <c:pt idx="10645">
                  <c:v>85252</c:v>
                </c:pt>
                <c:pt idx="10646">
                  <c:v>85268</c:v>
                </c:pt>
                <c:pt idx="10647">
                  <c:v>85271</c:v>
                </c:pt>
                <c:pt idx="10648">
                  <c:v>85276</c:v>
                </c:pt>
                <c:pt idx="10649">
                  <c:v>85287</c:v>
                </c:pt>
                <c:pt idx="10650">
                  <c:v>85301</c:v>
                </c:pt>
                <c:pt idx="10651">
                  <c:v>85311</c:v>
                </c:pt>
                <c:pt idx="10652">
                  <c:v>85313</c:v>
                </c:pt>
                <c:pt idx="10653">
                  <c:v>85329</c:v>
                </c:pt>
                <c:pt idx="10654">
                  <c:v>85331</c:v>
                </c:pt>
                <c:pt idx="10655">
                  <c:v>85347</c:v>
                </c:pt>
                <c:pt idx="10656">
                  <c:v>85351</c:v>
                </c:pt>
                <c:pt idx="10657">
                  <c:v>85370</c:v>
                </c:pt>
                <c:pt idx="10658">
                  <c:v>85375</c:v>
                </c:pt>
                <c:pt idx="10659">
                  <c:v>85379</c:v>
                </c:pt>
                <c:pt idx="10660">
                  <c:v>85385</c:v>
                </c:pt>
                <c:pt idx="10661">
                  <c:v>85398</c:v>
                </c:pt>
                <c:pt idx="10662">
                  <c:v>85405</c:v>
                </c:pt>
                <c:pt idx="10663">
                  <c:v>85429</c:v>
                </c:pt>
                <c:pt idx="10664">
                  <c:v>85431</c:v>
                </c:pt>
                <c:pt idx="10665">
                  <c:v>85439</c:v>
                </c:pt>
                <c:pt idx="10666">
                  <c:v>85445</c:v>
                </c:pt>
                <c:pt idx="10667">
                  <c:v>85446</c:v>
                </c:pt>
                <c:pt idx="10668">
                  <c:v>85452</c:v>
                </c:pt>
                <c:pt idx="10669">
                  <c:v>85456</c:v>
                </c:pt>
                <c:pt idx="10670">
                  <c:v>85465</c:v>
                </c:pt>
                <c:pt idx="10671">
                  <c:v>85478</c:v>
                </c:pt>
                <c:pt idx="10672">
                  <c:v>85490</c:v>
                </c:pt>
                <c:pt idx="10673">
                  <c:v>85496</c:v>
                </c:pt>
                <c:pt idx="10674">
                  <c:v>85497</c:v>
                </c:pt>
                <c:pt idx="10675">
                  <c:v>85515</c:v>
                </c:pt>
                <c:pt idx="10676">
                  <c:v>85535</c:v>
                </c:pt>
                <c:pt idx="10677">
                  <c:v>85538</c:v>
                </c:pt>
                <c:pt idx="10678">
                  <c:v>85549</c:v>
                </c:pt>
                <c:pt idx="10679">
                  <c:v>85551</c:v>
                </c:pt>
                <c:pt idx="10680">
                  <c:v>85552</c:v>
                </c:pt>
                <c:pt idx="10681">
                  <c:v>85556</c:v>
                </c:pt>
                <c:pt idx="10682">
                  <c:v>85561</c:v>
                </c:pt>
                <c:pt idx="10683">
                  <c:v>85569</c:v>
                </c:pt>
                <c:pt idx="10684">
                  <c:v>85572</c:v>
                </c:pt>
                <c:pt idx="10685">
                  <c:v>85574</c:v>
                </c:pt>
                <c:pt idx="10686">
                  <c:v>85586</c:v>
                </c:pt>
                <c:pt idx="10687">
                  <c:v>85590</c:v>
                </c:pt>
                <c:pt idx="10688">
                  <c:v>85591</c:v>
                </c:pt>
                <c:pt idx="10689">
                  <c:v>85595</c:v>
                </c:pt>
                <c:pt idx="10690">
                  <c:v>85614</c:v>
                </c:pt>
                <c:pt idx="10691">
                  <c:v>85620</c:v>
                </c:pt>
                <c:pt idx="10692">
                  <c:v>85624</c:v>
                </c:pt>
                <c:pt idx="10693">
                  <c:v>85632</c:v>
                </c:pt>
                <c:pt idx="10694">
                  <c:v>85636</c:v>
                </c:pt>
                <c:pt idx="10695">
                  <c:v>85648</c:v>
                </c:pt>
                <c:pt idx="10696">
                  <c:v>85654</c:v>
                </c:pt>
                <c:pt idx="10697">
                  <c:v>85656</c:v>
                </c:pt>
                <c:pt idx="10698">
                  <c:v>85661</c:v>
                </c:pt>
                <c:pt idx="10699">
                  <c:v>85668</c:v>
                </c:pt>
                <c:pt idx="10700">
                  <c:v>85669</c:v>
                </c:pt>
                <c:pt idx="10701">
                  <c:v>85670</c:v>
                </c:pt>
                <c:pt idx="10702">
                  <c:v>85687</c:v>
                </c:pt>
                <c:pt idx="10703">
                  <c:v>85702</c:v>
                </c:pt>
                <c:pt idx="10704">
                  <c:v>85718</c:v>
                </c:pt>
                <c:pt idx="10705">
                  <c:v>85742</c:v>
                </c:pt>
                <c:pt idx="10706">
                  <c:v>85743</c:v>
                </c:pt>
                <c:pt idx="10707">
                  <c:v>85747</c:v>
                </c:pt>
                <c:pt idx="10708">
                  <c:v>85750</c:v>
                </c:pt>
                <c:pt idx="10709">
                  <c:v>85753</c:v>
                </c:pt>
                <c:pt idx="10710">
                  <c:v>85765</c:v>
                </c:pt>
                <c:pt idx="10711">
                  <c:v>85768</c:v>
                </c:pt>
                <c:pt idx="10712">
                  <c:v>85773</c:v>
                </c:pt>
                <c:pt idx="10713">
                  <c:v>85789</c:v>
                </c:pt>
                <c:pt idx="10714">
                  <c:v>85797</c:v>
                </c:pt>
                <c:pt idx="10715">
                  <c:v>85801</c:v>
                </c:pt>
                <c:pt idx="10716">
                  <c:v>85813</c:v>
                </c:pt>
                <c:pt idx="10717">
                  <c:v>85816</c:v>
                </c:pt>
                <c:pt idx="10718">
                  <c:v>85840</c:v>
                </c:pt>
                <c:pt idx="10719">
                  <c:v>85848</c:v>
                </c:pt>
                <c:pt idx="10720">
                  <c:v>85849</c:v>
                </c:pt>
                <c:pt idx="10721">
                  <c:v>85867</c:v>
                </c:pt>
                <c:pt idx="10722">
                  <c:v>85870</c:v>
                </c:pt>
                <c:pt idx="10723">
                  <c:v>85888</c:v>
                </c:pt>
                <c:pt idx="10724">
                  <c:v>85894</c:v>
                </c:pt>
                <c:pt idx="10725">
                  <c:v>85903</c:v>
                </c:pt>
                <c:pt idx="10726">
                  <c:v>85911</c:v>
                </c:pt>
                <c:pt idx="10727">
                  <c:v>85919</c:v>
                </c:pt>
                <c:pt idx="10728">
                  <c:v>85922</c:v>
                </c:pt>
                <c:pt idx="10729">
                  <c:v>85937</c:v>
                </c:pt>
                <c:pt idx="10730">
                  <c:v>85945</c:v>
                </c:pt>
                <c:pt idx="10731">
                  <c:v>85953</c:v>
                </c:pt>
                <c:pt idx="10732">
                  <c:v>85966</c:v>
                </c:pt>
                <c:pt idx="10733">
                  <c:v>85971</c:v>
                </c:pt>
                <c:pt idx="10734">
                  <c:v>85976</c:v>
                </c:pt>
                <c:pt idx="10735">
                  <c:v>85977</c:v>
                </c:pt>
                <c:pt idx="10736">
                  <c:v>86004</c:v>
                </c:pt>
                <c:pt idx="10737">
                  <c:v>86018</c:v>
                </c:pt>
                <c:pt idx="10738">
                  <c:v>86020</c:v>
                </c:pt>
                <c:pt idx="10739">
                  <c:v>86034</c:v>
                </c:pt>
                <c:pt idx="10740">
                  <c:v>86046</c:v>
                </c:pt>
                <c:pt idx="10741">
                  <c:v>86050</c:v>
                </c:pt>
                <c:pt idx="10742">
                  <c:v>86052</c:v>
                </c:pt>
                <c:pt idx="10743">
                  <c:v>86067</c:v>
                </c:pt>
                <c:pt idx="10744">
                  <c:v>86072</c:v>
                </c:pt>
                <c:pt idx="10745">
                  <c:v>86076</c:v>
                </c:pt>
                <c:pt idx="10746">
                  <c:v>86078</c:v>
                </c:pt>
                <c:pt idx="10747">
                  <c:v>86092</c:v>
                </c:pt>
                <c:pt idx="10748">
                  <c:v>86109</c:v>
                </c:pt>
                <c:pt idx="10749">
                  <c:v>86114</c:v>
                </c:pt>
                <c:pt idx="10750">
                  <c:v>86117</c:v>
                </c:pt>
                <c:pt idx="10751">
                  <c:v>86119</c:v>
                </c:pt>
                <c:pt idx="10752">
                  <c:v>86137</c:v>
                </c:pt>
                <c:pt idx="10753">
                  <c:v>86139</c:v>
                </c:pt>
                <c:pt idx="10754">
                  <c:v>86141</c:v>
                </c:pt>
                <c:pt idx="10755">
                  <c:v>86148</c:v>
                </c:pt>
                <c:pt idx="10756">
                  <c:v>86152</c:v>
                </c:pt>
                <c:pt idx="10757">
                  <c:v>86161</c:v>
                </c:pt>
                <c:pt idx="10758">
                  <c:v>86189</c:v>
                </c:pt>
                <c:pt idx="10759">
                  <c:v>86194</c:v>
                </c:pt>
                <c:pt idx="10760">
                  <c:v>86195</c:v>
                </c:pt>
                <c:pt idx="10761">
                  <c:v>86205</c:v>
                </c:pt>
                <c:pt idx="10762">
                  <c:v>86206</c:v>
                </c:pt>
                <c:pt idx="10763">
                  <c:v>86224</c:v>
                </c:pt>
                <c:pt idx="10764">
                  <c:v>86226</c:v>
                </c:pt>
                <c:pt idx="10765">
                  <c:v>86274</c:v>
                </c:pt>
                <c:pt idx="10766">
                  <c:v>86286</c:v>
                </c:pt>
                <c:pt idx="10767">
                  <c:v>86290</c:v>
                </c:pt>
                <c:pt idx="10768">
                  <c:v>86309</c:v>
                </c:pt>
                <c:pt idx="10769">
                  <c:v>86330</c:v>
                </c:pt>
                <c:pt idx="10770">
                  <c:v>86339</c:v>
                </c:pt>
                <c:pt idx="10771">
                  <c:v>86342</c:v>
                </c:pt>
                <c:pt idx="10772">
                  <c:v>86349</c:v>
                </c:pt>
                <c:pt idx="10773">
                  <c:v>86359</c:v>
                </c:pt>
                <c:pt idx="10774">
                  <c:v>86368</c:v>
                </c:pt>
                <c:pt idx="10775">
                  <c:v>86370</c:v>
                </c:pt>
                <c:pt idx="10776">
                  <c:v>86378</c:v>
                </c:pt>
                <c:pt idx="10777">
                  <c:v>86385</c:v>
                </c:pt>
                <c:pt idx="10778">
                  <c:v>86402</c:v>
                </c:pt>
                <c:pt idx="10779">
                  <c:v>86423</c:v>
                </c:pt>
                <c:pt idx="10780">
                  <c:v>86435</c:v>
                </c:pt>
                <c:pt idx="10781">
                  <c:v>86445</c:v>
                </c:pt>
                <c:pt idx="10782">
                  <c:v>86447</c:v>
                </c:pt>
                <c:pt idx="10783">
                  <c:v>86451</c:v>
                </c:pt>
                <c:pt idx="10784">
                  <c:v>86452</c:v>
                </c:pt>
                <c:pt idx="10785">
                  <c:v>86465</c:v>
                </c:pt>
                <c:pt idx="10786">
                  <c:v>86475</c:v>
                </c:pt>
                <c:pt idx="10787">
                  <c:v>86483</c:v>
                </c:pt>
                <c:pt idx="10788">
                  <c:v>86484</c:v>
                </c:pt>
                <c:pt idx="10789">
                  <c:v>86500</c:v>
                </c:pt>
                <c:pt idx="10790">
                  <c:v>86509</c:v>
                </c:pt>
                <c:pt idx="10791">
                  <c:v>86512</c:v>
                </c:pt>
                <c:pt idx="10792">
                  <c:v>86513</c:v>
                </c:pt>
                <c:pt idx="10793">
                  <c:v>86514</c:v>
                </c:pt>
                <c:pt idx="10794">
                  <c:v>86515</c:v>
                </c:pt>
                <c:pt idx="10795">
                  <c:v>86545</c:v>
                </c:pt>
                <c:pt idx="10796">
                  <c:v>86548</c:v>
                </c:pt>
                <c:pt idx="10797">
                  <c:v>86567</c:v>
                </c:pt>
                <c:pt idx="10798">
                  <c:v>86569</c:v>
                </c:pt>
                <c:pt idx="10799">
                  <c:v>86589</c:v>
                </c:pt>
                <c:pt idx="10800">
                  <c:v>86592</c:v>
                </c:pt>
                <c:pt idx="10801">
                  <c:v>86597</c:v>
                </c:pt>
                <c:pt idx="10802">
                  <c:v>86608</c:v>
                </c:pt>
                <c:pt idx="10803">
                  <c:v>86610</c:v>
                </c:pt>
                <c:pt idx="10804">
                  <c:v>86616</c:v>
                </c:pt>
                <c:pt idx="10805">
                  <c:v>86617</c:v>
                </c:pt>
                <c:pt idx="10806">
                  <c:v>86619</c:v>
                </c:pt>
                <c:pt idx="10807">
                  <c:v>86624</c:v>
                </c:pt>
                <c:pt idx="10808">
                  <c:v>86628</c:v>
                </c:pt>
                <c:pt idx="10809">
                  <c:v>86641</c:v>
                </c:pt>
                <c:pt idx="10810">
                  <c:v>86642</c:v>
                </c:pt>
                <c:pt idx="10811">
                  <c:v>86655</c:v>
                </c:pt>
                <c:pt idx="10812">
                  <c:v>86656</c:v>
                </c:pt>
                <c:pt idx="10813">
                  <c:v>86659</c:v>
                </c:pt>
                <c:pt idx="10814">
                  <c:v>86669</c:v>
                </c:pt>
                <c:pt idx="10815">
                  <c:v>86673</c:v>
                </c:pt>
                <c:pt idx="10816">
                  <c:v>86686</c:v>
                </c:pt>
                <c:pt idx="10817">
                  <c:v>86692</c:v>
                </c:pt>
                <c:pt idx="10818">
                  <c:v>86698</c:v>
                </c:pt>
                <c:pt idx="10819">
                  <c:v>86707</c:v>
                </c:pt>
                <c:pt idx="10820">
                  <c:v>86722</c:v>
                </c:pt>
                <c:pt idx="10821">
                  <c:v>86724</c:v>
                </c:pt>
                <c:pt idx="10822">
                  <c:v>86731</c:v>
                </c:pt>
                <c:pt idx="10823">
                  <c:v>86733</c:v>
                </c:pt>
                <c:pt idx="10824">
                  <c:v>86734</c:v>
                </c:pt>
                <c:pt idx="10825">
                  <c:v>86751</c:v>
                </c:pt>
                <c:pt idx="10826">
                  <c:v>86769</c:v>
                </c:pt>
                <c:pt idx="10827">
                  <c:v>86773</c:v>
                </c:pt>
                <c:pt idx="10828">
                  <c:v>86776</c:v>
                </c:pt>
                <c:pt idx="10829">
                  <c:v>86781</c:v>
                </c:pt>
                <c:pt idx="10830">
                  <c:v>86784</c:v>
                </c:pt>
                <c:pt idx="10831">
                  <c:v>86787</c:v>
                </c:pt>
                <c:pt idx="10832">
                  <c:v>86789</c:v>
                </c:pt>
                <c:pt idx="10833">
                  <c:v>86790</c:v>
                </c:pt>
                <c:pt idx="10834">
                  <c:v>86800</c:v>
                </c:pt>
                <c:pt idx="10835">
                  <c:v>86809</c:v>
                </c:pt>
                <c:pt idx="10836">
                  <c:v>86840</c:v>
                </c:pt>
                <c:pt idx="10837">
                  <c:v>86848</c:v>
                </c:pt>
                <c:pt idx="10838">
                  <c:v>86854</c:v>
                </c:pt>
                <c:pt idx="10839">
                  <c:v>86856</c:v>
                </c:pt>
                <c:pt idx="10840">
                  <c:v>86878</c:v>
                </c:pt>
                <c:pt idx="10841">
                  <c:v>86880</c:v>
                </c:pt>
                <c:pt idx="10842">
                  <c:v>86884</c:v>
                </c:pt>
                <c:pt idx="10843">
                  <c:v>86899</c:v>
                </c:pt>
                <c:pt idx="10844">
                  <c:v>86908</c:v>
                </c:pt>
                <c:pt idx="10845">
                  <c:v>86913</c:v>
                </c:pt>
                <c:pt idx="10846">
                  <c:v>86916</c:v>
                </c:pt>
                <c:pt idx="10847">
                  <c:v>86930</c:v>
                </c:pt>
                <c:pt idx="10848">
                  <c:v>86931</c:v>
                </c:pt>
                <c:pt idx="10849">
                  <c:v>86960</c:v>
                </c:pt>
                <c:pt idx="10850">
                  <c:v>86968</c:v>
                </c:pt>
                <c:pt idx="10851">
                  <c:v>86973</c:v>
                </c:pt>
                <c:pt idx="10852">
                  <c:v>86974</c:v>
                </c:pt>
                <c:pt idx="10853">
                  <c:v>86976</c:v>
                </c:pt>
                <c:pt idx="10854">
                  <c:v>86980</c:v>
                </c:pt>
                <c:pt idx="10855">
                  <c:v>86981</c:v>
                </c:pt>
                <c:pt idx="10856">
                  <c:v>86982</c:v>
                </c:pt>
                <c:pt idx="10857">
                  <c:v>86994</c:v>
                </c:pt>
                <c:pt idx="10858">
                  <c:v>86996</c:v>
                </c:pt>
                <c:pt idx="10859">
                  <c:v>87001</c:v>
                </c:pt>
                <c:pt idx="10860">
                  <c:v>87023</c:v>
                </c:pt>
                <c:pt idx="10861">
                  <c:v>87036</c:v>
                </c:pt>
                <c:pt idx="10862">
                  <c:v>87044</c:v>
                </c:pt>
                <c:pt idx="10863">
                  <c:v>87046</c:v>
                </c:pt>
                <c:pt idx="10864">
                  <c:v>87075</c:v>
                </c:pt>
                <c:pt idx="10865">
                  <c:v>87092</c:v>
                </c:pt>
                <c:pt idx="10866">
                  <c:v>87113</c:v>
                </c:pt>
                <c:pt idx="10867">
                  <c:v>87118</c:v>
                </c:pt>
                <c:pt idx="10868">
                  <c:v>87121</c:v>
                </c:pt>
                <c:pt idx="10869">
                  <c:v>87134</c:v>
                </c:pt>
                <c:pt idx="10870">
                  <c:v>87138</c:v>
                </c:pt>
                <c:pt idx="10871">
                  <c:v>87139</c:v>
                </c:pt>
                <c:pt idx="10872">
                  <c:v>87162</c:v>
                </c:pt>
                <c:pt idx="10873">
                  <c:v>87172</c:v>
                </c:pt>
                <c:pt idx="10874">
                  <c:v>87213</c:v>
                </c:pt>
                <c:pt idx="10875">
                  <c:v>87224</c:v>
                </c:pt>
                <c:pt idx="10876">
                  <c:v>87243</c:v>
                </c:pt>
                <c:pt idx="10877">
                  <c:v>87252</c:v>
                </c:pt>
                <c:pt idx="10878">
                  <c:v>87254</c:v>
                </c:pt>
                <c:pt idx="10879">
                  <c:v>87257</c:v>
                </c:pt>
                <c:pt idx="10880">
                  <c:v>87266</c:v>
                </c:pt>
                <c:pt idx="10881">
                  <c:v>87276</c:v>
                </c:pt>
                <c:pt idx="10882">
                  <c:v>87278</c:v>
                </c:pt>
                <c:pt idx="10883">
                  <c:v>87285</c:v>
                </c:pt>
                <c:pt idx="10884">
                  <c:v>87288</c:v>
                </c:pt>
                <c:pt idx="10885">
                  <c:v>87297</c:v>
                </c:pt>
                <c:pt idx="10886">
                  <c:v>87304</c:v>
                </c:pt>
                <c:pt idx="10887">
                  <c:v>87323</c:v>
                </c:pt>
                <c:pt idx="10888">
                  <c:v>87328</c:v>
                </c:pt>
                <c:pt idx="10889">
                  <c:v>87336</c:v>
                </c:pt>
                <c:pt idx="10890">
                  <c:v>87342</c:v>
                </c:pt>
                <c:pt idx="10891">
                  <c:v>87347</c:v>
                </c:pt>
                <c:pt idx="10892">
                  <c:v>87362</c:v>
                </c:pt>
                <c:pt idx="10893">
                  <c:v>87372</c:v>
                </c:pt>
                <c:pt idx="10894">
                  <c:v>87373</c:v>
                </c:pt>
                <c:pt idx="10895">
                  <c:v>87374</c:v>
                </c:pt>
                <c:pt idx="10896">
                  <c:v>87391</c:v>
                </c:pt>
                <c:pt idx="10897">
                  <c:v>87396</c:v>
                </c:pt>
                <c:pt idx="10898">
                  <c:v>87406</c:v>
                </c:pt>
                <c:pt idx="10899">
                  <c:v>87414</c:v>
                </c:pt>
                <c:pt idx="10900">
                  <c:v>87452</c:v>
                </c:pt>
                <c:pt idx="10901">
                  <c:v>87468</c:v>
                </c:pt>
                <c:pt idx="10902">
                  <c:v>87473</c:v>
                </c:pt>
                <c:pt idx="10903">
                  <c:v>87482</c:v>
                </c:pt>
                <c:pt idx="10904">
                  <c:v>87484</c:v>
                </c:pt>
                <c:pt idx="10905">
                  <c:v>87492</c:v>
                </c:pt>
                <c:pt idx="10906">
                  <c:v>87494</c:v>
                </c:pt>
                <c:pt idx="10907">
                  <c:v>87502</c:v>
                </c:pt>
                <c:pt idx="10908">
                  <c:v>87506</c:v>
                </c:pt>
                <c:pt idx="10909">
                  <c:v>87513</c:v>
                </c:pt>
                <c:pt idx="10910">
                  <c:v>87515</c:v>
                </c:pt>
                <c:pt idx="10911">
                  <c:v>87533</c:v>
                </c:pt>
                <c:pt idx="10912">
                  <c:v>87537</c:v>
                </c:pt>
                <c:pt idx="10913">
                  <c:v>87543</c:v>
                </c:pt>
                <c:pt idx="10914">
                  <c:v>87546</c:v>
                </c:pt>
                <c:pt idx="10915">
                  <c:v>87556</c:v>
                </c:pt>
                <c:pt idx="10916">
                  <c:v>87557</c:v>
                </c:pt>
                <c:pt idx="10917">
                  <c:v>87565</c:v>
                </c:pt>
                <c:pt idx="10918">
                  <c:v>87566</c:v>
                </c:pt>
                <c:pt idx="10919">
                  <c:v>87567</c:v>
                </c:pt>
                <c:pt idx="10920">
                  <c:v>87568</c:v>
                </c:pt>
                <c:pt idx="10921">
                  <c:v>87570</c:v>
                </c:pt>
                <c:pt idx="10922">
                  <c:v>87588</c:v>
                </c:pt>
                <c:pt idx="10923">
                  <c:v>87589</c:v>
                </c:pt>
                <c:pt idx="10924">
                  <c:v>87607</c:v>
                </c:pt>
                <c:pt idx="10925">
                  <c:v>87621</c:v>
                </c:pt>
                <c:pt idx="10926">
                  <c:v>87632</c:v>
                </c:pt>
                <c:pt idx="10927">
                  <c:v>87633</c:v>
                </c:pt>
                <c:pt idx="10928">
                  <c:v>87642</c:v>
                </c:pt>
                <c:pt idx="10929">
                  <c:v>87644</c:v>
                </c:pt>
                <c:pt idx="10930">
                  <c:v>87650</c:v>
                </c:pt>
                <c:pt idx="10931">
                  <c:v>87657</c:v>
                </c:pt>
                <c:pt idx="10932">
                  <c:v>87676</c:v>
                </c:pt>
                <c:pt idx="10933">
                  <c:v>87680</c:v>
                </c:pt>
                <c:pt idx="10934">
                  <c:v>87685</c:v>
                </c:pt>
                <c:pt idx="10935">
                  <c:v>87692</c:v>
                </c:pt>
                <c:pt idx="10936">
                  <c:v>87729</c:v>
                </c:pt>
                <c:pt idx="10937">
                  <c:v>87731</c:v>
                </c:pt>
                <c:pt idx="10938">
                  <c:v>87732</c:v>
                </c:pt>
                <c:pt idx="10939">
                  <c:v>87734</c:v>
                </c:pt>
                <c:pt idx="10940">
                  <c:v>87739</c:v>
                </c:pt>
                <c:pt idx="10941">
                  <c:v>87742</c:v>
                </c:pt>
                <c:pt idx="10942">
                  <c:v>87750</c:v>
                </c:pt>
                <c:pt idx="10943">
                  <c:v>87755</c:v>
                </c:pt>
                <c:pt idx="10944">
                  <c:v>87769</c:v>
                </c:pt>
                <c:pt idx="10945">
                  <c:v>87777</c:v>
                </c:pt>
                <c:pt idx="10946">
                  <c:v>87779</c:v>
                </c:pt>
                <c:pt idx="10947">
                  <c:v>87796</c:v>
                </c:pt>
                <c:pt idx="10948">
                  <c:v>87805</c:v>
                </c:pt>
                <c:pt idx="10949">
                  <c:v>87808</c:v>
                </c:pt>
                <c:pt idx="10950">
                  <c:v>87810</c:v>
                </c:pt>
                <c:pt idx="10951">
                  <c:v>87819</c:v>
                </c:pt>
                <c:pt idx="10952">
                  <c:v>87829</c:v>
                </c:pt>
                <c:pt idx="10953">
                  <c:v>87832</c:v>
                </c:pt>
                <c:pt idx="10954">
                  <c:v>87840</c:v>
                </c:pt>
                <c:pt idx="10955">
                  <c:v>87841</c:v>
                </c:pt>
                <c:pt idx="10956">
                  <c:v>87843</c:v>
                </c:pt>
                <c:pt idx="10957">
                  <c:v>87858</c:v>
                </c:pt>
                <c:pt idx="10958">
                  <c:v>87859</c:v>
                </c:pt>
                <c:pt idx="10959">
                  <c:v>87888</c:v>
                </c:pt>
                <c:pt idx="10960">
                  <c:v>87889</c:v>
                </c:pt>
                <c:pt idx="10961">
                  <c:v>87891</c:v>
                </c:pt>
                <c:pt idx="10962">
                  <c:v>87902</c:v>
                </c:pt>
                <c:pt idx="10963">
                  <c:v>87906</c:v>
                </c:pt>
                <c:pt idx="10964">
                  <c:v>87922</c:v>
                </c:pt>
                <c:pt idx="10965">
                  <c:v>87953</c:v>
                </c:pt>
                <c:pt idx="10966">
                  <c:v>87958</c:v>
                </c:pt>
                <c:pt idx="10967">
                  <c:v>87976</c:v>
                </c:pt>
                <c:pt idx="10968">
                  <c:v>87982</c:v>
                </c:pt>
                <c:pt idx="10969">
                  <c:v>88017</c:v>
                </c:pt>
                <c:pt idx="10970">
                  <c:v>88019</c:v>
                </c:pt>
                <c:pt idx="10971">
                  <c:v>88026</c:v>
                </c:pt>
                <c:pt idx="10972">
                  <c:v>88027</c:v>
                </c:pt>
                <c:pt idx="10973">
                  <c:v>88030</c:v>
                </c:pt>
                <c:pt idx="10974">
                  <c:v>88037</c:v>
                </c:pt>
                <c:pt idx="10975">
                  <c:v>88060</c:v>
                </c:pt>
                <c:pt idx="10976">
                  <c:v>88061</c:v>
                </c:pt>
                <c:pt idx="10977">
                  <c:v>88079</c:v>
                </c:pt>
                <c:pt idx="10978">
                  <c:v>88089</c:v>
                </c:pt>
                <c:pt idx="10979">
                  <c:v>88104</c:v>
                </c:pt>
                <c:pt idx="10980">
                  <c:v>88117</c:v>
                </c:pt>
                <c:pt idx="10981">
                  <c:v>88119</c:v>
                </c:pt>
                <c:pt idx="10982">
                  <c:v>88123</c:v>
                </c:pt>
                <c:pt idx="10983">
                  <c:v>88137</c:v>
                </c:pt>
                <c:pt idx="10984">
                  <c:v>88141</c:v>
                </c:pt>
                <c:pt idx="10985">
                  <c:v>88144</c:v>
                </c:pt>
                <c:pt idx="10986">
                  <c:v>88167</c:v>
                </c:pt>
                <c:pt idx="10987">
                  <c:v>88169</c:v>
                </c:pt>
                <c:pt idx="10988">
                  <c:v>88180</c:v>
                </c:pt>
                <c:pt idx="10989">
                  <c:v>88183</c:v>
                </c:pt>
                <c:pt idx="10990">
                  <c:v>88192</c:v>
                </c:pt>
                <c:pt idx="10991">
                  <c:v>88195</c:v>
                </c:pt>
                <c:pt idx="10992">
                  <c:v>88202</c:v>
                </c:pt>
                <c:pt idx="10993">
                  <c:v>88214</c:v>
                </c:pt>
                <c:pt idx="10994">
                  <c:v>88220</c:v>
                </c:pt>
                <c:pt idx="10995">
                  <c:v>88250</c:v>
                </c:pt>
                <c:pt idx="10996">
                  <c:v>88257</c:v>
                </c:pt>
                <c:pt idx="10997">
                  <c:v>88260</c:v>
                </c:pt>
                <c:pt idx="10998">
                  <c:v>88269</c:v>
                </c:pt>
                <c:pt idx="10999">
                  <c:v>88288</c:v>
                </c:pt>
                <c:pt idx="11000">
                  <c:v>88291</c:v>
                </c:pt>
                <c:pt idx="11001">
                  <c:v>88301</c:v>
                </c:pt>
                <c:pt idx="11002">
                  <c:v>88315</c:v>
                </c:pt>
                <c:pt idx="11003">
                  <c:v>88325</c:v>
                </c:pt>
                <c:pt idx="11004">
                  <c:v>88333</c:v>
                </c:pt>
                <c:pt idx="11005">
                  <c:v>88335</c:v>
                </c:pt>
                <c:pt idx="11006">
                  <c:v>88341</c:v>
                </c:pt>
                <c:pt idx="11007">
                  <c:v>88347</c:v>
                </c:pt>
                <c:pt idx="11008">
                  <c:v>88391</c:v>
                </c:pt>
                <c:pt idx="11009">
                  <c:v>88395</c:v>
                </c:pt>
                <c:pt idx="11010">
                  <c:v>88412</c:v>
                </c:pt>
                <c:pt idx="11011">
                  <c:v>88416</c:v>
                </c:pt>
                <c:pt idx="11012">
                  <c:v>88423</c:v>
                </c:pt>
                <c:pt idx="11013">
                  <c:v>88440</c:v>
                </c:pt>
                <c:pt idx="11014">
                  <c:v>88461</c:v>
                </c:pt>
                <c:pt idx="11015">
                  <c:v>88466</c:v>
                </c:pt>
                <c:pt idx="11016">
                  <c:v>88470</c:v>
                </c:pt>
                <c:pt idx="11017">
                  <c:v>88479</c:v>
                </c:pt>
                <c:pt idx="11018">
                  <c:v>88485</c:v>
                </c:pt>
                <c:pt idx="11019">
                  <c:v>88490</c:v>
                </c:pt>
                <c:pt idx="11020">
                  <c:v>88491</c:v>
                </c:pt>
                <c:pt idx="11021">
                  <c:v>88493</c:v>
                </c:pt>
                <c:pt idx="11022">
                  <c:v>88513</c:v>
                </c:pt>
                <c:pt idx="11023">
                  <c:v>88516</c:v>
                </c:pt>
                <c:pt idx="11024">
                  <c:v>88517</c:v>
                </c:pt>
                <c:pt idx="11025">
                  <c:v>88522</c:v>
                </c:pt>
                <c:pt idx="11026">
                  <c:v>88540</c:v>
                </c:pt>
                <c:pt idx="11027">
                  <c:v>88544</c:v>
                </c:pt>
                <c:pt idx="11028">
                  <c:v>88545</c:v>
                </c:pt>
                <c:pt idx="11029">
                  <c:v>88550</c:v>
                </c:pt>
                <c:pt idx="11030">
                  <c:v>88558</c:v>
                </c:pt>
                <c:pt idx="11031">
                  <c:v>88579</c:v>
                </c:pt>
                <c:pt idx="11032">
                  <c:v>88580</c:v>
                </c:pt>
                <c:pt idx="11033">
                  <c:v>88583</c:v>
                </c:pt>
                <c:pt idx="11034">
                  <c:v>88585</c:v>
                </c:pt>
                <c:pt idx="11035">
                  <c:v>88586</c:v>
                </c:pt>
                <c:pt idx="11036">
                  <c:v>88589</c:v>
                </c:pt>
                <c:pt idx="11037">
                  <c:v>88591</c:v>
                </c:pt>
                <c:pt idx="11038">
                  <c:v>88596</c:v>
                </c:pt>
                <c:pt idx="11039">
                  <c:v>88619</c:v>
                </c:pt>
                <c:pt idx="11040">
                  <c:v>88622</c:v>
                </c:pt>
                <c:pt idx="11041">
                  <c:v>88628</c:v>
                </c:pt>
                <c:pt idx="11042">
                  <c:v>88630</c:v>
                </c:pt>
                <c:pt idx="11043">
                  <c:v>88634</c:v>
                </c:pt>
                <c:pt idx="11044">
                  <c:v>88644</c:v>
                </c:pt>
                <c:pt idx="11045">
                  <c:v>88649</c:v>
                </c:pt>
                <c:pt idx="11046">
                  <c:v>88650</c:v>
                </c:pt>
                <c:pt idx="11047">
                  <c:v>88658</c:v>
                </c:pt>
                <c:pt idx="11048">
                  <c:v>88676</c:v>
                </c:pt>
                <c:pt idx="11049">
                  <c:v>88680</c:v>
                </c:pt>
                <c:pt idx="11050">
                  <c:v>88683</c:v>
                </c:pt>
                <c:pt idx="11051">
                  <c:v>88685</c:v>
                </c:pt>
                <c:pt idx="11052">
                  <c:v>88689</c:v>
                </c:pt>
                <c:pt idx="11053">
                  <c:v>88720</c:v>
                </c:pt>
                <c:pt idx="11054">
                  <c:v>88724</c:v>
                </c:pt>
                <c:pt idx="11055">
                  <c:v>88735</c:v>
                </c:pt>
                <c:pt idx="11056">
                  <c:v>88736</c:v>
                </c:pt>
                <c:pt idx="11057">
                  <c:v>88742</c:v>
                </c:pt>
                <c:pt idx="11058">
                  <c:v>88747</c:v>
                </c:pt>
                <c:pt idx="11059">
                  <c:v>88750</c:v>
                </c:pt>
                <c:pt idx="11060">
                  <c:v>88751</c:v>
                </c:pt>
                <c:pt idx="11061">
                  <c:v>88764</c:v>
                </c:pt>
                <c:pt idx="11062">
                  <c:v>88766</c:v>
                </c:pt>
                <c:pt idx="11063">
                  <c:v>88781</c:v>
                </c:pt>
                <c:pt idx="11064">
                  <c:v>88782</c:v>
                </c:pt>
                <c:pt idx="11065">
                  <c:v>88807</c:v>
                </c:pt>
                <c:pt idx="11066">
                  <c:v>88808</c:v>
                </c:pt>
                <c:pt idx="11067">
                  <c:v>88813</c:v>
                </c:pt>
                <c:pt idx="11068">
                  <c:v>88819</c:v>
                </c:pt>
                <c:pt idx="11069">
                  <c:v>88821</c:v>
                </c:pt>
                <c:pt idx="11070">
                  <c:v>88825</c:v>
                </c:pt>
                <c:pt idx="11071">
                  <c:v>88828</c:v>
                </c:pt>
                <c:pt idx="11072">
                  <c:v>88834</c:v>
                </c:pt>
                <c:pt idx="11073">
                  <c:v>88844</c:v>
                </c:pt>
                <c:pt idx="11074">
                  <c:v>88847</c:v>
                </c:pt>
                <c:pt idx="11075">
                  <c:v>88856</c:v>
                </c:pt>
                <c:pt idx="11076">
                  <c:v>88859</c:v>
                </c:pt>
                <c:pt idx="11077">
                  <c:v>88873</c:v>
                </c:pt>
                <c:pt idx="11078">
                  <c:v>88878</c:v>
                </c:pt>
                <c:pt idx="11079">
                  <c:v>88880</c:v>
                </c:pt>
                <c:pt idx="11080">
                  <c:v>88890</c:v>
                </c:pt>
                <c:pt idx="11081">
                  <c:v>88896</c:v>
                </c:pt>
                <c:pt idx="11082">
                  <c:v>88903</c:v>
                </c:pt>
                <c:pt idx="11083">
                  <c:v>88905</c:v>
                </c:pt>
                <c:pt idx="11084">
                  <c:v>88906</c:v>
                </c:pt>
                <c:pt idx="11085">
                  <c:v>88911</c:v>
                </c:pt>
                <c:pt idx="11086">
                  <c:v>88918</c:v>
                </c:pt>
                <c:pt idx="11087">
                  <c:v>88938</c:v>
                </c:pt>
                <c:pt idx="11088">
                  <c:v>88946</c:v>
                </c:pt>
                <c:pt idx="11089">
                  <c:v>88951</c:v>
                </c:pt>
                <c:pt idx="11090">
                  <c:v>88956</c:v>
                </c:pt>
                <c:pt idx="11091">
                  <c:v>88964</c:v>
                </c:pt>
                <c:pt idx="11092">
                  <c:v>88970</c:v>
                </c:pt>
                <c:pt idx="11093">
                  <c:v>88971</c:v>
                </c:pt>
                <c:pt idx="11094">
                  <c:v>88976</c:v>
                </c:pt>
                <c:pt idx="11095">
                  <c:v>88977</c:v>
                </c:pt>
                <c:pt idx="11096">
                  <c:v>88985</c:v>
                </c:pt>
                <c:pt idx="11097">
                  <c:v>88995</c:v>
                </c:pt>
                <c:pt idx="11098">
                  <c:v>89003</c:v>
                </c:pt>
                <c:pt idx="11099">
                  <c:v>89006</c:v>
                </c:pt>
                <c:pt idx="11100">
                  <c:v>89014</c:v>
                </c:pt>
                <c:pt idx="11101">
                  <c:v>89021</c:v>
                </c:pt>
                <c:pt idx="11102">
                  <c:v>89033</c:v>
                </c:pt>
                <c:pt idx="11103">
                  <c:v>89040</c:v>
                </c:pt>
                <c:pt idx="11104">
                  <c:v>89055</c:v>
                </c:pt>
                <c:pt idx="11105">
                  <c:v>89065</c:v>
                </c:pt>
                <c:pt idx="11106">
                  <c:v>89066</c:v>
                </c:pt>
                <c:pt idx="11107">
                  <c:v>89071</c:v>
                </c:pt>
                <c:pt idx="11108">
                  <c:v>89091</c:v>
                </c:pt>
                <c:pt idx="11109">
                  <c:v>89098</c:v>
                </c:pt>
                <c:pt idx="11110">
                  <c:v>89101</c:v>
                </c:pt>
                <c:pt idx="11111">
                  <c:v>89111</c:v>
                </c:pt>
                <c:pt idx="11112">
                  <c:v>89122</c:v>
                </c:pt>
                <c:pt idx="11113">
                  <c:v>89128</c:v>
                </c:pt>
                <c:pt idx="11114">
                  <c:v>89130</c:v>
                </c:pt>
                <c:pt idx="11115">
                  <c:v>89144</c:v>
                </c:pt>
                <c:pt idx="11116">
                  <c:v>89156</c:v>
                </c:pt>
                <c:pt idx="11117">
                  <c:v>89159</c:v>
                </c:pt>
                <c:pt idx="11118">
                  <c:v>89171</c:v>
                </c:pt>
                <c:pt idx="11119">
                  <c:v>89178</c:v>
                </c:pt>
                <c:pt idx="11120">
                  <c:v>89187</c:v>
                </c:pt>
                <c:pt idx="11121">
                  <c:v>89194</c:v>
                </c:pt>
                <c:pt idx="11122">
                  <c:v>89195</c:v>
                </c:pt>
                <c:pt idx="11123">
                  <c:v>89198</c:v>
                </c:pt>
                <c:pt idx="11124">
                  <c:v>89208</c:v>
                </c:pt>
                <c:pt idx="11125">
                  <c:v>89217</c:v>
                </c:pt>
                <c:pt idx="11126">
                  <c:v>89226</c:v>
                </c:pt>
                <c:pt idx="11127">
                  <c:v>89228</c:v>
                </c:pt>
                <c:pt idx="11128">
                  <c:v>89235</c:v>
                </c:pt>
                <c:pt idx="11129">
                  <c:v>89236</c:v>
                </c:pt>
                <c:pt idx="11130">
                  <c:v>89243</c:v>
                </c:pt>
                <c:pt idx="11131">
                  <c:v>89247</c:v>
                </c:pt>
                <c:pt idx="11132">
                  <c:v>89263</c:v>
                </c:pt>
                <c:pt idx="11133">
                  <c:v>89265</c:v>
                </c:pt>
                <c:pt idx="11134">
                  <c:v>89283</c:v>
                </c:pt>
                <c:pt idx="11135">
                  <c:v>89294</c:v>
                </c:pt>
                <c:pt idx="11136">
                  <c:v>89297</c:v>
                </c:pt>
                <c:pt idx="11137">
                  <c:v>89315</c:v>
                </c:pt>
                <c:pt idx="11138">
                  <c:v>89320</c:v>
                </c:pt>
                <c:pt idx="11139">
                  <c:v>89322</c:v>
                </c:pt>
                <c:pt idx="11140">
                  <c:v>89327</c:v>
                </c:pt>
                <c:pt idx="11141">
                  <c:v>89331</c:v>
                </c:pt>
                <c:pt idx="11142">
                  <c:v>89332</c:v>
                </c:pt>
                <c:pt idx="11143">
                  <c:v>89349</c:v>
                </c:pt>
                <c:pt idx="11144">
                  <c:v>89365</c:v>
                </c:pt>
                <c:pt idx="11145">
                  <c:v>89371</c:v>
                </c:pt>
                <c:pt idx="11146">
                  <c:v>89378</c:v>
                </c:pt>
                <c:pt idx="11147">
                  <c:v>89381</c:v>
                </c:pt>
                <c:pt idx="11148">
                  <c:v>89400</c:v>
                </c:pt>
                <c:pt idx="11149">
                  <c:v>89405</c:v>
                </c:pt>
                <c:pt idx="11150">
                  <c:v>89406</c:v>
                </c:pt>
                <c:pt idx="11151">
                  <c:v>89412</c:v>
                </c:pt>
                <c:pt idx="11152">
                  <c:v>89416</c:v>
                </c:pt>
                <c:pt idx="11153">
                  <c:v>89417</c:v>
                </c:pt>
                <c:pt idx="11154">
                  <c:v>89437</c:v>
                </c:pt>
                <c:pt idx="11155">
                  <c:v>89451</c:v>
                </c:pt>
                <c:pt idx="11156">
                  <c:v>89453</c:v>
                </c:pt>
                <c:pt idx="11157">
                  <c:v>89463</c:v>
                </c:pt>
                <c:pt idx="11158">
                  <c:v>89488</c:v>
                </c:pt>
                <c:pt idx="11159">
                  <c:v>89490</c:v>
                </c:pt>
                <c:pt idx="11160">
                  <c:v>89492</c:v>
                </c:pt>
                <c:pt idx="11161">
                  <c:v>89499</c:v>
                </c:pt>
                <c:pt idx="11162">
                  <c:v>89505</c:v>
                </c:pt>
                <c:pt idx="11163">
                  <c:v>89525</c:v>
                </c:pt>
                <c:pt idx="11164">
                  <c:v>89544</c:v>
                </c:pt>
                <c:pt idx="11165">
                  <c:v>89546</c:v>
                </c:pt>
                <c:pt idx="11166">
                  <c:v>89547</c:v>
                </c:pt>
                <c:pt idx="11167">
                  <c:v>89549</c:v>
                </c:pt>
                <c:pt idx="11168">
                  <c:v>89554</c:v>
                </c:pt>
                <c:pt idx="11169">
                  <c:v>89563</c:v>
                </c:pt>
                <c:pt idx="11170">
                  <c:v>89568</c:v>
                </c:pt>
                <c:pt idx="11171">
                  <c:v>89570</c:v>
                </c:pt>
                <c:pt idx="11172">
                  <c:v>89571</c:v>
                </c:pt>
                <c:pt idx="11173">
                  <c:v>89586</c:v>
                </c:pt>
                <c:pt idx="11174">
                  <c:v>89587</c:v>
                </c:pt>
                <c:pt idx="11175">
                  <c:v>89589</c:v>
                </c:pt>
                <c:pt idx="11176">
                  <c:v>89604</c:v>
                </c:pt>
                <c:pt idx="11177">
                  <c:v>89605</c:v>
                </c:pt>
                <c:pt idx="11178">
                  <c:v>89608</c:v>
                </c:pt>
                <c:pt idx="11179">
                  <c:v>89617</c:v>
                </c:pt>
                <c:pt idx="11180">
                  <c:v>89620</c:v>
                </c:pt>
                <c:pt idx="11181">
                  <c:v>89637</c:v>
                </c:pt>
                <c:pt idx="11182">
                  <c:v>89639</c:v>
                </c:pt>
                <c:pt idx="11183">
                  <c:v>89654</c:v>
                </c:pt>
                <c:pt idx="11184">
                  <c:v>89667</c:v>
                </c:pt>
                <c:pt idx="11185">
                  <c:v>89672</c:v>
                </c:pt>
                <c:pt idx="11186">
                  <c:v>89694</c:v>
                </c:pt>
                <c:pt idx="11187">
                  <c:v>89695</c:v>
                </c:pt>
                <c:pt idx="11188">
                  <c:v>89700</c:v>
                </c:pt>
                <c:pt idx="11189">
                  <c:v>89703</c:v>
                </c:pt>
                <c:pt idx="11190">
                  <c:v>89725</c:v>
                </c:pt>
                <c:pt idx="11191">
                  <c:v>89730</c:v>
                </c:pt>
                <c:pt idx="11192">
                  <c:v>89738</c:v>
                </c:pt>
                <c:pt idx="11193">
                  <c:v>89739</c:v>
                </c:pt>
                <c:pt idx="11194">
                  <c:v>89740</c:v>
                </c:pt>
                <c:pt idx="11195">
                  <c:v>89770</c:v>
                </c:pt>
                <c:pt idx="11196">
                  <c:v>89787</c:v>
                </c:pt>
                <c:pt idx="11197">
                  <c:v>89788</c:v>
                </c:pt>
                <c:pt idx="11198">
                  <c:v>89791</c:v>
                </c:pt>
                <c:pt idx="11199">
                  <c:v>89800</c:v>
                </c:pt>
                <c:pt idx="11200">
                  <c:v>89808</c:v>
                </c:pt>
                <c:pt idx="11201">
                  <c:v>89825</c:v>
                </c:pt>
                <c:pt idx="11202">
                  <c:v>89835</c:v>
                </c:pt>
                <c:pt idx="11203">
                  <c:v>89838</c:v>
                </c:pt>
                <c:pt idx="11204">
                  <c:v>89846</c:v>
                </c:pt>
                <c:pt idx="11205">
                  <c:v>89854</c:v>
                </c:pt>
                <c:pt idx="11206">
                  <c:v>89868</c:v>
                </c:pt>
                <c:pt idx="11207">
                  <c:v>89871</c:v>
                </c:pt>
                <c:pt idx="11208">
                  <c:v>89883</c:v>
                </c:pt>
                <c:pt idx="11209">
                  <c:v>89892</c:v>
                </c:pt>
                <c:pt idx="11210">
                  <c:v>89894</c:v>
                </c:pt>
                <c:pt idx="11211">
                  <c:v>89910</c:v>
                </c:pt>
                <c:pt idx="11212">
                  <c:v>89911</c:v>
                </c:pt>
                <c:pt idx="11213">
                  <c:v>89912</c:v>
                </c:pt>
                <c:pt idx="11214">
                  <c:v>89920</c:v>
                </c:pt>
                <c:pt idx="11215">
                  <c:v>89941</c:v>
                </c:pt>
                <c:pt idx="11216">
                  <c:v>89942</c:v>
                </c:pt>
                <c:pt idx="11217">
                  <c:v>89991</c:v>
                </c:pt>
                <c:pt idx="11218">
                  <c:v>89997</c:v>
                </c:pt>
                <c:pt idx="11219">
                  <c:v>90002</c:v>
                </c:pt>
                <c:pt idx="11220">
                  <c:v>90012</c:v>
                </c:pt>
                <c:pt idx="11221">
                  <c:v>90018</c:v>
                </c:pt>
                <c:pt idx="11222">
                  <c:v>90022</c:v>
                </c:pt>
                <c:pt idx="11223">
                  <c:v>90023</c:v>
                </c:pt>
                <c:pt idx="11224">
                  <c:v>90049</c:v>
                </c:pt>
                <c:pt idx="11225">
                  <c:v>90057</c:v>
                </c:pt>
                <c:pt idx="11226">
                  <c:v>90058</c:v>
                </c:pt>
                <c:pt idx="11227">
                  <c:v>90087</c:v>
                </c:pt>
                <c:pt idx="11228">
                  <c:v>90090</c:v>
                </c:pt>
                <c:pt idx="11229">
                  <c:v>90097</c:v>
                </c:pt>
                <c:pt idx="11230">
                  <c:v>90102</c:v>
                </c:pt>
                <c:pt idx="11231">
                  <c:v>90107</c:v>
                </c:pt>
                <c:pt idx="11232">
                  <c:v>90118</c:v>
                </c:pt>
                <c:pt idx="11233">
                  <c:v>90133</c:v>
                </c:pt>
                <c:pt idx="11234">
                  <c:v>90144</c:v>
                </c:pt>
                <c:pt idx="11235">
                  <c:v>90147</c:v>
                </c:pt>
                <c:pt idx="11236">
                  <c:v>90151</c:v>
                </c:pt>
                <c:pt idx="11237">
                  <c:v>90155</c:v>
                </c:pt>
                <c:pt idx="11238">
                  <c:v>90157</c:v>
                </c:pt>
                <c:pt idx="11239">
                  <c:v>90163</c:v>
                </c:pt>
                <c:pt idx="11240">
                  <c:v>90168</c:v>
                </c:pt>
                <c:pt idx="11241">
                  <c:v>90175</c:v>
                </c:pt>
                <c:pt idx="11242">
                  <c:v>90178</c:v>
                </c:pt>
                <c:pt idx="11243">
                  <c:v>90179</c:v>
                </c:pt>
                <c:pt idx="11244">
                  <c:v>90183</c:v>
                </c:pt>
                <c:pt idx="11245">
                  <c:v>90188</c:v>
                </c:pt>
                <c:pt idx="11246">
                  <c:v>90206</c:v>
                </c:pt>
                <c:pt idx="11247">
                  <c:v>90215</c:v>
                </c:pt>
                <c:pt idx="11248">
                  <c:v>90221</c:v>
                </c:pt>
                <c:pt idx="11249">
                  <c:v>90234</c:v>
                </c:pt>
                <c:pt idx="11250">
                  <c:v>90240</c:v>
                </c:pt>
                <c:pt idx="11251">
                  <c:v>90252</c:v>
                </c:pt>
                <c:pt idx="11252">
                  <c:v>90253</c:v>
                </c:pt>
                <c:pt idx="11253">
                  <c:v>90268</c:v>
                </c:pt>
                <c:pt idx="11254">
                  <c:v>90272</c:v>
                </c:pt>
                <c:pt idx="11255">
                  <c:v>90275</c:v>
                </c:pt>
                <c:pt idx="11256">
                  <c:v>90276</c:v>
                </c:pt>
                <c:pt idx="11257">
                  <c:v>90282</c:v>
                </c:pt>
                <c:pt idx="11258">
                  <c:v>90285</c:v>
                </c:pt>
                <c:pt idx="11259">
                  <c:v>90289</c:v>
                </c:pt>
                <c:pt idx="11260">
                  <c:v>90294</c:v>
                </c:pt>
                <c:pt idx="11261">
                  <c:v>90310</c:v>
                </c:pt>
                <c:pt idx="11262">
                  <c:v>90319</c:v>
                </c:pt>
                <c:pt idx="11263">
                  <c:v>90327</c:v>
                </c:pt>
                <c:pt idx="11264">
                  <c:v>90329</c:v>
                </c:pt>
                <c:pt idx="11265">
                  <c:v>90331</c:v>
                </c:pt>
                <c:pt idx="11266">
                  <c:v>90334</c:v>
                </c:pt>
                <c:pt idx="11267">
                  <c:v>90338</c:v>
                </c:pt>
                <c:pt idx="11268">
                  <c:v>90340</c:v>
                </c:pt>
                <c:pt idx="11269">
                  <c:v>90343</c:v>
                </c:pt>
                <c:pt idx="11270">
                  <c:v>90349</c:v>
                </c:pt>
                <c:pt idx="11271">
                  <c:v>90351</c:v>
                </c:pt>
                <c:pt idx="11272">
                  <c:v>90358</c:v>
                </c:pt>
                <c:pt idx="11273">
                  <c:v>90364</c:v>
                </c:pt>
                <c:pt idx="11274">
                  <c:v>90376</c:v>
                </c:pt>
                <c:pt idx="11275">
                  <c:v>90377</c:v>
                </c:pt>
                <c:pt idx="11276">
                  <c:v>90382</c:v>
                </c:pt>
                <c:pt idx="11277">
                  <c:v>90393</c:v>
                </c:pt>
                <c:pt idx="11278">
                  <c:v>90396</c:v>
                </c:pt>
                <c:pt idx="11279">
                  <c:v>90412</c:v>
                </c:pt>
                <c:pt idx="11280">
                  <c:v>90423</c:v>
                </c:pt>
                <c:pt idx="11281">
                  <c:v>90431</c:v>
                </c:pt>
                <c:pt idx="11282">
                  <c:v>90435</c:v>
                </c:pt>
                <c:pt idx="11283">
                  <c:v>90446</c:v>
                </c:pt>
                <c:pt idx="11284">
                  <c:v>90448</c:v>
                </c:pt>
                <c:pt idx="11285">
                  <c:v>90451</c:v>
                </c:pt>
                <c:pt idx="11286">
                  <c:v>90452</c:v>
                </c:pt>
                <c:pt idx="11287">
                  <c:v>90454</c:v>
                </c:pt>
                <c:pt idx="11288">
                  <c:v>90455</c:v>
                </c:pt>
                <c:pt idx="11289">
                  <c:v>90458</c:v>
                </c:pt>
                <c:pt idx="11290">
                  <c:v>90459</c:v>
                </c:pt>
                <c:pt idx="11291">
                  <c:v>90478</c:v>
                </c:pt>
                <c:pt idx="11292">
                  <c:v>90480</c:v>
                </c:pt>
                <c:pt idx="11293">
                  <c:v>90490</c:v>
                </c:pt>
                <c:pt idx="11294">
                  <c:v>90500</c:v>
                </c:pt>
                <c:pt idx="11295">
                  <c:v>90515</c:v>
                </c:pt>
                <c:pt idx="11296">
                  <c:v>90523</c:v>
                </c:pt>
                <c:pt idx="11297">
                  <c:v>90528</c:v>
                </c:pt>
                <c:pt idx="11298">
                  <c:v>90532</c:v>
                </c:pt>
                <c:pt idx="11299">
                  <c:v>90536</c:v>
                </c:pt>
                <c:pt idx="11300">
                  <c:v>90548</c:v>
                </c:pt>
                <c:pt idx="11301">
                  <c:v>90556</c:v>
                </c:pt>
                <c:pt idx="11302">
                  <c:v>90562</c:v>
                </c:pt>
                <c:pt idx="11303">
                  <c:v>90572</c:v>
                </c:pt>
                <c:pt idx="11304">
                  <c:v>90573</c:v>
                </c:pt>
                <c:pt idx="11305">
                  <c:v>90575</c:v>
                </c:pt>
                <c:pt idx="11306">
                  <c:v>90580</c:v>
                </c:pt>
                <c:pt idx="11307">
                  <c:v>90585</c:v>
                </c:pt>
                <c:pt idx="11308">
                  <c:v>90589</c:v>
                </c:pt>
                <c:pt idx="11309">
                  <c:v>90591</c:v>
                </c:pt>
                <c:pt idx="11310">
                  <c:v>90592</c:v>
                </c:pt>
                <c:pt idx="11311">
                  <c:v>90594</c:v>
                </c:pt>
                <c:pt idx="11312">
                  <c:v>90599</c:v>
                </c:pt>
                <c:pt idx="11313">
                  <c:v>90641</c:v>
                </c:pt>
                <c:pt idx="11314">
                  <c:v>90649</c:v>
                </c:pt>
                <c:pt idx="11315">
                  <c:v>90655</c:v>
                </c:pt>
                <c:pt idx="11316">
                  <c:v>90661</c:v>
                </c:pt>
                <c:pt idx="11317">
                  <c:v>90667</c:v>
                </c:pt>
                <c:pt idx="11318">
                  <c:v>90671</c:v>
                </c:pt>
                <c:pt idx="11319">
                  <c:v>90683</c:v>
                </c:pt>
                <c:pt idx="11320">
                  <c:v>90690</c:v>
                </c:pt>
                <c:pt idx="11321">
                  <c:v>90691</c:v>
                </c:pt>
                <c:pt idx="11322">
                  <c:v>90698</c:v>
                </c:pt>
                <c:pt idx="11323">
                  <c:v>90709</c:v>
                </c:pt>
                <c:pt idx="11324">
                  <c:v>90733</c:v>
                </c:pt>
                <c:pt idx="11325">
                  <c:v>90744</c:v>
                </c:pt>
                <c:pt idx="11326">
                  <c:v>90747</c:v>
                </c:pt>
                <c:pt idx="11327">
                  <c:v>90757</c:v>
                </c:pt>
                <c:pt idx="11328">
                  <c:v>90760</c:v>
                </c:pt>
                <c:pt idx="11329">
                  <c:v>90763</c:v>
                </c:pt>
                <c:pt idx="11330">
                  <c:v>90768</c:v>
                </c:pt>
                <c:pt idx="11331">
                  <c:v>90787</c:v>
                </c:pt>
                <c:pt idx="11332">
                  <c:v>90802</c:v>
                </c:pt>
                <c:pt idx="11333">
                  <c:v>90803</c:v>
                </c:pt>
                <c:pt idx="11334">
                  <c:v>90836</c:v>
                </c:pt>
                <c:pt idx="11335">
                  <c:v>90839</c:v>
                </c:pt>
                <c:pt idx="11336">
                  <c:v>90840</c:v>
                </c:pt>
                <c:pt idx="11337">
                  <c:v>90851</c:v>
                </c:pt>
                <c:pt idx="11338">
                  <c:v>90862</c:v>
                </c:pt>
                <c:pt idx="11339">
                  <c:v>90874</c:v>
                </c:pt>
                <c:pt idx="11340">
                  <c:v>90877</c:v>
                </c:pt>
                <c:pt idx="11341">
                  <c:v>90883</c:v>
                </c:pt>
                <c:pt idx="11342">
                  <c:v>90885</c:v>
                </c:pt>
                <c:pt idx="11343">
                  <c:v>90895</c:v>
                </c:pt>
                <c:pt idx="11344">
                  <c:v>90925</c:v>
                </c:pt>
                <c:pt idx="11345">
                  <c:v>90952</c:v>
                </c:pt>
                <c:pt idx="11346">
                  <c:v>90961</c:v>
                </c:pt>
                <c:pt idx="11347">
                  <c:v>90974</c:v>
                </c:pt>
                <c:pt idx="11348">
                  <c:v>90999</c:v>
                </c:pt>
                <c:pt idx="11349">
                  <c:v>91006</c:v>
                </c:pt>
                <c:pt idx="11350">
                  <c:v>91027</c:v>
                </c:pt>
                <c:pt idx="11351">
                  <c:v>91067</c:v>
                </c:pt>
                <c:pt idx="11352">
                  <c:v>91097</c:v>
                </c:pt>
                <c:pt idx="11353">
                  <c:v>91098</c:v>
                </c:pt>
                <c:pt idx="11354">
                  <c:v>91111</c:v>
                </c:pt>
                <c:pt idx="11355">
                  <c:v>91112</c:v>
                </c:pt>
                <c:pt idx="11356">
                  <c:v>91122</c:v>
                </c:pt>
                <c:pt idx="11357">
                  <c:v>91126</c:v>
                </c:pt>
                <c:pt idx="11358">
                  <c:v>91135</c:v>
                </c:pt>
                <c:pt idx="11359">
                  <c:v>91151</c:v>
                </c:pt>
                <c:pt idx="11360">
                  <c:v>91154</c:v>
                </c:pt>
                <c:pt idx="11361">
                  <c:v>91189</c:v>
                </c:pt>
                <c:pt idx="11362">
                  <c:v>91195</c:v>
                </c:pt>
                <c:pt idx="11363">
                  <c:v>91199</c:v>
                </c:pt>
                <c:pt idx="11364">
                  <c:v>91211</c:v>
                </c:pt>
                <c:pt idx="11365">
                  <c:v>91215</c:v>
                </c:pt>
                <c:pt idx="11366">
                  <c:v>91227</c:v>
                </c:pt>
                <c:pt idx="11367">
                  <c:v>91235</c:v>
                </c:pt>
                <c:pt idx="11368">
                  <c:v>91250</c:v>
                </c:pt>
                <c:pt idx="11369">
                  <c:v>91256</c:v>
                </c:pt>
                <c:pt idx="11370">
                  <c:v>91259</c:v>
                </c:pt>
                <c:pt idx="11371">
                  <c:v>91260</c:v>
                </c:pt>
                <c:pt idx="11372">
                  <c:v>91272</c:v>
                </c:pt>
                <c:pt idx="11373">
                  <c:v>91284</c:v>
                </c:pt>
                <c:pt idx="11374">
                  <c:v>91296</c:v>
                </c:pt>
                <c:pt idx="11375">
                  <c:v>91307</c:v>
                </c:pt>
                <c:pt idx="11376">
                  <c:v>91322</c:v>
                </c:pt>
                <c:pt idx="11377">
                  <c:v>91323</c:v>
                </c:pt>
                <c:pt idx="11378">
                  <c:v>91326</c:v>
                </c:pt>
                <c:pt idx="11379">
                  <c:v>91331</c:v>
                </c:pt>
                <c:pt idx="11380">
                  <c:v>91336</c:v>
                </c:pt>
                <c:pt idx="11381">
                  <c:v>91350</c:v>
                </c:pt>
                <c:pt idx="11382">
                  <c:v>91354</c:v>
                </c:pt>
                <c:pt idx="11383">
                  <c:v>91371</c:v>
                </c:pt>
                <c:pt idx="11384">
                  <c:v>91374</c:v>
                </c:pt>
                <c:pt idx="11385">
                  <c:v>91380</c:v>
                </c:pt>
                <c:pt idx="11386">
                  <c:v>91394</c:v>
                </c:pt>
                <c:pt idx="11387">
                  <c:v>91401</c:v>
                </c:pt>
                <c:pt idx="11388">
                  <c:v>91404</c:v>
                </c:pt>
                <c:pt idx="11389">
                  <c:v>91416</c:v>
                </c:pt>
                <c:pt idx="11390">
                  <c:v>91423</c:v>
                </c:pt>
                <c:pt idx="11391">
                  <c:v>91434</c:v>
                </c:pt>
                <c:pt idx="11392">
                  <c:v>91447</c:v>
                </c:pt>
                <c:pt idx="11393">
                  <c:v>91449</c:v>
                </c:pt>
                <c:pt idx="11394">
                  <c:v>91467</c:v>
                </c:pt>
                <c:pt idx="11395">
                  <c:v>91472</c:v>
                </c:pt>
                <c:pt idx="11396">
                  <c:v>91475</c:v>
                </c:pt>
                <c:pt idx="11397">
                  <c:v>91484</c:v>
                </c:pt>
                <c:pt idx="11398">
                  <c:v>91485</c:v>
                </c:pt>
                <c:pt idx="11399">
                  <c:v>91488</c:v>
                </c:pt>
                <c:pt idx="11400">
                  <c:v>91494</c:v>
                </c:pt>
                <c:pt idx="11401">
                  <c:v>91501</c:v>
                </c:pt>
                <c:pt idx="11402">
                  <c:v>91505</c:v>
                </c:pt>
                <c:pt idx="11403">
                  <c:v>91509</c:v>
                </c:pt>
                <c:pt idx="11404">
                  <c:v>91510</c:v>
                </c:pt>
                <c:pt idx="11405">
                  <c:v>91512</c:v>
                </c:pt>
                <c:pt idx="11406">
                  <c:v>91517</c:v>
                </c:pt>
                <c:pt idx="11407">
                  <c:v>91531</c:v>
                </c:pt>
                <c:pt idx="11408">
                  <c:v>91546</c:v>
                </c:pt>
                <c:pt idx="11409">
                  <c:v>91549</c:v>
                </c:pt>
                <c:pt idx="11410">
                  <c:v>91557</c:v>
                </c:pt>
                <c:pt idx="11411">
                  <c:v>91562</c:v>
                </c:pt>
                <c:pt idx="11412">
                  <c:v>91595</c:v>
                </c:pt>
                <c:pt idx="11413">
                  <c:v>91601</c:v>
                </c:pt>
                <c:pt idx="11414">
                  <c:v>91605</c:v>
                </c:pt>
                <c:pt idx="11415">
                  <c:v>91618</c:v>
                </c:pt>
                <c:pt idx="11416">
                  <c:v>91642</c:v>
                </c:pt>
                <c:pt idx="11417">
                  <c:v>91648</c:v>
                </c:pt>
                <c:pt idx="11418">
                  <c:v>91651</c:v>
                </c:pt>
                <c:pt idx="11419">
                  <c:v>91682</c:v>
                </c:pt>
                <c:pt idx="11420">
                  <c:v>91684</c:v>
                </c:pt>
                <c:pt idx="11421">
                  <c:v>91692</c:v>
                </c:pt>
                <c:pt idx="11422">
                  <c:v>91695</c:v>
                </c:pt>
                <c:pt idx="11423">
                  <c:v>91696</c:v>
                </c:pt>
                <c:pt idx="11424">
                  <c:v>91699</c:v>
                </c:pt>
                <c:pt idx="11425">
                  <c:v>91707</c:v>
                </c:pt>
                <c:pt idx="11426">
                  <c:v>91711</c:v>
                </c:pt>
                <c:pt idx="11427">
                  <c:v>91720</c:v>
                </c:pt>
                <c:pt idx="11428">
                  <c:v>91723</c:v>
                </c:pt>
                <c:pt idx="11429">
                  <c:v>91735</c:v>
                </c:pt>
                <c:pt idx="11430">
                  <c:v>91736</c:v>
                </c:pt>
                <c:pt idx="11431">
                  <c:v>91745</c:v>
                </c:pt>
                <c:pt idx="11432">
                  <c:v>91750</c:v>
                </c:pt>
                <c:pt idx="11433">
                  <c:v>91753</c:v>
                </c:pt>
                <c:pt idx="11434">
                  <c:v>91757</c:v>
                </c:pt>
                <c:pt idx="11435">
                  <c:v>91770</c:v>
                </c:pt>
                <c:pt idx="11436">
                  <c:v>91775</c:v>
                </c:pt>
                <c:pt idx="11437">
                  <c:v>91778</c:v>
                </c:pt>
                <c:pt idx="11438">
                  <c:v>91792</c:v>
                </c:pt>
                <c:pt idx="11439">
                  <c:v>91799</c:v>
                </c:pt>
                <c:pt idx="11440">
                  <c:v>91800</c:v>
                </c:pt>
                <c:pt idx="11441">
                  <c:v>91816</c:v>
                </c:pt>
                <c:pt idx="11442">
                  <c:v>91822</c:v>
                </c:pt>
                <c:pt idx="11443">
                  <c:v>91823</c:v>
                </c:pt>
                <c:pt idx="11444">
                  <c:v>91826</c:v>
                </c:pt>
                <c:pt idx="11445">
                  <c:v>91865</c:v>
                </c:pt>
                <c:pt idx="11446">
                  <c:v>91866</c:v>
                </c:pt>
                <c:pt idx="11447">
                  <c:v>91888</c:v>
                </c:pt>
                <c:pt idx="11448">
                  <c:v>91900</c:v>
                </c:pt>
                <c:pt idx="11449">
                  <c:v>91901</c:v>
                </c:pt>
                <c:pt idx="11450">
                  <c:v>91914</c:v>
                </c:pt>
                <c:pt idx="11451">
                  <c:v>91921</c:v>
                </c:pt>
                <c:pt idx="11452">
                  <c:v>91940</c:v>
                </c:pt>
                <c:pt idx="11453">
                  <c:v>91956</c:v>
                </c:pt>
                <c:pt idx="11454">
                  <c:v>91963</c:v>
                </c:pt>
                <c:pt idx="11455">
                  <c:v>91970</c:v>
                </c:pt>
                <c:pt idx="11456">
                  <c:v>91971</c:v>
                </c:pt>
                <c:pt idx="11457">
                  <c:v>91991</c:v>
                </c:pt>
                <c:pt idx="11458">
                  <c:v>91996</c:v>
                </c:pt>
                <c:pt idx="11459">
                  <c:v>92021</c:v>
                </c:pt>
                <c:pt idx="11460">
                  <c:v>92026</c:v>
                </c:pt>
                <c:pt idx="11461">
                  <c:v>92030</c:v>
                </c:pt>
                <c:pt idx="11462">
                  <c:v>92040</c:v>
                </c:pt>
                <c:pt idx="11463">
                  <c:v>92046</c:v>
                </c:pt>
                <c:pt idx="11464">
                  <c:v>92065</c:v>
                </c:pt>
                <c:pt idx="11465">
                  <c:v>92082</c:v>
                </c:pt>
                <c:pt idx="11466">
                  <c:v>92087</c:v>
                </c:pt>
                <c:pt idx="11467">
                  <c:v>92139</c:v>
                </c:pt>
                <c:pt idx="11468">
                  <c:v>92141</c:v>
                </c:pt>
                <c:pt idx="11469">
                  <c:v>92163</c:v>
                </c:pt>
                <c:pt idx="11470">
                  <c:v>92172</c:v>
                </c:pt>
                <c:pt idx="11471">
                  <c:v>92175</c:v>
                </c:pt>
                <c:pt idx="11472">
                  <c:v>92182</c:v>
                </c:pt>
                <c:pt idx="11473">
                  <c:v>92186</c:v>
                </c:pt>
                <c:pt idx="11474">
                  <c:v>92194</c:v>
                </c:pt>
                <c:pt idx="11475">
                  <c:v>92196</c:v>
                </c:pt>
                <c:pt idx="11476">
                  <c:v>92201</c:v>
                </c:pt>
                <c:pt idx="11477">
                  <c:v>92206</c:v>
                </c:pt>
                <c:pt idx="11478">
                  <c:v>92214</c:v>
                </c:pt>
                <c:pt idx="11479">
                  <c:v>92216</c:v>
                </c:pt>
                <c:pt idx="11480">
                  <c:v>92217</c:v>
                </c:pt>
                <c:pt idx="11481">
                  <c:v>92227</c:v>
                </c:pt>
                <c:pt idx="11482">
                  <c:v>92232</c:v>
                </c:pt>
                <c:pt idx="11483">
                  <c:v>92237</c:v>
                </c:pt>
                <c:pt idx="11484">
                  <c:v>92240</c:v>
                </c:pt>
                <c:pt idx="11485">
                  <c:v>92243</c:v>
                </c:pt>
                <c:pt idx="11486">
                  <c:v>92248</c:v>
                </c:pt>
                <c:pt idx="11487">
                  <c:v>92253</c:v>
                </c:pt>
                <c:pt idx="11488">
                  <c:v>92260</c:v>
                </c:pt>
                <c:pt idx="11489">
                  <c:v>92265</c:v>
                </c:pt>
                <c:pt idx="11490">
                  <c:v>92270</c:v>
                </c:pt>
                <c:pt idx="11491">
                  <c:v>92275</c:v>
                </c:pt>
                <c:pt idx="11492">
                  <c:v>92283</c:v>
                </c:pt>
                <c:pt idx="11493">
                  <c:v>92287</c:v>
                </c:pt>
                <c:pt idx="11494">
                  <c:v>92289</c:v>
                </c:pt>
                <c:pt idx="11495">
                  <c:v>92304</c:v>
                </c:pt>
                <c:pt idx="11496">
                  <c:v>92311</c:v>
                </c:pt>
                <c:pt idx="11497">
                  <c:v>92312</c:v>
                </c:pt>
                <c:pt idx="11498">
                  <c:v>92314</c:v>
                </c:pt>
                <c:pt idx="11499">
                  <c:v>92315</c:v>
                </c:pt>
                <c:pt idx="11500">
                  <c:v>92316</c:v>
                </c:pt>
                <c:pt idx="11501">
                  <c:v>92318</c:v>
                </c:pt>
                <c:pt idx="11502">
                  <c:v>92331</c:v>
                </c:pt>
                <c:pt idx="11503">
                  <c:v>92339</c:v>
                </c:pt>
                <c:pt idx="11504">
                  <c:v>92343</c:v>
                </c:pt>
                <c:pt idx="11505">
                  <c:v>92361</c:v>
                </c:pt>
                <c:pt idx="11506">
                  <c:v>92388</c:v>
                </c:pt>
                <c:pt idx="11507">
                  <c:v>92416</c:v>
                </c:pt>
                <c:pt idx="11508">
                  <c:v>92418</c:v>
                </c:pt>
                <c:pt idx="11509">
                  <c:v>92449</c:v>
                </c:pt>
                <c:pt idx="11510">
                  <c:v>92450</c:v>
                </c:pt>
                <c:pt idx="11511">
                  <c:v>92452</c:v>
                </c:pt>
                <c:pt idx="11512">
                  <c:v>92453</c:v>
                </c:pt>
                <c:pt idx="11513">
                  <c:v>92469</c:v>
                </c:pt>
                <c:pt idx="11514">
                  <c:v>92474</c:v>
                </c:pt>
                <c:pt idx="11515">
                  <c:v>92478</c:v>
                </c:pt>
                <c:pt idx="11516">
                  <c:v>92497</c:v>
                </c:pt>
                <c:pt idx="11517">
                  <c:v>92503</c:v>
                </c:pt>
                <c:pt idx="11518">
                  <c:v>92505</c:v>
                </c:pt>
                <c:pt idx="11519">
                  <c:v>92517</c:v>
                </c:pt>
                <c:pt idx="11520">
                  <c:v>92525</c:v>
                </c:pt>
                <c:pt idx="11521">
                  <c:v>92526</c:v>
                </c:pt>
                <c:pt idx="11522">
                  <c:v>92529</c:v>
                </c:pt>
                <c:pt idx="11523">
                  <c:v>92549</c:v>
                </c:pt>
                <c:pt idx="11524">
                  <c:v>92557</c:v>
                </c:pt>
                <c:pt idx="11525">
                  <c:v>92565</c:v>
                </c:pt>
                <c:pt idx="11526">
                  <c:v>92569</c:v>
                </c:pt>
                <c:pt idx="11527">
                  <c:v>92576</c:v>
                </c:pt>
                <c:pt idx="11528">
                  <c:v>92585</c:v>
                </c:pt>
                <c:pt idx="11529">
                  <c:v>92587</c:v>
                </c:pt>
                <c:pt idx="11530">
                  <c:v>92590</c:v>
                </c:pt>
                <c:pt idx="11531">
                  <c:v>92596</c:v>
                </c:pt>
                <c:pt idx="11532">
                  <c:v>92597</c:v>
                </c:pt>
                <c:pt idx="11533">
                  <c:v>92598</c:v>
                </c:pt>
                <c:pt idx="11534">
                  <c:v>92605</c:v>
                </c:pt>
                <c:pt idx="11535">
                  <c:v>92612</c:v>
                </c:pt>
                <c:pt idx="11536">
                  <c:v>92620</c:v>
                </c:pt>
                <c:pt idx="11537">
                  <c:v>92622</c:v>
                </c:pt>
                <c:pt idx="11538">
                  <c:v>92625</c:v>
                </c:pt>
                <c:pt idx="11539">
                  <c:v>92638</c:v>
                </c:pt>
                <c:pt idx="11540">
                  <c:v>92651</c:v>
                </c:pt>
                <c:pt idx="11541">
                  <c:v>92653</c:v>
                </c:pt>
                <c:pt idx="11542">
                  <c:v>92669</c:v>
                </c:pt>
                <c:pt idx="11543">
                  <c:v>92681</c:v>
                </c:pt>
                <c:pt idx="11544">
                  <c:v>92689</c:v>
                </c:pt>
                <c:pt idx="11545">
                  <c:v>92727</c:v>
                </c:pt>
                <c:pt idx="11546">
                  <c:v>92736</c:v>
                </c:pt>
                <c:pt idx="11547">
                  <c:v>92742</c:v>
                </c:pt>
                <c:pt idx="11548">
                  <c:v>92758</c:v>
                </c:pt>
                <c:pt idx="11549">
                  <c:v>92759</c:v>
                </c:pt>
                <c:pt idx="11550">
                  <c:v>92763</c:v>
                </c:pt>
                <c:pt idx="11551">
                  <c:v>92778</c:v>
                </c:pt>
                <c:pt idx="11552">
                  <c:v>92787</c:v>
                </c:pt>
                <c:pt idx="11553">
                  <c:v>92822</c:v>
                </c:pt>
                <c:pt idx="11554">
                  <c:v>92823</c:v>
                </c:pt>
                <c:pt idx="11555">
                  <c:v>92834</c:v>
                </c:pt>
                <c:pt idx="11556">
                  <c:v>92836</c:v>
                </c:pt>
                <c:pt idx="11557">
                  <c:v>92838</c:v>
                </c:pt>
                <c:pt idx="11558">
                  <c:v>92847</c:v>
                </c:pt>
                <c:pt idx="11559">
                  <c:v>92851</c:v>
                </c:pt>
                <c:pt idx="11560">
                  <c:v>92884</c:v>
                </c:pt>
                <c:pt idx="11561">
                  <c:v>92926</c:v>
                </c:pt>
                <c:pt idx="11562">
                  <c:v>92927</c:v>
                </c:pt>
                <c:pt idx="11563">
                  <c:v>92928</c:v>
                </c:pt>
                <c:pt idx="11564">
                  <c:v>92945</c:v>
                </c:pt>
                <c:pt idx="11565">
                  <c:v>92946</c:v>
                </c:pt>
                <c:pt idx="11566">
                  <c:v>92949</c:v>
                </c:pt>
                <c:pt idx="11567">
                  <c:v>92965</c:v>
                </c:pt>
                <c:pt idx="11568">
                  <c:v>92977</c:v>
                </c:pt>
                <c:pt idx="11569">
                  <c:v>92995</c:v>
                </c:pt>
                <c:pt idx="11570">
                  <c:v>92999</c:v>
                </c:pt>
                <c:pt idx="11571">
                  <c:v>93007</c:v>
                </c:pt>
                <c:pt idx="11572">
                  <c:v>93017</c:v>
                </c:pt>
                <c:pt idx="11573">
                  <c:v>93066</c:v>
                </c:pt>
                <c:pt idx="11574">
                  <c:v>93073</c:v>
                </c:pt>
                <c:pt idx="11575">
                  <c:v>93085</c:v>
                </c:pt>
                <c:pt idx="11576">
                  <c:v>93088</c:v>
                </c:pt>
                <c:pt idx="11577">
                  <c:v>93090</c:v>
                </c:pt>
                <c:pt idx="11578">
                  <c:v>93092</c:v>
                </c:pt>
                <c:pt idx="11579">
                  <c:v>93107</c:v>
                </c:pt>
                <c:pt idx="11580">
                  <c:v>93113</c:v>
                </c:pt>
                <c:pt idx="11581">
                  <c:v>93124</c:v>
                </c:pt>
                <c:pt idx="11582">
                  <c:v>93127</c:v>
                </c:pt>
                <c:pt idx="11583">
                  <c:v>93131</c:v>
                </c:pt>
                <c:pt idx="11584">
                  <c:v>93134</c:v>
                </c:pt>
                <c:pt idx="11585">
                  <c:v>93135</c:v>
                </c:pt>
                <c:pt idx="11586">
                  <c:v>93140</c:v>
                </c:pt>
                <c:pt idx="11587">
                  <c:v>93142</c:v>
                </c:pt>
                <c:pt idx="11588">
                  <c:v>93147</c:v>
                </c:pt>
                <c:pt idx="11589">
                  <c:v>93148</c:v>
                </c:pt>
                <c:pt idx="11590">
                  <c:v>93152</c:v>
                </c:pt>
                <c:pt idx="11591">
                  <c:v>93158</c:v>
                </c:pt>
                <c:pt idx="11592">
                  <c:v>93159</c:v>
                </c:pt>
                <c:pt idx="11593">
                  <c:v>93166</c:v>
                </c:pt>
                <c:pt idx="11594">
                  <c:v>93167</c:v>
                </c:pt>
                <c:pt idx="11595">
                  <c:v>93174</c:v>
                </c:pt>
                <c:pt idx="11596">
                  <c:v>93176</c:v>
                </c:pt>
                <c:pt idx="11597">
                  <c:v>93181</c:v>
                </c:pt>
                <c:pt idx="11598">
                  <c:v>93191</c:v>
                </c:pt>
                <c:pt idx="11599">
                  <c:v>93192</c:v>
                </c:pt>
                <c:pt idx="11600">
                  <c:v>93203</c:v>
                </c:pt>
                <c:pt idx="11601">
                  <c:v>93205</c:v>
                </c:pt>
                <c:pt idx="11602">
                  <c:v>93206</c:v>
                </c:pt>
                <c:pt idx="11603">
                  <c:v>93210</c:v>
                </c:pt>
                <c:pt idx="11604">
                  <c:v>93228</c:v>
                </c:pt>
                <c:pt idx="11605">
                  <c:v>93229</c:v>
                </c:pt>
                <c:pt idx="11606">
                  <c:v>93251</c:v>
                </c:pt>
                <c:pt idx="11607">
                  <c:v>93287</c:v>
                </c:pt>
                <c:pt idx="11608">
                  <c:v>93300</c:v>
                </c:pt>
                <c:pt idx="11609">
                  <c:v>93307</c:v>
                </c:pt>
                <c:pt idx="11610">
                  <c:v>93329</c:v>
                </c:pt>
                <c:pt idx="11611">
                  <c:v>93333</c:v>
                </c:pt>
                <c:pt idx="11612">
                  <c:v>93340</c:v>
                </c:pt>
                <c:pt idx="11613">
                  <c:v>93344</c:v>
                </c:pt>
                <c:pt idx="11614">
                  <c:v>93346</c:v>
                </c:pt>
                <c:pt idx="11615">
                  <c:v>93351</c:v>
                </c:pt>
                <c:pt idx="11616">
                  <c:v>93356</c:v>
                </c:pt>
                <c:pt idx="11617">
                  <c:v>93362</c:v>
                </c:pt>
                <c:pt idx="11618">
                  <c:v>93364</c:v>
                </c:pt>
                <c:pt idx="11619">
                  <c:v>93368</c:v>
                </c:pt>
                <c:pt idx="11620">
                  <c:v>93372</c:v>
                </c:pt>
                <c:pt idx="11621">
                  <c:v>93378</c:v>
                </c:pt>
                <c:pt idx="11622">
                  <c:v>93393</c:v>
                </c:pt>
                <c:pt idx="11623">
                  <c:v>93410</c:v>
                </c:pt>
                <c:pt idx="11624">
                  <c:v>93415</c:v>
                </c:pt>
                <c:pt idx="11625">
                  <c:v>93416</c:v>
                </c:pt>
                <c:pt idx="11626">
                  <c:v>93424</c:v>
                </c:pt>
                <c:pt idx="11627">
                  <c:v>93428</c:v>
                </c:pt>
                <c:pt idx="11628">
                  <c:v>93435</c:v>
                </c:pt>
                <c:pt idx="11629">
                  <c:v>93459</c:v>
                </c:pt>
                <c:pt idx="11630">
                  <c:v>93465</c:v>
                </c:pt>
                <c:pt idx="11631">
                  <c:v>93496</c:v>
                </c:pt>
                <c:pt idx="11632">
                  <c:v>93521</c:v>
                </c:pt>
                <c:pt idx="11633">
                  <c:v>93537</c:v>
                </c:pt>
                <c:pt idx="11634">
                  <c:v>93540</c:v>
                </c:pt>
                <c:pt idx="11635">
                  <c:v>93542</c:v>
                </c:pt>
                <c:pt idx="11636">
                  <c:v>93543</c:v>
                </c:pt>
                <c:pt idx="11637">
                  <c:v>93563</c:v>
                </c:pt>
                <c:pt idx="11638">
                  <c:v>93574</c:v>
                </c:pt>
                <c:pt idx="11639">
                  <c:v>93578</c:v>
                </c:pt>
                <c:pt idx="11640">
                  <c:v>93581</c:v>
                </c:pt>
                <c:pt idx="11641">
                  <c:v>93586</c:v>
                </c:pt>
                <c:pt idx="11642">
                  <c:v>93589</c:v>
                </c:pt>
                <c:pt idx="11643">
                  <c:v>93591</c:v>
                </c:pt>
                <c:pt idx="11644">
                  <c:v>93599</c:v>
                </c:pt>
                <c:pt idx="11645">
                  <c:v>93621</c:v>
                </c:pt>
                <c:pt idx="11646">
                  <c:v>93625</c:v>
                </c:pt>
                <c:pt idx="11647">
                  <c:v>93632</c:v>
                </c:pt>
                <c:pt idx="11648">
                  <c:v>93635</c:v>
                </c:pt>
                <c:pt idx="11649">
                  <c:v>93643</c:v>
                </c:pt>
                <c:pt idx="11650">
                  <c:v>93646</c:v>
                </c:pt>
                <c:pt idx="11651">
                  <c:v>93663</c:v>
                </c:pt>
                <c:pt idx="11652">
                  <c:v>93666</c:v>
                </c:pt>
                <c:pt idx="11653">
                  <c:v>93669</c:v>
                </c:pt>
                <c:pt idx="11654">
                  <c:v>93678</c:v>
                </c:pt>
                <c:pt idx="11655">
                  <c:v>93679</c:v>
                </c:pt>
                <c:pt idx="11656">
                  <c:v>93682</c:v>
                </c:pt>
                <c:pt idx="11657">
                  <c:v>93687</c:v>
                </c:pt>
                <c:pt idx="11658">
                  <c:v>93694</c:v>
                </c:pt>
                <c:pt idx="11659">
                  <c:v>93695</c:v>
                </c:pt>
                <c:pt idx="11660">
                  <c:v>93698</c:v>
                </c:pt>
                <c:pt idx="11661">
                  <c:v>93709</c:v>
                </c:pt>
                <c:pt idx="11662">
                  <c:v>93718</c:v>
                </c:pt>
                <c:pt idx="11663">
                  <c:v>93726</c:v>
                </c:pt>
                <c:pt idx="11664">
                  <c:v>93729</c:v>
                </c:pt>
                <c:pt idx="11665">
                  <c:v>93730</c:v>
                </c:pt>
                <c:pt idx="11666">
                  <c:v>93734</c:v>
                </c:pt>
                <c:pt idx="11667">
                  <c:v>93736</c:v>
                </c:pt>
                <c:pt idx="11668">
                  <c:v>93747</c:v>
                </c:pt>
                <c:pt idx="11669">
                  <c:v>93755</c:v>
                </c:pt>
                <c:pt idx="11670">
                  <c:v>93759</c:v>
                </c:pt>
                <c:pt idx="11671">
                  <c:v>93761</c:v>
                </c:pt>
                <c:pt idx="11672">
                  <c:v>93764</c:v>
                </c:pt>
                <c:pt idx="11673">
                  <c:v>93765</c:v>
                </c:pt>
                <c:pt idx="11674">
                  <c:v>93786</c:v>
                </c:pt>
                <c:pt idx="11675">
                  <c:v>93788</c:v>
                </c:pt>
                <c:pt idx="11676">
                  <c:v>93790</c:v>
                </c:pt>
                <c:pt idx="11677">
                  <c:v>93800</c:v>
                </c:pt>
                <c:pt idx="11678">
                  <c:v>93809</c:v>
                </c:pt>
                <c:pt idx="11679">
                  <c:v>93818</c:v>
                </c:pt>
                <c:pt idx="11680">
                  <c:v>93820</c:v>
                </c:pt>
                <c:pt idx="11681">
                  <c:v>93849</c:v>
                </c:pt>
                <c:pt idx="11682">
                  <c:v>93858</c:v>
                </c:pt>
                <c:pt idx="11683">
                  <c:v>93862</c:v>
                </c:pt>
                <c:pt idx="11684">
                  <c:v>93866</c:v>
                </c:pt>
                <c:pt idx="11685">
                  <c:v>93870</c:v>
                </c:pt>
                <c:pt idx="11686">
                  <c:v>93874</c:v>
                </c:pt>
                <c:pt idx="11687">
                  <c:v>93884</c:v>
                </c:pt>
                <c:pt idx="11688">
                  <c:v>93891</c:v>
                </c:pt>
                <c:pt idx="11689">
                  <c:v>93892</c:v>
                </c:pt>
                <c:pt idx="11690">
                  <c:v>93896</c:v>
                </c:pt>
                <c:pt idx="11691">
                  <c:v>93900</c:v>
                </c:pt>
                <c:pt idx="11692">
                  <c:v>93904</c:v>
                </c:pt>
                <c:pt idx="11693">
                  <c:v>93907</c:v>
                </c:pt>
                <c:pt idx="11694">
                  <c:v>93930</c:v>
                </c:pt>
                <c:pt idx="11695">
                  <c:v>93934</c:v>
                </c:pt>
                <c:pt idx="11696">
                  <c:v>93965</c:v>
                </c:pt>
                <c:pt idx="11697">
                  <c:v>93971</c:v>
                </c:pt>
                <c:pt idx="11698">
                  <c:v>94006</c:v>
                </c:pt>
                <c:pt idx="11699">
                  <c:v>94008</c:v>
                </c:pt>
                <c:pt idx="11700">
                  <c:v>94010</c:v>
                </c:pt>
                <c:pt idx="11701">
                  <c:v>94013</c:v>
                </c:pt>
                <c:pt idx="11702">
                  <c:v>94023</c:v>
                </c:pt>
                <c:pt idx="11703">
                  <c:v>94029</c:v>
                </c:pt>
                <c:pt idx="11704">
                  <c:v>94043</c:v>
                </c:pt>
                <c:pt idx="11705">
                  <c:v>94049</c:v>
                </c:pt>
                <c:pt idx="11706">
                  <c:v>94051</c:v>
                </c:pt>
                <c:pt idx="11707">
                  <c:v>94056</c:v>
                </c:pt>
                <c:pt idx="11708">
                  <c:v>94073</c:v>
                </c:pt>
                <c:pt idx="11709">
                  <c:v>94077</c:v>
                </c:pt>
                <c:pt idx="11710">
                  <c:v>94078</c:v>
                </c:pt>
                <c:pt idx="11711">
                  <c:v>94088</c:v>
                </c:pt>
                <c:pt idx="11712">
                  <c:v>94102</c:v>
                </c:pt>
                <c:pt idx="11713">
                  <c:v>94108</c:v>
                </c:pt>
                <c:pt idx="11714">
                  <c:v>94116</c:v>
                </c:pt>
                <c:pt idx="11715">
                  <c:v>94117</c:v>
                </c:pt>
                <c:pt idx="11716">
                  <c:v>94124</c:v>
                </c:pt>
                <c:pt idx="11717">
                  <c:v>94173</c:v>
                </c:pt>
                <c:pt idx="11718">
                  <c:v>94174</c:v>
                </c:pt>
                <c:pt idx="11719">
                  <c:v>94175</c:v>
                </c:pt>
                <c:pt idx="11720">
                  <c:v>94195</c:v>
                </c:pt>
                <c:pt idx="11721">
                  <c:v>94196</c:v>
                </c:pt>
                <c:pt idx="11722">
                  <c:v>94204</c:v>
                </c:pt>
                <c:pt idx="11723">
                  <c:v>94224</c:v>
                </c:pt>
                <c:pt idx="11724">
                  <c:v>94253</c:v>
                </c:pt>
                <c:pt idx="11725">
                  <c:v>94261</c:v>
                </c:pt>
                <c:pt idx="11726">
                  <c:v>94264</c:v>
                </c:pt>
                <c:pt idx="11727">
                  <c:v>94269</c:v>
                </c:pt>
                <c:pt idx="11728">
                  <c:v>94278</c:v>
                </c:pt>
                <c:pt idx="11729">
                  <c:v>94306</c:v>
                </c:pt>
                <c:pt idx="11730">
                  <c:v>94311</c:v>
                </c:pt>
                <c:pt idx="11731">
                  <c:v>94321</c:v>
                </c:pt>
                <c:pt idx="11732">
                  <c:v>94322</c:v>
                </c:pt>
                <c:pt idx="11733">
                  <c:v>94324</c:v>
                </c:pt>
                <c:pt idx="11734">
                  <c:v>94326</c:v>
                </c:pt>
                <c:pt idx="11735">
                  <c:v>94339</c:v>
                </c:pt>
                <c:pt idx="11736">
                  <c:v>94343</c:v>
                </c:pt>
                <c:pt idx="11737">
                  <c:v>94345</c:v>
                </c:pt>
                <c:pt idx="11738">
                  <c:v>94357</c:v>
                </c:pt>
                <c:pt idx="11739">
                  <c:v>94365</c:v>
                </c:pt>
                <c:pt idx="11740">
                  <c:v>94382</c:v>
                </c:pt>
                <c:pt idx="11741">
                  <c:v>94395</c:v>
                </c:pt>
                <c:pt idx="11742">
                  <c:v>94399</c:v>
                </c:pt>
                <c:pt idx="11743">
                  <c:v>94405</c:v>
                </c:pt>
                <c:pt idx="11744">
                  <c:v>94407</c:v>
                </c:pt>
                <c:pt idx="11745">
                  <c:v>94417</c:v>
                </c:pt>
                <c:pt idx="11746">
                  <c:v>94429</c:v>
                </c:pt>
                <c:pt idx="11747">
                  <c:v>94435</c:v>
                </c:pt>
                <c:pt idx="11748">
                  <c:v>94436</c:v>
                </c:pt>
                <c:pt idx="11749">
                  <c:v>94440</c:v>
                </c:pt>
                <c:pt idx="11750">
                  <c:v>94441</c:v>
                </c:pt>
                <c:pt idx="11751">
                  <c:v>94443</c:v>
                </c:pt>
                <c:pt idx="11752">
                  <c:v>94456</c:v>
                </c:pt>
                <c:pt idx="11753">
                  <c:v>94461</c:v>
                </c:pt>
                <c:pt idx="11754">
                  <c:v>94463</c:v>
                </c:pt>
                <c:pt idx="11755">
                  <c:v>94470</c:v>
                </c:pt>
                <c:pt idx="11756">
                  <c:v>94474</c:v>
                </c:pt>
                <c:pt idx="11757">
                  <c:v>94481</c:v>
                </c:pt>
                <c:pt idx="11758">
                  <c:v>94482</c:v>
                </c:pt>
                <c:pt idx="11759">
                  <c:v>94490</c:v>
                </c:pt>
                <c:pt idx="11760">
                  <c:v>94493</c:v>
                </c:pt>
                <c:pt idx="11761">
                  <c:v>94494</c:v>
                </c:pt>
                <c:pt idx="11762">
                  <c:v>94501</c:v>
                </c:pt>
                <c:pt idx="11763">
                  <c:v>94503</c:v>
                </c:pt>
                <c:pt idx="11764">
                  <c:v>94538</c:v>
                </c:pt>
                <c:pt idx="11765">
                  <c:v>94539</c:v>
                </c:pt>
                <c:pt idx="11766">
                  <c:v>94541</c:v>
                </c:pt>
                <c:pt idx="11767">
                  <c:v>94544</c:v>
                </c:pt>
                <c:pt idx="11768">
                  <c:v>94553</c:v>
                </c:pt>
                <c:pt idx="11769">
                  <c:v>94554</c:v>
                </c:pt>
                <c:pt idx="11770">
                  <c:v>94564</c:v>
                </c:pt>
                <c:pt idx="11771">
                  <c:v>94570</c:v>
                </c:pt>
                <c:pt idx="11772">
                  <c:v>94579</c:v>
                </c:pt>
                <c:pt idx="11773">
                  <c:v>94618</c:v>
                </c:pt>
                <c:pt idx="11774">
                  <c:v>94626</c:v>
                </c:pt>
                <c:pt idx="11775">
                  <c:v>94637</c:v>
                </c:pt>
                <c:pt idx="11776">
                  <c:v>94638</c:v>
                </c:pt>
                <c:pt idx="11777">
                  <c:v>94644</c:v>
                </c:pt>
                <c:pt idx="11778">
                  <c:v>94659</c:v>
                </c:pt>
                <c:pt idx="11779">
                  <c:v>94665</c:v>
                </c:pt>
                <c:pt idx="11780">
                  <c:v>94671</c:v>
                </c:pt>
                <c:pt idx="11781">
                  <c:v>94672</c:v>
                </c:pt>
                <c:pt idx="11782">
                  <c:v>94675</c:v>
                </c:pt>
                <c:pt idx="11783">
                  <c:v>94701</c:v>
                </c:pt>
                <c:pt idx="11784">
                  <c:v>94715</c:v>
                </c:pt>
                <c:pt idx="11785">
                  <c:v>94721</c:v>
                </c:pt>
                <c:pt idx="11786">
                  <c:v>94725</c:v>
                </c:pt>
                <c:pt idx="11787">
                  <c:v>94726</c:v>
                </c:pt>
                <c:pt idx="11788">
                  <c:v>94738</c:v>
                </c:pt>
                <c:pt idx="11789">
                  <c:v>94745</c:v>
                </c:pt>
                <c:pt idx="11790">
                  <c:v>94747</c:v>
                </c:pt>
                <c:pt idx="11791">
                  <c:v>94754</c:v>
                </c:pt>
                <c:pt idx="11792">
                  <c:v>94759</c:v>
                </c:pt>
                <c:pt idx="11793">
                  <c:v>94771</c:v>
                </c:pt>
                <c:pt idx="11794">
                  <c:v>94773</c:v>
                </c:pt>
                <c:pt idx="11795">
                  <c:v>94776</c:v>
                </c:pt>
                <c:pt idx="11796">
                  <c:v>94777</c:v>
                </c:pt>
                <c:pt idx="11797">
                  <c:v>94785</c:v>
                </c:pt>
                <c:pt idx="11798">
                  <c:v>94789</c:v>
                </c:pt>
                <c:pt idx="11799">
                  <c:v>94794</c:v>
                </c:pt>
                <c:pt idx="11800">
                  <c:v>94796</c:v>
                </c:pt>
                <c:pt idx="11801">
                  <c:v>94801</c:v>
                </c:pt>
                <c:pt idx="11802">
                  <c:v>94816</c:v>
                </c:pt>
                <c:pt idx="11803">
                  <c:v>94818</c:v>
                </c:pt>
                <c:pt idx="11804">
                  <c:v>94826</c:v>
                </c:pt>
                <c:pt idx="11805">
                  <c:v>94828</c:v>
                </c:pt>
                <c:pt idx="11806">
                  <c:v>94829</c:v>
                </c:pt>
                <c:pt idx="11807">
                  <c:v>94841</c:v>
                </c:pt>
                <c:pt idx="11808">
                  <c:v>94845</c:v>
                </c:pt>
                <c:pt idx="11809">
                  <c:v>94866</c:v>
                </c:pt>
                <c:pt idx="11810">
                  <c:v>94874</c:v>
                </c:pt>
                <c:pt idx="11811">
                  <c:v>94875</c:v>
                </c:pt>
                <c:pt idx="11812">
                  <c:v>94884</c:v>
                </c:pt>
                <c:pt idx="11813">
                  <c:v>94885</c:v>
                </c:pt>
                <c:pt idx="11814">
                  <c:v>94912</c:v>
                </c:pt>
                <c:pt idx="11815">
                  <c:v>94915</c:v>
                </c:pt>
                <c:pt idx="11816">
                  <c:v>94916</c:v>
                </c:pt>
                <c:pt idx="11817">
                  <c:v>94917</c:v>
                </c:pt>
                <c:pt idx="11818">
                  <c:v>94921</c:v>
                </c:pt>
                <c:pt idx="11819">
                  <c:v>94938</c:v>
                </c:pt>
                <c:pt idx="11820">
                  <c:v>94965</c:v>
                </c:pt>
                <c:pt idx="11821">
                  <c:v>94975</c:v>
                </c:pt>
                <c:pt idx="11822">
                  <c:v>94976</c:v>
                </c:pt>
                <c:pt idx="11823">
                  <c:v>94991</c:v>
                </c:pt>
                <c:pt idx="11824">
                  <c:v>94999</c:v>
                </c:pt>
                <c:pt idx="11825">
                  <c:v>95000</c:v>
                </c:pt>
                <c:pt idx="11826">
                  <c:v>95001</c:v>
                </c:pt>
                <c:pt idx="11827">
                  <c:v>95009</c:v>
                </c:pt>
                <c:pt idx="11828">
                  <c:v>95010</c:v>
                </c:pt>
                <c:pt idx="11829">
                  <c:v>95020</c:v>
                </c:pt>
                <c:pt idx="11830">
                  <c:v>95038</c:v>
                </c:pt>
                <c:pt idx="11831">
                  <c:v>95042</c:v>
                </c:pt>
                <c:pt idx="11832">
                  <c:v>95043</c:v>
                </c:pt>
                <c:pt idx="11833">
                  <c:v>95055</c:v>
                </c:pt>
                <c:pt idx="11834">
                  <c:v>95061</c:v>
                </c:pt>
                <c:pt idx="11835">
                  <c:v>95066</c:v>
                </c:pt>
                <c:pt idx="11836">
                  <c:v>95071</c:v>
                </c:pt>
                <c:pt idx="11837">
                  <c:v>95076</c:v>
                </c:pt>
                <c:pt idx="11838">
                  <c:v>95077</c:v>
                </c:pt>
                <c:pt idx="11839">
                  <c:v>95080</c:v>
                </c:pt>
                <c:pt idx="11840">
                  <c:v>95083</c:v>
                </c:pt>
                <c:pt idx="11841">
                  <c:v>95084</c:v>
                </c:pt>
                <c:pt idx="11842">
                  <c:v>95087</c:v>
                </c:pt>
                <c:pt idx="11843">
                  <c:v>95109</c:v>
                </c:pt>
                <c:pt idx="11844">
                  <c:v>95111</c:v>
                </c:pt>
                <c:pt idx="11845">
                  <c:v>95117</c:v>
                </c:pt>
                <c:pt idx="11846">
                  <c:v>95119</c:v>
                </c:pt>
                <c:pt idx="11847">
                  <c:v>95126</c:v>
                </c:pt>
                <c:pt idx="11848">
                  <c:v>95133</c:v>
                </c:pt>
                <c:pt idx="11849">
                  <c:v>95144</c:v>
                </c:pt>
                <c:pt idx="11850">
                  <c:v>95147</c:v>
                </c:pt>
                <c:pt idx="11851">
                  <c:v>95186</c:v>
                </c:pt>
                <c:pt idx="11852">
                  <c:v>95197</c:v>
                </c:pt>
                <c:pt idx="11853">
                  <c:v>95203</c:v>
                </c:pt>
                <c:pt idx="11854">
                  <c:v>95204</c:v>
                </c:pt>
                <c:pt idx="11855">
                  <c:v>95208</c:v>
                </c:pt>
                <c:pt idx="11856">
                  <c:v>95226</c:v>
                </c:pt>
                <c:pt idx="11857">
                  <c:v>95228</c:v>
                </c:pt>
                <c:pt idx="11858">
                  <c:v>95234</c:v>
                </c:pt>
                <c:pt idx="11859">
                  <c:v>95236</c:v>
                </c:pt>
                <c:pt idx="11860">
                  <c:v>95239</c:v>
                </c:pt>
                <c:pt idx="11861">
                  <c:v>95249</c:v>
                </c:pt>
                <c:pt idx="11862">
                  <c:v>95253</c:v>
                </c:pt>
                <c:pt idx="11863">
                  <c:v>95261</c:v>
                </c:pt>
                <c:pt idx="11864">
                  <c:v>95262</c:v>
                </c:pt>
                <c:pt idx="11865">
                  <c:v>95272</c:v>
                </c:pt>
                <c:pt idx="11866">
                  <c:v>95274</c:v>
                </c:pt>
                <c:pt idx="11867">
                  <c:v>95275</c:v>
                </c:pt>
                <c:pt idx="11868">
                  <c:v>95279</c:v>
                </c:pt>
                <c:pt idx="11869">
                  <c:v>95286</c:v>
                </c:pt>
                <c:pt idx="11870">
                  <c:v>95289</c:v>
                </c:pt>
                <c:pt idx="11871">
                  <c:v>95293</c:v>
                </c:pt>
                <c:pt idx="11872">
                  <c:v>95295</c:v>
                </c:pt>
                <c:pt idx="11873">
                  <c:v>95299</c:v>
                </c:pt>
                <c:pt idx="11874">
                  <c:v>95304</c:v>
                </c:pt>
                <c:pt idx="11875">
                  <c:v>95307</c:v>
                </c:pt>
                <c:pt idx="11876">
                  <c:v>95309</c:v>
                </c:pt>
                <c:pt idx="11877">
                  <c:v>95314</c:v>
                </c:pt>
                <c:pt idx="11878">
                  <c:v>95317</c:v>
                </c:pt>
                <c:pt idx="11879">
                  <c:v>95341</c:v>
                </c:pt>
                <c:pt idx="11880">
                  <c:v>95349</c:v>
                </c:pt>
                <c:pt idx="11881">
                  <c:v>95359</c:v>
                </c:pt>
                <c:pt idx="11882">
                  <c:v>95360</c:v>
                </c:pt>
                <c:pt idx="11883">
                  <c:v>95361</c:v>
                </c:pt>
                <c:pt idx="11884">
                  <c:v>95362</c:v>
                </c:pt>
                <c:pt idx="11885">
                  <c:v>95371</c:v>
                </c:pt>
                <c:pt idx="11886">
                  <c:v>95373</c:v>
                </c:pt>
                <c:pt idx="11887">
                  <c:v>95375</c:v>
                </c:pt>
                <c:pt idx="11888">
                  <c:v>95380</c:v>
                </c:pt>
                <c:pt idx="11889">
                  <c:v>95381</c:v>
                </c:pt>
                <c:pt idx="11890">
                  <c:v>95387</c:v>
                </c:pt>
                <c:pt idx="11891">
                  <c:v>95393</c:v>
                </c:pt>
                <c:pt idx="11892">
                  <c:v>95397</c:v>
                </c:pt>
                <c:pt idx="11893">
                  <c:v>95400</c:v>
                </c:pt>
                <c:pt idx="11894">
                  <c:v>95411</c:v>
                </c:pt>
                <c:pt idx="11895">
                  <c:v>95422</c:v>
                </c:pt>
                <c:pt idx="11896">
                  <c:v>95435</c:v>
                </c:pt>
                <c:pt idx="11897">
                  <c:v>95437</c:v>
                </c:pt>
                <c:pt idx="11898">
                  <c:v>95451</c:v>
                </c:pt>
                <c:pt idx="11899">
                  <c:v>95454</c:v>
                </c:pt>
                <c:pt idx="11900">
                  <c:v>95456</c:v>
                </c:pt>
                <c:pt idx="11901">
                  <c:v>95461</c:v>
                </c:pt>
                <c:pt idx="11902">
                  <c:v>95463</c:v>
                </c:pt>
                <c:pt idx="11903">
                  <c:v>95469</c:v>
                </c:pt>
                <c:pt idx="11904">
                  <c:v>95473</c:v>
                </c:pt>
                <c:pt idx="11905">
                  <c:v>95477</c:v>
                </c:pt>
                <c:pt idx="11906">
                  <c:v>95491</c:v>
                </c:pt>
                <c:pt idx="11907">
                  <c:v>95516</c:v>
                </c:pt>
                <c:pt idx="11908">
                  <c:v>95523</c:v>
                </c:pt>
                <c:pt idx="11909">
                  <c:v>95524</c:v>
                </c:pt>
                <c:pt idx="11910">
                  <c:v>95537</c:v>
                </c:pt>
                <c:pt idx="11911">
                  <c:v>95541</c:v>
                </c:pt>
                <c:pt idx="11912">
                  <c:v>95557</c:v>
                </c:pt>
                <c:pt idx="11913">
                  <c:v>95559</c:v>
                </c:pt>
                <c:pt idx="11914">
                  <c:v>95562</c:v>
                </c:pt>
                <c:pt idx="11915">
                  <c:v>95563</c:v>
                </c:pt>
                <c:pt idx="11916">
                  <c:v>95564</c:v>
                </c:pt>
                <c:pt idx="11917">
                  <c:v>95582</c:v>
                </c:pt>
                <c:pt idx="11918">
                  <c:v>95583</c:v>
                </c:pt>
                <c:pt idx="11919">
                  <c:v>95584</c:v>
                </c:pt>
                <c:pt idx="11920">
                  <c:v>95589</c:v>
                </c:pt>
                <c:pt idx="11921">
                  <c:v>95590</c:v>
                </c:pt>
                <c:pt idx="11922">
                  <c:v>95591</c:v>
                </c:pt>
                <c:pt idx="11923">
                  <c:v>95594</c:v>
                </c:pt>
                <c:pt idx="11924">
                  <c:v>95606</c:v>
                </c:pt>
                <c:pt idx="11925">
                  <c:v>95611</c:v>
                </c:pt>
                <c:pt idx="11926">
                  <c:v>95636</c:v>
                </c:pt>
                <c:pt idx="11927">
                  <c:v>95648</c:v>
                </c:pt>
                <c:pt idx="11928">
                  <c:v>95650</c:v>
                </c:pt>
                <c:pt idx="11929">
                  <c:v>95658</c:v>
                </c:pt>
                <c:pt idx="11930">
                  <c:v>95662</c:v>
                </c:pt>
                <c:pt idx="11931">
                  <c:v>95666</c:v>
                </c:pt>
                <c:pt idx="11932">
                  <c:v>95682</c:v>
                </c:pt>
                <c:pt idx="11933">
                  <c:v>95701</c:v>
                </c:pt>
                <c:pt idx="11934">
                  <c:v>95729</c:v>
                </c:pt>
                <c:pt idx="11935">
                  <c:v>95738</c:v>
                </c:pt>
                <c:pt idx="11936">
                  <c:v>95739</c:v>
                </c:pt>
                <c:pt idx="11937">
                  <c:v>95756</c:v>
                </c:pt>
                <c:pt idx="11938">
                  <c:v>95757</c:v>
                </c:pt>
                <c:pt idx="11939">
                  <c:v>95760</c:v>
                </c:pt>
                <c:pt idx="11940">
                  <c:v>95771</c:v>
                </c:pt>
                <c:pt idx="11941">
                  <c:v>95774</c:v>
                </c:pt>
                <c:pt idx="11942">
                  <c:v>95804</c:v>
                </c:pt>
                <c:pt idx="11943">
                  <c:v>95808</c:v>
                </c:pt>
                <c:pt idx="11944">
                  <c:v>95818</c:v>
                </c:pt>
                <c:pt idx="11945">
                  <c:v>95819</c:v>
                </c:pt>
                <c:pt idx="11946">
                  <c:v>95830</c:v>
                </c:pt>
                <c:pt idx="11947">
                  <c:v>95835</c:v>
                </c:pt>
                <c:pt idx="11948">
                  <c:v>95841</c:v>
                </c:pt>
                <c:pt idx="11949">
                  <c:v>95846</c:v>
                </c:pt>
                <c:pt idx="11950">
                  <c:v>95847</c:v>
                </c:pt>
                <c:pt idx="11951">
                  <c:v>95858</c:v>
                </c:pt>
                <c:pt idx="11952">
                  <c:v>95863</c:v>
                </c:pt>
                <c:pt idx="11953">
                  <c:v>95864</c:v>
                </c:pt>
                <c:pt idx="11954">
                  <c:v>95866</c:v>
                </c:pt>
                <c:pt idx="11955">
                  <c:v>95888</c:v>
                </c:pt>
                <c:pt idx="11956">
                  <c:v>95891</c:v>
                </c:pt>
                <c:pt idx="11957">
                  <c:v>95898</c:v>
                </c:pt>
                <c:pt idx="11958">
                  <c:v>95905</c:v>
                </c:pt>
                <c:pt idx="11959">
                  <c:v>95907</c:v>
                </c:pt>
                <c:pt idx="11960">
                  <c:v>95911</c:v>
                </c:pt>
                <c:pt idx="11961">
                  <c:v>95913</c:v>
                </c:pt>
                <c:pt idx="11962">
                  <c:v>95917</c:v>
                </c:pt>
                <c:pt idx="11963">
                  <c:v>95921</c:v>
                </c:pt>
                <c:pt idx="11964">
                  <c:v>95927</c:v>
                </c:pt>
                <c:pt idx="11965">
                  <c:v>95949</c:v>
                </c:pt>
                <c:pt idx="11966">
                  <c:v>95958</c:v>
                </c:pt>
                <c:pt idx="11967">
                  <c:v>95967</c:v>
                </c:pt>
                <c:pt idx="11968">
                  <c:v>95977</c:v>
                </c:pt>
                <c:pt idx="11969">
                  <c:v>96017</c:v>
                </c:pt>
                <c:pt idx="11970">
                  <c:v>96021</c:v>
                </c:pt>
                <c:pt idx="11971">
                  <c:v>96046</c:v>
                </c:pt>
                <c:pt idx="11972">
                  <c:v>96049</c:v>
                </c:pt>
                <c:pt idx="11973">
                  <c:v>96069</c:v>
                </c:pt>
                <c:pt idx="11974">
                  <c:v>96072</c:v>
                </c:pt>
                <c:pt idx="11975">
                  <c:v>96075</c:v>
                </c:pt>
                <c:pt idx="11976">
                  <c:v>96079</c:v>
                </c:pt>
                <c:pt idx="11977">
                  <c:v>96080</c:v>
                </c:pt>
                <c:pt idx="11978">
                  <c:v>96104</c:v>
                </c:pt>
                <c:pt idx="11979">
                  <c:v>96108</c:v>
                </c:pt>
                <c:pt idx="11980">
                  <c:v>96117</c:v>
                </c:pt>
                <c:pt idx="11981">
                  <c:v>96118</c:v>
                </c:pt>
                <c:pt idx="11982">
                  <c:v>96121</c:v>
                </c:pt>
                <c:pt idx="11983">
                  <c:v>96122</c:v>
                </c:pt>
                <c:pt idx="11984">
                  <c:v>96124</c:v>
                </c:pt>
                <c:pt idx="11985">
                  <c:v>96136</c:v>
                </c:pt>
                <c:pt idx="11986">
                  <c:v>96145</c:v>
                </c:pt>
                <c:pt idx="11987">
                  <c:v>96147</c:v>
                </c:pt>
                <c:pt idx="11988">
                  <c:v>96152</c:v>
                </c:pt>
                <c:pt idx="11989">
                  <c:v>96156</c:v>
                </c:pt>
                <c:pt idx="11990">
                  <c:v>96160</c:v>
                </c:pt>
                <c:pt idx="11991">
                  <c:v>96163</c:v>
                </c:pt>
                <c:pt idx="11992">
                  <c:v>96177</c:v>
                </c:pt>
                <c:pt idx="11993">
                  <c:v>96182</c:v>
                </c:pt>
                <c:pt idx="11994">
                  <c:v>96203</c:v>
                </c:pt>
                <c:pt idx="11995">
                  <c:v>96204</c:v>
                </c:pt>
                <c:pt idx="11996">
                  <c:v>96206</c:v>
                </c:pt>
                <c:pt idx="11997">
                  <c:v>96210</c:v>
                </c:pt>
                <c:pt idx="11998">
                  <c:v>96212</c:v>
                </c:pt>
                <c:pt idx="11999">
                  <c:v>96219</c:v>
                </c:pt>
                <c:pt idx="12000">
                  <c:v>96220</c:v>
                </c:pt>
                <c:pt idx="12001">
                  <c:v>96226</c:v>
                </c:pt>
                <c:pt idx="12002">
                  <c:v>96240</c:v>
                </c:pt>
                <c:pt idx="12003">
                  <c:v>96242</c:v>
                </c:pt>
                <c:pt idx="12004">
                  <c:v>96263</c:v>
                </c:pt>
                <c:pt idx="12005">
                  <c:v>96266</c:v>
                </c:pt>
                <c:pt idx="12006">
                  <c:v>96275</c:v>
                </c:pt>
                <c:pt idx="12007">
                  <c:v>96277</c:v>
                </c:pt>
                <c:pt idx="12008">
                  <c:v>96278</c:v>
                </c:pt>
                <c:pt idx="12009">
                  <c:v>96279</c:v>
                </c:pt>
                <c:pt idx="12010">
                  <c:v>96292</c:v>
                </c:pt>
                <c:pt idx="12011">
                  <c:v>96293</c:v>
                </c:pt>
                <c:pt idx="12012">
                  <c:v>96297</c:v>
                </c:pt>
                <c:pt idx="12013">
                  <c:v>96304</c:v>
                </c:pt>
                <c:pt idx="12014">
                  <c:v>96316</c:v>
                </c:pt>
                <c:pt idx="12015">
                  <c:v>96321</c:v>
                </c:pt>
                <c:pt idx="12016">
                  <c:v>96328</c:v>
                </c:pt>
                <c:pt idx="12017">
                  <c:v>96337</c:v>
                </c:pt>
                <c:pt idx="12018">
                  <c:v>96341</c:v>
                </c:pt>
                <c:pt idx="12019">
                  <c:v>96355</c:v>
                </c:pt>
                <c:pt idx="12020">
                  <c:v>96362</c:v>
                </c:pt>
                <c:pt idx="12021">
                  <c:v>96364</c:v>
                </c:pt>
                <c:pt idx="12022">
                  <c:v>96376</c:v>
                </c:pt>
                <c:pt idx="12023">
                  <c:v>96388</c:v>
                </c:pt>
                <c:pt idx="12024">
                  <c:v>96406</c:v>
                </c:pt>
                <c:pt idx="12025">
                  <c:v>96414</c:v>
                </c:pt>
                <c:pt idx="12026">
                  <c:v>96417</c:v>
                </c:pt>
                <c:pt idx="12027">
                  <c:v>96418</c:v>
                </c:pt>
                <c:pt idx="12028">
                  <c:v>96420</c:v>
                </c:pt>
                <c:pt idx="12029">
                  <c:v>96423</c:v>
                </c:pt>
                <c:pt idx="12030">
                  <c:v>96425</c:v>
                </c:pt>
                <c:pt idx="12031">
                  <c:v>96431</c:v>
                </c:pt>
                <c:pt idx="12032">
                  <c:v>96439</c:v>
                </c:pt>
                <c:pt idx="12033">
                  <c:v>96447</c:v>
                </c:pt>
                <c:pt idx="12034">
                  <c:v>96473</c:v>
                </c:pt>
                <c:pt idx="12035">
                  <c:v>96497</c:v>
                </c:pt>
                <c:pt idx="12036">
                  <c:v>96510</c:v>
                </c:pt>
                <c:pt idx="12037">
                  <c:v>96515</c:v>
                </c:pt>
                <c:pt idx="12038">
                  <c:v>96533</c:v>
                </c:pt>
                <c:pt idx="12039">
                  <c:v>96537</c:v>
                </c:pt>
                <c:pt idx="12040">
                  <c:v>96568</c:v>
                </c:pt>
                <c:pt idx="12041">
                  <c:v>96574</c:v>
                </c:pt>
                <c:pt idx="12042">
                  <c:v>96579</c:v>
                </c:pt>
                <c:pt idx="12043">
                  <c:v>96601</c:v>
                </c:pt>
                <c:pt idx="12044">
                  <c:v>96612</c:v>
                </c:pt>
                <c:pt idx="12045">
                  <c:v>96613</c:v>
                </c:pt>
                <c:pt idx="12046">
                  <c:v>96615</c:v>
                </c:pt>
                <c:pt idx="12047">
                  <c:v>96644</c:v>
                </c:pt>
                <c:pt idx="12048">
                  <c:v>96647</c:v>
                </c:pt>
                <c:pt idx="12049">
                  <c:v>96652</c:v>
                </c:pt>
                <c:pt idx="12050">
                  <c:v>96662</c:v>
                </c:pt>
                <c:pt idx="12051">
                  <c:v>96664</c:v>
                </c:pt>
                <c:pt idx="12052">
                  <c:v>96667</c:v>
                </c:pt>
                <c:pt idx="12053">
                  <c:v>96670</c:v>
                </c:pt>
                <c:pt idx="12054">
                  <c:v>96679</c:v>
                </c:pt>
                <c:pt idx="12055">
                  <c:v>96686</c:v>
                </c:pt>
                <c:pt idx="12056">
                  <c:v>96694</c:v>
                </c:pt>
                <c:pt idx="12057">
                  <c:v>96699</c:v>
                </c:pt>
                <c:pt idx="12058">
                  <c:v>96700</c:v>
                </c:pt>
                <c:pt idx="12059">
                  <c:v>96706</c:v>
                </c:pt>
                <c:pt idx="12060">
                  <c:v>96715</c:v>
                </c:pt>
                <c:pt idx="12061">
                  <c:v>96723</c:v>
                </c:pt>
                <c:pt idx="12062">
                  <c:v>96725</c:v>
                </c:pt>
                <c:pt idx="12063">
                  <c:v>96733</c:v>
                </c:pt>
                <c:pt idx="12064">
                  <c:v>96739</c:v>
                </c:pt>
                <c:pt idx="12065">
                  <c:v>96778</c:v>
                </c:pt>
                <c:pt idx="12066">
                  <c:v>96787</c:v>
                </c:pt>
                <c:pt idx="12067">
                  <c:v>96804</c:v>
                </c:pt>
                <c:pt idx="12068">
                  <c:v>96811</c:v>
                </c:pt>
                <c:pt idx="12069">
                  <c:v>96815</c:v>
                </c:pt>
                <c:pt idx="12070">
                  <c:v>96820</c:v>
                </c:pt>
                <c:pt idx="12071">
                  <c:v>96822</c:v>
                </c:pt>
                <c:pt idx="12072">
                  <c:v>96828</c:v>
                </c:pt>
                <c:pt idx="12073">
                  <c:v>96838</c:v>
                </c:pt>
                <c:pt idx="12074">
                  <c:v>96839</c:v>
                </c:pt>
                <c:pt idx="12075">
                  <c:v>96845</c:v>
                </c:pt>
                <c:pt idx="12076">
                  <c:v>96846</c:v>
                </c:pt>
                <c:pt idx="12077">
                  <c:v>96851</c:v>
                </c:pt>
                <c:pt idx="12078">
                  <c:v>96852</c:v>
                </c:pt>
                <c:pt idx="12079">
                  <c:v>96856</c:v>
                </c:pt>
                <c:pt idx="12080">
                  <c:v>96857</c:v>
                </c:pt>
                <c:pt idx="12081">
                  <c:v>96862</c:v>
                </c:pt>
                <c:pt idx="12082">
                  <c:v>96867</c:v>
                </c:pt>
                <c:pt idx="12083">
                  <c:v>96868</c:v>
                </c:pt>
                <c:pt idx="12084">
                  <c:v>96872</c:v>
                </c:pt>
                <c:pt idx="12085">
                  <c:v>96877</c:v>
                </c:pt>
                <c:pt idx="12086">
                  <c:v>96905</c:v>
                </c:pt>
                <c:pt idx="12087">
                  <c:v>96910</c:v>
                </c:pt>
                <c:pt idx="12088">
                  <c:v>96916</c:v>
                </c:pt>
                <c:pt idx="12089">
                  <c:v>96918</c:v>
                </c:pt>
                <c:pt idx="12090">
                  <c:v>96919</c:v>
                </c:pt>
                <c:pt idx="12091">
                  <c:v>96920</c:v>
                </c:pt>
                <c:pt idx="12092">
                  <c:v>96924</c:v>
                </c:pt>
                <c:pt idx="12093">
                  <c:v>96934</c:v>
                </c:pt>
                <c:pt idx="12094">
                  <c:v>96957</c:v>
                </c:pt>
                <c:pt idx="12095">
                  <c:v>96976</c:v>
                </c:pt>
                <c:pt idx="12096">
                  <c:v>96980</c:v>
                </c:pt>
                <c:pt idx="12097">
                  <c:v>96985</c:v>
                </c:pt>
                <c:pt idx="12098">
                  <c:v>96986</c:v>
                </c:pt>
                <c:pt idx="12099">
                  <c:v>96988</c:v>
                </c:pt>
                <c:pt idx="12100">
                  <c:v>96999</c:v>
                </c:pt>
                <c:pt idx="12101">
                  <c:v>97021</c:v>
                </c:pt>
                <c:pt idx="12102">
                  <c:v>97022</c:v>
                </c:pt>
                <c:pt idx="12103">
                  <c:v>97024</c:v>
                </c:pt>
                <c:pt idx="12104">
                  <c:v>97039</c:v>
                </c:pt>
                <c:pt idx="12105">
                  <c:v>97048</c:v>
                </c:pt>
                <c:pt idx="12106">
                  <c:v>97065</c:v>
                </c:pt>
                <c:pt idx="12107">
                  <c:v>97079</c:v>
                </c:pt>
                <c:pt idx="12108">
                  <c:v>97080</c:v>
                </c:pt>
                <c:pt idx="12109">
                  <c:v>97085</c:v>
                </c:pt>
                <c:pt idx="12110">
                  <c:v>97089</c:v>
                </c:pt>
                <c:pt idx="12111">
                  <c:v>97095</c:v>
                </c:pt>
                <c:pt idx="12112">
                  <c:v>97096</c:v>
                </c:pt>
                <c:pt idx="12113">
                  <c:v>97099</c:v>
                </c:pt>
                <c:pt idx="12114">
                  <c:v>97103</c:v>
                </c:pt>
                <c:pt idx="12115">
                  <c:v>97105</c:v>
                </c:pt>
                <c:pt idx="12116">
                  <c:v>97111</c:v>
                </c:pt>
                <c:pt idx="12117">
                  <c:v>97113</c:v>
                </c:pt>
                <c:pt idx="12118">
                  <c:v>97115</c:v>
                </c:pt>
                <c:pt idx="12119">
                  <c:v>97116</c:v>
                </c:pt>
                <c:pt idx="12120">
                  <c:v>97121</c:v>
                </c:pt>
                <c:pt idx="12121">
                  <c:v>97122</c:v>
                </c:pt>
                <c:pt idx="12122">
                  <c:v>97140</c:v>
                </c:pt>
                <c:pt idx="12123">
                  <c:v>97145</c:v>
                </c:pt>
                <c:pt idx="12124">
                  <c:v>97152</c:v>
                </c:pt>
                <c:pt idx="12125">
                  <c:v>97160</c:v>
                </c:pt>
                <c:pt idx="12126">
                  <c:v>97167</c:v>
                </c:pt>
                <c:pt idx="12127">
                  <c:v>97168</c:v>
                </c:pt>
                <c:pt idx="12128">
                  <c:v>97172</c:v>
                </c:pt>
                <c:pt idx="12129">
                  <c:v>97179</c:v>
                </c:pt>
                <c:pt idx="12130">
                  <c:v>97187</c:v>
                </c:pt>
                <c:pt idx="12131">
                  <c:v>97211</c:v>
                </c:pt>
                <c:pt idx="12132">
                  <c:v>97224</c:v>
                </c:pt>
                <c:pt idx="12133">
                  <c:v>97232</c:v>
                </c:pt>
                <c:pt idx="12134">
                  <c:v>97233</c:v>
                </c:pt>
                <c:pt idx="12135">
                  <c:v>97241</c:v>
                </c:pt>
                <c:pt idx="12136">
                  <c:v>97245</c:v>
                </c:pt>
                <c:pt idx="12137">
                  <c:v>97264</c:v>
                </c:pt>
                <c:pt idx="12138">
                  <c:v>97265</c:v>
                </c:pt>
                <c:pt idx="12139">
                  <c:v>97273</c:v>
                </c:pt>
                <c:pt idx="12140">
                  <c:v>97298</c:v>
                </c:pt>
                <c:pt idx="12141">
                  <c:v>97301</c:v>
                </c:pt>
                <c:pt idx="12142">
                  <c:v>97302</c:v>
                </c:pt>
                <c:pt idx="12143">
                  <c:v>97310</c:v>
                </c:pt>
                <c:pt idx="12144">
                  <c:v>97313</c:v>
                </c:pt>
                <c:pt idx="12145">
                  <c:v>97316</c:v>
                </c:pt>
                <c:pt idx="12146">
                  <c:v>97320</c:v>
                </c:pt>
                <c:pt idx="12147">
                  <c:v>97327</c:v>
                </c:pt>
                <c:pt idx="12148">
                  <c:v>97335</c:v>
                </c:pt>
                <c:pt idx="12149">
                  <c:v>97340</c:v>
                </c:pt>
                <c:pt idx="12150">
                  <c:v>97348</c:v>
                </c:pt>
                <c:pt idx="12151">
                  <c:v>97350</c:v>
                </c:pt>
                <c:pt idx="12152">
                  <c:v>97353</c:v>
                </c:pt>
                <c:pt idx="12153">
                  <c:v>97356</c:v>
                </c:pt>
                <c:pt idx="12154">
                  <c:v>97374</c:v>
                </c:pt>
                <c:pt idx="12155">
                  <c:v>97380</c:v>
                </c:pt>
                <c:pt idx="12156">
                  <c:v>97382</c:v>
                </c:pt>
                <c:pt idx="12157">
                  <c:v>97383</c:v>
                </c:pt>
                <c:pt idx="12158">
                  <c:v>97420</c:v>
                </c:pt>
                <c:pt idx="12159">
                  <c:v>97421</c:v>
                </c:pt>
                <c:pt idx="12160">
                  <c:v>97435</c:v>
                </c:pt>
                <c:pt idx="12161">
                  <c:v>97437</c:v>
                </c:pt>
                <c:pt idx="12162">
                  <c:v>97441</c:v>
                </c:pt>
                <c:pt idx="12163">
                  <c:v>97453</c:v>
                </c:pt>
                <c:pt idx="12164">
                  <c:v>97464</c:v>
                </c:pt>
                <c:pt idx="12165">
                  <c:v>97466</c:v>
                </c:pt>
                <c:pt idx="12166">
                  <c:v>97477</c:v>
                </c:pt>
                <c:pt idx="12167">
                  <c:v>97483</c:v>
                </c:pt>
                <c:pt idx="12168">
                  <c:v>97504</c:v>
                </c:pt>
                <c:pt idx="12169">
                  <c:v>97512</c:v>
                </c:pt>
                <c:pt idx="12170">
                  <c:v>97560</c:v>
                </c:pt>
                <c:pt idx="12171">
                  <c:v>97562</c:v>
                </c:pt>
                <c:pt idx="12172">
                  <c:v>97568</c:v>
                </c:pt>
                <c:pt idx="12173">
                  <c:v>97579</c:v>
                </c:pt>
                <c:pt idx="12174">
                  <c:v>97584</c:v>
                </c:pt>
                <c:pt idx="12175">
                  <c:v>97590</c:v>
                </c:pt>
                <c:pt idx="12176">
                  <c:v>97597</c:v>
                </c:pt>
                <c:pt idx="12177">
                  <c:v>97607</c:v>
                </c:pt>
                <c:pt idx="12178">
                  <c:v>97612</c:v>
                </c:pt>
                <c:pt idx="12179">
                  <c:v>97613</c:v>
                </c:pt>
                <c:pt idx="12180">
                  <c:v>97617</c:v>
                </c:pt>
                <c:pt idx="12181">
                  <c:v>97620</c:v>
                </c:pt>
                <c:pt idx="12182">
                  <c:v>97621</c:v>
                </c:pt>
                <c:pt idx="12183">
                  <c:v>97626</c:v>
                </c:pt>
                <c:pt idx="12184">
                  <c:v>97627</c:v>
                </c:pt>
                <c:pt idx="12185">
                  <c:v>97629</c:v>
                </c:pt>
                <c:pt idx="12186">
                  <c:v>97655</c:v>
                </c:pt>
                <c:pt idx="12187">
                  <c:v>97657</c:v>
                </c:pt>
                <c:pt idx="12188">
                  <c:v>97660</c:v>
                </c:pt>
                <c:pt idx="12189">
                  <c:v>97663</c:v>
                </c:pt>
                <c:pt idx="12190">
                  <c:v>97670</c:v>
                </c:pt>
                <c:pt idx="12191">
                  <c:v>97694</c:v>
                </c:pt>
                <c:pt idx="12192">
                  <c:v>97702</c:v>
                </c:pt>
                <c:pt idx="12193">
                  <c:v>97717</c:v>
                </c:pt>
                <c:pt idx="12194">
                  <c:v>97718</c:v>
                </c:pt>
                <c:pt idx="12195">
                  <c:v>97725</c:v>
                </c:pt>
                <c:pt idx="12196">
                  <c:v>97730</c:v>
                </c:pt>
                <c:pt idx="12197">
                  <c:v>97741</c:v>
                </c:pt>
                <c:pt idx="12198">
                  <c:v>97748</c:v>
                </c:pt>
                <c:pt idx="12199">
                  <c:v>97750</c:v>
                </c:pt>
                <c:pt idx="12200">
                  <c:v>97751</c:v>
                </c:pt>
                <c:pt idx="12201">
                  <c:v>97756</c:v>
                </c:pt>
                <c:pt idx="12202">
                  <c:v>97758</c:v>
                </c:pt>
                <c:pt idx="12203">
                  <c:v>97766</c:v>
                </c:pt>
                <c:pt idx="12204">
                  <c:v>97768</c:v>
                </c:pt>
                <c:pt idx="12205">
                  <c:v>97780</c:v>
                </c:pt>
                <c:pt idx="12206">
                  <c:v>97782</c:v>
                </c:pt>
                <c:pt idx="12207">
                  <c:v>97792</c:v>
                </c:pt>
                <c:pt idx="12208">
                  <c:v>97799</c:v>
                </c:pt>
                <c:pt idx="12209">
                  <c:v>97809</c:v>
                </c:pt>
                <c:pt idx="12210">
                  <c:v>97816</c:v>
                </c:pt>
                <c:pt idx="12211">
                  <c:v>97819</c:v>
                </c:pt>
                <c:pt idx="12212">
                  <c:v>97862</c:v>
                </c:pt>
                <c:pt idx="12213">
                  <c:v>97868</c:v>
                </c:pt>
                <c:pt idx="12214">
                  <c:v>97872</c:v>
                </c:pt>
                <c:pt idx="12215">
                  <c:v>97873</c:v>
                </c:pt>
                <c:pt idx="12216">
                  <c:v>97878</c:v>
                </c:pt>
                <c:pt idx="12217">
                  <c:v>97879</c:v>
                </c:pt>
                <c:pt idx="12218">
                  <c:v>97884</c:v>
                </c:pt>
                <c:pt idx="12219">
                  <c:v>97909</c:v>
                </c:pt>
                <c:pt idx="12220">
                  <c:v>97914</c:v>
                </c:pt>
                <c:pt idx="12221">
                  <c:v>97944</c:v>
                </c:pt>
                <c:pt idx="12222">
                  <c:v>97945</c:v>
                </c:pt>
                <c:pt idx="12223">
                  <c:v>97946</c:v>
                </c:pt>
                <c:pt idx="12224">
                  <c:v>97960</c:v>
                </c:pt>
                <c:pt idx="12225">
                  <c:v>97963</c:v>
                </c:pt>
                <c:pt idx="12226">
                  <c:v>97975</c:v>
                </c:pt>
                <c:pt idx="12227">
                  <c:v>97980</c:v>
                </c:pt>
                <c:pt idx="12228">
                  <c:v>97987</c:v>
                </c:pt>
                <c:pt idx="12229">
                  <c:v>97990</c:v>
                </c:pt>
                <c:pt idx="12230">
                  <c:v>97994</c:v>
                </c:pt>
                <c:pt idx="12231">
                  <c:v>98008</c:v>
                </c:pt>
                <c:pt idx="12232">
                  <c:v>98010</c:v>
                </c:pt>
                <c:pt idx="12233">
                  <c:v>98016</c:v>
                </c:pt>
                <c:pt idx="12234">
                  <c:v>98021</c:v>
                </c:pt>
                <c:pt idx="12235">
                  <c:v>98024</c:v>
                </c:pt>
                <c:pt idx="12236">
                  <c:v>98025</c:v>
                </c:pt>
                <c:pt idx="12237">
                  <c:v>98028</c:v>
                </c:pt>
                <c:pt idx="12238">
                  <c:v>98040</c:v>
                </c:pt>
                <c:pt idx="12239">
                  <c:v>98041</c:v>
                </c:pt>
                <c:pt idx="12240">
                  <c:v>98046</c:v>
                </c:pt>
                <c:pt idx="12241">
                  <c:v>98063</c:v>
                </c:pt>
                <c:pt idx="12242">
                  <c:v>98068</c:v>
                </c:pt>
                <c:pt idx="12243">
                  <c:v>98070</c:v>
                </c:pt>
                <c:pt idx="12244">
                  <c:v>98082</c:v>
                </c:pt>
                <c:pt idx="12245">
                  <c:v>98092</c:v>
                </c:pt>
                <c:pt idx="12246">
                  <c:v>98111</c:v>
                </c:pt>
                <c:pt idx="12247">
                  <c:v>98116</c:v>
                </c:pt>
                <c:pt idx="12248">
                  <c:v>98119</c:v>
                </c:pt>
                <c:pt idx="12249">
                  <c:v>98138</c:v>
                </c:pt>
                <c:pt idx="12250">
                  <c:v>98139</c:v>
                </c:pt>
                <c:pt idx="12251">
                  <c:v>98147</c:v>
                </c:pt>
                <c:pt idx="12252">
                  <c:v>98148</c:v>
                </c:pt>
                <c:pt idx="12253">
                  <c:v>98157</c:v>
                </c:pt>
                <c:pt idx="12254">
                  <c:v>98159</c:v>
                </c:pt>
                <c:pt idx="12255">
                  <c:v>98182</c:v>
                </c:pt>
                <c:pt idx="12256">
                  <c:v>98185</c:v>
                </c:pt>
                <c:pt idx="12257">
                  <c:v>98189</c:v>
                </c:pt>
                <c:pt idx="12258">
                  <c:v>98201</c:v>
                </c:pt>
                <c:pt idx="12259">
                  <c:v>98204</c:v>
                </c:pt>
                <c:pt idx="12260">
                  <c:v>98209</c:v>
                </c:pt>
                <c:pt idx="12261">
                  <c:v>98216</c:v>
                </c:pt>
                <c:pt idx="12262">
                  <c:v>98217</c:v>
                </c:pt>
                <c:pt idx="12263">
                  <c:v>98228</c:v>
                </c:pt>
                <c:pt idx="12264">
                  <c:v>98230</c:v>
                </c:pt>
                <c:pt idx="12265">
                  <c:v>98235</c:v>
                </c:pt>
                <c:pt idx="12266">
                  <c:v>98236</c:v>
                </c:pt>
                <c:pt idx="12267">
                  <c:v>98247</c:v>
                </c:pt>
                <c:pt idx="12268">
                  <c:v>98257</c:v>
                </c:pt>
                <c:pt idx="12269">
                  <c:v>98261</c:v>
                </c:pt>
                <c:pt idx="12270">
                  <c:v>98264</c:v>
                </c:pt>
                <c:pt idx="12271">
                  <c:v>98272</c:v>
                </c:pt>
                <c:pt idx="12272">
                  <c:v>98274</c:v>
                </c:pt>
                <c:pt idx="12273">
                  <c:v>98300</c:v>
                </c:pt>
                <c:pt idx="12274">
                  <c:v>98302</c:v>
                </c:pt>
                <c:pt idx="12275">
                  <c:v>98311</c:v>
                </c:pt>
                <c:pt idx="12276">
                  <c:v>98314</c:v>
                </c:pt>
                <c:pt idx="12277">
                  <c:v>98317</c:v>
                </c:pt>
                <c:pt idx="12278">
                  <c:v>98319</c:v>
                </c:pt>
                <c:pt idx="12279">
                  <c:v>98332</c:v>
                </c:pt>
                <c:pt idx="12280">
                  <c:v>98338</c:v>
                </c:pt>
                <c:pt idx="12281">
                  <c:v>98340</c:v>
                </c:pt>
                <c:pt idx="12282">
                  <c:v>98342</c:v>
                </c:pt>
                <c:pt idx="12283">
                  <c:v>98358</c:v>
                </c:pt>
                <c:pt idx="12284">
                  <c:v>98372</c:v>
                </c:pt>
                <c:pt idx="12285">
                  <c:v>98384</c:v>
                </c:pt>
                <c:pt idx="12286">
                  <c:v>98396</c:v>
                </c:pt>
                <c:pt idx="12287">
                  <c:v>98411</c:v>
                </c:pt>
                <c:pt idx="12288">
                  <c:v>98417</c:v>
                </c:pt>
                <c:pt idx="12289">
                  <c:v>98424</c:v>
                </c:pt>
                <c:pt idx="12290">
                  <c:v>98455</c:v>
                </c:pt>
                <c:pt idx="12291">
                  <c:v>98463</c:v>
                </c:pt>
                <c:pt idx="12292">
                  <c:v>98465</c:v>
                </c:pt>
                <c:pt idx="12293">
                  <c:v>98473</c:v>
                </c:pt>
                <c:pt idx="12294">
                  <c:v>98475</c:v>
                </c:pt>
                <c:pt idx="12295">
                  <c:v>98482</c:v>
                </c:pt>
                <c:pt idx="12296">
                  <c:v>98494</c:v>
                </c:pt>
                <c:pt idx="12297">
                  <c:v>98499</c:v>
                </c:pt>
                <c:pt idx="12298">
                  <c:v>98508</c:v>
                </c:pt>
                <c:pt idx="12299">
                  <c:v>98509</c:v>
                </c:pt>
                <c:pt idx="12300">
                  <c:v>98535</c:v>
                </c:pt>
                <c:pt idx="12301">
                  <c:v>98542</c:v>
                </c:pt>
                <c:pt idx="12302">
                  <c:v>98547</c:v>
                </c:pt>
                <c:pt idx="12303">
                  <c:v>98555</c:v>
                </c:pt>
                <c:pt idx="12304">
                  <c:v>98557</c:v>
                </c:pt>
                <c:pt idx="12305">
                  <c:v>98574</c:v>
                </c:pt>
                <c:pt idx="12306">
                  <c:v>98575</c:v>
                </c:pt>
                <c:pt idx="12307">
                  <c:v>98585</c:v>
                </c:pt>
                <c:pt idx="12308">
                  <c:v>98589</c:v>
                </c:pt>
                <c:pt idx="12309">
                  <c:v>98606</c:v>
                </c:pt>
                <c:pt idx="12310">
                  <c:v>98617</c:v>
                </c:pt>
                <c:pt idx="12311">
                  <c:v>98620</c:v>
                </c:pt>
                <c:pt idx="12312">
                  <c:v>98626</c:v>
                </c:pt>
                <c:pt idx="12313">
                  <c:v>98642</c:v>
                </c:pt>
                <c:pt idx="12314">
                  <c:v>98644</c:v>
                </c:pt>
                <c:pt idx="12315">
                  <c:v>98654</c:v>
                </c:pt>
                <c:pt idx="12316">
                  <c:v>98670</c:v>
                </c:pt>
                <c:pt idx="12317">
                  <c:v>98686</c:v>
                </c:pt>
                <c:pt idx="12318">
                  <c:v>98697</c:v>
                </c:pt>
                <c:pt idx="12319">
                  <c:v>98714</c:v>
                </c:pt>
                <c:pt idx="12320">
                  <c:v>98724</c:v>
                </c:pt>
                <c:pt idx="12321">
                  <c:v>98726</c:v>
                </c:pt>
                <c:pt idx="12322">
                  <c:v>98739</c:v>
                </c:pt>
                <c:pt idx="12323">
                  <c:v>98748</c:v>
                </c:pt>
                <c:pt idx="12324">
                  <c:v>98760</c:v>
                </c:pt>
                <c:pt idx="12325">
                  <c:v>98761</c:v>
                </c:pt>
                <c:pt idx="12326">
                  <c:v>98764</c:v>
                </c:pt>
                <c:pt idx="12327">
                  <c:v>98767</c:v>
                </c:pt>
                <c:pt idx="12328">
                  <c:v>98787</c:v>
                </c:pt>
                <c:pt idx="12329">
                  <c:v>98802</c:v>
                </c:pt>
                <c:pt idx="12330">
                  <c:v>98839</c:v>
                </c:pt>
                <c:pt idx="12331">
                  <c:v>98848</c:v>
                </c:pt>
                <c:pt idx="12332">
                  <c:v>98858</c:v>
                </c:pt>
                <c:pt idx="12333">
                  <c:v>98875</c:v>
                </c:pt>
                <c:pt idx="12334">
                  <c:v>98882</c:v>
                </c:pt>
                <c:pt idx="12335">
                  <c:v>98893</c:v>
                </c:pt>
                <c:pt idx="12336">
                  <c:v>98908</c:v>
                </c:pt>
                <c:pt idx="12337">
                  <c:v>98915</c:v>
                </c:pt>
                <c:pt idx="12338">
                  <c:v>98916</c:v>
                </c:pt>
                <c:pt idx="12339">
                  <c:v>98921</c:v>
                </c:pt>
                <c:pt idx="12340">
                  <c:v>98935</c:v>
                </c:pt>
                <c:pt idx="12341">
                  <c:v>98937</c:v>
                </c:pt>
                <c:pt idx="12342">
                  <c:v>98939</c:v>
                </c:pt>
                <c:pt idx="12343">
                  <c:v>98940</c:v>
                </c:pt>
                <c:pt idx="12344">
                  <c:v>98942</c:v>
                </c:pt>
                <c:pt idx="12345">
                  <c:v>98943</c:v>
                </c:pt>
                <c:pt idx="12346">
                  <c:v>98944</c:v>
                </c:pt>
                <c:pt idx="12347">
                  <c:v>98947</c:v>
                </c:pt>
                <c:pt idx="12348">
                  <c:v>98952</c:v>
                </c:pt>
                <c:pt idx="12349">
                  <c:v>98953</c:v>
                </c:pt>
                <c:pt idx="12350">
                  <c:v>98958</c:v>
                </c:pt>
                <c:pt idx="12351">
                  <c:v>98964</c:v>
                </c:pt>
                <c:pt idx="12352">
                  <c:v>98975</c:v>
                </c:pt>
                <c:pt idx="12353">
                  <c:v>98977</c:v>
                </c:pt>
                <c:pt idx="12354">
                  <c:v>98991</c:v>
                </c:pt>
                <c:pt idx="12355">
                  <c:v>98992</c:v>
                </c:pt>
                <c:pt idx="12356">
                  <c:v>98996</c:v>
                </c:pt>
                <c:pt idx="12357">
                  <c:v>98999</c:v>
                </c:pt>
                <c:pt idx="12358">
                  <c:v>99003</c:v>
                </c:pt>
                <c:pt idx="12359">
                  <c:v>99016</c:v>
                </c:pt>
                <c:pt idx="12360">
                  <c:v>99020</c:v>
                </c:pt>
                <c:pt idx="12361">
                  <c:v>99030</c:v>
                </c:pt>
                <c:pt idx="12362">
                  <c:v>99050</c:v>
                </c:pt>
                <c:pt idx="12363">
                  <c:v>99054</c:v>
                </c:pt>
                <c:pt idx="12364">
                  <c:v>99075</c:v>
                </c:pt>
                <c:pt idx="12365">
                  <c:v>99088</c:v>
                </c:pt>
                <c:pt idx="12366">
                  <c:v>99089</c:v>
                </c:pt>
                <c:pt idx="12367">
                  <c:v>99095</c:v>
                </c:pt>
                <c:pt idx="12368">
                  <c:v>99097</c:v>
                </c:pt>
                <c:pt idx="12369">
                  <c:v>99098</c:v>
                </c:pt>
                <c:pt idx="12370">
                  <c:v>99099</c:v>
                </c:pt>
                <c:pt idx="12371">
                  <c:v>99108</c:v>
                </c:pt>
                <c:pt idx="12372">
                  <c:v>99120</c:v>
                </c:pt>
                <c:pt idx="12373">
                  <c:v>99127</c:v>
                </c:pt>
                <c:pt idx="12374">
                  <c:v>99134</c:v>
                </c:pt>
                <c:pt idx="12375">
                  <c:v>99140</c:v>
                </c:pt>
                <c:pt idx="12376">
                  <c:v>99143</c:v>
                </c:pt>
                <c:pt idx="12377">
                  <c:v>99147</c:v>
                </c:pt>
                <c:pt idx="12378">
                  <c:v>99155</c:v>
                </c:pt>
                <c:pt idx="12379">
                  <c:v>99168</c:v>
                </c:pt>
                <c:pt idx="12380">
                  <c:v>99175</c:v>
                </c:pt>
                <c:pt idx="12381">
                  <c:v>99179</c:v>
                </c:pt>
                <c:pt idx="12382">
                  <c:v>99192</c:v>
                </c:pt>
                <c:pt idx="12383">
                  <c:v>99210</c:v>
                </c:pt>
                <c:pt idx="12384">
                  <c:v>99226</c:v>
                </c:pt>
                <c:pt idx="12385">
                  <c:v>99230</c:v>
                </c:pt>
                <c:pt idx="12386">
                  <c:v>99237</c:v>
                </c:pt>
                <c:pt idx="12387">
                  <c:v>99241</c:v>
                </c:pt>
                <c:pt idx="12388">
                  <c:v>99249</c:v>
                </c:pt>
                <c:pt idx="12389">
                  <c:v>99250</c:v>
                </c:pt>
                <c:pt idx="12390">
                  <c:v>99253</c:v>
                </c:pt>
                <c:pt idx="12391">
                  <c:v>99254</c:v>
                </c:pt>
                <c:pt idx="12392">
                  <c:v>99262</c:v>
                </c:pt>
                <c:pt idx="12393">
                  <c:v>99266</c:v>
                </c:pt>
                <c:pt idx="12394">
                  <c:v>99290</c:v>
                </c:pt>
                <c:pt idx="12395">
                  <c:v>99291</c:v>
                </c:pt>
                <c:pt idx="12396">
                  <c:v>99298</c:v>
                </c:pt>
                <c:pt idx="12397">
                  <c:v>99305</c:v>
                </c:pt>
                <c:pt idx="12398">
                  <c:v>99310</c:v>
                </c:pt>
                <c:pt idx="12399">
                  <c:v>99322</c:v>
                </c:pt>
                <c:pt idx="12400">
                  <c:v>99326</c:v>
                </c:pt>
                <c:pt idx="12401">
                  <c:v>99327</c:v>
                </c:pt>
                <c:pt idx="12402">
                  <c:v>99334</c:v>
                </c:pt>
                <c:pt idx="12403">
                  <c:v>99338</c:v>
                </c:pt>
                <c:pt idx="12404">
                  <c:v>99349</c:v>
                </c:pt>
                <c:pt idx="12405">
                  <c:v>99400</c:v>
                </c:pt>
                <c:pt idx="12406">
                  <c:v>99409</c:v>
                </c:pt>
                <c:pt idx="12407">
                  <c:v>99417</c:v>
                </c:pt>
                <c:pt idx="12408">
                  <c:v>99438</c:v>
                </c:pt>
                <c:pt idx="12409">
                  <c:v>99440</c:v>
                </c:pt>
                <c:pt idx="12410">
                  <c:v>99450</c:v>
                </c:pt>
                <c:pt idx="12411">
                  <c:v>99465</c:v>
                </c:pt>
                <c:pt idx="12412">
                  <c:v>99474</c:v>
                </c:pt>
                <c:pt idx="12413">
                  <c:v>99484</c:v>
                </c:pt>
                <c:pt idx="12414">
                  <c:v>99487</c:v>
                </c:pt>
                <c:pt idx="12415">
                  <c:v>99496</c:v>
                </c:pt>
                <c:pt idx="12416">
                  <c:v>99505</c:v>
                </c:pt>
                <c:pt idx="12417">
                  <c:v>99511</c:v>
                </c:pt>
                <c:pt idx="12418">
                  <c:v>99512</c:v>
                </c:pt>
                <c:pt idx="12419">
                  <c:v>99532</c:v>
                </c:pt>
                <c:pt idx="12420">
                  <c:v>99538</c:v>
                </c:pt>
                <c:pt idx="12421">
                  <c:v>99540</c:v>
                </c:pt>
                <c:pt idx="12422">
                  <c:v>99553</c:v>
                </c:pt>
                <c:pt idx="12423">
                  <c:v>99558</c:v>
                </c:pt>
                <c:pt idx="12424">
                  <c:v>99559</c:v>
                </c:pt>
                <c:pt idx="12425">
                  <c:v>99560</c:v>
                </c:pt>
                <c:pt idx="12426">
                  <c:v>99566</c:v>
                </c:pt>
                <c:pt idx="12427">
                  <c:v>99571</c:v>
                </c:pt>
                <c:pt idx="12428">
                  <c:v>99573</c:v>
                </c:pt>
                <c:pt idx="12429">
                  <c:v>99575</c:v>
                </c:pt>
                <c:pt idx="12430">
                  <c:v>99585</c:v>
                </c:pt>
                <c:pt idx="12431">
                  <c:v>99597</c:v>
                </c:pt>
                <c:pt idx="12432">
                  <c:v>99598</c:v>
                </c:pt>
                <c:pt idx="12433">
                  <c:v>99601</c:v>
                </c:pt>
                <c:pt idx="12434">
                  <c:v>99604</c:v>
                </c:pt>
                <c:pt idx="12435">
                  <c:v>99615</c:v>
                </c:pt>
                <c:pt idx="12436">
                  <c:v>99623</c:v>
                </c:pt>
                <c:pt idx="12437">
                  <c:v>99627</c:v>
                </c:pt>
                <c:pt idx="12438">
                  <c:v>99637</c:v>
                </c:pt>
                <c:pt idx="12439">
                  <c:v>99641</c:v>
                </c:pt>
                <c:pt idx="12440">
                  <c:v>99654</c:v>
                </c:pt>
                <c:pt idx="12441">
                  <c:v>99676</c:v>
                </c:pt>
                <c:pt idx="12442">
                  <c:v>99718</c:v>
                </c:pt>
                <c:pt idx="12443">
                  <c:v>99730</c:v>
                </c:pt>
                <c:pt idx="12444">
                  <c:v>99738</c:v>
                </c:pt>
                <c:pt idx="12445">
                  <c:v>99775</c:v>
                </c:pt>
                <c:pt idx="12446">
                  <c:v>99781</c:v>
                </c:pt>
                <c:pt idx="12447">
                  <c:v>99797</c:v>
                </c:pt>
                <c:pt idx="12448">
                  <c:v>99799</c:v>
                </c:pt>
                <c:pt idx="12449">
                  <c:v>99807</c:v>
                </c:pt>
                <c:pt idx="12450">
                  <c:v>99820</c:v>
                </c:pt>
                <c:pt idx="12451">
                  <c:v>99823</c:v>
                </c:pt>
                <c:pt idx="12452">
                  <c:v>99826</c:v>
                </c:pt>
                <c:pt idx="12453">
                  <c:v>99831</c:v>
                </c:pt>
                <c:pt idx="12454">
                  <c:v>99840</c:v>
                </c:pt>
                <c:pt idx="12455">
                  <c:v>99842</c:v>
                </c:pt>
                <c:pt idx="12456">
                  <c:v>99847</c:v>
                </c:pt>
                <c:pt idx="12457">
                  <c:v>99857</c:v>
                </c:pt>
                <c:pt idx="12458">
                  <c:v>99858</c:v>
                </c:pt>
                <c:pt idx="12459">
                  <c:v>99873</c:v>
                </c:pt>
                <c:pt idx="12460">
                  <c:v>99880</c:v>
                </c:pt>
                <c:pt idx="12461">
                  <c:v>99902</c:v>
                </c:pt>
                <c:pt idx="12462">
                  <c:v>99904</c:v>
                </c:pt>
                <c:pt idx="12463">
                  <c:v>99905</c:v>
                </c:pt>
                <c:pt idx="12464">
                  <c:v>99906</c:v>
                </c:pt>
                <c:pt idx="12465">
                  <c:v>99907</c:v>
                </c:pt>
                <c:pt idx="12466">
                  <c:v>99910</c:v>
                </c:pt>
                <c:pt idx="12467">
                  <c:v>99914</c:v>
                </c:pt>
                <c:pt idx="12468">
                  <c:v>99927</c:v>
                </c:pt>
                <c:pt idx="12469">
                  <c:v>99951</c:v>
                </c:pt>
                <c:pt idx="12470">
                  <c:v>99952</c:v>
                </c:pt>
                <c:pt idx="12471">
                  <c:v>99958</c:v>
                </c:pt>
                <c:pt idx="12472">
                  <c:v>99959</c:v>
                </c:pt>
                <c:pt idx="12473">
                  <c:v>99964</c:v>
                </c:pt>
                <c:pt idx="12474">
                  <c:v>99969</c:v>
                </c:pt>
                <c:pt idx="12475">
                  <c:v>99995</c:v>
                </c:pt>
                <c:pt idx="12476">
                  <c:v>100000</c:v>
                </c:pt>
              </c:numCache>
            </c:numRef>
          </c:xVal>
          <c:yVal>
            <c:numRef>
              <c:f>Sheet1!$B$2:$B$12478</c:f>
              <c:numCache>
                <c:formatCode>General</c:formatCode>
                <c:ptCount val="12477"/>
                <c:pt idx="0">
                  <c:v>-0.2</c:v>
                </c:pt>
                <c:pt idx="1">
                  <c:v>-0.2</c:v>
                </c:pt>
                <c:pt idx="2">
                  <c:v>-4.0899999999999999E-2</c:v>
                </c:pt>
                <c:pt idx="3">
                  <c:v>-4.0899999999999999E-2</c:v>
                </c:pt>
                <c:pt idx="4">
                  <c:v>3.1E-2</c:v>
                </c:pt>
                <c:pt idx="5">
                  <c:v>-5.8999999999999997E-2</c:v>
                </c:pt>
                <c:pt idx="6">
                  <c:v>6.4799999999999996E-2</c:v>
                </c:pt>
                <c:pt idx="7">
                  <c:v>6.4799999999999996E-2</c:v>
                </c:pt>
                <c:pt idx="8">
                  <c:v>6.4799999999999996E-2</c:v>
                </c:pt>
                <c:pt idx="9">
                  <c:v>6.4799999999999996E-2</c:v>
                </c:pt>
                <c:pt idx="10">
                  <c:v>2.6200000000000001E-2</c:v>
                </c:pt>
                <c:pt idx="11">
                  <c:v>9.8300000000000002E-3</c:v>
                </c:pt>
                <c:pt idx="12">
                  <c:v>9.8300000000000002E-3</c:v>
                </c:pt>
                <c:pt idx="13">
                  <c:v>9.8300000000000002E-3</c:v>
                </c:pt>
                <c:pt idx="14">
                  <c:v>9.8300000000000002E-3</c:v>
                </c:pt>
                <c:pt idx="15">
                  <c:v>9.8300000000000002E-3</c:v>
                </c:pt>
                <c:pt idx="16">
                  <c:v>9.8300000000000002E-3</c:v>
                </c:pt>
                <c:pt idx="17">
                  <c:v>9.8300000000000002E-3</c:v>
                </c:pt>
                <c:pt idx="18">
                  <c:v>9.8300000000000002E-3</c:v>
                </c:pt>
                <c:pt idx="19">
                  <c:v>-4.5100000000000001E-2</c:v>
                </c:pt>
                <c:pt idx="20">
                  <c:v>-4.5100000000000001E-2</c:v>
                </c:pt>
                <c:pt idx="21">
                  <c:v>-4.5100000000000001E-2</c:v>
                </c:pt>
                <c:pt idx="22">
                  <c:v>-4.5100000000000001E-2</c:v>
                </c:pt>
                <c:pt idx="23">
                  <c:v>-4.5100000000000001E-2</c:v>
                </c:pt>
                <c:pt idx="24">
                  <c:v>-1.0699999999999999E-2</c:v>
                </c:pt>
                <c:pt idx="25">
                  <c:v>-1.0699999999999999E-2</c:v>
                </c:pt>
                <c:pt idx="26">
                  <c:v>-5.7799999999999997E-2</c:v>
                </c:pt>
                <c:pt idx="27">
                  <c:v>-5.7799999999999997E-2</c:v>
                </c:pt>
                <c:pt idx="28">
                  <c:v>-5.7299999999999997E-2</c:v>
                </c:pt>
                <c:pt idx="29">
                  <c:v>-5.7299999999999997E-2</c:v>
                </c:pt>
                <c:pt idx="30">
                  <c:v>-5.7299999999999997E-2</c:v>
                </c:pt>
                <c:pt idx="31">
                  <c:v>-6.9900000000000004E-2</c:v>
                </c:pt>
                <c:pt idx="32">
                  <c:v>-6.9900000000000004E-2</c:v>
                </c:pt>
                <c:pt idx="33">
                  <c:v>-6.9900000000000004E-2</c:v>
                </c:pt>
                <c:pt idx="34">
                  <c:v>-9.0600000000000003E-3</c:v>
                </c:pt>
                <c:pt idx="35">
                  <c:v>-9.0600000000000003E-3</c:v>
                </c:pt>
                <c:pt idx="36">
                  <c:v>-9.0600000000000003E-3</c:v>
                </c:pt>
                <c:pt idx="37">
                  <c:v>2.5000000000000001E-2</c:v>
                </c:pt>
                <c:pt idx="38">
                  <c:v>2.5000000000000001E-2</c:v>
                </c:pt>
                <c:pt idx="39">
                  <c:v>2.5000000000000001E-2</c:v>
                </c:pt>
                <c:pt idx="40">
                  <c:v>-1.67E-2</c:v>
                </c:pt>
                <c:pt idx="41">
                  <c:v>-1.67E-2</c:v>
                </c:pt>
                <c:pt idx="42">
                  <c:v>-1.67E-2</c:v>
                </c:pt>
                <c:pt idx="43">
                  <c:v>-1.67E-2</c:v>
                </c:pt>
                <c:pt idx="44">
                  <c:v>-3.1800000000000002E-2</c:v>
                </c:pt>
                <c:pt idx="45">
                  <c:v>-2.4799999999999999E-2</c:v>
                </c:pt>
                <c:pt idx="46">
                  <c:v>2.3599999999999999E-4</c:v>
                </c:pt>
                <c:pt idx="47">
                  <c:v>2.3599999999999999E-4</c:v>
                </c:pt>
                <c:pt idx="48">
                  <c:v>2.3599999999999999E-4</c:v>
                </c:pt>
                <c:pt idx="49">
                  <c:v>2.3599999999999999E-4</c:v>
                </c:pt>
                <c:pt idx="50">
                  <c:v>2.3599999999999999E-4</c:v>
                </c:pt>
                <c:pt idx="51">
                  <c:v>2.3599999999999999E-4</c:v>
                </c:pt>
                <c:pt idx="52">
                  <c:v>2.3599999999999999E-4</c:v>
                </c:pt>
                <c:pt idx="53">
                  <c:v>-3.7900000000000003E-2</c:v>
                </c:pt>
                <c:pt idx="54">
                  <c:v>-3.7900000000000003E-2</c:v>
                </c:pt>
                <c:pt idx="55">
                  <c:v>-3.7900000000000003E-2</c:v>
                </c:pt>
                <c:pt idx="56">
                  <c:v>-3.7900000000000003E-2</c:v>
                </c:pt>
                <c:pt idx="57">
                  <c:v>-3.7900000000000003E-2</c:v>
                </c:pt>
                <c:pt idx="58">
                  <c:v>-3.7900000000000003E-2</c:v>
                </c:pt>
                <c:pt idx="59">
                  <c:v>-3.7900000000000003E-2</c:v>
                </c:pt>
                <c:pt idx="60">
                  <c:v>-6.6600000000000006E-2</c:v>
                </c:pt>
                <c:pt idx="61">
                  <c:v>-6.6600000000000006E-2</c:v>
                </c:pt>
                <c:pt idx="62">
                  <c:v>-6.6600000000000006E-2</c:v>
                </c:pt>
                <c:pt idx="63">
                  <c:v>-1.7299999999999999E-2</c:v>
                </c:pt>
                <c:pt idx="64">
                  <c:v>-1.7299999999999999E-2</c:v>
                </c:pt>
                <c:pt idx="65">
                  <c:v>-1.12E-2</c:v>
                </c:pt>
                <c:pt idx="66">
                  <c:v>-5.1499999999999997E-2</c:v>
                </c:pt>
                <c:pt idx="67">
                  <c:v>-2.63E-2</c:v>
                </c:pt>
                <c:pt idx="68">
                  <c:v>2.2700000000000001E-2</c:v>
                </c:pt>
                <c:pt idx="69">
                  <c:v>2.2700000000000001E-2</c:v>
                </c:pt>
                <c:pt idx="70">
                  <c:v>2.2700000000000001E-2</c:v>
                </c:pt>
                <c:pt idx="71">
                  <c:v>2.2700000000000001E-2</c:v>
                </c:pt>
                <c:pt idx="72">
                  <c:v>2.2700000000000001E-2</c:v>
                </c:pt>
                <c:pt idx="73">
                  <c:v>2.2700000000000001E-2</c:v>
                </c:pt>
                <c:pt idx="74">
                  <c:v>2.2700000000000001E-2</c:v>
                </c:pt>
                <c:pt idx="75">
                  <c:v>2.2700000000000001E-2</c:v>
                </c:pt>
                <c:pt idx="76">
                  <c:v>2.2700000000000001E-2</c:v>
                </c:pt>
                <c:pt idx="77">
                  <c:v>2.2700000000000001E-2</c:v>
                </c:pt>
                <c:pt idx="78">
                  <c:v>0.156</c:v>
                </c:pt>
                <c:pt idx="79">
                  <c:v>0.13</c:v>
                </c:pt>
                <c:pt idx="80">
                  <c:v>0.13</c:v>
                </c:pt>
                <c:pt idx="81">
                  <c:v>0.13</c:v>
                </c:pt>
                <c:pt idx="82">
                  <c:v>0.13</c:v>
                </c:pt>
                <c:pt idx="83">
                  <c:v>5.6599999999999998E-2</c:v>
                </c:pt>
                <c:pt idx="84">
                  <c:v>-6.4999999999999997E-3</c:v>
                </c:pt>
                <c:pt idx="85">
                  <c:v>-6.4999999999999997E-3</c:v>
                </c:pt>
                <c:pt idx="86">
                  <c:v>-6.4999999999999997E-3</c:v>
                </c:pt>
                <c:pt idx="87">
                  <c:v>-6.4999999999999997E-3</c:v>
                </c:pt>
                <c:pt idx="88">
                  <c:v>-6.4999999999999997E-3</c:v>
                </c:pt>
                <c:pt idx="89">
                  <c:v>-6.4999999999999997E-3</c:v>
                </c:pt>
                <c:pt idx="90">
                  <c:v>-6.4999999999999997E-3</c:v>
                </c:pt>
                <c:pt idx="91">
                  <c:v>-6.4999999999999997E-3</c:v>
                </c:pt>
                <c:pt idx="92">
                  <c:v>-6.4999999999999997E-3</c:v>
                </c:pt>
                <c:pt idx="93">
                  <c:v>-6.4999999999999997E-3</c:v>
                </c:pt>
                <c:pt idx="94">
                  <c:v>-7.1900000000000006E-2</c:v>
                </c:pt>
                <c:pt idx="95">
                  <c:v>-7.1900000000000006E-2</c:v>
                </c:pt>
                <c:pt idx="96">
                  <c:v>-7.1900000000000006E-2</c:v>
                </c:pt>
                <c:pt idx="97">
                  <c:v>-0.108</c:v>
                </c:pt>
                <c:pt idx="98">
                  <c:v>4.58E-2</c:v>
                </c:pt>
                <c:pt idx="99">
                  <c:v>4.58E-2</c:v>
                </c:pt>
                <c:pt idx="100">
                  <c:v>4.58E-2</c:v>
                </c:pt>
                <c:pt idx="101">
                  <c:v>4.58E-2</c:v>
                </c:pt>
                <c:pt idx="102">
                  <c:v>4.58E-2</c:v>
                </c:pt>
                <c:pt idx="103">
                  <c:v>4.58E-2</c:v>
                </c:pt>
                <c:pt idx="104">
                  <c:v>4.58E-2</c:v>
                </c:pt>
                <c:pt idx="105">
                  <c:v>4.58E-2</c:v>
                </c:pt>
                <c:pt idx="106">
                  <c:v>6.5199999999999994E-2</c:v>
                </c:pt>
                <c:pt idx="107">
                  <c:v>-5.0999999999999997E-2</c:v>
                </c:pt>
                <c:pt idx="108">
                  <c:v>-5.0999999999999997E-2</c:v>
                </c:pt>
                <c:pt idx="109">
                  <c:v>-5.0999999999999997E-2</c:v>
                </c:pt>
                <c:pt idx="110">
                  <c:v>-5.0999999999999997E-2</c:v>
                </c:pt>
                <c:pt idx="111">
                  <c:v>2.7E-2</c:v>
                </c:pt>
                <c:pt idx="112">
                  <c:v>2.7E-2</c:v>
                </c:pt>
                <c:pt idx="113">
                  <c:v>2.7E-2</c:v>
                </c:pt>
                <c:pt idx="114">
                  <c:v>2.7E-2</c:v>
                </c:pt>
                <c:pt idx="115">
                  <c:v>2.7E-2</c:v>
                </c:pt>
                <c:pt idx="116">
                  <c:v>2.7E-2</c:v>
                </c:pt>
                <c:pt idx="117">
                  <c:v>2.7E-2</c:v>
                </c:pt>
                <c:pt idx="118">
                  <c:v>2.7E-2</c:v>
                </c:pt>
                <c:pt idx="119">
                  <c:v>2.7E-2</c:v>
                </c:pt>
                <c:pt idx="120">
                  <c:v>2.7E-2</c:v>
                </c:pt>
                <c:pt idx="121">
                  <c:v>2.7E-2</c:v>
                </c:pt>
                <c:pt idx="122">
                  <c:v>2.7E-2</c:v>
                </c:pt>
                <c:pt idx="123">
                  <c:v>2.7E-2</c:v>
                </c:pt>
                <c:pt idx="124">
                  <c:v>2.7E-2</c:v>
                </c:pt>
                <c:pt idx="125">
                  <c:v>-2.81E-3</c:v>
                </c:pt>
                <c:pt idx="126">
                  <c:v>-2.81E-3</c:v>
                </c:pt>
                <c:pt idx="127">
                  <c:v>-2.81E-3</c:v>
                </c:pt>
                <c:pt idx="128">
                  <c:v>-2.81E-3</c:v>
                </c:pt>
                <c:pt idx="129">
                  <c:v>-2.81E-3</c:v>
                </c:pt>
                <c:pt idx="130">
                  <c:v>5.0299999999999997E-2</c:v>
                </c:pt>
                <c:pt idx="131">
                  <c:v>5.0299999999999997E-2</c:v>
                </c:pt>
                <c:pt idx="132">
                  <c:v>5.0299999999999997E-2</c:v>
                </c:pt>
                <c:pt idx="133">
                  <c:v>5.74E-2</c:v>
                </c:pt>
                <c:pt idx="134">
                  <c:v>1.6500000000000001E-2</c:v>
                </c:pt>
                <c:pt idx="135">
                  <c:v>1.6500000000000001E-2</c:v>
                </c:pt>
                <c:pt idx="136">
                  <c:v>1.6500000000000001E-2</c:v>
                </c:pt>
                <c:pt idx="137">
                  <c:v>9.3100000000000006E-3</c:v>
                </c:pt>
                <c:pt idx="138">
                  <c:v>9.3100000000000006E-3</c:v>
                </c:pt>
                <c:pt idx="139">
                  <c:v>9.3100000000000006E-3</c:v>
                </c:pt>
                <c:pt idx="140">
                  <c:v>9.3100000000000006E-3</c:v>
                </c:pt>
                <c:pt idx="141">
                  <c:v>4.2199999999999998E-3</c:v>
                </c:pt>
                <c:pt idx="142">
                  <c:v>4.2199999999999998E-3</c:v>
                </c:pt>
                <c:pt idx="143">
                  <c:v>4.2199999999999998E-3</c:v>
                </c:pt>
                <c:pt idx="144">
                  <c:v>6.5399999999999998E-3</c:v>
                </c:pt>
                <c:pt idx="145">
                  <c:v>6.5399999999999998E-3</c:v>
                </c:pt>
                <c:pt idx="146">
                  <c:v>6.5399999999999998E-3</c:v>
                </c:pt>
                <c:pt idx="147">
                  <c:v>-4.2900000000000004E-3</c:v>
                </c:pt>
                <c:pt idx="148">
                  <c:v>-4.2900000000000004E-3</c:v>
                </c:pt>
                <c:pt idx="149">
                  <c:v>-4.2900000000000004E-3</c:v>
                </c:pt>
                <c:pt idx="150">
                  <c:v>2.69E-2</c:v>
                </c:pt>
                <c:pt idx="151">
                  <c:v>2.69E-2</c:v>
                </c:pt>
                <c:pt idx="152">
                  <c:v>-4.3099999999999999E-2</c:v>
                </c:pt>
                <c:pt idx="153">
                  <c:v>-4.3099999999999999E-2</c:v>
                </c:pt>
                <c:pt idx="154">
                  <c:v>-4.3099999999999999E-2</c:v>
                </c:pt>
                <c:pt idx="155">
                  <c:v>-4.3099999999999999E-2</c:v>
                </c:pt>
                <c:pt idx="156">
                  <c:v>-4.3099999999999999E-2</c:v>
                </c:pt>
                <c:pt idx="157">
                  <c:v>-4.3099999999999999E-2</c:v>
                </c:pt>
                <c:pt idx="158">
                  <c:v>-4.3099999999999999E-2</c:v>
                </c:pt>
                <c:pt idx="159">
                  <c:v>-1.3599999999999999E-2</c:v>
                </c:pt>
                <c:pt idx="160">
                  <c:v>7.9200000000000007E-2</c:v>
                </c:pt>
                <c:pt idx="161">
                  <c:v>3.8699999999999998E-2</c:v>
                </c:pt>
                <c:pt idx="162">
                  <c:v>3.8699999999999998E-2</c:v>
                </c:pt>
                <c:pt idx="163">
                  <c:v>-6.4100000000000004E-2</c:v>
                </c:pt>
                <c:pt idx="164">
                  <c:v>-6.4100000000000004E-2</c:v>
                </c:pt>
                <c:pt idx="165">
                  <c:v>-6.4100000000000004E-2</c:v>
                </c:pt>
                <c:pt idx="166">
                  <c:v>-6.4100000000000004E-2</c:v>
                </c:pt>
                <c:pt idx="167">
                  <c:v>2.58E-2</c:v>
                </c:pt>
                <c:pt idx="168">
                  <c:v>2.58E-2</c:v>
                </c:pt>
                <c:pt idx="169">
                  <c:v>2.58E-2</c:v>
                </c:pt>
                <c:pt idx="170">
                  <c:v>-2.2599999999999999E-2</c:v>
                </c:pt>
                <c:pt idx="171">
                  <c:v>-2.2599999999999999E-2</c:v>
                </c:pt>
                <c:pt idx="172">
                  <c:v>-2.2599999999999999E-2</c:v>
                </c:pt>
                <c:pt idx="173">
                  <c:v>-2.2599999999999999E-2</c:v>
                </c:pt>
                <c:pt idx="174">
                  <c:v>3.7199999999999997E-2</c:v>
                </c:pt>
                <c:pt idx="175">
                  <c:v>3.7199999999999997E-2</c:v>
                </c:pt>
                <c:pt idx="176">
                  <c:v>3.7199999999999997E-2</c:v>
                </c:pt>
                <c:pt idx="177">
                  <c:v>3.7199999999999997E-2</c:v>
                </c:pt>
                <c:pt idx="178">
                  <c:v>3.7199999999999997E-2</c:v>
                </c:pt>
                <c:pt idx="179">
                  <c:v>1.47E-2</c:v>
                </c:pt>
                <c:pt idx="180">
                  <c:v>1.47E-2</c:v>
                </c:pt>
                <c:pt idx="181">
                  <c:v>1.47E-2</c:v>
                </c:pt>
                <c:pt idx="182">
                  <c:v>1.47E-2</c:v>
                </c:pt>
                <c:pt idx="183">
                  <c:v>1.47E-2</c:v>
                </c:pt>
                <c:pt idx="184">
                  <c:v>1.8799999999999999E-3</c:v>
                </c:pt>
                <c:pt idx="185">
                  <c:v>1.8799999999999999E-3</c:v>
                </c:pt>
                <c:pt idx="186">
                  <c:v>1.8799999999999999E-3</c:v>
                </c:pt>
                <c:pt idx="187">
                  <c:v>-9.0499999999999997E-2</c:v>
                </c:pt>
                <c:pt idx="188">
                  <c:v>-9.0499999999999997E-2</c:v>
                </c:pt>
                <c:pt idx="189">
                  <c:v>-9.0499999999999997E-2</c:v>
                </c:pt>
                <c:pt idx="190">
                  <c:v>-9.0499999999999997E-2</c:v>
                </c:pt>
                <c:pt idx="191">
                  <c:v>-9.0499999999999997E-2</c:v>
                </c:pt>
                <c:pt idx="192">
                  <c:v>-9.0499999999999997E-2</c:v>
                </c:pt>
                <c:pt idx="193">
                  <c:v>-9.0499999999999997E-2</c:v>
                </c:pt>
                <c:pt idx="194">
                  <c:v>-9.0499999999999997E-2</c:v>
                </c:pt>
                <c:pt idx="195">
                  <c:v>8.5199999999999998E-2</c:v>
                </c:pt>
                <c:pt idx="196">
                  <c:v>-0.08</c:v>
                </c:pt>
                <c:pt idx="197">
                  <c:v>-7.3599999999999999E-2</c:v>
                </c:pt>
                <c:pt idx="198">
                  <c:v>-7.3599999999999999E-2</c:v>
                </c:pt>
                <c:pt idx="199">
                  <c:v>-7.3599999999999999E-2</c:v>
                </c:pt>
                <c:pt idx="200">
                  <c:v>-3.2199999999999999E-2</c:v>
                </c:pt>
                <c:pt idx="201">
                  <c:v>-3.2199999999999999E-2</c:v>
                </c:pt>
                <c:pt idx="202">
                  <c:v>-3.2199999999999999E-2</c:v>
                </c:pt>
                <c:pt idx="203">
                  <c:v>2.0299999999999999E-2</c:v>
                </c:pt>
                <c:pt idx="204">
                  <c:v>2.0299999999999999E-2</c:v>
                </c:pt>
                <c:pt idx="205">
                  <c:v>-3.0800000000000001E-2</c:v>
                </c:pt>
                <c:pt idx="206">
                  <c:v>4.9200000000000001E-2</c:v>
                </c:pt>
                <c:pt idx="207">
                  <c:v>4.9200000000000001E-2</c:v>
                </c:pt>
                <c:pt idx="208">
                  <c:v>6.1599999999999997E-3</c:v>
                </c:pt>
                <c:pt idx="209">
                  <c:v>6.1599999999999997E-3</c:v>
                </c:pt>
                <c:pt idx="210">
                  <c:v>6.1599999999999997E-3</c:v>
                </c:pt>
                <c:pt idx="211">
                  <c:v>6.1599999999999997E-3</c:v>
                </c:pt>
                <c:pt idx="212">
                  <c:v>6.1599999999999997E-3</c:v>
                </c:pt>
                <c:pt idx="213">
                  <c:v>6.1599999999999997E-3</c:v>
                </c:pt>
                <c:pt idx="214">
                  <c:v>6.1599999999999997E-3</c:v>
                </c:pt>
                <c:pt idx="215">
                  <c:v>6.1599999999999997E-3</c:v>
                </c:pt>
                <c:pt idx="216">
                  <c:v>6.1599999999999997E-3</c:v>
                </c:pt>
                <c:pt idx="217">
                  <c:v>7.0900000000000005E-2</c:v>
                </c:pt>
                <c:pt idx="218">
                  <c:v>7.0900000000000005E-2</c:v>
                </c:pt>
                <c:pt idx="219">
                  <c:v>7.0900000000000005E-2</c:v>
                </c:pt>
                <c:pt idx="220">
                  <c:v>7.0900000000000005E-2</c:v>
                </c:pt>
                <c:pt idx="221">
                  <c:v>3.4000000000000002E-2</c:v>
                </c:pt>
                <c:pt idx="222">
                  <c:v>3.4000000000000002E-2</c:v>
                </c:pt>
                <c:pt idx="223">
                  <c:v>0.108</c:v>
                </c:pt>
                <c:pt idx="224">
                  <c:v>0.108</c:v>
                </c:pt>
                <c:pt idx="225">
                  <c:v>0.108</c:v>
                </c:pt>
                <c:pt idx="226">
                  <c:v>0.108</c:v>
                </c:pt>
                <c:pt idx="227">
                  <c:v>0.108</c:v>
                </c:pt>
                <c:pt idx="228">
                  <c:v>1.0699999999999999E-2</c:v>
                </c:pt>
                <c:pt idx="229">
                  <c:v>1.0699999999999999E-2</c:v>
                </c:pt>
                <c:pt idx="230">
                  <c:v>1.0699999999999999E-2</c:v>
                </c:pt>
                <c:pt idx="231">
                  <c:v>1.0699999999999999E-2</c:v>
                </c:pt>
                <c:pt idx="232">
                  <c:v>1.0699999999999999E-2</c:v>
                </c:pt>
                <c:pt idx="233">
                  <c:v>1.0699999999999999E-2</c:v>
                </c:pt>
                <c:pt idx="234">
                  <c:v>-1.08E-3</c:v>
                </c:pt>
                <c:pt idx="235">
                  <c:v>4.9700000000000001E-2</c:v>
                </c:pt>
                <c:pt idx="236">
                  <c:v>4.9700000000000001E-2</c:v>
                </c:pt>
                <c:pt idx="237">
                  <c:v>4.9700000000000001E-2</c:v>
                </c:pt>
                <c:pt idx="238">
                  <c:v>4.9700000000000001E-2</c:v>
                </c:pt>
                <c:pt idx="239">
                  <c:v>4.9700000000000001E-2</c:v>
                </c:pt>
                <c:pt idx="240">
                  <c:v>4.9700000000000001E-2</c:v>
                </c:pt>
                <c:pt idx="241">
                  <c:v>4.9700000000000001E-2</c:v>
                </c:pt>
                <c:pt idx="242">
                  <c:v>-4.0200000000000001E-3</c:v>
                </c:pt>
                <c:pt idx="243">
                  <c:v>-4.0200000000000001E-3</c:v>
                </c:pt>
                <c:pt idx="244">
                  <c:v>-4.0200000000000001E-3</c:v>
                </c:pt>
                <c:pt idx="245">
                  <c:v>-4.0200000000000001E-3</c:v>
                </c:pt>
                <c:pt idx="246">
                  <c:v>-4.0200000000000001E-3</c:v>
                </c:pt>
                <c:pt idx="247">
                  <c:v>-4.0200000000000001E-3</c:v>
                </c:pt>
                <c:pt idx="248">
                  <c:v>-4.0200000000000001E-3</c:v>
                </c:pt>
                <c:pt idx="249">
                  <c:v>-4.0200000000000001E-3</c:v>
                </c:pt>
                <c:pt idx="250">
                  <c:v>-4.0200000000000001E-3</c:v>
                </c:pt>
                <c:pt idx="251">
                  <c:v>-4.0200000000000001E-3</c:v>
                </c:pt>
                <c:pt idx="252">
                  <c:v>-8.6400000000000001E-3</c:v>
                </c:pt>
                <c:pt idx="253">
                  <c:v>-8.6400000000000001E-3</c:v>
                </c:pt>
                <c:pt idx="254">
                  <c:v>-1.37E-2</c:v>
                </c:pt>
                <c:pt idx="255">
                  <c:v>-1.46E-2</c:v>
                </c:pt>
                <c:pt idx="256">
                  <c:v>-1.46E-2</c:v>
                </c:pt>
                <c:pt idx="257">
                  <c:v>-1.46E-2</c:v>
                </c:pt>
                <c:pt idx="258">
                  <c:v>-1.46E-2</c:v>
                </c:pt>
                <c:pt idx="259">
                  <c:v>-1.46E-2</c:v>
                </c:pt>
                <c:pt idx="260">
                  <c:v>-4.8399999999999997E-3</c:v>
                </c:pt>
                <c:pt idx="261">
                  <c:v>-4.8399999999999997E-3</c:v>
                </c:pt>
                <c:pt idx="262">
                  <c:v>2.9199999999999999E-3</c:v>
                </c:pt>
                <c:pt idx="263">
                  <c:v>4.2700000000000002E-2</c:v>
                </c:pt>
                <c:pt idx="264">
                  <c:v>7.1400000000000005E-2</c:v>
                </c:pt>
                <c:pt idx="265">
                  <c:v>7.1400000000000005E-2</c:v>
                </c:pt>
                <c:pt idx="266">
                  <c:v>7.1400000000000005E-2</c:v>
                </c:pt>
                <c:pt idx="267">
                  <c:v>7.1400000000000005E-2</c:v>
                </c:pt>
                <c:pt idx="268">
                  <c:v>7.1400000000000005E-2</c:v>
                </c:pt>
                <c:pt idx="269">
                  <c:v>-2.7699999999999999E-2</c:v>
                </c:pt>
                <c:pt idx="270">
                  <c:v>3.8199999999999998E-2</c:v>
                </c:pt>
                <c:pt idx="271">
                  <c:v>3.8199999999999998E-2</c:v>
                </c:pt>
                <c:pt idx="272">
                  <c:v>3.8199999999999998E-2</c:v>
                </c:pt>
                <c:pt idx="273">
                  <c:v>3.8199999999999998E-2</c:v>
                </c:pt>
                <c:pt idx="274">
                  <c:v>-4.5699999999999998E-2</c:v>
                </c:pt>
                <c:pt idx="275">
                  <c:v>2.3699999999999999E-2</c:v>
                </c:pt>
                <c:pt idx="276">
                  <c:v>2.3699999999999999E-2</c:v>
                </c:pt>
                <c:pt idx="277">
                  <c:v>2.3699999999999999E-2</c:v>
                </c:pt>
                <c:pt idx="278">
                  <c:v>-4.5399999999999998E-3</c:v>
                </c:pt>
                <c:pt idx="279">
                  <c:v>-4.5399999999999998E-3</c:v>
                </c:pt>
                <c:pt idx="280">
                  <c:v>-4.5399999999999998E-3</c:v>
                </c:pt>
                <c:pt idx="281">
                  <c:v>-4.5399999999999998E-3</c:v>
                </c:pt>
                <c:pt idx="282">
                  <c:v>-4.5399999999999998E-3</c:v>
                </c:pt>
                <c:pt idx="283">
                  <c:v>-4.5399999999999998E-3</c:v>
                </c:pt>
                <c:pt idx="284">
                  <c:v>-4.5399999999999998E-3</c:v>
                </c:pt>
                <c:pt idx="285">
                  <c:v>-4.5399999999999998E-3</c:v>
                </c:pt>
                <c:pt idx="286">
                  <c:v>-4.5399999999999998E-3</c:v>
                </c:pt>
                <c:pt idx="287">
                  <c:v>1.29E-2</c:v>
                </c:pt>
                <c:pt idx="288">
                  <c:v>1.29E-2</c:v>
                </c:pt>
                <c:pt idx="289">
                  <c:v>1.29E-2</c:v>
                </c:pt>
                <c:pt idx="290">
                  <c:v>1.29E-2</c:v>
                </c:pt>
                <c:pt idx="291">
                  <c:v>1.29E-2</c:v>
                </c:pt>
                <c:pt idx="292">
                  <c:v>1.29E-2</c:v>
                </c:pt>
                <c:pt idx="293">
                  <c:v>-1.5100000000000001E-3</c:v>
                </c:pt>
                <c:pt idx="294">
                  <c:v>-1.5100000000000001E-3</c:v>
                </c:pt>
                <c:pt idx="295">
                  <c:v>-1.5100000000000001E-3</c:v>
                </c:pt>
                <c:pt idx="296">
                  <c:v>-3.6999999999999998E-2</c:v>
                </c:pt>
                <c:pt idx="297">
                  <c:v>-3.6999999999999998E-2</c:v>
                </c:pt>
                <c:pt idx="298">
                  <c:v>-3.6999999999999998E-2</c:v>
                </c:pt>
                <c:pt idx="299">
                  <c:v>-7.8700000000000006E-2</c:v>
                </c:pt>
                <c:pt idx="300">
                  <c:v>0.129</c:v>
                </c:pt>
                <c:pt idx="301">
                  <c:v>0.129</c:v>
                </c:pt>
                <c:pt idx="302">
                  <c:v>-9.5399999999999999E-2</c:v>
                </c:pt>
                <c:pt idx="303">
                  <c:v>-9.5399999999999999E-2</c:v>
                </c:pt>
                <c:pt idx="304">
                  <c:v>1.41E-2</c:v>
                </c:pt>
                <c:pt idx="305">
                  <c:v>1.41E-2</c:v>
                </c:pt>
                <c:pt idx="306">
                  <c:v>1.41E-2</c:v>
                </c:pt>
                <c:pt idx="307">
                  <c:v>-7.1099999999999997E-2</c:v>
                </c:pt>
                <c:pt idx="308">
                  <c:v>9.7500000000000003E-2</c:v>
                </c:pt>
                <c:pt idx="309">
                  <c:v>9.7500000000000003E-2</c:v>
                </c:pt>
                <c:pt idx="310">
                  <c:v>-9.9600000000000001E-3</c:v>
                </c:pt>
                <c:pt idx="311">
                  <c:v>4.7199999999999999E-2</c:v>
                </c:pt>
                <c:pt idx="312">
                  <c:v>4.87E-2</c:v>
                </c:pt>
                <c:pt idx="313">
                  <c:v>1.61E-2</c:v>
                </c:pt>
                <c:pt idx="314">
                  <c:v>1.61E-2</c:v>
                </c:pt>
                <c:pt idx="315">
                  <c:v>1.6400000000000001E-2</c:v>
                </c:pt>
                <c:pt idx="316">
                  <c:v>1.1999999999999999E-3</c:v>
                </c:pt>
                <c:pt idx="317">
                  <c:v>8.8299999999999993E-3</c:v>
                </c:pt>
                <c:pt idx="318">
                  <c:v>8.8299999999999993E-3</c:v>
                </c:pt>
                <c:pt idx="319">
                  <c:v>8.8299999999999993E-3</c:v>
                </c:pt>
                <c:pt idx="320">
                  <c:v>8.8299999999999993E-3</c:v>
                </c:pt>
                <c:pt idx="321">
                  <c:v>8.8299999999999993E-3</c:v>
                </c:pt>
                <c:pt idx="322">
                  <c:v>8.8299999999999993E-3</c:v>
                </c:pt>
                <c:pt idx="323">
                  <c:v>-3.65E-3</c:v>
                </c:pt>
                <c:pt idx="324">
                  <c:v>-3.65E-3</c:v>
                </c:pt>
                <c:pt idx="325">
                  <c:v>-9.5499999999999995E-3</c:v>
                </c:pt>
                <c:pt idx="326">
                  <c:v>3.5700000000000003E-2</c:v>
                </c:pt>
                <c:pt idx="327">
                  <c:v>-2.9399999999999999E-2</c:v>
                </c:pt>
                <c:pt idx="328">
                  <c:v>5.8700000000000002E-3</c:v>
                </c:pt>
                <c:pt idx="329">
                  <c:v>5.8700000000000002E-3</c:v>
                </c:pt>
                <c:pt idx="330">
                  <c:v>5.8700000000000002E-3</c:v>
                </c:pt>
                <c:pt idx="331">
                  <c:v>5.8700000000000002E-3</c:v>
                </c:pt>
                <c:pt idx="332">
                  <c:v>5.8700000000000002E-3</c:v>
                </c:pt>
                <c:pt idx="333">
                  <c:v>3.95E-2</c:v>
                </c:pt>
                <c:pt idx="334">
                  <c:v>-9.7299999999999998E-2</c:v>
                </c:pt>
                <c:pt idx="335">
                  <c:v>-1.7000000000000001E-2</c:v>
                </c:pt>
                <c:pt idx="336">
                  <c:v>-1.7000000000000001E-2</c:v>
                </c:pt>
                <c:pt idx="337">
                  <c:v>-3.8399999999999997E-2</c:v>
                </c:pt>
                <c:pt idx="338">
                  <c:v>6.2199999999999998E-3</c:v>
                </c:pt>
                <c:pt idx="339">
                  <c:v>1.3100000000000001E-2</c:v>
                </c:pt>
                <c:pt idx="340">
                  <c:v>1.3100000000000001E-2</c:v>
                </c:pt>
                <c:pt idx="341">
                  <c:v>3.15E-2</c:v>
                </c:pt>
                <c:pt idx="342">
                  <c:v>3.15E-2</c:v>
                </c:pt>
                <c:pt idx="343">
                  <c:v>3.15E-2</c:v>
                </c:pt>
                <c:pt idx="344">
                  <c:v>3.8300000000000001E-2</c:v>
                </c:pt>
                <c:pt idx="345">
                  <c:v>3.8300000000000001E-2</c:v>
                </c:pt>
                <c:pt idx="346">
                  <c:v>1.3100000000000001E-2</c:v>
                </c:pt>
                <c:pt idx="347">
                  <c:v>1.9199999999999998E-2</c:v>
                </c:pt>
                <c:pt idx="348">
                  <c:v>1.9199999999999998E-2</c:v>
                </c:pt>
                <c:pt idx="349">
                  <c:v>1.9199999999999998E-2</c:v>
                </c:pt>
                <c:pt idx="350">
                  <c:v>1.9199999999999998E-2</c:v>
                </c:pt>
                <c:pt idx="351">
                  <c:v>1.9199999999999998E-2</c:v>
                </c:pt>
                <c:pt idx="352">
                  <c:v>1.7600000000000001E-2</c:v>
                </c:pt>
                <c:pt idx="353">
                  <c:v>3.3600000000000001E-3</c:v>
                </c:pt>
                <c:pt idx="354">
                  <c:v>-5.9300000000000004E-3</c:v>
                </c:pt>
                <c:pt idx="355">
                  <c:v>-5.9300000000000004E-3</c:v>
                </c:pt>
                <c:pt idx="356">
                  <c:v>-5.9300000000000004E-3</c:v>
                </c:pt>
                <c:pt idx="357">
                  <c:v>-5.9300000000000004E-3</c:v>
                </c:pt>
                <c:pt idx="358">
                  <c:v>3.9600000000000003E-2</c:v>
                </c:pt>
                <c:pt idx="359">
                  <c:v>3.9600000000000003E-2</c:v>
                </c:pt>
                <c:pt idx="360">
                  <c:v>3.9600000000000003E-2</c:v>
                </c:pt>
                <c:pt idx="361">
                  <c:v>6.2199999999999998E-2</c:v>
                </c:pt>
                <c:pt idx="362">
                  <c:v>-9.8499999999999994E-3</c:v>
                </c:pt>
                <c:pt idx="363">
                  <c:v>6.54E-2</c:v>
                </c:pt>
                <c:pt idx="364">
                  <c:v>-5.67E-2</c:v>
                </c:pt>
                <c:pt idx="365">
                  <c:v>5.8500000000000003E-2</c:v>
                </c:pt>
                <c:pt idx="366">
                  <c:v>-3.5099999999999999E-2</c:v>
                </c:pt>
                <c:pt idx="367">
                  <c:v>-3.5099999999999999E-2</c:v>
                </c:pt>
                <c:pt idx="368">
                  <c:v>-3.5099999999999999E-2</c:v>
                </c:pt>
                <c:pt idx="369">
                  <c:v>-3.5099999999999999E-2</c:v>
                </c:pt>
                <c:pt idx="370">
                  <c:v>-3.5099999999999999E-2</c:v>
                </c:pt>
                <c:pt idx="371">
                  <c:v>-3.5099999999999999E-2</c:v>
                </c:pt>
                <c:pt idx="372">
                  <c:v>8.6999999999999994E-3</c:v>
                </c:pt>
                <c:pt idx="373">
                  <c:v>8.6999999999999994E-3</c:v>
                </c:pt>
                <c:pt idx="374">
                  <c:v>8.6999999999999994E-3</c:v>
                </c:pt>
                <c:pt idx="375">
                  <c:v>8.6999999999999994E-3</c:v>
                </c:pt>
                <c:pt idx="376">
                  <c:v>8.6999999999999994E-3</c:v>
                </c:pt>
                <c:pt idx="377">
                  <c:v>-6.2199999999999998E-2</c:v>
                </c:pt>
                <c:pt idx="378">
                  <c:v>-6.2199999999999998E-2</c:v>
                </c:pt>
                <c:pt idx="379">
                  <c:v>0.10299999999999999</c:v>
                </c:pt>
                <c:pt idx="380">
                  <c:v>0.10299999999999999</c:v>
                </c:pt>
                <c:pt idx="381">
                  <c:v>0.10299999999999999</c:v>
                </c:pt>
                <c:pt idx="382">
                  <c:v>-0.1</c:v>
                </c:pt>
                <c:pt idx="383">
                  <c:v>5.0999999999999997E-2</c:v>
                </c:pt>
                <c:pt idx="384">
                  <c:v>2.4899999999999998E-4</c:v>
                </c:pt>
                <c:pt idx="385">
                  <c:v>2.4899999999999998E-4</c:v>
                </c:pt>
                <c:pt idx="386">
                  <c:v>2.4899999999999998E-4</c:v>
                </c:pt>
                <c:pt idx="387">
                  <c:v>2.4899999999999998E-4</c:v>
                </c:pt>
                <c:pt idx="388">
                  <c:v>1.9400000000000001E-2</c:v>
                </c:pt>
                <c:pt idx="389">
                  <c:v>4.2799999999999998E-2</c:v>
                </c:pt>
                <c:pt idx="390">
                  <c:v>4.2799999999999998E-2</c:v>
                </c:pt>
                <c:pt idx="391">
                  <c:v>4.2799999999999998E-2</c:v>
                </c:pt>
                <c:pt idx="392">
                  <c:v>4.2799999999999998E-2</c:v>
                </c:pt>
                <c:pt idx="393">
                  <c:v>4.2799999999999998E-2</c:v>
                </c:pt>
                <c:pt idx="394">
                  <c:v>4.2799999999999998E-2</c:v>
                </c:pt>
                <c:pt idx="395">
                  <c:v>4.2799999999999998E-2</c:v>
                </c:pt>
                <c:pt idx="396">
                  <c:v>4.2799999999999998E-2</c:v>
                </c:pt>
                <c:pt idx="397">
                  <c:v>4.2799999999999998E-2</c:v>
                </c:pt>
                <c:pt idx="398">
                  <c:v>4.2799999999999998E-2</c:v>
                </c:pt>
                <c:pt idx="399">
                  <c:v>4.2799999999999998E-2</c:v>
                </c:pt>
                <c:pt idx="400">
                  <c:v>4.9299999999999997E-2</c:v>
                </c:pt>
                <c:pt idx="401">
                  <c:v>4.9299999999999997E-2</c:v>
                </c:pt>
                <c:pt idx="402">
                  <c:v>4.9299999999999997E-2</c:v>
                </c:pt>
                <c:pt idx="403">
                  <c:v>4.9299999999999997E-2</c:v>
                </c:pt>
                <c:pt idx="404">
                  <c:v>4.9299999999999997E-2</c:v>
                </c:pt>
                <c:pt idx="405">
                  <c:v>4.9299999999999997E-2</c:v>
                </c:pt>
                <c:pt idx="406">
                  <c:v>6.4399999999999999E-2</c:v>
                </c:pt>
                <c:pt idx="407">
                  <c:v>4.0000000000000001E-3</c:v>
                </c:pt>
                <c:pt idx="408">
                  <c:v>4.0000000000000001E-3</c:v>
                </c:pt>
                <c:pt idx="409">
                  <c:v>4.0000000000000001E-3</c:v>
                </c:pt>
                <c:pt idx="410">
                  <c:v>4.0000000000000001E-3</c:v>
                </c:pt>
                <c:pt idx="411">
                  <c:v>4.0000000000000001E-3</c:v>
                </c:pt>
                <c:pt idx="412">
                  <c:v>4.0000000000000001E-3</c:v>
                </c:pt>
                <c:pt idx="413">
                  <c:v>4.0000000000000001E-3</c:v>
                </c:pt>
                <c:pt idx="414">
                  <c:v>4.0000000000000001E-3</c:v>
                </c:pt>
                <c:pt idx="415">
                  <c:v>4.0000000000000001E-3</c:v>
                </c:pt>
                <c:pt idx="416">
                  <c:v>4.0000000000000001E-3</c:v>
                </c:pt>
                <c:pt idx="417">
                  <c:v>4.0000000000000001E-3</c:v>
                </c:pt>
                <c:pt idx="418">
                  <c:v>-5.7299999999999999E-3</c:v>
                </c:pt>
                <c:pt idx="419">
                  <c:v>-5.7299999999999999E-3</c:v>
                </c:pt>
                <c:pt idx="420">
                  <c:v>-5.7299999999999999E-3</c:v>
                </c:pt>
                <c:pt idx="421">
                  <c:v>9.7900000000000001E-3</c:v>
                </c:pt>
                <c:pt idx="422">
                  <c:v>-8.6899999999999998E-3</c:v>
                </c:pt>
                <c:pt idx="423">
                  <c:v>-8.6899999999999998E-3</c:v>
                </c:pt>
                <c:pt idx="424">
                  <c:v>-4.5900000000000003E-3</c:v>
                </c:pt>
                <c:pt idx="425">
                  <c:v>-4.5900000000000003E-3</c:v>
                </c:pt>
                <c:pt idx="426">
                  <c:v>7.8600000000000003E-2</c:v>
                </c:pt>
                <c:pt idx="427">
                  <c:v>-2.18E-2</c:v>
                </c:pt>
                <c:pt idx="428">
                  <c:v>-2.29E-2</c:v>
                </c:pt>
                <c:pt idx="429">
                  <c:v>3.2199999999999999E-2</c:v>
                </c:pt>
                <c:pt idx="430">
                  <c:v>3.2199999999999999E-2</c:v>
                </c:pt>
                <c:pt idx="431">
                  <c:v>3.2199999999999999E-2</c:v>
                </c:pt>
                <c:pt idx="432">
                  <c:v>3.2199999999999999E-2</c:v>
                </c:pt>
                <c:pt idx="433">
                  <c:v>3.2199999999999999E-2</c:v>
                </c:pt>
                <c:pt idx="434">
                  <c:v>3.2199999999999999E-2</c:v>
                </c:pt>
                <c:pt idx="435">
                  <c:v>3.2199999999999999E-2</c:v>
                </c:pt>
                <c:pt idx="436">
                  <c:v>7.9799999999999996E-2</c:v>
                </c:pt>
                <c:pt idx="437">
                  <c:v>7.9799999999999996E-2</c:v>
                </c:pt>
                <c:pt idx="438">
                  <c:v>-8.7400000000000005E-2</c:v>
                </c:pt>
                <c:pt idx="439">
                  <c:v>-8.7400000000000005E-2</c:v>
                </c:pt>
                <c:pt idx="440" formatCode="0.00E+00">
                  <c:v>3.6100000000000003E-5</c:v>
                </c:pt>
                <c:pt idx="441" formatCode="0.00E+00">
                  <c:v>3.6100000000000003E-5</c:v>
                </c:pt>
                <c:pt idx="442">
                  <c:v>7.7299999999999999E-3</c:v>
                </c:pt>
                <c:pt idx="443">
                  <c:v>7.7299999999999999E-3</c:v>
                </c:pt>
                <c:pt idx="444">
                  <c:v>-5.5599999999999997E-2</c:v>
                </c:pt>
                <c:pt idx="445">
                  <c:v>-5.5599999999999997E-2</c:v>
                </c:pt>
                <c:pt idx="446">
                  <c:v>-5.5599999999999997E-2</c:v>
                </c:pt>
                <c:pt idx="447">
                  <c:v>-5.5599999999999997E-2</c:v>
                </c:pt>
                <c:pt idx="448">
                  <c:v>5.0900000000000001E-2</c:v>
                </c:pt>
                <c:pt idx="449">
                  <c:v>5.0900000000000001E-2</c:v>
                </c:pt>
                <c:pt idx="450">
                  <c:v>7.22E-2</c:v>
                </c:pt>
                <c:pt idx="451">
                  <c:v>7.22E-2</c:v>
                </c:pt>
                <c:pt idx="452">
                  <c:v>-4.5600000000000002E-2</c:v>
                </c:pt>
                <c:pt idx="453">
                  <c:v>-4.5600000000000002E-2</c:v>
                </c:pt>
                <c:pt idx="454">
                  <c:v>-4.5600000000000002E-2</c:v>
                </c:pt>
                <c:pt idx="455">
                  <c:v>-4.5600000000000002E-2</c:v>
                </c:pt>
                <c:pt idx="456">
                  <c:v>-4.5600000000000002E-2</c:v>
                </c:pt>
                <c:pt idx="457">
                  <c:v>-4.5600000000000002E-2</c:v>
                </c:pt>
                <c:pt idx="458">
                  <c:v>2.3199999999999998E-2</c:v>
                </c:pt>
                <c:pt idx="459">
                  <c:v>2.3199999999999998E-2</c:v>
                </c:pt>
                <c:pt idx="460">
                  <c:v>2.3199999999999998E-2</c:v>
                </c:pt>
                <c:pt idx="461">
                  <c:v>2.3199999999999998E-2</c:v>
                </c:pt>
                <c:pt idx="462">
                  <c:v>2.3199999999999998E-2</c:v>
                </c:pt>
                <c:pt idx="463">
                  <c:v>2.3199999999999998E-2</c:v>
                </c:pt>
                <c:pt idx="464">
                  <c:v>2.3199999999999998E-2</c:v>
                </c:pt>
                <c:pt idx="465">
                  <c:v>-2.2599999999999999E-2</c:v>
                </c:pt>
                <c:pt idx="466">
                  <c:v>-2.2599999999999999E-2</c:v>
                </c:pt>
                <c:pt idx="467">
                  <c:v>-2.2599999999999999E-2</c:v>
                </c:pt>
                <c:pt idx="468">
                  <c:v>-2.2599999999999999E-2</c:v>
                </c:pt>
                <c:pt idx="469">
                  <c:v>-2.2599999999999999E-2</c:v>
                </c:pt>
                <c:pt idx="470">
                  <c:v>2.2499999999999999E-2</c:v>
                </c:pt>
                <c:pt idx="471">
                  <c:v>-2.06E-2</c:v>
                </c:pt>
                <c:pt idx="472">
                  <c:v>-2.06E-2</c:v>
                </c:pt>
                <c:pt idx="473">
                  <c:v>-8.4599999999999995E-2</c:v>
                </c:pt>
                <c:pt idx="474">
                  <c:v>-8.2100000000000006E-2</c:v>
                </c:pt>
                <c:pt idx="475">
                  <c:v>-9.6500000000000002E-2</c:v>
                </c:pt>
                <c:pt idx="476">
                  <c:v>9.6299999999999997E-2</c:v>
                </c:pt>
                <c:pt idx="477">
                  <c:v>2.3300000000000001E-2</c:v>
                </c:pt>
                <c:pt idx="478">
                  <c:v>-7.2100000000000003E-3</c:v>
                </c:pt>
                <c:pt idx="479">
                  <c:v>-7.2100000000000003E-3</c:v>
                </c:pt>
                <c:pt idx="480">
                  <c:v>-7.2100000000000003E-3</c:v>
                </c:pt>
                <c:pt idx="481">
                  <c:v>-7.2100000000000003E-3</c:v>
                </c:pt>
                <c:pt idx="482">
                  <c:v>-7.2100000000000003E-3</c:v>
                </c:pt>
                <c:pt idx="483">
                  <c:v>-7.2100000000000003E-3</c:v>
                </c:pt>
                <c:pt idx="484">
                  <c:v>-7.2100000000000003E-3</c:v>
                </c:pt>
                <c:pt idx="485">
                  <c:v>-7.2100000000000003E-3</c:v>
                </c:pt>
                <c:pt idx="486">
                  <c:v>3.8100000000000002E-2</c:v>
                </c:pt>
                <c:pt idx="487">
                  <c:v>3.8100000000000002E-2</c:v>
                </c:pt>
                <c:pt idx="488">
                  <c:v>3.8100000000000002E-2</c:v>
                </c:pt>
                <c:pt idx="489">
                  <c:v>-2.58E-2</c:v>
                </c:pt>
                <c:pt idx="490">
                  <c:v>-2.58E-2</c:v>
                </c:pt>
                <c:pt idx="491">
                  <c:v>5.3899999999999998E-3</c:v>
                </c:pt>
                <c:pt idx="492">
                  <c:v>5.3899999999999998E-3</c:v>
                </c:pt>
                <c:pt idx="493">
                  <c:v>-7.4999999999999997E-2</c:v>
                </c:pt>
                <c:pt idx="494">
                  <c:v>-7.4999999999999997E-2</c:v>
                </c:pt>
                <c:pt idx="495">
                  <c:v>-7.4999999999999997E-2</c:v>
                </c:pt>
                <c:pt idx="496">
                  <c:v>-7.4999999999999997E-2</c:v>
                </c:pt>
                <c:pt idx="497">
                  <c:v>-7.4999999999999997E-2</c:v>
                </c:pt>
                <c:pt idx="498">
                  <c:v>7.0999999999999994E-2</c:v>
                </c:pt>
                <c:pt idx="499">
                  <c:v>-1.7299999999999999E-2</c:v>
                </c:pt>
                <c:pt idx="500">
                  <c:v>-1.7299999999999999E-2</c:v>
                </c:pt>
                <c:pt idx="501">
                  <c:v>-1.7299999999999999E-2</c:v>
                </c:pt>
                <c:pt idx="502">
                  <c:v>-1.7299999999999999E-2</c:v>
                </c:pt>
                <c:pt idx="503">
                  <c:v>-1.7299999999999999E-2</c:v>
                </c:pt>
                <c:pt idx="504">
                  <c:v>-1.7299999999999999E-2</c:v>
                </c:pt>
                <c:pt idx="505">
                  <c:v>-1.7299999999999999E-2</c:v>
                </c:pt>
                <c:pt idx="506">
                  <c:v>-1.7299999999999999E-2</c:v>
                </c:pt>
                <c:pt idx="507">
                  <c:v>-1.7299999999999999E-2</c:v>
                </c:pt>
                <c:pt idx="508">
                  <c:v>-1.7299999999999999E-2</c:v>
                </c:pt>
                <c:pt idx="509">
                  <c:v>-1.7299999999999999E-2</c:v>
                </c:pt>
                <c:pt idx="510">
                  <c:v>-1.7299999999999999E-2</c:v>
                </c:pt>
                <c:pt idx="511">
                  <c:v>-1.7299999999999999E-2</c:v>
                </c:pt>
                <c:pt idx="512">
                  <c:v>-1.7299999999999999E-2</c:v>
                </c:pt>
                <c:pt idx="513">
                  <c:v>-2.75E-2</c:v>
                </c:pt>
                <c:pt idx="514">
                  <c:v>-2.75E-2</c:v>
                </c:pt>
                <c:pt idx="515">
                  <c:v>-2.75E-2</c:v>
                </c:pt>
                <c:pt idx="516">
                  <c:v>3.95E-2</c:v>
                </c:pt>
                <c:pt idx="517">
                  <c:v>3.95E-2</c:v>
                </c:pt>
                <c:pt idx="518">
                  <c:v>3.95E-2</c:v>
                </c:pt>
                <c:pt idx="519">
                  <c:v>3.95E-2</c:v>
                </c:pt>
                <c:pt idx="520">
                  <c:v>3.95E-2</c:v>
                </c:pt>
                <c:pt idx="521">
                  <c:v>-4.2799999999999998E-2</c:v>
                </c:pt>
                <c:pt idx="522">
                  <c:v>-4.2799999999999998E-2</c:v>
                </c:pt>
                <c:pt idx="523">
                  <c:v>-4.2799999999999998E-2</c:v>
                </c:pt>
                <c:pt idx="524">
                  <c:v>-4.2799999999999998E-2</c:v>
                </c:pt>
                <c:pt idx="525">
                  <c:v>-4.2799999999999998E-2</c:v>
                </c:pt>
                <c:pt idx="526">
                  <c:v>-4.2799999999999998E-2</c:v>
                </c:pt>
                <c:pt idx="527">
                  <c:v>8.9499999999999996E-3</c:v>
                </c:pt>
                <c:pt idx="528">
                  <c:v>5.9499999999999997E-2</c:v>
                </c:pt>
                <c:pt idx="529">
                  <c:v>3.9E-2</c:v>
                </c:pt>
                <c:pt idx="530">
                  <c:v>8.2100000000000003E-3</c:v>
                </c:pt>
                <c:pt idx="531">
                  <c:v>8.2100000000000003E-3</c:v>
                </c:pt>
                <c:pt idx="532">
                  <c:v>8.2100000000000003E-3</c:v>
                </c:pt>
                <c:pt idx="533">
                  <c:v>-9.8700000000000003E-3</c:v>
                </c:pt>
                <c:pt idx="534">
                  <c:v>-9.8700000000000003E-3</c:v>
                </c:pt>
                <c:pt idx="535">
                  <c:v>7.7100000000000002E-2</c:v>
                </c:pt>
                <c:pt idx="536">
                  <c:v>7.7100000000000002E-2</c:v>
                </c:pt>
                <c:pt idx="537">
                  <c:v>5.04E-2</c:v>
                </c:pt>
                <c:pt idx="538">
                  <c:v>5.04E-2</c:v>
                </c:pt>
                <c:pt idx="539">
                  <c:v>5.04E-2</c:v>
                </c:pt>
                <c:pt idx="540">
                  <c:v>5.04E-2</c:v>
                </c:pt>
                <c:pt idx="541">
                  <c:v>5.04E-2</c:v>
                </c:pt>
                <c:pt idx="542">
                  <c:v>5.04E-2</c:v>
                </c:pt>
                <c:pt idx="543">
                  <c:v>5.11E-2</c:v>
                </c:pt>
                <c:pt idx="544">
                  <c:v>-4.07E-2</c:v>
                </c:pt>
                <c:pt idx="545">
                  <c:v>9.8899999999999995E-3</c:v>
                </c:pt>
                <c:pt idx="546">
                  <c:v>1.0999999999999999E-2</c:v>
                </c:pt>
                <c:pt idx="547">
                  <c:v>-5.1700000000000003E-2</c:v>
                </c:pt>
                <c:pt idx="548">
                  <c:v>-5.1700000000000003E-2</c:v>
                </c:pt>
                <c:pt idx="549">
                  <c:v>-0.02</c:v>
                </c:pt>
                <c:pt idx="550">
                  <c:v>-0.02</c:v>
                </c:pt>
                <c:pt idx="551">
                  <c:v>-0.02</c:v>
                </c:pt>
                <c:pt idx="552">
                  <c:v>-2.35E-2</c:v>
                </c:pt>
                <c:pt idx="553">
                  <c:v>-2.35E-2</c:v>
                </c:pt>
                <c:pt idx="554">
                  <c:v>3.6600000000000001E-2</c:v>
                </c:pt>
                <c:pt idx="555">
                  <c:v>2.8000000000000001E-2</c:v>
                </c:pt>
                <c:pt idx="556">
                  <c:v>4.99E-2</c:v>
                </c:pt>
                <c:pt idx="557">
                  <c:v>4.99E-2</c:v>
                </c:pt>
                <c:pt idx="558">
                  <c:v>4.99E-2</c:v>
                </c:pt>
                <c:pt idx="559">
                  <c:v>-2.6499999999999999E-2</c:v>
                </c:pt>
                <c:pt idx="560">
                  <c:v>-2.6499999999999999E-2</c:v>
                </c:pt>
                <c:pt idx="561">
                  <c:v>-2.6499999999999999E-2</c:v>
                </c:pt>
                <c:pt idx="562">
                  <c:v>7.6399999999999996E-2</c:v>
                </c:pt>
                <c:pt idx="563">
                  <c:v>7.6399999999999996E-2</c:v>
                </c:pt>
                <c:pt idx="564">
                  <c:v>5.4100000000000002E-2</c:v>
                </c:pt>
                <c:pt idx="565">
                  <c:v>4.24E-2</c:v>
                </c:pt>
                <c:pt idx="566">
                  <c:v>4.24E-2</c:v>
                </c:pt>
                <c:pt idx="567">
                  <c:v>4.24E-2</c:v>
                </c:pt>
                <c:pt idx="568">
                  <c:v>7.4099999999999999E-3</c:v>
                </c:pt>
                <c:pt idx="569">
                  <c:v>7.4099999999999999E-3</c:v>
                </c:pt>
                <c:pt idx="570">
                  <c:v>7.4099999999999999E-3</c:v>
                </c:pt>
                <c:pt idx="571">
                  <c:v>-1.8800000000000001E-2</c:v>
                </c:pt>
                <c:pt idx="572">
                  <c:v>-8.4900000000000003E-2</c:v>
                </c:pt>
                <c:pt idx="573">
                  <c:v>3.15E-2</c:v>
                </c:pt>
                <c:pt idx="574">
                  <c:v>3.15E-2</c:v>
                </c:pt>
                <c:pt idx="575">
                  <c:v>3.15E-2</c:v>
                </c:pt>
                <c:pt idx="576">
                  <c:v>5.3800000000000001E-2</c:v>
                </c:pt>
                <c:pt idx="577">
                  <c:v>-8.8699999999999994E-3</c:v>
                </c:pt>
                <c:pt idx="578">
                  <c:v>-8.8699999999999994E-3</c:v>
                </c:pt>
                <c:pt idx="579">
                  <c:v>-8.8699999999999994E-3</c:v>
                </c:pt>
                <c:pt idx="580">
                  <c:v>-8.8699999999999994E-3</c:v>
                </c:pt>
                <c:pt idx="581">
                  <c:v>-8.8699999999999994E-3</c:v>
                </c:pt>
                <c:pt idx="582">
                  <c:v>-8.8699999999999994E-3</c:v>
                </c:pt>
                <c:pt idx="583">
                  <c:v>-8.8699999999999994E-3</c:v>
                </c:pt>
                <c:pt idx="584">
                  <c:v>-8.8699999999999994E-3</c:v>
                </c:pt>
                <c:pt idx="585">
                  <c:v>-8.8699999999999994E-3</c:v>
                </c:pt>
                <c:pt idx="586">
                  <c:v>-4.7300000000000002E-2</c:v>
                </c:pt>
                <c:pt idx="587">
                  <c:v>-4.7300000000000002E-2</c:v>
                </c:pt>
                <c:pt idx="588">
                  <c:v>-4.7300000000000002E-2</c:v>
                </c:pt>
                <c:pt idx="589">
                  <c:v>1.0200000000000001E-2</c:v>
                </c:pt>
                <c:pt idx="590">
                  <c:v>1.0200000000000001E-2</c:v>
                </c:pt>
                <c:pt idx="591">
                  <c:v>1.0200000000000001E-2</c:v>
                </c:pt>
                <c:pt idx="592">
                  <c:v>1.0200000000000001E-2</c:v>
                </c:pt>
                <c:pt idx="593">
                  <c:v>7.5799999999999999E-3</c:v>
                </c:pt>
                <c:pt idx="594">
                  <c:v>7.5799999999999999E-3</c:v>
                </c:pt>
                <c:pt idx="595">
                  <c:v>-0.125</c:v>
                </c:pt>
                <c:pt idx="596">
                  <c:v>-0.125</c:v>
                </c:pt>
                <c:pt idx="597">
                  <c:v>0.13500000000000001</c:v>
                </c:pt>
                <c:pt idx="598">
                  <c:v>0.13500000000000001</c:v>
                </c:pt>
                <c:pt idx="599">
                  <c:v>0.13500000000000001</c:v>
                </c:pt>
                <c:pt idx="600">
                  <c:v>-0.11</c:v>
                </c:pt>
                <c:pt idx="601">
                  <c:v>-0.11</c:v>
                </c:pt>
                <c:pt idx="602">
                  <c:v>-0.11</c:v>
                </c:pt>
                <c:pt idx="603">
                  <c:v>7.7200000000000005E-2</c:v>
                </c:pt>
                <c:pt idx="604">
                  <c:v>7.7200000000000005E-2</c:v>
                </c:pt>
                <c:pt idx="605">
                  <c:v>0.18</c:v>
                </c:pt>
                <c:pt idx="606">
                  <c:v>-9.4500000000000001E-2</c:v>
                </c:pt>
                <c:pt idx="607">
                  <c:v>-2.5899999999999999E-2</c:v>
                </c:pt>
                <c:pt idx="608">
                  <c:v>-2.2499999999999999E-2</c:v>
                </c:pt>
                <c:pt idx="609">
                  <c:v>-2.47E-2</c:v>
                </c:pt>
                <c:pt idx="610">
                  <c:v>-2.47E-2</c:v>
                </c:pt>
                <c:pt idx="611">
                  <c:v>-6.11E-3</c:v>
                </c:pt>
                <c:pt idx="612">
                  <c:v>-6.11E-3</c:v>
                </c:pt>
                <c:pt idx="613">
                  <c:v>-6.11E-3</c:v>
                </c:pt>
                <c:pt idx="614">
                  <c:v>-6.11E-3</c:v>
                </c:pt>
                <c:pt idx="615">
                  <c:v>-6.11E-3</c:v>
                </c:pt>
                <c:pt idx="616">
                  <c:v>-6.11E-3</c:v>
                </c:pt>
                <c:pt idx="617">
                  <c:v>-6.11E-3</c:v>
                </c:pt>
                <c:pt idx="618">
                  <c:v>-6.11E-3</c:v>
                </c:pt>
                <c:pt idx="619">
                  <c:v>-6.11E-3</c:v>
                </c:pt>
                <c:pt idx="620">
                  <c:v>-6.11E-3</c:v>
                </c:pt>
                <c:pt idx="621">
                  <c:v>-6.11E-3</c:v>
                </c:pt>
                <c:pt idx="622">
                  <c:v>-6.11E-3</c:v>
                </c:pt>
                <c:pt idx="623">
                  <c:v>-6.11E-3</c:v>
                </c:pt>
                <c:pt idx="624">
                  <c:v>-6.11E-3</c:v>
                </c:pt>
                <c:pt idx="625">
                  <c:v>-6.11E-3</c:v>
                </c:pt>
                <c:pt idx="626">
                  <c:v>-6.11E-3</c:v>
                </c:pt>
                <c:pt idx="627">
                  <c:v>-6.11E-3</c:v>
                </c:pt>
                <c:pt idx="628">
                  <c:v>-6.11E-3</c:v>
                </c:pt>
                <c:pt idx="629">
                  <c:v>-6.11E-3</c:v>
                </c:pt>
                <c:pt idx="630">
                  <c:v>-6.11E-3</c:v>
                </c:pt>
                <c:pt idx="631">
                  <c:v>-6.11E-3</c:v>
                </c:pt>
                <c:pt idx="632">
                  <c:v>-3.4700000000000002E-2</c:v>
                </c:pt>
                <c:pt idx="633">
                  <c:v>-3.4700000000000002E-2</c:v>
                </c:pt>
                <c:pt idx="634">
                  <c:v>-3.4700000000000002E-2</c:v>
                </c:pt>
                <c:pt idx="635">
                  <c:v>-3.4700000000000002E-2</c:v>
                </c:pt>
                <c:pt idx="636">
                  <c:v>2.7300000000000001E-2</c:v>
                </c:pt>
                <c:pt idx="637">
                  <c:v>-4.9099999999999998E-2</c:v>
                </c:pt>
                <c:pt idx="638">
                  <c:v>6.2399999999999997E-2</c:v>
                </c:pt>
                <c:pt idx="639">
                  <c:v>6.2399999999999997E-2</c:v>
                </c:pt>
                <c:pt idx="640">
                  <c:v>4.4900000000000002E-2</c:v>
                </c:pt>
                <c:pt idx="641">
                  <c:v>4.4900000000000002E-2</c:v>
                </c:pt>
                <c:pt idx="642">
                  <c:v>-1.1999999999999999E-3</c:v>
                </c:pt>
                <c:pt idx="643">
                  <c:v>-1.1999999999999999E-3</c:v>
                </c:pt>
                <c:pt idx="644">
                  <c:v>-2.3599999999999999E-2</c:v>
                </c:pt>
                <c:pt idx="645">
                  <c:v>2.3E-2</c:v>
                </c:pt>
                <c:pt idx="646">
                  <c:v>2.4E-2</c:v>
                </c:pt>
                <c:pt idx="647">
                  <c:v>2.4E-2</c:v>
                </c:pt>
                <c:pt idx="648">
                  <c:v>-8.09E-2</c:v>
                </c:pt>
                <c:pt idx="649">
                  <c:v>-8.09E-2</c:v>
                </c:pt>
                <c:pt idx="650">
                  <c:v>-8.09E-2</c:v>
                </c:pt>
                <c:pt idx="651">
                  <c:v>-1.0999999999999999E-2</c:v>
                </c:pt>
                <c:pt idx="652">
                  <c:v>-1.0999999999999999E-2</c:v>
                </c:pt>
                <c:pt idx="653">
                  <c:v>-1.0999999999999999E-2</c:v>
                </c:pt>
                <c:pt idx="654">
                  <c:v>-1.0999999999999999E-2</c:v>
                </c:pt>
                <c:pt idx="655">
                  <c:v>-1.0999999999999999E-2</c:v>
                </c:pt>
                <c:pt idx="656">
                  <c:v>4.3400000000000001E-2</c:v>
                </c:pt>
                <c:pt idx="657">
                  <c:v>4.3400000000000001E-2</c:v>
                </c:pt>
                <c:pt idx="658">
                  <c:v>-2.5399999999999999E-2</c:v>
                </c:pt>
                <c:pt idx="659">
                  <c:v>-2.5399999999999999E-2</c:v>
                </c:pt>
                <c:pt idx="660">
                  <c:v>2.0199999999999999E-2</c:v>
                </c:pt>
                <c:pt idx="661">
                  <c:v>2.0199999999999999E-2</c:v>
                </c:pt>
                <c:pt idx="662">
                  <c:v>2.0199999999999999E-2</c:v>
                </c:pt>
                <c:pt idx="663">
                  <c:v>2.0199999999999999E-2</c:v>
                </c:pt>
                <c:pt idx="664">
                  <c:v>2.0199999999999999E-2</c:v>
                </c:pt>
                <c:pt idx="665">
                  <c:v>2.0199999999999999E-2</c:v>
                </c:pt>
                <c:pt idx="666">
                  <c:v>3.5999999999999997E-2</c:v>
                </c:pt>
                <c:pt idx="667">
                  <c:v>-3.8899999999999997E-2</c:v>
                </c:pt>
                <c:pt idx="668">
                  <c:v>-3.8899999999999997E-2</c:v>
                </c:pt>
                <c:pt idx="669">
                  <c:v>-3.8899999999999997E-2</c:v>
                </c:pt>
                <c:pt idx="670">
                  <c:v>-3.8899999999999997E-2</c:v>
                </c:pt>
                <c:pt idx="671">
                  <c:v>-2.01E-2</c:v>
                </c:pt>
                <c:pt idx="672">
                  <c:v>4.58E-2</c:v>
                </c:pt>
                <c:pt idx="673">
                  <c:v>1.54E-2</c:v>
                </c:pt>
                <c:pt idx="674">
                  <c:v>1.54E-2</c:v>
                </c:pt>
                <c:pt idx="675">
                  <c:v>1.54E-2</c:v>
                </c:pt>
                <c:pt idx="676">
                  <c:v>-4.7899999999999999E-4</c:v>
                </c:pt>
                <c:pt idx="677">
                  <c:v>-4.7899999999999999E-4</c:v>
                </c:pt>
                <c:pt idx="678">
                  <c:v>-4.7899999999999999E-4</c:v>
                </c:pt>
                <c:pt idx="679">
                  <c:v>-4.7899999999999999E-4</c:v>
                </c:pt>
                <c:pt idx="680">
                  <c:v>-4.7899999999999999E-4</c:v>
                </c:pt>
                <c:pt idx="681">
                  <c:v>-3.8199999999999998E-2</c:v>
                </c:pt>
                <c:pt idx="682">
                  <c:v>-3.8199999999999998E-2</c:v>
                </c:pt>
                <c:pt idx="683">
                  <c:v>-3.8199999999999998E-2</c:v>
                </c:pt>
                <c:pt idx="684">
                  <c:v>-3.8199999999999998E-2</c:v>
                </c:pt>
                <c:pt idx="685">
                  <c:v>-1.44E-2</c:v>
                </c:pt>
                <c:pt idx="686">
                  <c:v>-1.44E-2</c:v>
                </c:pt>
                <c:pt idx="687">
                  <c:v>-9.4200000000000006E-2</c:v>
                </c:pt>
                <c:pt idx="688">
                  <c:v>2.75E-2</c:v>
                </c:pt>
                <c:pt idx="689">
                  <c:v>2.75E-2</c:v>
                </c:pt>
                <c:pt idx="690">
                  <c:v>2.75E-2</c:v>
                </c:pt>
                <c:pt idx="691">
                  <c:v>2.75E-2</c:v>
                </c:pt>
                <c:pt idx="692">
                  <c:v>2.75E-2</c:v>
                </c:pt>
                <c:pt idx="693">
                  <c:v>-5.5599999999999997E-2</c:v>
                </c:pt>
                <c:pt idx="694">
                  <c:v>-2.2499999999999999E-2</c:v>
                </c:pt>
                <c:pt idx="695">
                  <c:v>-2.2499999999999999E-2</c:v>
                </c:pt>
                <c:pt idx="696">
                  <c:v>-2.53E-2</c:v>
                </c:pt>
                <c:pt idx="697">
                  <c:v>-2.53E-2</c:v>
                </c:pt>
                <c:pt idx="698">
                  <c:v>-1.38E-2</c:v>
                </c:pt>
                <c:pt idx="699">
                  <c:v>-1.38E-2</c:v>
                </c:pt>
                <c:pt idx="700">
                  <c:v>-1.38E-2</c:v>
                </c:pt>
                <c:pt idx="701">
                  <c:v>-2.6800000000000001E-2</c:v>
                </c:pt>
                <c:pt idx="702">
                  <c:v>-2.6800000000000001E-2</c:v>
                </c:pt>
                <c:pt idx="703">
                  <c:v>-1.32E-3</c:v>
                </c:pt>
                <c:pt idx="704">
                  <c:v>-1.32E-3</c:v>
                </c:pt>
                <c:pt idx="705">
                  <c:v>-1.32E-3</c:v>
                </c:pt>
                <c:pt idx="706">
                  <c:v>-1.32E-3</c:v>
                </c:pt>
                <c:pt idx="707">
                  <c:v>-1.32E-3</c:v>
                </c:pt>
                <c:pt idx="708">
                  <c:v>9.5600000000000008E-3</c:v>
                </c:pt>
                <c:pt idx="709">
                  <c:v>1.1900000000000001E-2</c:v>
                </c:pt>
                <c:pt idx="710">
                  <c:v>1.1900000000000001E-2</c:v>
                </c:pt>
                <c:pt idx="711">
                  <c:v>1.1900000000000001E-2</c:v>
                </c:pt>
                <c:pt idx="712">
                  <c:v>1.1900000000000001E-2</c:v>
                </c:pt>
                <c:pt idx="713">
                  <c:v>1.1900000000000001E-2</c:v>
                </c:pt>
                <c:pt idx="714">
                  <c:v>1.1900000000000001E-2</c:v>
                </c:pt>
                <c:pt idx="715">
                  <c:v>1.1900000000000001E-2</c:v>
                </c:pt>
                <c:pt idx="716">
                  <c:v>1.1900000000000001E-2</c:v>
                </c:pt>
                <c:pt idx="717">
                  <c:v>4.7199999999999999E-2</c:v>
                </c:pt>
                <c:pt idx="718">
                  <c:v>5.1900000000000002E-2</c:v>
                </c:pt>
                <c:pt idx="719">
                  <c:v>5.1900000000000002E-2</c:v>
                </c:pt>
                <c:pt idx="720">
                  <c:v>5.1999999999999998E-2</c:v>
                </c:pt>
                <c:pt idx="721">
                  <c:v>5.1999999999999998E-2</c:v>
                </c:pt>
                <c:pt idx="722">
                  <c:v>5.1999999999999998E-2</c:v>
                </c:pt>
                <c:pt idx="723">
                  <c:v>5.1999999999999998E-2</c:v>
                </c:pt>
                <c:pt idx="724">
                  <c:v>5.1999999999999998E-2</c:v>
                </c:pt>
                <c:pt idx="725">
                  <c:v>5.1999999999999998E-2</c:v>
                </c:pt>
                <c:pt idx="726">
                  <c:v>5.1999999999999998E-2</c:v>
                </c:pt>
                <c:pt idx="727">
                  <c:v>-3.9600000000000003E-2</c:v>
                </c:pt>
                <c:pt idx="728">
                  <c:v>-3.9600000000000003E-2</c:v>
                </c:pt>
                <c:pt idx="729">
                  <c:v>-3.9600000000000003E-2</c:v>
                </c:pt>
                <c:pt idx="730">
                  <c:v>-3.9600000000000003E-2</c:v>
                </c:pt>
                <c:pt idx="731">
                  <c:v>-3.9600000000000003E-2</c:v>
                </c:pt>
                <c:pt idx="732">
                  <c:v>8.5199999999999998E-3</c:v>
                </c:pt>
                <c:pt idx="733">
                  <c:v>8.5199999999999998E-3</c:v>
                </c:pt>
                <c:pt idx="734">
                  <c:v>-2.98E-2</c:v>
                </c:pt>
                <c:pt idx="735">
                  <c:v>4.8300000000000003E-2</c:v>
                </c:pt>
                <c:pt idx="736">
                  <c:v>4.8300000000000003E-2</c:v>
                </c:pt>
                <c:pt idx="737">
                  <c:v>4.8300000000000003E-2</c:v>
                </c:pt>
                <c:pt idx="738">
                  <c:v>-3.7399999999999998E-3</c:v>
                </c:pt>
                <c:pt idx="739">
                  <c:v>-3.7399999999999998E-3</c:v>
                </c:pt>
                <c:pt idx="740">
                  <c:v>-3.2099999999999997E-2</c:v>
                </c:pt>
                <c:pt idx="741">
                  <c:v>-3.2099999999999997E-2</c:v>
                </c:pt>
                <c:pt idx="742">
                  <c:v>6.9099999999999995E-2</c:v>
                </c:pt>
                <c:pt idx="743">
                  <c:v>6.9099999999999995E-2</c:v>
                </c:pt>
                <c:pt idx="744">
                  <c:v>6.9099999999999995E-2</c:v>
                </c:pt>
                <c:pt idx="745">
                  <c:v>6.9099999999999995E-2</c:v>
                </c:pt>
                <c:pt idx="746">
                  <c:v>6.9099999999999995E-2</c:v>
                </c:pt>
                <c:pt idx="747">
                  <c:v>6.9099999999999995E-2</c:v>
                </c:pt>
                <c:pt idx="748">
                  <c:v>-4.7600000000000003E-2</c:v>
                </c:pt>
                <c:pt idx="749">
                  <c:v>-4.7600000000000003E-2</c:v>
                </c:pt>
                <c:pt idx="750">
                  <c:v>7.6099999999999996E-3</c:v>
                </c:pt>
                <c:pt idx="751">
                  <c:v>7.6099999999999996E-3</c:v>
                </c:pt>
                <c:pt idx="752">
                  <c:v>-1.8800000000000001E-2</c:v>
                </c:pt>
                <c:pt idx="753">
                  <c:v>-1.8800000000000001E-2</c:v>
                </c:pt>
                <c:pt idx="754">
                  <c:v>-1.55E-2</c:v>
                </c:pt>
                <c:pt idx="755">
                  <c:v>2.4099999999999998E-3</c:v>
                </c:pt>
                <c:pt idx="756">
                  <c:v>2.4099999999999998E-3</c:v>
                </c:pt>
                <c:pt idx="757">
                  <c:v>2.4099999999999998E-3</c:v>
                </c:pt>
                <c:pt idx="758">
                  <c:v>2.4099999999999998E-3</c:v>
                </c:pt>
                <c:pt idx="759">
                  <c:v>2.4099999999999998E-3</c:v>
                </c:pt>
                <c:pt idx="760">
                  <c:v>2.4099999999999998E-3</c:v>
                </c:pt>
                <c:pt idx="761">
                  <c:v>2.4099999999999998E-3</c:v>
                </c:pt>
                <c:pt idx="762">
                  <c:v>2.4099999999999998E-3</c:v>
                </c:pt>
                <c:pt idx="763">
                  <c:v>2.4099999999999998E-3</c:v>
                </c:pt>
                <c:pt idx="764">
                  <c:v>2.4099999999999998E-3</c:v>
                </c:pt>
                <c:pt idx="765">
                  <c:v>-3.0499999999999999E-2</c:v>
                </c:pt>
                <c:pt idx="766">
                  <c:v>-3.0499999999999999E-2</c:v>
                </c:pt>
                <c:pt idx="767">
                  <c:v>-3.0499999999999999E-2</c:v>
                </c:pt>
                <c:pt idx="768">
                  <c:v>-3.0499999999999999E-2</c:v>
                </c:pt>
                <c:pt idx="769">
                  <c:v>-3.5499999999999997E-2</c:v>
                </c:pt>
                <c:pt idx="770">
                  <c:v>-3.5499999999999997E-2</c:v>
                </c:pt>
                <c:pt idx="771">
                  <c:v>-5.7000000000000002E-2</c:v>
                </c:pt>
                <c:pt idx="772">
                  <c:v>-5.7000000000000002E-2</c:v>
                </c:pt>
                <c:pt idx="773">
                  <c:v>-5.7000000000000002E-2</c:v>
                </c:pt>
                <c:pt idx="774">
                  <c:v>-5.7000000000000002E-2</c:v>
                </c:pt>
                <c:pt idx="775">
                  <c:v>-5.7000000000000002E-2</c:v>
                </c:pt>
                <c:pt idx="776">
                  <c:v>-5.7000000000000002E-2</c:v>
                </c:pt>
                <c:pt idx="777">
                  <c:v>4.4499999999999998E-2</c:v>
                </c:pt>
                <c:pt idx="778">
                  <c:v>4.4499999999999998E-2</c:v>
                </c:pt>
                <c:pt idx="779">
                  <c:v>4.4499999999999998E-2</c:v>
                </c:pt>
                <c:pt idx="780">
                  <c:v>4.4499999999999998E-2</c:v>
                </c:pt>
                <c:pt idx="781">
                  <c:v>4.4499999999999998E-2</c:v>
                </c:pt>
                <c:pt idx="782">
                  <c:v>4.4499999999999998E-2</c:v>
                </c:pt>
                <c:pt idx="783">
                  <c:v>4.4499999999999998E-2</c:v>
                </c:pt>
                <c:pt idx="784">
                  <c:v>3.0499999999999999E-2</c:v>
                </c:pt>
                <c:pt idx="785">
                  <c:v>3.0499999999999999E-2</c:v>
                </c:pt>
                <c:pt idx="786">
                  <c:v>4.7899999999999998E-2</c:v>
                </c:pt>
                <c:pt idx="787">
                  <c:v>4.7899999999999998E-2</c:v>
                </c:pt>
                <c:pt idx="788">
                  <c:v>4.7899999999999998E-2</c:v>
                </c:pt>
                <c:pt idx="789">
                  <c:v>5.8299999999999998E-2</c:v>
                </c:pt>
                <c:pt idx="790">
                  <c:v>5.8299999999999998E-2</c:v>
                </c:pt>
                <c:pt idx="791">
                  <c:v>5.8299999999999998E-2</c:v>
                </c:pt>
                <c:pt idx="792">
                  <c:v>5.8299999999999998E-2</c:v>
                </c:pt>
                <c:pt idx="793">
                  <c:v>5.8299999999999998E-2</c:v>
                </c:pt>
                <c:pt idx="794">
                  <c:v>5.8299999999999998E-2</c:v>
                </c:pt>
                <c:pt idx="795">
                  <c:v>5.8299999999999998E-2</c:v>
                </c:pt>
                <c:pt idx="796">
                  <c:v>5.8299999999999998E-2</c:v>
                </c:pt>
                <c:pt idx="797">
                  <c:v>5.8299999999999998E-2</c:v>
                </c:pt>
                <c:pt idx="798">
                  <c:v>5.8299999999999998E-2</c:v>
                </c:pt>
                <c:pt idx="799">
                  <c:v>3.5000000000000003E-2</c:v>
                </c:pt>
                <c:pt idx="800">
                  <c:v>3.5000000000000003E-2</c:v>
                </c:pt>
                <c:pt idx="801">
                  <c:v>3.5000000000000003E-2</c:v>
                </c:pt>
                <c:pt idx="802">
                  <c:v>3.5000000000000003E-2</c:v>
                </c:pt>
                <c:pt idx="803">
                  <c:v>3.5000000000000003E-2</c:v>
                </c:pt>
                <c:pt idx="804">
                  <c:v>3.5000000000000003E-2</c:v>
                </c:pt>
                <c:pt idx="805">
                  <c:v>-6.4799999999999996E-2</c:v>
                </c:pt>
                <c:pt idx="806">
                  <c:v>-6.4799999999999996E-2</c:v>
                </c:pt>
                <c:pt idx="807">
                  <c:v>-0.106</c:v>
                </c:pt>
                <c:pt idx="808">
                  <c:v>-0.113</c:v>
                </c:pt>
                <c:pt idx="809">
                  <c:v>-0.113</c:v>
                </c:pt>
                <c:pt idx="810">
                  <c:v>4.5100000000000001E-2</c:v>
                </c:pt>
                <c:pt idx="811">
                  <c:v>4.5100000000000001E-2</c:v>
                </c:pt>
                <c:pt idx="812">
                  <c:v>-3.8100000000000002E-2</c:v>
                </c:pt>
                <c:pt idx="813">
                  <c:v>-3.8100000000000002E-2</c:v>
                </c:pt>
                <c:pt idx="814">
                  <c:v>-3.8100000000000002E-2</c:v>
                </c:pt>
                <c:pt idx="815">
                  <c:v>-3.8100000000000002E-2</c:v>
                </c:pt>
                <c:pt idx="816">
                  <c:v>-4.9700000000000001E-2</c:v>
                </c:pt>
                <c:pt idx="817">
                  <c:v>4.4699999999999997E-2</c:v>
                </c:pt>
                <c:pt idx="818">
                  <c:v>-3.9600000000000003E-2</c:v>
                </c:pt>
                <c:pt idx="819">
                  <c:v>-3.9600000000000003E-2</c:v>
                </c:pt>
                <c:pt idx="820">
                  <c:v>-3.9600000000000003E-2</c:v>
                </c:pt>
                <c:pt idx="821">
                  <c:v>-7.2900000000000006E-2</c:v>
                </c:pt>
                <c:pt idx="822">
                  <c:v>5.6399999999999999E-2</c:v>
                </c:pt>
                <c:pt idx="823">
                  <c:v>5.6399999999999999E-2</c:v>
                </c:pt>
                <c:pt idx="824">
                  <c:v>7.7700000000000005E-2</c:v>
                </c:pt>
                <c:pt idx="825">
                  <c:v>7.7700000000000005E-2</c:v>
                </c:pt>
                <c:pt idx="826">
                  <c:v>-4.5199999999999997E-2</c:v>
                </c:pt>
                <c:pt idx="827">
                  <c:v>-4.5199999999999997E-2</c:v>
                </c:pt>
                <c:pt idx="828">
                  <c:v>-4.5199999999999997E-2</c:v>
                </c:pt>
                <c:pt idx="829">
                  <c:v>-4.5199999999999997E-2</c:v>
                </c:pt>
                <c:pt idx="830">
                  <c:v>-4.5199999999999997E-2</c:v>
                </c:pt>
                <c:pt idx="831">
                  <c:v>-7.0300000000000001E-2</c:v>
                </c:pt>
                <c:pt idx="832">
                  <c:v>6.4299999999999996E-2</c:v>
                </c:pt>
                <c:pt idx="833">
                  <c:v>6.4299999999999996E-2</c:v>
                </c:pt>
                <c:pt idx="834">
                  <c:v>6.4299999999999996E-2</c:v>
                </c:pt>
                <c:pt idx="835">
                  <c:v>0.14899999999999999</c:v>
                </c:pt>
                <c:pt idx="836">
                  <c:v>-0.113</c:v>
                </c:pt>
                <c:pt idx="837">
                  <c:v>-5.4800000000000001E-2</c:v>
                </c:pt>
                <c:pt idx="838">
                  <c:v>1.01E-2</c:v>
                </c:pt>
                <c:pt idx="839">
                  <c:v>1.01E-2</c:v>
                </c:pt>
                <c:pt idx="840">
                  <c:v>1.01E-2</c:v>
                </c:pt>
                <c:pt idx="841">
                  <c:v>1.01E-2</c:v>
                </c:pt>
                <c:pt idx="842">
                  <c:v>1.01E-2</c:v>
                </c:pt>
                <c:pt idx="843">
                  <c:v>1.01E-2</c:v>
                </c:pt>
                <c:pt idx="844">
                  <c:v>2.2100000000000002E-3</c:v>
                </c:pt>
                <c:pt idx="845">
                  <c:v>1.7000000000000001E-2</c:v>
                </c:pt>
                <c:pt idx="846">
                  <c:v>1.7000000000000001E-2</c:v>
                </c:pt>
                <c:pt idx="847">
                  <c:v>1.7000000000000001E-2</c:v>
                </c:pt>
                <c:pt idx="848">
                  <c:v>-6.4200000000000004E-3</c:v>
                </c:pt>
                <c:pt idx="849">
                  <c:v>-6.4200000000000004E-3</c:v>
                </c:pt>
                <c:pt idx="850">
                  <c:v>-6.4200000000000004E-3</c:v>
                </c:pt>
                <c:pt idx="851">
                  <c:v>-6.4200000000000004E-3</c:v>
                </c:pt>
                <c:pt idx="852">
                  <c:v>-6.4200000000000004E-3</c:v>
                </c:pt>
                <c:pt idx="853">
                  <c:v>3.2099999999999997E-2</c:v>
                </c:pt>
                <c:pt idx="854">
                  <c:v>-3.1600000000000003E-2</c:v>
                </c:pt>
                <c:pt idx="855">
                  <c:v>-3.1600000000000003E-2</c:v>
                </c:pt>
                <c:pt idx="856">
                  <c:v>-3.1600000000000003E-2</c:v>
                </c:pt>
                <c:pt idx="857">
                  <c:v>4.2500000000000003E-2</c:v>
                </c:pt>
                <c:pt idx="858">
                  <c:v>4.2500000000000003E-2</c:v>
                </c:pt>
                <c:pt idx="859">
                  <c:v>4.2500000000000003E-2</c:v>
                </c:pt>
                <c:pt idx="860">
                  <c:v>4.2500000000000003E-2</c:v>
                </c:pt>
                <c:pt idx="861">
                  <c:v>2.8199999999999999E-2</c:v>
                </c:pt>
                <c:pt idx="862">
                  <c:v>2.8199999999999999E-2</c:v>
                </c:pt>
                <c:pt idx="863">
                  <c:v>2.8199999999999999E-2</c:v>
                </c:pt>
                <c:pt idx="864">
                  <c:v>4.2099999999999999E-2</c:v>
                </c:pt>
                <c:pt idx="865">
                  <c:v>4.2099999999999999E-2</c:v>
                </c:pt>
                <c:pt idx="866">
                  <c:v>4.2099999999999999E-2</c:v>
                </c:pt>
                <c:pt idx="867">
                  <c:v>4.2099999999999999E-2</c:v>
                </c:pt>
                <c:pt idx="868">
                  <c:v>9.2300000000000004E-3</c:v>
                </c:pt>
                <c:pt idx="869">
                  <c:v>9.2300000000000004E-3</c:v>
                </c:pt>
                <c:pt idx="870">
                  <c:v>9.2300000000000004E-3</c:v>
                </c:pt>
                <c:pt idx="871">
                  <c:v>-1.3599999999999999E-2</c:v>
                </c:pt>
                <c:pt idx="872">
                  <c:v>-1.3599999999999999E-2</c:v>
                </c:pt>
                <c:pt idx="873">
                  <c:v>-1.3599999999999999E-2</c:v>
                </c:pt>
                <c:pt idx="874">
                  <c:v>-1.3599999999999999E-2</c:v>
                </c:pt>
                <c:pt idx="875">
                  <c:v>-2.3900000000000001E-2</c:v>
                </c:pt>
                <c:pt idx="876">
                  <c:v>-2.3199999999999998E-2</c:v>
                </c:pt>
                <c:pt idx="877">
                  <c:v>9.3699999999999999E-3</c:v>
                </c:pt>
                <c:pt idx="878">
                  <c:v>9.3699999999999999E-3</c:v>
                </c:pt>
                <c:pt idx="879">
                  <c:v>-1.2699999999999999E-2</c:v>
                </c:pt>
                <c:pt idx="880">
                  <c:v>-1.2699999999999999E-2</c:v>
                </c:pt>
                <c:pt idx="881">
                  <c:v>-1.2699999999999999E-2</c:v>
                </c:pt>
                <c:pt idx="882">
                  <c:v>3.4799999999999998E-2</c:v>
                </c:pt>
                <c:pt idx="883">
                  <c:v>3.4799999999999998E-2</c:v>
                </c:pt>
                <c:pt idx="884">
                  <c:v>3.4799999999999998E-2</c:v>
                </c:pt>
                <c:pt idx="885">
                  <c:v>3.4799999999999998E-2</c:v>
                </c:pt>
                <c:pt idx="886">
                  <c:v>3.4799999999999998E-2</c:v>
                </c:pt>
                <c:pt idx="887">
                  <c:v>3.4799999999999998E-2</c:v>
                </c:pt>
                <c:pt idx="888">
                  <c:v>3.4799999999999998E-2</c:v>
                </c:pt>
                <c:pt idx="889">
                  <c:v>3.4799999999999998E-2</c:v>
                </c:pt>
                <c:pt idx="890">
                  <c:v>3.4799999999999998E-2</c:v>
                </c:pt>
                <c:pt idx="891">
                  <c:v>3.4799999999999998E-2</c:v>
                </c:pt>
                <c:pt idx="892">
                  <c:v>-4.2500000000000003E-3</c:v>
                </c:pt>
                <c:pt idx="893">
                  <c:v>-4.2500000000000003E-3</c:v>
                </c:pt>
                <c:pt idx="894">
                  <c:v>-4.2500000000000003E-3</c:v>
                </c:pt>
                <c:pt idx="895">
                  <c:v>-4.2500000000000003E-3</c:v>
                </c:pt>
                <c:pt idx="896">
                  <c:v>-4.2500000000000003E-3</c:v>
                </c:pt>
                <c:pt idx="897">
                  <c:v>2.2100000000000002E-2</c:v>
                </c:pt>
                <c:pt idx="898">
                  <c:v>4.9699999999999996E-3</c:v>
                </c:pt>
                <c:pt idx="899">
                  <c:v>4.9699999999999996E-3</c:v>
                </c:pt>
                <c:pt idx="900">
                  <c:v>4.9699999999999996E-3</c:v>
                </c:pt>
                <c:pt idx="901">
                  <c:v>4.9699999999999996E-3</c:v>
                </c:pt>
                <c:pt idx="902">
                  <c:v>4.9699999999999996E-3</c:v>
                </c:pt>
                <c:pt idx="903">
                  <c:v>4.9699999999999996E-3</c:v>
                </c:pt>
                <c:pt idx="904">
                  <c:v>4.9699999999999996E-3</c:v>
                </c:pt>
                <c:pt idx="905">
                  <c:v>4.3700000000000003E-2</c:v>
                </c:pt>
                <c:pt idx="906">
                  <c:v>4.3700000000000003E-2</c:v>
                </c:pt>
                <c:pt idx="907">
                  <c:v>4.3700000000000003E-2</c:v>
                </c:pt>
                <c:pt idx="908">
                  <c:v>4.3700000000000003E-2</c:v>
                </c:pt>
                <c:pt idx="909">
                  <c:v>4.3700000000000003E-2</c:v>
                </c:pt>
                <c:pt idx="910">
                  <c:v>-2.4199999999999999E-2</c:v>
                </c:pt>
                <c:pt idx="911">
                  <c:v>-2.4199999999999999E-2</c:v>
                </c:pt>
                <c:pt idx="912">
                  <c:v>-2.4199999999999999E-2</c:v>
                </c:pt>
                <c:pt idx="913">
                  <c:v>-2.4199999999999999E-2</c:v>
                </c:pt>
                <c:pt idx="914">
                  <c:v>2.3199999999999998E-2</c:v>
                </c:pt>
                <c:pt idx="915">
                  <c:v>2.3199999999999998E-2</c:v>
                </c:pt>
                <c:pt idx="916">
                  <c:v>2.3199999999999998E-2</c:v>
                </c:pt>
                <c:pt idx="917">
                  <c:v>2.3199999999999998E-2</c:v>
                </c:pt>
                <c:pt idx="918">
                  <c:v>2.3199999999999998E-2</c:v>
                </c:pt>
                <c:pt idx="919">
                  <c:v>1.23E-2</c:v>
                </c:pt>
                <c:pt idx="920">
                  <c:v>1.23E-2</c:v>
                </c:pt>
                <c:pt idx="921">
                  <c:v>1.23E-2</c:v>
                </c:pt>
                <c:pt idx="922">
                  <c:v>1.23E-2</c:v>
                </c:pt>
                <c:pt idx="923">
                  <c:v>1.23E-2</c:v>
                </c:pt>
                <c:pt idx="924">
                  <c:v>1.8200000000000001E-2</c:v>
                </c:pt>
                <c:pt idx="925">
                  <c:v>-9.3799999999999994E-3</c:v>
                </c:pt>
                <c:pt idx="926">
                  <c:v>-9.3799999999999994E-3</c:v>
                </c:pt>
                <c:pt idx="927">
                  <c:v>-9.3799999999999994E-3</c:v>
                </c:pt>
                <c:pt idx="928">
                  <c:v>-9.3799999999999994E-3</c:v>
                </c:pt>
                <c:pt idx="929">
                  <c:v>-9.3799999999999994E-3</c:v>
                </c:pt>
                <c:pt idx="930">
                  <c:v>-9.3799999999999994E-3</c:v>
                </c:pt>
                <c:pt idx="931">
                  <c:v>-9.3799999999999994E-3</c:v>
                </c:pt>
                <c:pt idx="932">
                  <c:v>-9.3799999999999994E-3</c:v>
                </c:pt>
                <c:pt idx="933">
                  <c:v>-9.3799999999999994E-3</c:v>
                </c:pt>
                <c:pt idx="934">
                  <c:v>-1.52E-2</c:v>
                </c:pt>
                <c:pt idx="935">
                  <c:v>-1.52E-2</c:v>
                </c:pt>
                <c:pt idx="936">
                  <c:v>2.23E-2</c:v>
                </c:pt>
                <c:pt idx="937">
                  <c:v>2.23E-2</c:v>
                </c:pt>
                <c:pt idx="938">
                  <c:v>2.23E-2</c:v>
                </c:pt>
                <c:pt idx="939">
                  <c:v>2.23E-2</c:v>
                </c:pt>
                <c:pt idx="940">
                  <c:v>2.23E-2</c:v>
                </c:pt>
                <c:pt idx="941">
                  <c:v>2.23E-2</c:v>
                </c:pt>
                <c:pt idx="942">
                  <c:v>2.23E-2</c:v>
                </c:pt>
                <c:pt idx="943">
                  <c:v>2.23E-2</c:v>
                </c:pt>
                <c:pt idx="944">
                  <c:v>2.23E-2</c:v>
                </c:pt>
                <c:pt idx="945">
                  <c:v>-3.3000000000000002E-2</c:v>
                </c:pt>
                <c:pt idx="946">
                  <c:v>-3.3000000000000002E-2</c:v>
                </c:pt>
                <c:pt idx="947">
                  <c:v>-3.3000000000000002E-2</c:v>
                </c:pt>
                <c:pt idx="948">
                  <c:v>-5.3100000000000001E-2</c:v>
                </c:pt>
                <c:pt idx="949">
                  <c:v>-5.3100000000000001E-2</c:v>
                </c:pt>
                <c:pt idx="950">
                  <c:v>-5.3100000000000001E-2</c:v>
                </c:pt>
                <c:pt idx="951">
                  <c:v>-5.3100000000000001E-2</c:v>
                </c:pt>
                <c:pt idx="952">
                  <c:v>-5.3100000000000001E-2</c:v>
                </c:pt>
                <c:pt idx="953">
                  <c:v>2.8400000000000002E-2</c:v>
                </c:pt>
                <c:pt idx="954">
                  <c:v>2.8400000000000002E-2</c:v>
                </c:pt>
                <c:pt idx="955">
                  <c:v>4.2999999999999997E-2</c:v>
                </c:pt>
                <c:pt idx="956">
                  <c:v>-1.0500000000000001E-2</c:v>
                </c:pt>
                <c:pt idx="957">
                  <c:v>-1.0500000000000001E-2</c:v>
                </c:pt>
                <c:pt idx="958">
                  <c:v>-1.0500000000000001E-2</c:v>
                </c:pt>
                <c:pt idx="959">
                  <c:v>-1.0500000000000001E-2</c:v>
                </c:pt>
                <c:pt idx="960">
                  <c:v>2.9600000000000001E-2</c:v>
                </c:pt>
                <c:pt idx="961">
                  <c:v>-3.4000000000000002E-2</c:v>
                </c:pt>
                <c:pt idx="962">
                  <c:v>-3.4000000000000002E-2</c:v>
                </c:pt>
                <c:pt idx="963">
                  <c:v>4.4999999999999998E-2</c:v>
                </c:pt>
                <c:pt idx="964">
                  <c:v>8.2699999999999996E-2</c:v>
                </c:pt>
                <c:pt idx="965">
                  <c:v>8.2699999999999996E-2</c:v>
                </c:pt>
                <c:pt idx="966">
                  <c:v>8.2699999999999996E-2</c:v>
                </c:pt>
                <c:pt idx="967">
                  <c:v>7.8E-2</c:v>
                </c:pt>
                <c:pt idx="968">
                  <c:v>7.8E-2</c:v>
                </c:pt>
                <c:pt idx="969">
                  <c:v>7.8E-2</c:v>
                </c:pt>
                <c:pt idx="970">
                  <c:v>1.26E-2</c:v>
                </c:pt>
                <c:pt idx="971">
                  <c:v>1.26E-2</c:v>
                </c:pt>
                <c:pt idx="972">
                  <c:v>1.1599999999999999E-2</c:v>
                </c:pt>
                <c:pt idx="973">
                  <c:v>-8.1600000000000006E-3</c:v>
                </c:pt>
                <c:pt idx="974">
                  <c:v>-8.1600000000000006E-3</c:v>
                </c:pt>
                <c:pt idx="975">
                  <c:v>-8.1600000000000006E-3</c:v>
                </c:pt>
                <c:pt idx="976">
                  <c:v>-8.1600000000000006E-3</c:v>
                </c:pt>
                <c:pt idx="977">
                  <c:v>-8.1600000000000006E-3</c:v>
                </c:pt>
                <c:pt idx="978">
                  <c:v>-8.1600000000000006E-3</c:v>
                </c:pt>
                <c:pt idx="979">
                  <c:v>4.24E-2</c:v>
                </c:pt>
                <c:pt idx="980">
                  <c:v>4.24E-2</c:v>
                </c:pt>
                <c:pt idx="981">
                  <c:v>9.4700000000000006E-2</c:v>
                </c:pt>
                <c:pt idx="982">
                  <c:v>3.3399999999999999E-2</c:v>
                </c:pt>
                <c:pt idx="983">
                  <c:v>3.3399999999999999E-2</c:v>
                </c:pt>
                <c:pt idx="984">
                  <c:v>3.3399999999999999E-2</c:v>
                </c:pt>
                <c:pt idx="985">
                  <c:v>3.3399999999999999E-2</c:v>
                </c:pt>
                <c:pt idx="986">
                  <c:v>3.3399999999999999E-2</c:v>
                </c:pt>
                <c:pt idx="987">
                  <c:v>8.4500000000000006E-2</c:v>
                </c:pt>
                <c:pt idx="988">
                  <c:v>8.4500000000000006E-2</c:v>
                </c:pt>
                <c:pt idx="989">
                  <c:v>8.4699999999999998E-2</c:v>
                </c:pt>
                <c:pt idx="990">
                  <c:v>-1.3599999999999999E-2</c:v>
                </c:pt>
                <c:pt idx="991">
                  <c:v>-1.3599999999999999E-2</c:v>
                </c:pt>
                <c:pt idx="992">
                  <c:v>-1.3599999999999999E-2</c:v>
                </c:pt>
                <c:pt idx="993">
                  <c:v>-1.3599999999999999E-2</c:v>
                </c:pt>
                <c:pt idx="994">
                  <c:v>-1.3599999999999999E-2</c:v>
                </c:pt>
                <c:pt idx="995">
                  <c:v>-9.9599999999999994E-2</c:v>
                </c:pt>
                <c:pt idx="996">
                  <c:v>-9.9599999999999994E-2</c:v>
                </c:pt>
                <c:pt idx="997">
                  <c:v>-9.9599999999999994E-2</c:v>
                </c:pt>
                <c:pt idx="998">
                  <c:v>-9.9599999999999994E-2</c:v>
                </c:pt>
                <c:pt idx="999">
                  <c:v>1.7399999999999999E-2</c:v>
                </c:pt>
                <c:pt idx="1000">
                  <c:v>1.7399999999999999E-2</c:v>
                </c:pt>
                <c:pt idx="1001">
                  <c:v>1.7399999999999999E-2</c:v>
                </c:pt>
                <c:pt idx="1002">
                  <c:v>1.7399999999999999E-2</c:v>
                </c:pt>
                <c:pt idx="1003">
                  <c:v>-1.23E-2</c:v>
                </c:pt>
                <c:pt idx="1004">
                  <c:v>-1.23E-2</c:v>
                </c:pt>
                <c:pt idx="1005">
                  <c:v>1.3100000000000001E-2</c:v>
                </c:pt>
                <c:pt idx="1006">
                  <c:v>1.3100000000000001E-2</c:v>
                </c:pt>
                <c:pt idx="1007">
                  <c:v>7.1900000000000002E-3</c:v>
                </c:pt>
                <c:pt idx="1008">
                  <c:v>-2.2100000000000002E-2</c:v>
                </c:pt>
                <c:pt idx="1009">
                  <c:v>-2.2100000000000002E-2</c:v>
                </c:pt>
                <c:pt idx="1010">
                  <c:v>-2.2100000000000002E-2</c:v>
                </c:pt>
                <c:pt idx="1011">
                  <c:v>-2.2100000000000002E-2</c:v>
                </c:pt>
                <c:pt idx="1012">
                  <c:v>-2.2100000000000002E-2</c:v>
                </c:pt>
                <c:pt idx="1013">
                  <c:v>-2.2100000000000002E-2</c:v>
                </c:pt>
                <c:pt idx="1014">
                  <c:v>-2.2100000000000002E-2</c:v>
                </c:pt>
                <c:pt idx="1015">
                  <c:v>-2.2100000000000002E-2</c:v>
                </c:pt>
                <c:pt idx="1016">
                  <c:v>-1.8700000000000001E-2</c:v>
                </c:pt>
                <c:pt idx="1017">
                  <c:v>-1.8700000000000001E-2</c:v>
                </c:pt>
                <c:pt idx="1018">
                  <c:v>-7.7799999999999996E-3</c:v>
                </c:pt>
                <c:pt idx="1019">
                  <c:v>-7.7799999999999996E-3</c:v>
                </c:pt>
                <c:pt idx="1020">
                  <c:v>-7.7799999999999996E-3</c:v>
                </c:pt>
                <c:pt idx="1021">
                  <c:v>9.3500000000000007E-3</c:v>
                </c:pt>
                <c:pt idx="1022">
                  <c:v>5.94E-3</c:v>
                </c:pt>
                <c:pt idx="1023">
                  <c:v>2.5100000000000001E-2</c:v>
                </c:pt>
                <c:pt idx="1024">
                  <c:v>2.5100000000000001E-2</c:v>
                </c:pt>
                <c:pt idx="1025">
                  <c:v>2.5100000000000001E-2</c:v>
                </c:pt>
                <c:pt idx="1026">
                  <c:v>2.5100000000000001E-2</c:v>
                </c:pt>
                <c:pt idx="1027">
                  <c:v>2.5100000000000001E-2</c:v>
                </c:pt>
                <c:pt idx="1028">
                  <c:v>4.4299999999999999E-2</c:v>
                </c:pt>
                <c:pt idx="1029">
                  <c:v>4.4299999999999999E-2</c:v>
                </c:pt>
                <c:pt idx="1030">
                  <c:v>4.4299999999999999E-2</c:v>
                </c:pt>
                <c:pt idx="1031">
                  <c:v>3.5999999999999999E-3</c:v>
                </c:pt>
                <c:pt idx="1032">
                  <c:v>3.5999999999999999E-3</c:v>
                </c:pt>
                <c:pt idx="1033">
                  <c:v>3.5999999999999999E-3</c:v>
                </c:pt>
                <c:pt idx="1034">
                  <c:v>3.5999999999999999E-3</c:v>
                </c:pt>
                <c:pt idx="1035">
                  <c:v>2.2499999999999999E-2</c:v>
                </c:pt>
                <c:pt idx="1036">
                  <c:v>2.2499999999999999E-2</c:v>
                </c:pt>
                <c:pt idx="1037">
                  <c:v>5.9999999999999995E-4</c:v>
                </c:pt>
                <c:pt idx="1038">
                  <c:v>5.9999999999999995E-4</c:v>
                </c:pt>
                <c:pt idx="1039">
                  <c:v>-7.8200000000000006E-2</c:v>
                </c:pt>
                <c:pt idx="1040">
                  <c:v>1.61E-2</c:v>
                </c:pt>
                <c:pt idx="1041">
                  <c:v>1.61E-2</c:v>
                </c:pt>
                <c:pt idx="1042">
                  <c:v>1.61E-2</c:v>
                </c:pt>
                <c:pt idx="1043">
                  <c:v>1.61E-2</c:v>
                </c:pt>
                <c:pt idx="1044">
                  <c:v>1.61E-2</c:v>
                </c:pt>
                <c:pt idx="1045">
                  <c:v>-6.9800000000000001E-3</c:v>
                </c:pt>
                <c:pt idx="1046">
                  <c:v>-6.9800000000000001E-3</c:v>
                </c:pt>
                <c:pt idx="1047">
                  <c:v>-6.9800000000000001E-3</c:v>
                </c:pt>
                <c:pt idx="1048">
                  <c:v>-6.9800000000000001E-3</c:v>
                </c:pt>
                <c:pt idx="1049">
                  <c:v>-6.9800000000000001E-3</c:v>
                </c:pt>
                <c:pt idx="1050">
                  <c:v>-6.9800000000000001E-3</c:v>
                </c:pt>
                <c:pt idx="1051">
                  <c:v>-6.9800000000000001E-3</c:v>
                </c:pt>
                <c:pt idx="1052">
                  <c:v>-6.9800000000000001E-3</c:v>
                </c:pt>
                <c:pt idx="1053">
                  <c:v>-6.9800000000000001E-3</c:v>
                </c:pt>
                <c:pt idx="1054">
                  <c:v>-5.8999999999999997E-2</c:v>
                </c:pt>
                <c:pt idx="1055">
                  <c:v>-5.8999999999999997E-2</c:v>
                </c:pt>
                <c:pt idx="1056">
                  <c:v>-5.8999999999999997E-2</c:v>
                </c:pt>
                <c:pt idx="1057">
                  <c:v>-5.8999999999999997E-2</c:v>
                </c:pt>
                <c:pt idx="1058">
                  <c:v>-9.4800000000000006E-3</c:v>
                </c:pt>
                <c:pt idx="1059">
                  <c:v>-9.4800000000000006E-3</c:v>
                </c:pt>
                <c:pt idx="1060">
                  <c:v>-2.4899999999999999E-2</c:v>
                </c:pt>
                <c:pt idx="1061">
                  <c:v>-2.4899999999999999E-2</c:v>
                </c:pt>
                <c:pt idx="1062">
                  <c:v>-2.5499999999999998E-2</c:v>
                </c:pt>
                <c:pt idx="1063">
                  <c:v>-2.5499999999999998E-2</c:v>
                </c:pt>
                <c:pt idx="1064">
                  <c:v>-2.5499999999999998E-2</c:v>
                </c:pt>
                <c:pt idx="1065">
                  <c:v>-2.5499999999999998E-2</c:v>
                </c:pt>
                <c:pt idx="1066">
                  <c:v>-2.5499999999999998E-2</c:v>
                </c:pt>
                <c:pt idx="1067">
                  <c:v>4.3600000000000002E-3</c:v>
                </c:pt>
                <c:pt idx="1068">
                  <c:v>-4.0800000000000003E-3</c:v>
                </c:pt>
                <c:pt idx="1069">
                  <c:v>-4.0800000000000003E-3</c:v>
                </c:pt>
                <c:pt idx="1070">
                  <c:v>1.4500000000000001E-2</c:v>
                </c:pt>
                <c:pt idx="1071">
                  <c:v>1.4500000000000001E-2</c:v>
                </c:pt>
                <c:pt idx="1072">
                  <c:v>1.4500000000000001E-2</c:v>
                </c:pt>
                <c:pt idx="1073">
                  <c:v>1.4500000000000001E-2</c:v>
                </c:pt>
                <c:pt idx="1074">
                  <c:v>1.4500000000000001E-2</c:v>
                </c:pt>
                <c:pt idx="1075">
                  <c:v>1.4500000000000001E-2</c:v>
                </c:pt>
                <c:pt idx="1076">
                  <c:v>1.3599999999999999E-2</c:v>
                </c:pt>
                <c:pt idx="1077">
                  <c:v>1.3599999999999999E-2</c:v>
                </c:pt>
                <c:pt idx="1078">
                  <c:v>1.3599999999999999E-2</c:v>
                </c:pt>
                <c:pt idx="1079">
                  <c:v>1.3599999999999999E-2</c:v>
                </c:pt>
                <c:pt idx="1080">
                  <c:v>1.3599999999999999E-2</c:v>
                </c:pt>
                <c:pt idx="1081">
                  <c:v>1.3599999999999999E-2</c:v>
                </c:pt>
                <c:pt idx="1082">
                  <c:v>1.3599999999999999E-2</c:v>
                </c:pt>
                <c:pt idx="1083">
                  <c:v>1.3599999999999999E-2</c:v>
                </c:pt>
                <c:pt idx="1084">
                  <c:v>1.3599999999999999E-2</c:v>
                </c:pt>
                <c:pt idx="1085">
                  <c:v>1.3599999999999999E-2</c:v>
                </c:pt>
                <c:pt idx="1086">
                  <c:v>1.3599999999999999E-2</c:v>
                </c:pt>
                <c:pt idx="1087">
                  <c:v>1.3599999999999999E-2</c:v>
                </c:pt>
                <c:pt idx="1088">
                  <c:v>1.3599999999999999E-2</c:v>
                </c:pt>
                <c:pt idx="1089">
                  <c:v>1.3599999999999999E-2</c:v>
                </c:pt>
                <c:pt idx="1090">
                  <c:v>1.3599999999999999E-2</c:v>
                </c:pt>
                <c:pt idx="1091">
                  <c:v>1.3599999999999999E-2</c:v>
                </c:pt>
                <c:pt idx="1092">
                  <c:v>-1.34E-2</c:v>
                </c:pt>
                <c:pt idx="1093">
                  <c:v>-1.34E-2</c:v>
                </c:pt>
                <c:pt idx="1094">
                  <c:v>-1.34E-2</c:v>
                </c:pt>
                <c:pt idx="1095">
                  <c:v>-1.34E-2</c:v>
                </c:pt>
                <c:pt idx="1096">
                  <c:v>-1.34E-2</c:v>
                </c:pt>
                <c:pt idx="1097">
                  <c:v>-1.34E-2</c:v>
                </c:pt>
                <c:pt idx="1098">
                  <c:v>-1.34E-2</c:v>
                </c:pt>
                <c:pt idx="1099">
                  <c:v>-1.34E-2</c:v>
                </c:pt>
                <c:pt idx="1100">
                  <c:v>-1.5100000000000001E-2</c:v>
                </c:pt>
                <c:pt idx="1101">
                  <c:v>-1.5100000000000001E-2</c:v>
                </c:pt>
                <c:pt idx="1102">
                  <c:v>-1.5100000000000001E-2</c:v>
                </c:pt>
                <c:pt idx="1103">
                  <c:v>1.4999999999999999E-2</c:v>
                </c:pt>
                <c:pt idx="1104">
                  <c:v>1.4999999999999999E-2</c:v>
                </c:pt>
                <c:pt idx="1105">
                  <c:v>1.4999999999999999E-2</c:v>
                </c:pt>
                <c:pt idx="1106">
                  <c:v>1.4999999999999999E-2</c:v>
                </c:pt>
                <c:pt idx="1107">
                  <c:v>0.128</c:v>
                </c:pt>
                <c:pt idx="1108">
                  <c:v>0.128</c:v>
                </c:pt>
                <c:pt idx="1109">
                  <c:v>0.128</c:v>
                </c:pt>
                <c:pt idx="1110">
                  <c:v>-9.9000000000000005E-2</c:v>
                </c:pt>
                <c:pt idx="1111">
                  <c:v>-9.9000000000000005E-2</c:v>
                </c:pt>
                <c:pt idx="1112">
                  <c:v>-9.5600000000000004E-2</c:v>
                </c:pt>
                <c:pt idx="1113">
                  <c:v>-9.5600000000000004E-2</c:v>
                </c:pt>
                <c:pt idx="1114">
                  <c:v>7.7799999999999994E-2</c:v>
                </c:pt>
                <c:pt idx="1115">
                  <c:v>-5.5300000000000002E-2</c:v>
                </c:pt>
                <c:pt idx="1116">
                  <c:v>-5.5300000000000002E-2</c:v>
                </c:pt>
                <c:pt idx="1117">
                  <c:v>-5.5300000000000002E-2</c:v>
                </c:pt>
                <c:pt idx="1118">
                  <c:v>-5.5300000000000002E-2</c:v>
                </c:pt>
                <c:pt idx="1119">
                  <c:v>-5.5300000000000002E-2</c:v>
                </c:pt>
                <c:pt idx="1120">
                  <c:v>-5.5300000000000002E-2</c:v>
                </c:pt>
                <c:pt idx="1121">
                  <c:v>-5.5300000000000002E-2</c:v>
                </c:pt>
                <c:pt idx="1122">
                  <c:v>-5.7500000000000002E-2</c:v>
                </c:pt>
                <c:pt idx="1123">
                  <c:v>-5.7500000000000002E-2</c:v>
                </c:pt>
                <c:pt idx="1124">
                  <c:v>-8.4400000000000003E-2</c:v>
                </c:pt>
                <c:pt idx="1125">
                  <c:v>6.1600000000000002E-2</c:v>
                </c:pt>
                <c:pt idx="1126">
                  <c:v>-2.6200000000000001E-2</c:v>
                </c:pt>
                <c:pt idx="1127">
                  <c:v>9.6100000000000005E-3</c:v>
                </c:pt>
                <c:pt idx="1128">
                  <c:v>9.6100000000000005E-3</c:v>
                </c:pt>
                <c:pt idx="1129">
                  <c:v>9.6100000000000005E-3</c:v>
                </c:pt>
                <c:pt idx="1130">
                  <c:v>2.81E-2</c:v>
                </c:pt>
                <c:pt idx="1131">
                  <c:v>2.81E-2</c:v>
                </c:pt>
                <c:pt idx="1132">
                  <c:v>2.81E-2</c:v>
                </c:pt>
                <c:pt idx="1133">
                  <c:v>2.81E-2</c:v>
                </c:pt>
                <c:pt idx="1134">
                  <c:v>2.81E-2</c:v>
                </c:pt>
                <c:pt idx="1135">
                  <c:v>2.81E-2</c:v>
                </c:pt>
                <c:pt idx="1136">
                  <c:v>2.81E-2</c:v>
                </c:pt>
                <c:pt idx="1137">
                  <c:v>2.81E-2</c:v>
                </c:pt>
                <c:pt idx="1138">
                  <c:v>5.3400000000000003E-2</c:v>
                </c:pt>
                <c:pt idx="1139">
                  <c:v>5.3400000000000003E-2</c:v>
                </c:pt>
                <c:pt idx="1140">
                  <c:v>5.8999999999999999E-3</c:v>
                </c:pt>
                <c:pt idx="1141">
                  <c:v>5.8999999999999999E-3</c:v>
                </c:pt>
                <c:pt idx="1142">
                  <c:v>5.8999999999999999E-3</c:v>
                </c:pt>
                <c:pt idx="1143">
                  <c:v>5.8999999999999999E-3</c:v>
                </c:pt>
                <c:pt idx="1144">
                  <c:v>2.1999999999999999E-2</c:v>
                </c:pt>
                <c:pt idx="1145">
                  <c:v>2.1999999999999999E-2</c:v>
                </c:pt>
                <c:pt idx="1146">
                  <c:v>2.1999999999999999E-2</c:v>
                </c:pt>
                <c:pt idx="1147">
                  <c:v>1.0999999999999999E-2</c:v>
                </c:pt>
                <c:pt idx="1148">
                  <c:v>1.0999999999999999E-2</c:v>
                </c:pt>
                <c:pt idx="1149">
                  <c:v>1.0999999999999999E-2</c:v>
                </c:pt>
                <c:pt idx="1150">
                  <c:v>1.0999999999999999E-2</c:v>
                </c:pt>
                <c:pt idx="1151">
                  <c:v>1.0999999999999999E-2</c:v>
                </c:pt>
                <c:pt idx="1152">
                  <c:v>1.0999999999999999E-2</c:v>
                </c:pt>
                <c:pt idx="1153">
                  <c:v>1.0999999999999999E-2</c:v>
                </c:pt>
                <c:pt idx="1154">
                  <c:v>1.0999999999999999E-2</c:v>
                </c:pt>
                <c:pt idx="1155">
                  <c:v>0.121</c:v>
                </c:pt>
                <c:pt idx="1156">
                  <c:v>0.121</c:v>
                </c:pt>
                <c:pt idx="1157">
                  <c:v>0.121</c:v>
                </c:pt>
                <c:pt idx="1158">
                  <c:v>0.121</c:v>
                </c:pt>
                <c:pt idx="1159">
                  <c:v>-0.13800000000000001</c:v>
                </c:pt>
                <c:pt idx="1160">
                  <c:v>-0.13800000000000001</c:v>
                </c:pt>
                <c:pt idx="1161">
                  <c:v>0.17299999999999999</c:v>
                </c:pt>
                <c:pt idx="1162">
                  <c:v>0.17299999999999999</c:v>
                </c:pt>
                <c:pt idx="1163">
                  <c:v>-9.2100000000000001E-2</c:v>
                </c:pt>
                <c:pt idx="1164">
                  <c:v>-9.2100000000000001E-2</c:v>
                </c:pt>
                <c:pt idx="1165">
                  <c:v>4.48E-2</c:v>
                </c:pt>
                <c:pt idx="1166">
                  <c:v>4.48E-2</c:v>
                </c:pt>
                <c:pt idx="1167">
                  <c:v>4.48E-2</c:v>
                </c:pt>
                <c:pt idx="1168">
                  <c:v>3.3399999999999999E-2</c:v>
                </c:pt>
                <c:pt idx="1169">
                  <c:v>3.3399999999999999E-2</c:v>
                </c:pt>
                <c:pt idx="1170">
                  <c:v>-6.1000000000000004E-3</c:v>
                </c:pt>
                <c:pt idx="1171">
                  <c:v>-6.1000000000000004E-3</c:v>
                </c:pt>
                <c:pt idx="1172">
                  <c:v>-6.1000000000000004E-3</c:v>
                </c:pt>
                <c:pt idx="1173">
                  <c:v>-6.1000000000000004E-3</c:v>
                </c:pt>
                <c:pt idx="1174">
                  <c:v>2.8899999999999999E-2</c:v>
                </c:pt>
                <c:pt idx="1175">
                  <c:v>-2.4E-2</c:v>
                </c:pt>
                <c:pt idx="1176">
                  <c:v>3.0099999999999998E-2</c:v>
                </c:pt>
                <c:pt idx="1177">
                  <c:v>3.0099999999999998E-2</c:v>
                </c:pt>
                <c:pt idx="1178">
                  <c:v>3.0099999999999998E-2</c:v>
                </c:pt>
                <c:pt idx="1179">
                  <c:v>3.0099999999999998E-2</c:v>
                </c:pt>
                <c:pt idx="1180">
                  <c:v>2.01E-2</c:v>
                </c:pt>
                <c:pt idx="1181">
                  <c:v>2.01E-2</c:v>
                </c:pt>
                <c:pt idx="1182">
                  <c:v>1.08E-3</c:v>
                </c:pt>
                <c:pt idx="1183">
                  <c:v>1.08E-3</c:v>
                </c:pt>
                <c:pt idx="1184">
                  <c:v>4.2200000000000001E-2</c:v>
                </c:pt>
                <c:pt idx="1185">
                  <c:v>4.2200000000000001E-2</c:v>
                </c:pt>
                <c:pt idx="1186">
                  <c:v>4.2200000000000001E-2</c:v>
                </c:pt>
                <c:pt idx="1187">
                  <c:v>4.2200000000000001E-2</c:v>
                </c:pt>
                <c:pt idx="1188">
                  <c:v>4.2200000000000001E-2</c:v>
                </c:pt>
                <c:pt idx="1189">
                  <c:v>-3.5499999999999997E-2</c:v>
                </c:pt>
                <c:pt idx="1190">
                  <c:v>3.56E-2</c:v>
                </c:pt>
                <c:pt idx="1191">
                  <c:v>3.56E-2</c:v>
                </c:pt>
                <c:pt idx="1192">
                  <c:v>2.1900000000000001E-4</c:v>
                </c:pt>
                <c:pt idx="1193">
                  <c:v>-1.7899999999999999E-2</c:v>
                </c:pt>
                <c:pt idx="1194">
                  <c:v>2.8000000000000001E-2</c:v>
                </c:pt>
                <c:pt idx="1195">
                  <c:v>4.5100000000000001E-2</c:v>
                </c:pt>
                <c:pt idx="1196">
                  <c:v>4.5100000000000001E-2</c:v>
                </c:pt>
                <c:pt idx="1197">
                  <c:v>4.5100000000000001E-2</c:v>
                </c:pt>
                <c:pt idx="1198">
                  <c:v>4.5100000000000001E-2</c:v>
                </c:pt>
                <c:pt idx="1199">
                  <c:v>1.2699999999999999E-2</c:v>
                </c:pt>
                <c:pt idx="1200">
                  <c:v>-2.6099999999999999E-3</c:v>
                </c:pt>
                <c:pt idx="1201">
                  <c:v>-2.6099999999999999E-3</c:v>
                </c:pt>
                <c:pt idx="1202">
                  <c:v>-2.6099999999999999E-3</c:v>
                </c:pt>
                <c:pt idx="1203">
                  <c:v>-2.6099999999999999E-3</c:v>
                </c:pt>
                <c:pt idx="1204">
                  <c:v>2.9700000000000001E-2</c:v>
                </c:pt>
                <c:pt idx="1205">
                  <c:v>1.23E-2</c:v>
                </c:pt>
                <c:pt idx="1206">
                  <c:v>1.23E-2</c:v>
                </c:pt>
                <c:pt idx="1207">
                  <c:v>1.23E-2</c:v>
                </c:pt>
                <c:pt idx="1208">
                  <c:v>1.23E-2</c:v>
                </c:pt>
                <c:pt idx="1209">
                  <c:v>1.23E-2</c:v>
                </c:pt>
                <c:pt idx="1210">
                  <c:v>1.23E-2</c:v>
                </c:pt>
                <c:pt idx="1211">
                  <c:v>3.1E-2</c:v>
                </c:pt>
                <c:pt idx="1212">
                  <c:v>8.1700000000000002E-3</c:v>
                </c:pt>
                <c:pt idx="1213">
                  <c:v>8.1700000000000002E-3</c:v>
                </c:pt>
                <c:pt idx="1214">
                  <c:v>8.1700000000000002E-3</c:v>
                </c:pt>
                <c:pt idx="1215">
                  <c:v>8.1700000000000002E-3</c:v>
                </c:pt>
                <c:pt idx="1216">
                  <c:v>-2.4799999999999999E-2</c:v>
                </c:pt>
                <c:pt idx="1217">
                  <c:v>-2.4799999999999999E-2</c:v>
                </c:pt>
                <c:pt idx="1218">
                  <c:v>-2.4799999999999999E-2</c:v>
                </c:pt>
                <c:pt idx="1219">
                  <c:v>-2.4799999999999999E-2</c:v>
                </c:pt>
                <c:pt idx="1220">
                  <c:v>-4.8099999999999997E-2</c:v>
                </c:pt>
                <c:pt idx="1221">
                  <c:v>-3.8600000000000002E-2</c:v>
                </c:pt>
                <c:pt idx="1222">
                  <c:v>-3.9899999999999998E-2</c:v>
                </c:pt>
                <c:pt idx="1223">
                  <c:v>-3.9899999999999998E-2</c:v>
                </c:pt>
                <c:pt idx="1224">
                  <c:v>-3.9899999999999998E-2</c:v>
                </c:pt>
                <c:pt idx="1225">
                  <c:v>3.8199999999999998E-2</c:v>
                </c:pt>
                <c:pt idx="1226">
                  <c:v>3.27E-2</c:v>
                </c:pt>
                <c:pt idx="1227">
                  <c:v>3.27E-2</c:v>
                </c:pt>
                <c:pt idx="1228">
                  <c:v>3.27E-2</c:v>
                </c:pt>
                <c:pt idx="1229">
                  <c:v>3.27E-2</c:v>
                </c:pt>
                <c:pt idx="1230">
                  <c:v>-1.8499999999999999E-2</c:v>
                </c:pt>
                <c:pt idx="1231">
                  <c:v>-1.8499999999999999E-2</c:v>
                </c:pt>
                <c:pt idx="1232">
                  <c:v>-0.13900000000000001</c:v>
                </c:pt>
                <c:pt idx="1233">
                  <c:v>-0.13900000000000001</c:v>
                </c:pt>
                <c:pt idx="1234">
                  <c:v>8.1699999999999995E-2</c:v>
                </c:pt>
                <c:pt idx="1235">
                  <c:v>-7.1599999999999997E-2</c:v>
                </c:pt>
                <c:pt idx="1236">
                  <c:v>-7.1599999999999997E-2</c:v>
                </c:pt>
                <c:pt idx="1237">
                  <c:v>-7.1599999999999997E-2</c:v>
                </c:pt>
                <c:pt idx="1238">
                  <c:v>-7.1599999999999997E-2</c:v>
                </c:pt>
                <c:pt idx="1239">
                  <c:v>-0.02</c:v>
                </c:pt>
                <c:pt idx="1240">
                  <c:v>-0.02</c:v>
                </c:pt>
                <c:pt idx="1241">
                  <c:v>-0.02</c:v>
                </c:pt>
                <c:pt idx="1242">
                  <c:v>-0.02</c:v>
                </c:pt>
                <c:pt idx="1243">
                  <c:v>1.7100000000000001E-2</c:v>
                </c:pt>
                <c:pt idx="1244">
                  <c:v>7.8899999999999998E-2</c:v>
                </c:pt>
                <c:pt idx="1245">
                  <c:v>7.8899999999999998E-2</c:v>
                </c:pt>
                <c:pt idx="1246">
                  <c:v>7.8899999999999998E-2</c:v>
                </c:pt>
                <c:pt idx="1247">
                  <c:v>4.4400000000000002E-2</c:v>
                </c:pt>
                <c:pt idx="1248">
                  <c:v>1.4999999999999999E-2</c:v>
                </c:pt>
                <c:pt idx="1249">
                  <c:v>1.4999999999999999E-2</c:v>
                </c:pt>
                <c:pt idx="1250">
                  <c:v>-2.9000000000000001E-2</c:v>
                </c:pt>
                <c:pt idx="1251">
                  <c:v>1.7399999999999999E-2</c:v>
                </c:pt>
                <c:pt idx="1252">
                  <c:v>2.18E-2</c:v>
                </c:pt>
                <c:pt idx="1253">
                  <c:v>2.18E-2</c:v>
                </c:pt>
                <c:pt idx="1254">
                  <c:v>0.15</c:v>
                </c:pt>
                <c:pt idx="1255">
                  <c:v>0.15</c:v>
                </c:pt>
                <c:pt idx="1256">
                  <c:v>0.15</c:v>
                </c:pt>
                <c:pt idx="1257">
                  <c:v>0.15</c:v>
                </c:pt>
                <c:pt idx="1258">
                  <c:v>-3.8699999999999998E-2</c:v>
                </c:pt>
                <c:pt idx="1259">
                  <c:v>-0.121</c:v>
                </c:pt>
                <c:pt idx="1260">
                  <c:v>-0.121</c:v>
                </c:pt>
                <c:pt idx="1261">
                  <c:v>3.0300000000000001E-2</c:v>
                </c:pt>
                <c:pt idx="1262">
                  <c:v>4.0099999999999997E-2</c:v>
                </c:pt>
                <c:pt idx="1263">
                  <c:v>4.0099999999999997E-2</c:v>
                </c:pt>
                <c:pt idx="1264">
                  <c:v>4.0099999999999997E-2</c:v>
                </c:pt>
                <c:pt idx="1265">
                  <c:v>7.0099999999999997E-3</c:v>
                </c:pt>
                <c:pt idx="1266">
                  <c:v>7.0099999999999997E-3</c:v>
                </c:pt>
                <c:pt idx="1267">
                  <c:v>3.5299999999999998E-2</c:v>
                </c:pt>
                <c:pt idx="1268">
                  <c:v>3.5299999999999998E-2</c:v>
                </c:pt>
                <c:pt idx="1269">
                  <c:v>3.5299999999999998E-2</c:v>
                </c:pt>
                <c:pt idx="1270">
                  <c:v>3.5299999999999998E-2</c:v>
                </c:pt>
                <c:pt idx="1271">
                  <c:v>3.5299999999999998E-2</c:v>
                </c:pt>
                <c:pt idx="1272">
                  <c:v>3.5299999999999998E-2</c:v>
                </c:pt>
                <c:pt idx="1273">
                  <c:v>8.0699999999999994E-2</c:v>
                </c:pt>
                <c:pt idx="1274">
                  <c:v>8.0699999999999994E-2</c:v>
                </c:pt>
                <c:pt idx="1275">
                  <c:v>-5.0999999999999997E-2</c:v>
                </c:pt>
                <c:pt idx="1276">
                  <c:v>-5.0999999999999997E-2</c:v>
                </c:pt>
                <c:pt idx="1277">
                  <c:v>-1.8599999999999998E-2</c:v>
                </c:pt>
                <c:pt idx="1278">
                  <c:v>-1.8599999999999998E-2</c:v>
                </c:pt>
                <c:pt idx="1279">
                  <c:v>-1.8599999999999998E-2</c:v>
                </c:pt>
                <c:pt idx="1280">
                  <c:v>-1.8599999999999998E-2</c:v>
                </c:pt>
                <c:pt idx="1281">
                  <c:v>3.5499999999999997E-2</c:v>
                </c:pt>
                <c:pt idx="1282">
                  <c:v>-3.8100000000000002E-2</c:v>
                </c:pt>
                <c:pt idx="1283">
                  <c:v>-3.8100000000000002E-2</c:v>
                </c:pt>
                <c:pt idx="1284">
                  <c:v>-3.8100000000000002E-2</c:v>
                </c:pt>
                <c:pt idx="1285">
                  <c:v>-1.77E-2</c:v>
                </c:pt>
                <c:pt idx="1286">
                  <c:v>-1.77E-2</c:v>
                </c:pt>
                <c:pt idx="1287">
                  <c:v>-1.77E-2</c:v>
                </c:pt>
                <c:pt idx="1288">
                  <c:v>-1.77E-2</c:v>
                </c:pt>
                <c:pt idx="1289">
                  <c:v>-1.77E-2</c:v>
                </c:pt>
                <c:pt idx="1290">
                  <c:v>-1.77E-2</c:v>
                </c:pt>
                <c:pt idx="1291">
                  <c:v>-1.77E-2</c:v>
                </c:pt>
                <c:pt idx="1292">
                  <c:v>-1.77E-2</c:v>
                </c:pt>
                <c:pt idx="1293">
                  <c:v>-1.77E-2</c:v>
                </c:pt>
                <c:pt idx="1294">
                  <c:v>-1.77E-2</c:v>
                </c:pt>
                <c:pt idx="1295">
                  <c:v>-1.77E-2</c:v>
                </c:pt>
                <c:pt idx="1296">
                  <c:v>-1.77E-2</c:v>
                </c:pt>
                <c:pt idx="1297">
                  <c:v>5.6300000000000003E-2</c:v>
                </c:pt>
                <c:pt idx="1298">
                  <c:v>5.6300000000000003E-2</c:v>
                </c:pt>
                <c:pt idx="1299">
                  <c:v>5.6300000000000003E-2</c:v>
                </c:pt>
                <c:pt idx="1300">
                  <c:v>5.6300000000000003E-2</c:v>
                </c:pt>
                <c:pt idx="1301">
                  <c:v>5.6300000000000003E-2</c:v>
                </c:pt>
                <c:pt idx="1302">
                  <c:v>5.6300000000000003E-2</c:v>
                </c:pt>
                <c:pt idx="1303">
                  <c:v>5.6300000000000003E-2</c:v>
                </c:pt>
                <c:pt idx="1304">
                  <c:v>3.6799999999999999E-2</c:v>
                </c:pt>
                <c:pt idx="1305">
                  <c:v>-4.9099999999999998E-2</c:v>
                </c:pt>
                <c:pt idx="1306">
                  <c:v>-4.9099999999999998E-2</c:v>
                </c:pt>
                <c:pt idx="1307">
                  <c:v>-4.9099999999999998E-2</c:v>
                </c:pt>
                <c:pt idx="1308">
                  <c:v>-4.9099999999999998E-2</c:v>
                </c:pt>
                <c:pt idx="1309">
                  <c:v>-4.9099999999999998E-2</c:v>
                </c:pt>
                <c:pt idx="1310">
                  <c:v>-4.9099999999999998E-2</c:v>
                </c:pt>
                <c:pt idx="1311">
                  <c:v>-4.9099999999999998E-2</c:v>
                </c:pt>
                <c:pt idx="1312">
                  <c:v>-8.2500000000000004E-3</c:v>
                </c:pt>
                <c:pt idx="1313">
                  <c:v>-5.5599999999999998E-3</c:v>
                </c:pt>
                <c:pt idx="1314">
                  <c:v>-3.7599999999999999E-3</c:v>
                </c:pt>
                <c:pt idx="1315">
                  <c:v>-3.7599999999999999E-3</c:v>
                </c:pt>
                <c:pt idx="1316">
                  <c:v>-3.7599999999999999E-3</c:v>
                </c:pt>
                <c:pt idx="1317">
                  <c:v>-3.7599999999999999E-3</c:v>
                </c:pt>
                <c:pt idx="1318">
                  <c:v>-3.7599999999999999E-3</c:v>
                </c:pt>
                <c:pt idx="1319">
                  <c:v>-2.2499999999999999E-2</c:v>
                </c:pt>
                <c:pt idx="1320">
                  <c:v>7.9000000000000001E-2</c:v>
                </c:pt>
                <c:pt idx="1321">
                  <c:v>-7.8399999999999997E-2</c:v>
                </c:pt>
                <c:pt idx="1322">
                  <c:v>8.9999999999999998E-4</c:v>
                </c:pt>
                <c:pt idx="1323">
                  <c:v>-5.9299999999999999E-2</c:v>
                </c:pt>
                <c:pt idx="1324">
                  <c:v>-1.55E-2</c:v>
                </c:pt>
                <c:pt idx="1325">
                  <c:v>-1.55E-2</c:v>
                </c:pt>
                <c:pt idx="1326">
                  <c:v>-1.55E-2</c:v>
                </c:pt>
                <c:pt idx="1327">
                  <c:v>3.3300000000000003E-2</c:v>
                </c:pt>
                <c:pt idx="1328">
                  <c:v>3.3300000000000003E-2</c:v>
                </c:pt>
                <c:pt idx="1329">
                  <c:v>-2.23E-2</c:v>
                </c:pt>
                <c:pt idx="1330">
                  <c:v>4.48E-2</c:v>
                </c:pt>
                <c:pt idx="1331">
                  <c:v>4.48E-2</c:v>
                </c:pt>
                <c:pt idx="1332">
                  <c:v>4.48E-2</c:v>
                </c:pt>
                <c:pt idx="1333">
                  <c:v>6.0699999999999997E-2</c:v>
                </c:pt>
                <c:pt idx="1334">
                  <c:v>-1.34E-3</c:v>
                </c:pt>
                <c:pt idx="1335">
                  <c:v>-1.34E-3</c:v>
                </c:pt>
                <c:pt idx="1336">
                  <c:v>1.5299999999999999E-2</c:v>
                </c:pt>
                <c:pt idx="1337">
                  <c:v>1.5299999999999999E-2</c:v>
                </c:pt>
                <c:pt idx="1338">
                  <c:v>1.5299999999999999E-2</c:v>
                </c:pt>
                <c:pt idx="1339">
                  <c:v>1.5299999999999999E-2</c:v>
                </c:pt>
                <c:pt idx="1340">
                  <c:v>1.5299999999999999E-2</c:v>
                </c:pt>
                <c:pt idx="1341">
                  <c:v>2.81E-2</c:v>
                </c:pt>
                <c:pt idx="1342">
                  <c:v>2.81E-2</c:v>
                </c:pt>
                <c:pt idx="1343">
                  <c:v>2.81E-2</c:v>
                </c:pt>
                <c:pt idx="1344">
                  <c:v>1.5599999999999999E-2</c:v>
                </c:pt>
                <c:pt idx="1345">
                  <c:v>-5.9900000000000002E-2</c:v>
                </c:pt>
                <c:pt idx="1346">
                  <c:v>1.7999999999999999E-2</c:v>
                </c:pt>
                <c:pt idx="1347">
                  <c:v>1.7999999999999999E-2</c:v>
                </c:pt>
                <c:pt idx="1348">
                  <c:v>-1.8100000000000002E-2</c:v>
                </c:pt>
                <c:pt idx="1349">
                  <c:v>-1.8100000000000002E-2</c:v>
                </c:pt>
                <c:pt idx="1350">
                  <c:v>-1.8100000000000002E-2</c:v>
                </c:pt>
                <c:pt idx="1351">
                  <c:v>-1.8100000000000002E-2</c:v>
                </c:pt>
                <c:pt idx="1352">
                  <c:v>-7.4099999999999999E-3</c:v>
                </c:pt>
                <c:pt idx="1353">
                  <c:v>-7.4099999999999999E-3</c:v>
                </c:pt>
                <c:pt idx="1354">
                  <c:v>-7.4099999999999999E-3</c:v>
                </c:pt>
                <c:pt idx="1355">
                  <c:v>-7.4099999999999999E-3</c:v>
                </c:pt>
                <c:pt idx="1356">
                  <c:v>-7.4099999999999999E-3</c:v>
                </c:pt>
                <c:pt idx="1357">
                  <c:v>-7.4099999999999999E-3</c:v>
                </c:pt>
                <c:pt idx="1358">
                  <c:v>-7.4099999999999999E-3</c:v>
                </c:pt>
                <c:pt idx="1359">
                  <c:v>-7.4099999999999999E-3</c:v>
                </c:pt>
                <c:pt idx="1360">
                  <c:v>-7.4099999999999999E-3</c:v>
                </c:pt>
                <c:pt idx="1361">
                  <c:v>2.0199999999999999E-2</c:v>
                </c:pt>
                <c:pt idx="1362">
                  <c:v>2.0199999999999999E-2</c:v>
                </c:pt>
                <c:pt idx="1363">
                  <c:v>2.0199999999999999E-2</c:v>
                </c:pt>
                <c:pt idx="1364">
                  <c:v>-0.10299999999999999</c:v>
                </c:pt>
                <c:pt idx="1365">
                  <c:v>4.0800000000000003E-2</c:v>
                </c:pt>
                <c:pt idx="1366">
                  <c:v>2.35E-2</c:v>
                </c:pt>
                <c:pt idx="1367">
                  <c:v>2.35E-2</c:v>
                </c:pt>
                <c:pt idx="1368">
                  <c:v>2.35E-2</c:v>
                </c:pt>
                <c:pt idx="1369">
                  <c:v>2.35E-2</c:v>
                </c:pt>
                <c:pt idx="1370">
                  <c:v>2.35E-2</c:v>
                </c:pt>
                <c:pt idx="1371">
                  <c:v>2.35E-2</c:v>
                </c:pt>
                <c:pt idx="1372">
                  <c:v>2.35E-2</c:v>
                </c:pt>
                <c:pt idx="1373">
                  <c:v>2.35E-2</c:v>
                </c:pt>
                <c:pt idx="1374">
                  <c:v>0.08</c:v>
                </c:pt>
                <c:pt idx="1375">
                  <c:v>0.08</c:v>
                </c:pt>
                <c:pt idx="1376">
                  <c:v>4.1399999999999999E-2</c:v>
                </c:pt>
                <c:pt idx="1377">
                  <c:v>3.8699999999999998E-2</c:v>
                </c:pt>
                <c:pt idx="1378">
                  <c:v>5.8799999999999998E-2</c:v>
                </c:pt>
                <c:pt idx="1379">
                  <c:v>5.8799999999999998E-2</c:v>
                </c:pt>
                <c:pt idx="1380">
                  <c:v>2.0899999999999998E-2</c:v>
                </c:pt>
                <c:pt idx="1381">
                  <c:v>2.0899999999999998E-2</c:v>
                </c:pt>
                <c:pt idx="1382">
                  <c:v>2.0899999999999998E-2</c:v>
                </c:pt>
                <c:pt idx="1383">
                  <c:v>-2.9100000000000001E-2</c:v>
                </c:pt>
                <c:pt idx="1384">
                  <c:v>2.3699999999999999E-2</c:v>
                </c:pt>
                <c:pt idx="1385">
                  <c:v>2.3699999999999999E-2</c:v>
                </c:pt>
                <c:pt idx="1386">
                  <c:v>-1.7500000000000002E-2</c:v>
                </c:pt>
                <c:pt idx="1387">
                  <c:v>-1.7500000000000002E-2</c:v>
                </c:pt>
                <c:pt idx="1388">
                  <c:v>-1.7500000000000002E-2</c:v>
                </c:pt>
                <c:pt idx="1389">
                  <c:v>-1.7500000000000002E-2</c:v>
                </c:pt>
                <c:pt idx="1390">
                  <c:v>-1.7500000000000002E-2</c:v>
                </c:pt>
                <c:pt idx="1391">
                  <c:v>-1.7500000000000002E-2</c:v>
                </c:pt>
                <c:pt idx="1392">
                  <c:v>-1.7500000000000002E-2</c:v>
                </c:pt>
                <c:pt idx="1393">
                  <c:v>-3.1199999999999999E-2</c:v>
                </c:pt>
                <c:pt idx="1394">
                  <c:v>5.6500000000000002E-2</c:v>
                </c:pt>
                <c:pt idx="1395">
                  <c:v>5.6500000000000002E-2</c:v>
                </c:pt>
                <c:pt idx="1396">
                  <c:v>-3.95E-2</c:v>
                </c:pt>
                <c:pt idx="1397">
                  <c:v>-3.95E-2</c:v>
                </c:pt>
                <c:pt idx="1398">
                  <c:v>-3.95E-2</c:v>
                </c:pt>
                <c:pt idx="1399">
                  <c:v>-3.95E-2</c:v>
                </c:pt>
                <c:pt idx="1400">
                  <c:v>-3.95E-2</c:v>
                </c:pt>
                <c:pt idx="1401">
                  <c:v>8.6699999999999999E-2</c:v>
                </c:pt>
                <c:pt idx="1402">
                  <c:v>-7.4499999999999997E-2</c:v>
                </c:pt>
                <c:pt idx="1403">
                  <c:v>4.4699999999999997E-2</c:v>
                </c:pt>
                <c:pt idx="1404">
                  <c:v>6.3299999999999995E-2</c:v>
                </c:pt>
                <c:pt idx="1405">
                  <c:v>5.8799999999999998E-2</c:v>
                </c:pt>
                <c:pt idx="1406">
                  <c:v>9.11E-2</c:v>
                </c:pt>
                <c:pt idx="1407">
                  <c:v>-7.6499999999999999E-2</c:v>
                </c:pt>
                <c:pt idx="1408">
                  <c:v>-7.6499999999999999E-2</c:v>
                </c:pt>
                <c:pt idx="1409">
                  <c:v>4.53E-2</c:v>
                </c:pt>
                <c:pt idx="1410">
                  <c:v>1.12E-2</c:v>
                </c:pt>
                <c:pt idx="1411">
                  <c:v>1.12E-2</c:v>
                </c:pt>
                <c:pt idx="1412">
                  <c:v>1.12E-2</c:v>
                </c:pt>
                <c:pt idx="1413">
                  <c:v>-3.5200000000000002E-2</c:v>
                </c:pt>
                <c:pt idx="1414">
                  <c:v>5.5399999999999998E-2</c:v>
                </c:pt>
                <c:pt idx="1415">
                  <c:v>5.5399999999999998E-2</c:v>
                </c:pt>
                <c:pt idx="1416">
                  <c:v>5.5399999999999998E-2</c:v>
                </c:pt>
                <c:pt idx="1417">
                  <c:v>5.5399999999999998E-2</c:v>
                </c:pt>
                <c:pt idx="1418">
                  <c:v>-1.43E-2</c:v>
                </c:pt>
                <c:pt idx="1419">
                  <c:v>3.9100000000000003E-2</c:v>
                </c:pt>
                <c:pt idx="1420">
                  <c:v>8.7400000000000005E-2</c:v>
                </c:pt>
                <c:pt idx="1421">
                  <c:v>-1.6799999999999999E-2</c:v>
                </c:pt>
                <c:pt idx="1422">
                  <c:v>2.8400000000000002E-2</c:v>
                </c:pt>
                <c:pt idx="1423">
                  <c:v>3.1800000000000002E-2</c:v>
                </c:pt>
                <c:pt idx="1424">
                  <c:v>3.1800000000000002E-2</c:v>
                </c:pt>
                <c:pt idx="1425">
                  <c:v>3.1800000000000002E-2</c:v>
                </c:pt>
                <c:pt idx="1426">
                  <c:v>-8.0099999999999998E-3</c:v>
                </c:pt>
                <c:pt idx="1427">
                  <c:v>-1.4999999999999999E-2</c:v>
                </c:pt>
                <c:pt idx="1428">
                  <c:v>-1.4999999999999999E-2</c:v>
                </c:pt>
                <c:pt idx="1429">
                  <c:v>2.6599999999999999E-2</c:v>
                </c:pt>
                <c:pt idx="1430">
                  <c:v>2.6599999999999999E-2</c:v>
                </c:pt>
                <c:pt idx="1431">
                  <c:v>2.6599999999999999E-2</c:v>
                </c:pt>
                <c:pt idx="1432">
                  <c:v>2.6599999999999999E-2</c:v>
                </c:pt>
                <c:pt idx="1433">
                  <c:v>2.6599999999999999E-2</c:v>
                </c:pt>
                <c:pt idx="1434">
                  <c:v>2.6599999999999999E-2</c:v>
                </c:pt>
                <c:pt idx="1435">
                  <c:v>2.7E-2</c:v>
                </c:pt>
                <c:pt idx="1436">
                  <c:v>-2.8300000000000001E-3</c:v>
                </c:pt>
                <c:pt idx="1437">
                  <c:v>-2.8300000000000001E-3</c:v>
                </c:pt>
                <c:pt idx="1438">
                  <c:v>-2.8300000000000001E-3</c:v>
                </c:pt>
                <c:pt idx="1439">
                  <c:v>-2.8300000000000001E-3</c:v>
                </c:pt>
                <c:pt idx="1440">
                  <c:v>-2.8300000000000001E-3</c:v>
                </c:pt>
                <c:pt idx="1441">
                  <c:v>-2.8300000000000001E-3</c:v>
                </c:pt>
                <c:pt idx="1442">
                  <c:v>-2.8300000000000001E-3</c:v>
                </c:pt>
                <c:pt idx="1443">
                  <c:v>-1.92E-3</c:v>
                </c:pt>
                <c:pt idx="1444">
                  <c:v>-1.92E-3</c:v>
                </c:pt>
                <c:pt idx="1445">
                  <c:v>-1.92E-3</c:v>
                </c:pt>
                <c:pt idx="1446">
                  <c:v>-1.92E-3</c:v>
                </c:pt>
                <c:pt idx="1447">
                  <c:v>-1.92E-3</c:v>
                </c:pt>
                <c:pt idx="1448">
                  <c:v>-2.0799999999999999E-2</c:v>
                </c:pt>
                <c:pt idx="1449">
                  <c:v>-2.0799999999999999E-2</c:v>
                </c:pt>
                <c:pt idx="1450">
                  <c:v>-2.0799999999999999E-2</c:v>
                </c:pt>
                <c:pt idx="1451">
                  <c:v>-2.0799999999999999E-2</c:v>
                </c:pt>
                <c:pt idx="1452">
                  <c:v>-4.2400000000000001E-4</c:v>
                </c:pt>
                <c:pt idx="1453">
                  <c:v>-4.2400000000000001E-4</c:v>
                </c:pt>
                <c:pt idx="1454">
                  <c:v>-4.2400000000000001E-4</c:v>
                </c:pt>
                <c:pt idx="1455">
                  <c:v>-4.2400000000000001E-4</c:v>
                </c:pt>
                <c:pt idx="1456">
                  <c:v>-4.2400000000000001E-4</c:v>
                </c:pt>
                <c:pt idx="1457">
                  <c:v>2.9899999999999999E-2</c:v>
                </c:pt>
                <c:pt idx="1458">
                  <c:v>7.7899999999999997E-2</c:v>
                </c:pt>
                <c:pt idx="1459">
                  <c:v>8.1000000000000003E-2</c:v>
                </c:pt>
                <c:pt idx="1460">
                  <c:v>8.1000000000000003E-2</c:v>
                </c:pt>
                <c:pt idx="1461">
                  <c:v>8.1000000000000003E-2</c:v>
                </c:pt>
                <c:pt idx="1462">
                  <c:v>2.7300000000000001E-2</c:v>
                </c:pt>
                <c:pt idx="1463">
                  <c:v>2.7300000000000001E-2</c:v>
                </c:pt>
                <c:pt idx="1464">
                  <c:v>2.7300000000000001E-2</c:v>
                </c:pt>
                <c:pt idx="1465">
                  <c:v>2.7300000000000001E-2</c:v>
                </c:pt>
                <c:pt idx="1466">
                  <c:v>3.9199999999999999E-2</c:v>
                </c:pt>
                <c:pt idx="1467">
                  <c:v>3.9199999999999999E-2</c:v>
                </c:pt>
                <c:pt idx="1468">
                  <c:v>6.6500000000000004E-2</c:v>
                </c:pt>
                <c:pt idx="1469">
                  <c:v>6.6500000000000004E-2</c:v>
                </c:pt>
                <c:pt idx="1470">
                  <c:v>6.6500000000000004E-2</c:v>
                </c:pt>
                <c:pt idx="1471">
                  <c:v>6.6500000000000004E-2</c:v>
                </c:pt>
                <c:pt idx="1472">
                  <c:v>6.6500000000000004E-2</c:v>
                </c:pt>
                <c:pt idx="1473">
                  <c:v>-4.3900000000000002E-2</c:v>
                </c:pt>
                <c:pt idx="1474">
                  <c:v>-3.8600000000000002E-2</c:v>
                </c:pt>
                <c:pt idx="1475">
                  <c:v>-3.8600000000000002E-2</c:v>
                </c:pt>
                <c:pt idx="1476">
                  <c:v>-3.8600000000000002E-2</c:v>
                </c:pt>
                <c:pt idx="1477">
                  <c:v>-3.8600000000000002E-2</c:v>
                </c:pt>
                <c:pt idx="1478">
                  <c:v>-3.8600000000000002E-2</c:v>
                </c:pt>
                <c:pt idx="1479">
                  <c:v>1.14E-2</c:v>
                </c:pt>
                <c:pt idx="1480">
                  <c:v>1.14E-2</c:v>
                </c:pt>
                <c:pt idx="1481">
                  <c:v>5.1700000000000003E-2</c:v>
                </c:pt>
                <c:pt idx="1482">
                  <c:v>5.1700000000000003E-2</c:v>
                </c:pt>
                <c:pt idx="1483">
                  <c:v>4.7100000000000003E-2</c:v>
                </c:pt>
                <c:pt idx="1484">
                  <c:v>4.7100000000000003E-2</c:v>
                </c:pt>
                <c:pt idx="1485">
                  <c:v>4.7100000000000003E-2</c:v>
                </c:pt>
                <c:pt idx="1486">
                  <c:v>4.7100000000000003E-2</c:v>
                </c:pt>
                <c:pt idx="1487">
                  <c:v>5.4900000000000001E-3</c:v>
                </c:pt>
                <c:pt idx="1488">
                  <c:v>5.4900000000000001E-3</c:v>
                </c:pt>
                <c:pt idx="1489">
                  <c:v>5.4900000000000001E-3</c:v>
                </c:pt>
                <c:pt idx="1490">
                  <c:v>-1.5800000000000002E-2</c:v>
                </c:pt>
                <c:pt idx="1491">
                  <c:v>2.2200000000000001E-2</c:v>
                </c:pt>
                <c:pt idx="1492">
                  <c:v>2.2200000000000001E-2</c:v>
                </c:pt>
                <c:pt idx="1493">
                  <c:v>2.2200000000000001E-2</c:v>
                </c:pt>
                <c:pt idx="1494">
                  <c:v>2.2200000000000001E-2</c:v>
                </c:pt>
                <c:pt idx="1495">
                  <c:v>2.2200000000000001E-2</c:v>
                </c:pt>
                <c:pt idx="1496">
                  <c:v>1.8499999999999999E-2</c:v>
                </c:pt>
                <c:pt idx="1497">
                  <c:v>1.8499999999999999E-2</c:v>
                </c:pt>
                <c:pt idx="1498">
                  <c:v>-1.89E-2</c:v>
                </c:pt>
                <c:pt idx="1499">
                  <c:v>-1.89E-2</c:v>
                </c:pt>
                <c:pt idx="1500">
                  <c:v>-1.89E-2</c:v>
                </c:pt>
                <c:pt idx="1501">
                  <c:v>-1.89E-2</c:v>
                </c:pt>
                <c:pt idx="1502">
                  <c:v>4.64E-3</c:v>
                </c:pt>
                <c:pt idx="1503">
                  <c:v>4.64E-3</c:v>
                </c:pt>
                <c:pt idx="1504">
                  <c:v>0.11700000000000001</c:v>
                </c:pt>
                <c:pt idx="1505">
                  <c:v>-3.95E-2</c:v>
                </c:pt>
                <c:pt idx="1506">
                  <c:v>-3.95E-2</c:v>
                </c:pt>
                <c:pt idx="1507">
                  <c:v>0.18</c:v>
                </c:pt>
                <c:pt idx="1508">
                  <c:v>1.7999999999999999E-2</c:v>
                </c:pt>
                <c:pt idx="1509">
                  <c:v>1.7999999999999999E-2</c:v>
                </c:pt>
                <c:pt idx="1510">
                  <c:v>-7.4499999999999997E-2</c:v>
                </c:pt>
                <c:pt idx="1511">
                  <c:v>-7.4499999999999997E-2</c:v>
                </c:pt>
                <c:pt idx="1512">
                  <c:v>-7.4499999999999997E-2</c:v>
                </c:pt>
                <c:pt idx="1513">
                  <c:v>-7.4499999999999997E-2</c:v>
                </c:pt>
                <c:pt idx="1514">
                  <c:v>-7.4499999999999997E-2</c:v>
                </c:pt>
                <c:pt idx="1515">
                  <c:v>-7.4499999999999997E-2</c:v>
                </c:pt>
                <c:pt idx="1516">
                  <c:v>2.3099999999999999E-2</c:v>
                </c:pt>
                <c:pt idx="1517">
                  <c:v>3.2800000000000003E-2</c:v>
                </c:pt>
                <c:pt idx="1518">
                  <c:v>-7.2800000000000004E-2</c:v>
                </c:pt>
                <c:pt idx="1519">
                  <c:v>-7.2800000000000004E-2</c:v>
                </c:pt>
                <c:pt idx="1520">
                  <c:v>-7.2800000000000004E-2</c:v>
                </c:pt>
                <c:pt idx="1521">
                  <c:v>-7.2800000000000004E-2</c:v>
                </c:pt>
                <c:pt idx="1522">
                  <c:v>-7.2800000000000004E-2</c:v>
                </c:pt>
                <c:pt idx="1523">
                  <c:v>-7.2800000000000004E-2</c:v>
                </c:pt>
                <c:pt idx="1524">
                  <c:v>-7.2800000000000004E-2</c:v>
                </c:pt>
                <c:pt idx="1525">
                  <c:v>-2.1099999999999999E-3</c:v>
                </c:pt>
                <c:pt idx="1526">
                  <c:v>8.4900000000000003E-2</c:v>
                </c:pt>
                <c:pt idx="1527">
                  <c:v>8.4900000000000003E-2</c:v>
                </c:pt>
                <c:pt idx="1528">
                  <c:v>8.4900000000000003E-2</c:v>
                </c:pt>
                <c:pt idx="1529">
                  <c:v>5.45E-2</c:v>
                </c:pt>
                <c:pt idx="1530">
                  <c:v>5.45E-2</c:v>
                </c:pt>
                <c:pt idx="1531">
                  <c:v>-4.2599999999999999E-2</c:v>
                </c:pt>
                <c:pt idx="1532">
                  <c:v>-2.8800000000000002E-3</c:v>
                </c:pt>
                <c:pt idx="1533">
                  <c:v>-2.8800000000000002E-3</c:v>
                </c:pt>
                <c:pt idx="1534">
                  <c:v>-2.8800000000000002E-3</c:v>
                </c:pt>
                <c:pt idx="1535">
                  <c:v>-2.8800000000000002E-3</c:v>
                </c:pt>
                <c:pt idx="1536">
                  <c:v>-2.8800000000000002E-3</c:v>
                </c:pt>
                <c:pt idx="1537">
                  <c:v>-2.8800000000000002E-3</c:v>
                </c:pt>
                <c:pt idx="1538">
                  <c:v>-2.8800000000000002E-3</c:v>
                </c:pt>
                <c:pt idx="1539">
                  <c:v>-2.8800000000000002E-3</c:v>
                </c:pt>
                <c:pt idx="1540">
                  <c:v>2.9399999999999999E-2</c:v>
                </c:pt>
                <c:pt idx="1541">
                  <c:v>2.9399999999999999E-2</c:v>
                </c:pt>
                <c:pt idx="1542">
                  <c:v>2.9399999999999999E-2</c:v>
                </c:pt>
                <c:pt idx="1543">
                  <c:v>6.2899999999999998E-2</c:v>
                </c:pt>
                <c:pt idx="1544">
                  <c:v>2.3900000000000001E-2</c:v>
                </c:pt>
                <c:pt idx="1545">
                  <c:v>-5.6000000000000001E-2</c:v>
                </c:pt>
                <c:pt idx="1546">
                  <c:v>-2.8000000000000001E-2</c:v>
                </c:pt>
                <c:pt idx="1547">
                  <c:v>-1.26E-2</c:v>
                </c:pt>
                <c:pt idx="1548">
                  <c:v>-1.26E-2</c:v>
                </c:pt>
                <c:pt idx="1549">
                  <c:v>-1.26E-2</c:v>
                </c:pt>
                <c:pt idx="1550">
                  <c:v>-1.26E-2</c:v>
                </c:pt>
                <c:pt idx="1551">
                  <c:v>-1.26E-2</c:v>
                </c:pt>
                <c:pt idx="1552">
                  <c:v>-1.26E-2</c:v>
                </c:pt>
                <c:pt idx="1553">
                  <c:v>-1.26E-2</c:v>
                </c:pt>
                <c:pt idx="1554">
                  <c:v>2.7699999999999999E-2</c:v>
                </c:pt>
                <c:pt idx="1555">
                  <c:v>2.7699999999999999E-2</c:v>
                </c:pt>
                <c:pt idx="1556">
                  <c:v>2.6800000000000001E-2</c:v>
                </c:pt>
                <c:pt idx="1557">
                  <c:v>-4.9200000000000001E-2</c:v>
                </c:pt>
                <c:pt idx="1558">
                  <c:v>-3.14E-3</c:v>
                </c:pt>
                <c:pt idx="1559">
                  <c:v>-3.2599999999999999E-3</c:v>
                </c:pt>
                <c:pt idx="1560">
                  <c:v>-3.2599999999999999E-3</c:v>
                </c:pt>
                <c:pt idx="1561">
                  <c:v>-3.2599999999999999E-3</c:v>
                </c:pt>
                <c:pt idx="1562">
                  <c:v>-3.2599999999999999E-3</c:v>
                </c:pt>
                <c:pt idx="1563">
                  <c:v>-3.2599999999999999E-3</c:v>
                </c:pt>
                <c:pt idx="1564">
                  <c:v>-3.2599999999999999E-3</c:v>
                </c:pt>
                <c:pt idx="1565">
                  <c:v>-3.2599999999999999E-3</c:v>
                </c:pt>
                <c:pt idx="1566">
                  <c:v>-3.2599999999999999E-3</c:v>
                </c:pt>
                <c:pt idx="1567">
                  <c:v>-3.2599999999999999E-3</c:v>
                </c:pt>
                <c:pt idx="1568">
                  <c:v>-3.2599999999999999E-3</c:v>
                </c:pt>
                <c:pt idx="1569">
                  <c:v>-3.2599999999999999E-3</c:v>
                </c:pt>
                <c:pt idx="1570">
                  <c:v>-3.2599999999999999E-3</c:v>
                </c:pt>
                <c:pt idx="1571">
                  <c:v>-3.2599999999999999E-3</c:v>
                </c:pt>
                <c:pt idx="1572">
                  <c:v>-3.2599999999999999E-3</c:v>
                </c:pt>
                <c:pt idx="1573">
                  <c:v>-3.2599999999999999E-3</c:v>
                </c:pt>
                <c:pt idx="1574">
                  <c:v>-3.2599999999999999E-3</c:v>
                </c:pt>
                <c:pt idx="1575">
                  <c:v>-3.2599999999999999E-3</c:v>
                </c:pt>
                <c:pt idx="1576">
                  <c:v>-3.2599999999999999E-3</c:v>
                </c:pt>
                <c:pt idx="1577">
                  <c:v>-3.2599999999999999E-3</c:v>
                </c:pt>
                <c:pt idx="1578">
                  <c:v>-3.2599999999999999E-3</c:v>
                </c:pt>
                <c:pt idx="1579">
                  <c:v>1.9699999999999999E-2</c:v>
                </c:pt>
                <c:pt idx="1580">
                  <c:v>1.9699999999999999E-2</c:v>
                </c:pt>
                <c:pt idx="1581">
                  <c:v>1.9699999999999999E-2</c:v>
                </c:pt>
                <c:pt idx="1582">
                  <c:v>1.9699999999999999E-2</c:v>
                </c:pt>
                <c:pt idx="1583">
                  <c:v>1.9699999999999999E-2</c:v>
                </c:pt>
                <c:pt idx="1584">
                  <c:v>2.0500000000000001E-2</c:v>
                </c:pt>
                <c:pt idx="1585">
                  <c:v>2.7799999999999998E-2</c:v>
                </c:pt>
                <c:pt idx="1586">
                  <c:v>2.7799999999999998E-2</c:v>
                </c:pt>
                <c:pt idx="1587">
                  <c:v>2.7799999999999998E-2</c:v>
                </c:pt>
                <c:pt idx="1588">
                  <c:v>-1.3599999999999999E-2</c:v>
                </c:pt>
                <c:pt idx="1589">
                  <c:v>8.43E-3</c:v>
                </c:pt>
                <c:pt idx="1590">
                  <c:v>1.9300000000000001E-2</c:v>
                </c:pt>
                <c:pt idx="1591">
                  <c:v>1.9300000000000001E-2</c:v>
                </c:pt>
                <c:pt idx="1592">
                  <c:v>1.9300000000000001E-2</c:v>
                </c:pt>
                <c:pt idx="1593">
                  <c:v>1.9300000000000001E-2</c:v>
                </c:pt>
                <c:pt idx="1594">
                  <c:v>1.9300000000000001E-2</c:v>
                </c:pt>
                <c:pt idx="1595">
                  <c:v>9.7900000000000001E-3</c:v>
                </c:pt>
                <c:pt idx="1596">
                  <c:v>9.7900000000000001E-3</c:v>
                </c:pt>
                <c:pt idx="1597">
                  <c:v>9.7900000000000001E-3</c:v>
                </c:pt>
                <c:pt idx="1598">
                  <c:v>9.7900000000000001E-3</c:v>
                </c:pt>
                <c:pt idx="1599">
                  <c:v>9.7900000000000001E-3</c:v>
                </c:pt>
                <c:pt idx="1600">
                  <c:v>9.7900000000000001E-3</c:v>
                </c:pt>
                <c:pt idx="1601">
                  <c:v>3.1E-2</c:v>
                </c:pt>
                <c:pt idx="1602">
                  <c:v>1.41E-2</c:v>
                </c:pt>
                <c:pt idx="1603">
                  <c:v>1.41E-2</c:v>
                </c:pt>
                <c:pt idx="1604">
                  <c:v>1.41E-2</c:v>
                </c:pt>
                <c:pt idx="1605">
                  <c:v>1.41E-2</c:v>
                </c:pt>
                <c:pt idx="1606">
                  <c:v>1.8599999999999998E-2</c:v>
                </c:pt>
                <c:pt idx="1607">
                  <c:v>-3.8899999999999997E-2</c:v>
                </c:pt>
                <c:pt idx="1608">
                  <c:v>-3.8899999999999997E-2</c:v>
                </c:pt>
                <c:pt idx="1609">
                  <c:v>-3.8899999999999997E-2</c:v>
                </c:pt>
                <c:pt idx="1610">
                  <c:v>-3.8899999999999997E-2</c:v>
                </c:pt>
                <c:pt idx="1611">
                  <c:v>-3.8899999999999997E-2</c:v>
                </c:pt>
                <c:pt idx="1612">
                  <c:v>-3.8899999999999997E-2</c:v>
                </c:pt>
                <c:pt idx="1613">
                  <c:v>-3.8899999999999997E-2</c:v>
                </c:pt>
                <c:pt idx="1614">
                  <c:v>-3.8899999999999997E-2</c:v>
                </c:pt>
                <c:pt idx="1615">
                  <c:v>4.0500000000000001E-2</c:v>
                </c:pt>
                <c:pt idx="1616">
                  <c:v>2.3E-2</c:v>
                </c:pt>
                <c:pt idx="1617">
                  <c:v>-5.11E-3</c:v>
                </c:pt>
                <c:pt idx="1618">
                  <c:v>-5.11E-3</c:v>
                </c:pt>
                <c:pt idx="1619">
                  <c:v>-5.11E-3</c:v>
                </c:pt>
                <c:pt idx="1620">
                  <c:v>-5.11E-3</c:v>
                </c:pt>
                <c:pt idx="1621">
                  <c:v>-5.11E-3</c:v>
                </c:pt>
                <c:pt idx="1622">
                  <c:v>-5.11E-3</c:v>
                </c:pt>
                <c:pt idx="1623">
                  <c:v>-5.11E-3</c:v>
                </c:pt>
                <c:pt idx="1624">
                  <c:v>-5.11E-3</c:v>
                </c:pt>
                <c:pt idx="1625">
                  <c:v>-5.11E-3</c:v>
                </c:pt>
                <c:pt idx="1626">
                  <c:v>-5.11E-3</c:v>
                </c:pt>
                <c:pt idx="1627">
                  <c:v>2.63E-2</c:v>
                </c:pt>
                <c:pt idx="1628">
                  <c:v>2.63E-2</c:v>
                </c:pt>
                <c:pt idx="1629">
                  <c:v>9.6199999999999994E-2</c:v>
                </c:pt>
                <c:pt idx="1630">
                  <c:v>-7.9899999999999999E-2</c:v>
                </c:pt>
                <c:pt idx="1631">
                  <c:v>4.3900000000000002E-2</c:v>
                </c:pt>
                <c:pt idx="1632">
                  <c:v>4.3900000000000002E-2</c:v>
                </c:pt>
                <c:pt idx="1633">
                  <c:v>4.3900000000000002E-2</c:v>
                </c:pt>
                <c:pt idx="1634">
                  <c:v>4.3900000000000002E-2</c:v>
                </c:pt>
                <c:pt idx="1635">
                  <c:v>4.3900000000000002E-2</c:v>
                </c:pt>
                <c:pt idx="1636">
                  <c:v>4.3900000000000002E-2</c:v>
                </c:pt>
                <c:pt idx="1637">
                  <c:v>4.3900000000000002E-2</c:v>
                </c:pt>
                <c:pt idx="1638">
                  <c:v>2.8400000000000001E-3</c:v>
                </c:pt>
                <c:pt idx="1639">
                  <c:v>-2.4899999999999999E-2</c:v>
                </c:pt>
                <c:pt idx="1640">
                  <c:v>-1.26E-2</c:v>
                </c:pt>
                <c:pt idx="1641">
                  <c:v>-1.26E-2</c:v>
                </c:pt>
                <c:pt idx="1642">
                  <c:v>5.5599999999999997E-2</c:v>
                </c:pt>
                <c:pt idx="1643">
                  <c:v>-5.8500000000000003E-2</c:v>
                </c:pt>
                <c:pt idx="1644">
                  <c:v>-7.1599999999999997E-2</c:v>
                </c:pt>
                <c:pt idx="1645">
                  <c:v>-7.1599999999999997E-2</c:v>
                </c:pt>
                <c:pt idx="1646">
                  <c:v>-7.1599999999999997E-2</c:v>
                </c:pt>
                <c:pt idx="1647">
                  <c:v>-7.1599999999999997E-2</c:v>
                </c:pt>
                <c:pt idx="1648">
                  <c:v>-7.1599999999999997E-2</c:v>
                </c:pt>
                <c:pt idx="1649">
                  <c:v>-7.1599999999999997E-2</c:v>
                </c:pt>
                <c:pt idx="1650">
                  <c:v>-7.1599999999999997E-2</c:v>
                </c:pt>
                <c:pt idx="1651">
                  <c:v>6.0400000000000002E-2</c:v>
                </c:pt>
                <c:pt idx="1652">
                  <c:v>6.0400000000000002E-2</c:v>
                </c:pt>
                <c:pt idx="1653">
                  <c:v>6.0400000000000002E-2</c:v>
                </c:pt>
                <c:pt idx="1654">
                  <c:v>2.6800000000000001E-2</c:v>
                </c:pt>
                <c:pt idx="1655">
                  <c:v>2.6800000000000001E-2</c:v>
                </c:pt>
                <c:pt idx="1656">
                  <c:v>-6.3700000000000007E-2</c:v>
                </c:pt>
                <c:pt idx="1657">
                  <c:v>-6.1899999999999997E-2</c:v>
                </c:pt>
                <c:pt idx="1658">
                  <c:v>-6.1899999999999997E-2</c:v>
                </c:pt>
                <c:pt idx="1659">
                  <c:v>-6.1899999999999997E-2</c:v>
                </c:pt>
                <c:pt idx="1660">
                  <c:v>-6.1899999999999997E-2</c:v>
                </c:pt>
                <c:pt idx="1661">
                  <c:v>-9.5799999999999996E-2</c:v>
                </c:pt>
                <c:pt idx="1662">
                  <c:v>-9.5799999999999996E-2</c:v>
                </c:pt>
                <c:pt idx="1663">
                  <c:v>-9.5799999999999996E-2</c:v>
                </c:pt>
                <c:pt idx="1664">
                  <c:v>5.5599999999999997E-2</c:v>
                </c:pt>
                <c:pt idx="1665">
                  <c:v>5.5599999999999997E-2</c:v>
                </c:pt>
                <c:pt idx="1666">
                  <c:v>5.5599999999999997E-2</c:v>
                </c:pt>
                <c:pt idx="1667">
                  <c:v>5.5599999999999997E-2</c:v>
                </c:pt>
                <c:pt idx="1668">
                  <c:v>5.5599999999999997E-2</c:v>
                </c:pt>
                <c:pt idx="1669">
                  <c:v>5.5599999999999997E-2</c:v>
                </c:pt>
                <c:pt idx="1670">
                  <c:v>5.5599999999999997E-2</c:v>
                </c:pt>
                <c:pt idx="1671">
                  <c:v>5.5599999999999997E-2</c:v>
                </c:pt>
                <c:pt idx="1672">
                  <c:v>5.5599999999999997E-2</c:v>
                </c:pt>
                <c:pt idx="1673">
                  <c:v>5.5599999999999997E-2</c:v>
                </c:pt>
                <c:pt idx="1674">
                  <c:v>5.5599999999999997E-2</c:v>
                </c:pt>
                <c:pt idx="1675">
                  <c:v>5.5599999999999997E-2</c:v>
                </c:pt>
                <c:pt idx="1676">
                  <c:v>5.5599999999999997E-2</c:v>
                </c:pt>
                <c:pt idx="1677">
                  <c:v>6.4899999999999999E-2</c:v>
                </c:pt>
                <c:pt idx="1678">
                  <c:v>6.4899999999999999E-2</c:v>
                </c:pt>
                <c:pt idx="1679">
                  <c:v>6.4899999999999999E-2</c:v>
                </c:pt>
                <c:pt idx="1680">
                  <c:v>5.21E-2</c:v>
                </c:pt>
                <c:pt idx="1681">
                  <c:v>-9.4000000000000004E-3</c:v>
                </c:pt>
                <c:pt idx="1682">
                  <c:v>-9.4000000000000004E-3</c:v>
                </c:pt>
                <c:pt idx="1683">
                  <c:v>-9.4000000000000004E-3</c:v>
                </c:pt>
                <c:pt idx="1684">
                  <c:v>-9.4000000000000004E-3</c:v>
                </c:pt>
                <c:pt idx="1685">
                  <c:v>-9.4000000000000004E-3</c:v>
                </c:pt>
                <c:pt idx="1686">
                  <c:v>-9.4000000000000004E-3</c:v>
                </c:pt>
                <c:pt idx="1687">
                  <c:v>-9.4000000000000004E-3</c:v>
                </c:pt>
                <c:pt idx="1688">
                  <c:v>-9.4000000000000004E-3</c:v>
                </c:pt>
                <c:pt idx="1689">
                  <c:v>-9.4000000000000004E-3</c:v>
                </c:pt>
                <c:pt idx="1690">
                  <c:v>-9.4000000000000004E-3</c:v>
                </c:pt>
                <c:pt idx="1691">
                  <c:v>-9.4000000000000004E-3</c:v>
                </c:pt>
                <c:pt idx="1692">
                  <c:v>-9.4000000000000004E-3</c:v>
                </c:pt>
                <c:pt idx="1693">
                  <c:v>-9.4000000000000004E-3</c:v>
                </c:pt>
                <c:pt idx="1694">
                  <c:v>-9.4000000000000004E-3</c:v>
                </c:pt>
                <c:pt idx="1695">
                  <c:v>-9.4000000000000004E-3</c:v>
                </c:pt>
                <c:pt idx="1696">
                  <c:v>-7.9399999999999991E-3</c:v>
                </c:pt>
                <c:pt idx="1697">
                  <c:v>-7.9399999999999991E-3</c:v>
                </c:pt>
                <c:pt idx="1698">
                  <c:v>-7.9399999999999991E-3</c:v>
                </c:pt>
                <c:pt idx="1699">
                  <c:v>1.14E-2</c:v>
                </c:pt>
                <c:pt idx="1700">
                  <c:v>1.14E-2</c:v>
                </c:pt>
                <c:pt idx="1701">
                  <c:v>1.14E-2</c:v>
                </c:pt>
                <c:pt idx="1702" formatCode="0.00E+00">
                  <c:v>1.88E-5</c:v>
                </c:pt>
                <c:pt idx="1703" formatCode="0.00E+00">
                  <c:v>1.88E-5</c:v>
                </c:pt>
                <c:pt idx="1704" formatCode="0.00E+00">
                  <c:v>1.88E-5</c:v>
                </c:pt>
                <c:pt idx="1705" formatCode="0.00E+00">
                  <c:v>1.88E-5</c:v>
                </c:pt>
                <c:pt idx="1706">
                  <c:v>-7.0500000000000001E-4</c:v>
                </c:pt>
                <c:pt idx="1707">
                  <c:v>-1.72E-2</c:v>
                </c:pt>
                <c:pt idx="1708">
                  <c:v>-1.72E-2</c:v>
                </c:pt>
                <c:pt idx="1709">
                  <c:v>6.5000000000000002E-2</c:v>
                </c:pt>
                <c:pt idx="1710">
                  <c:v>-5.0500000000000003E-2</c:v>
                </c:pt>
                <c:pt idx="1711">
                  <c:v>-3.39E-2</c:v>
                </c:pt>
                <c:pt idx="1712">
                  <c:v>1.2800000000000001E-2</c:v>
                </c:pt>
                <c:pt idx="1713">
                  <c:v>-1.03E-2</c:v>
                </c:pt>
                <c:pt idx="1714">
                  <c:v>-1.03E-2</c:v>
                </c:pt>
                <c:pt idx="1715">
                  <c:v>-3.4799999999999998E-2</c:v>
                </c:pt>
                <c:pt idx="1716">
                  <c:v>-3.4799999999999998E-2</c:v>
                </c:pt>
                <c:pt idx="1717">
                  <c:v>-8.3900000000000002E-2</c:v>
                </c:pt>
                <c:pt idx="1718">
                  <c:v>7.3099999999999998E-2</c:v>
                </c:pt>
                <c:pt idx="1719">
                  <c:v>7.3099999999999998E-2</c:v>
                </c:pt>
                <c:pt idx="1720">
                  <c:v>0.11</c:v>
                </c:pt>
                <c:pt idx="1721">
                  <c:v>0.11</c:v>
                </c:pt>
                <c:pt idx="1722">
                  <c:v>0.11</c:v>
                </c:pt>
                <c:pt idx="1723">
                  <c:v>-6.7199999999999996E-2</c:v>
                </c:pt>
                <c:pt idx="1724">
                  <c:v>-3.0700000000000002E-2</c:v>
                </c:pt>
                <c:pt idx="1725">
                  <c:v>-3.0700000000000002E-2</c:v>
                </c:pt>
                <c:pt idx="1726">
                  <c:v>-3.0700000000000002E-2</c:v>
                </c:pt>
                <c:pt idx="1727">
                  <c:v>-3.0700000000000002E-2</c:v>
                </c:pt>
                <c:pt idx="1728">
                  <c:v>-3.0700000000000002E-2</c:v>
                </c:pt>
                <c:pt idx="1729">
                  <c:v>-3.0700000000000002E-2</c:v>
                </c:pt>
                <c:pt idx="1730">
                  <c:v>-3.0700000000000002E-2</c:v>
                </c:pt>
                <c:pt idx="1731">
                  <c:v>-3.0700000000000002E-2</c:v>
                </c:pt>
                <c:pt idx="1732">
                  <c:v>-4.4200000000000003E-2</c:v>
                </c:pt>
                <c:pt idx="1733">
                  <c:v>-2.69E-2</c:v>
                </c:pt>
                <c:pt idx="1734">
                  <c:v>4.0099999999999997E-2</c:v>
                </c:pt>
                <c:pt idx="1735">
                  <c:v>4.0099999999999997E-2</c:v>
                </c:pt>
                <c:pt idx="1736">
                  <c:v>4.0099999999999997E-2</c:v>
                </c:pt>
                <c:pt idx="1737">
                  <c:v>4.0099999999999997E-2</c:v>
                </c:pt>
                <c:pt idx="1738">
                  <c:v>4.0099999999999997E-2</c:v>
                </c:pt>
                <c:pt idx="1739">
                  <c:v>4.0099999999999997E-2</c:v>
                </c:pt>
                <c:pt idx="1740">
                  <c:v>-2.2100000000000002E-2</c:v>
                </c:pt>
                <c:pt idx="1741">
                  <c:v>-2.2100000000000002E-2</c:v>
                </c:pt>
                <c:pt idx="1742">
                  <c:v>-2.2100000000000002E-2</c:v>
                </c:pt>
                <c:pt idx="1743">
                  <c:v>6.5199999999999994E-2</c:v>
                </c:pt>
                <c:pt idx="1744">
                  <c:v>-6.1600000000000002E-2</c:v>
                </c:pt>
                <c:pt idx="1745">
                  <c:v>-3.1099999999999999E-2</c:v>
                </c:pt>
                <c:pt idx="1746">
                  <c:v>-3.1099999999999999E-2</c:v>
                </c:pt>
                <c:pt idx="1747">
                  <c:v>-3.1099999999999999E-2</c:v>
                </c:pt>
                <c:pt idx="1748">
                  <c:v>-3.1099999999999999E-2</c:v>
                </c:pt>
                <c:pt idx="1749">
                  <c:v>-3.1099999999999999E-2</c:v>
                </c:pt>
                <c:pt idx="1750">
                  <c:v>-3.1099999999999999E-2</c:v>
                </c:pt>
                <c:pt idx="1751">
                  <c:v>-3.1099999999999999E-2</c:v>
                </c:pt>
                <c:pt idx="1752">
                  <c:v>-2.29E-2</c:v>
                </c:pt>
                <c:pt idx="1753">
                  <c:v>-2.29E-2</c:v>
                </c:pt>
                <c:pt idx="1754">
                  <c:v>1.6299999999999999E-2</c:v>
                </c:pt>
                <c:pt idx="1755">
                  <c:v>1.6299999999999999E-2</c:v>
                </c:pt>
                <c:pt idx="1756">
                  <c:v>1.6299999999999999E-2</c:v>
                </c:pt>
                <c:pt idx="1757">
                  <c:v>1.6299999999999999E-2</c:v>
                </c:pt>
                <c:pt idx="1758">
                  <c:v>1.6299999999999999E-2</c:v>
                </c:pt>
                <c:pt idx="1759">
                  <c:v>-2.53E-2</c:v>
                </c:pt>
                <c:pt idx="1760">
                  <c:v>-2.53E-2</c:v>
                </c:pt>
                <c:pt idx="1761">
                  <c:v>-2.53E-2</c:v>
                </c:pt>
                <c:pt idx="1762">
                  <c:v>-2.53E-2</c:v>
                </c:pt>
                <c:pt idx="1763">
                  <c:v>-2.53E-2</c:v>
                </c:pt>
                <c:pt idx="1764">
                  <c:v>2.4400000000000002E-2</c:v>
                </c:pt>
                <c:pt idx="1765">
                  <c:v>-6.88E-2</c:v>
                </c:pt>
                <c:pt idx="1766">
                  <c:v>-6.88E-2</c:v>
                </c:pt>
                <c:pt idx="1767">
                  <c:v>6.3100000000000003E-2</c:v>
                </c:pt>
                <c:pt idx="1768">
                  <c:v>6.3100000000000003E-2</c:v>
                </c:pt>
                <c:pt idx="1769">
                  <c:v>3.4500000000000003E-2</c:v>
                </c:pt>
                <c:pt idx="1770">
                  <c:v>2.12E-2</c:v>
                </c:pt>
                <c:pt idx="1771">
                  <c:v>2.12E-2</c:v>
                </c:pt>
                <c:pt idx="1772">
                  <c:v>8.4400000000000003E-2</c:v>
                </c:pt>
                <c:pt idx="1773">
                  <c:v>-0.11899999999999999</c:v>
                </c:pt>
                <c:pt idx="1774">
                  <c:v>-0.11899999999999999</c:v>
                </c:pt>
                <c:pt idx="1775">
                  <c:v>-0.11899999999999999</c:v>
                </c:pt>
                <c:pt idx="1776">
                  <c:v>8.0699999999999994E-2</c:v>
                </c:pt>
                <c:pt idx="1777">
                  <c:v>0.11799999999999999</c:v>
                </c:pt>
                <c:pt idx="1778">
                  <c:v>0.122</c:v>
                </c:pt>
                <c:pt idx="1779">
                  <c:v>0.122</c:v>
                </c:pt>
                <c:pt idx="1780">
                  <c:v>0.10299999999999999</c:v>
                </c:pt>
                <c:pt idx="1781">
                  <c:v>0.10299999999999999</c:v>
                </c:pt>
                <c:pt idx="1782">
                  <c:v>0.10299999999999999</c:v>
                </c:pt>
                <c:pt idx="1783">
                  <c:v>0.10299999999999999</c:v>
                </c:pt>
                <c:pt idx="1784">
                  <c:v>0.10299999999999999</c:v>
                </c:pt>
                <c:pt idx="1785">
                  <c:v>0.10299999999999999</c:v>
                </c:pt>
                <c:pt idx="1786">
                  <c:v>0.10299999999999999</c:v>
                </c:pt>
                <c:pt idx="1787">
                  <c:v>5.0699999999999999E-3</c:v>
                </c:pt>
                <c:pt idx="1788">
                  <c:v>5.0699999999999999E-3</c:v>
                </c:pt>
                <c:pt idx="1789">
                  <c:v>5.0699999999999999E-3</c:v>
                </c:pt>
                <c:pt idx="1790">
                  <c:v>4.5600000000000002E-2</c:v>
                </c:pt>
                <c:pt idx="1791">
                  <c:v>4.5600000000000002E-2</c:v>
                </c:pt>
                <c:pt idx="1792">
                  <c:v>4.5600000000000002E-2</c:v>
                </c:pt>
                <c:pt idx="1793">
                  <c:v>9.11E-3</c:v>
                </c:pt>
                <c:pt idx="1794">
                  <c:v>9.11E-3</c:v>
                </c:pt>
                <c:pt idx="1795">
                  <c:v>9.11E-3</c:v>
                </c:pt>
                <c:pt idx="1796">
                  <c:v>1.32E-2</c:v>
                </c:pt>
                <c:pt idx="1797">
                  <c:v>1.32E-2</c:v>
                </c:pt>
                <c:pt idx="1798">
                  <c:v>1.32E-2</c:v>
                </c:pt>
                <c:pt idx="1799">
                  <c:v>1.32E-2</c:v>
                </c:pt>
                <c:pt idx="1800">
                  <c:v>1.32E-2</c:v>
                </c:pt>
                <c:pt idx="1801">
                  <c:v>4.5600000000000002E-2</c:v>
                </c:pt>
                <c:pt idx="1802">
                  <c:v>-4.1799999999999997E-2</c:v>
                </c:pt>
                <c:pt idx="1803">
                  <c:v>-4.1799999999999997E-2</c:v>
                </c:pt>
                <c:pt idx="1804">
                  <c:v>-6.1400000000000003E-2</c:v>
                </c:pt>
                <c:pt idx="1805">
                  <c:v>-1.4400000000000001E-3</c:v>
                </c:pt>
                <c:pt idx="1806">
                  <c:v>-1.4400000000000001E-3</c:v>
                </c:pt>
                <c:pt idx="1807">
                  <c:v>-1.4400000000000001E-3</c:v>
                </c:pt>
                <c:pt idx="1808">
                  <c:v>1.7899999999999999E-2</c:v>
                </c:pt>
                <c:pt idx="1809">
                  <c:v>1.7899999999999999E-2</c:v>
                </c:pt>
                <c:pt idx="1810">
                  <c:v>1.7899999999999999E-2</c:v>
                </c:pt>
                <c:pt idx="1811">
                  <c:v>1.7899999999999999E-2</c:v>
                </c:pt>
                <c:pt idx="1812">
                  <c:v>1.7899999999999999E-2</c:v>
                </c:pt>
                <c:pt idx="1813">
                  <c:v>-2.92E-2</c:v>
                </c:pt>
                <c:pt idx="1814">
                  <c:v>-2.92E-2</c:v>
                </c:pt>
                <c:pt idx="1815">
                  <c:v>-2.92E-2</c:v>
                </c:pt>
                <c:pt idx="1816">
                  <c:v>-2.92E-2</c:v>
                </c:pt>
                <c:pt idx="1817">
                  <c:v>-2.92E-2</c:v>
                </c:pt>
                <c:pt idx="1818">
                  <c:v>-2.92E-2</c:v>
                </c:pt>
                <c:pt idx="1819">
                  <c:v>6.0199999999999997E-2</c:v>
                </c:pt>
                <c:pt idx="1820">
                  <c:v>6.0199999999999997E-2</c:v>
                </c:pt>
                <c:pt idx="1821">
                  <c:v>6.9000000000000006E-2</c:v>
                </c:pt>
                <c:pt idx="1822">
                  <c:v>-6.5100000000000002E-3</c:v>
                </c:pt>
                <c:pt idx="1823">
                  <c:v>-6.5100000000000002E-3</c:v>
                </c:pt>
                <c:pt idx="1824">
                  <c:v>-6.5100000000000002E-3</c:v>
                </c:pt>
                <c:pt idx="1825">
                  <c:v>-6.5100000000000002E-3</c:v>
                </c:pt>
                <c:pt idx="1826">
                  <c:v>2.24E-2</c:v>
                </c:pt>
                <c:pt idx="1827">
                  <c:v>-6.5900000000000004E-3</c:v>
                </c:pt>
                <c:pt idx="1828">
                  <c:v>-6.5900000000000004E-3</c:v>
                </c:pt>
                <c:pt idx="1829">
                  <c:v>2.6200000000000001E-2</c:v>
                </c:pt>
                <c:pt idx="1830">
                  <c:v>2.6200000000000001E-2</c:v>
                </c:pt>
                <c:pt idx="1831">
                  <c:v>-6.7000000000000004E-2</c:v>
                </c:pt>
                <c:pt idx="1832">
                  <c:v>-6.7000000000000004E-2</c:v>
                </c:pt>
                <c:pt idx="1833">
                  <c:v>-6.7000000000000004E-2</c:v>
                </c:pt>
                <c:pt idx="1834">
                  <c:v>-6.7000000000000004E-2</c:v>
                </c:pt>
                <c:pt idx="1835">
                  <c:v>-6.7000000000000004E-2</c:v>
                </c:pt>
                <c:pt idx="1836">
                  <c:v>-6.7000000000000004E-2</c:v>
                </c:pt>
                <c:pt idx="1837">
                  <c:v>-0.128</c:v>
                </c:pt>
                <c:pt idx="1838">
                  <c:v>9.0399999999999994E-2</c:v>
                </c:pt>
                <c:pt idx="1839">
                  <c:v>9.0399999999999994E-2</c:v>
                </c:pt>
                <c:pt idx="1840">
                  <c:v>4.3499999999999997E-2</c:v>
                </c:pt>
                <c:pt idx="1841">
                  <c:v>-9.7699999999999992E-3</c:v>
                </c:pt>
                <c:pt idx="1842">
                  <c:v>-9.7699999999999992E-3</c:v>
                </c:pt>
                <c:pt idx="1843">
                  <c:v>-9.7699999999999992E-3</c:v>
                </c:pt>
                <c:pt idx="1844">
                  <c:v>-9.7699999999999992E-3</c:v>
                </c:pt>
                <c:pt idx="1845">
                  <c:v>4.1200000000000001E-2</c:v>
                </c:pt>
                <c:pt idx="1846">
                  <c:v>4.1200000000000001E-2</c:v>
                </c:pt>
                <c:pt idx="1847">
                  <c:v>-7.5899999999999995E-2</c:v>
                </c:pt>
                <c:pt idx="1848">
                  <c:v>-7.5899999999999995E-2</c:v>
                </c:pt>
                <c:pt idx="1849">
                  <c:v>-7.5899999999999995E-2</c:v>
                </c:pt>
                <c:pt idx="1850">
                  <c:v>3.15E-3</c:v>
                </c:pt>
                <c:pt idx="1851">
                  <c:v>-4.7899999999999998E-2</c:v>
                </c:pt>
                <c:pt idx="1852">
                  <c:v>-4.7899999999999998E-2</c:v>
                </c:pt>
                <c:pt idx="1853">
                  <c:v>-4.7899999999999998E-2</c:v>
                </c:pt>
                <c:pt idx="1854">
                  <c:v>-4.7899999999999998E-2</c:v>
                </c:pt>
                <c:pt idx="1855">
                  <c:v>3.2199999999999999E-2</c:v>
                </c:pt>
                <c:pt idx="1856">
                  <c:v>-2.7400000000000001E-2</c:v>
                </c:pt>
                <c:pt idx="1857">
                  <c:v>-2.7400000000000001E-2</c:v>
                </c:pt>
                <c:pt idx="1858">
                  <c:v>-2.7400000000000001E-2</c:v>
                </c:pt>
                <c:pt idx="1859">
                  <c:v>-2.7400000000000001E-2</c:v>
                </c:pt>
                <c:pt idx="1860">
                  <c:v>-2.7400000000000001E-2</c:v>
                </c:pt>
                <c:pt idx="1861">
                  <c:v>1.2200000000000001E-2</c:v>
                </c:pt>
                <c:pt idx="1862">
                  <c:v>1.2200000000000001E-2</c:v>
                </c:pt>
                <c:pt idx="1863">
                  <c:v>1.2200000000000001E-2</c:v>
                </c:pt>
                <c:pt idx="1864">
                  <c:v>-7.2400000000000006E-2</c:v>
                </c:pt>
                <c:pt idx="1865">
                  <c:v>-7.2400000000000006E-2</c:v>
                </c:pt>
                <c:pt idx="1866">
                  <c:v>-7.0599999999999996E-2</c:v>
                </c:pt>
                <c:pt idx="1867">
                  <c:v>-4.2999999999999997E-2</c:v>
                </c:pt>
                <c:pt idx="1868">
                  <c:v>-5.9499999999999997E-2</c:v>
                </c:pt>
                <c:pt idx="1869">
                  <c:v>-5.9499999999999997E-2</c:v>
                </c:pt>
                <c:pt idx="1870">
                  <c:v>-5.9499999999999997E-2</c:v>
                </c:pt>
                <c:pt idx="1871">
                  <c:v>-5.9499999999999997E-2</c:v>
                </c:pt>
                <c:pt idx="1872">
                  <c:v>-5.9499999999999997E-2</c:v>
                </c:pt>
                <c:pt idx="1873">
                  <c:v>-4.3799999999999999E-2</c:v>
                </c:pt>
                <c:pt idx="1874">
                  <c:v>-4.3799999999999999E-2</c:v>
                </c:pt>
                <c:pt idx="1875">
                  <c:v>-4.81E-3</c:v>
                </c:pt>
                <c:pt idx="1876">
                  <c:v>-3.9E-2</c:v>
                </c:pt>
                <c:pt idx="1877">
                  <c:v>6.0299999999999999E-2</c:v>
                </c:pt>
                <c:pt idx="1878">
                  <c:v>5.9200000000000003E-2</c:v>
                </c:pt>
                <c:pt idx="1879">
                  <c:v>-5.5300000000000002E-2</c:v>
                </c:pt>
                <c:pt idx="1880">
                  <c:v>6.11E-3</c:v>
                </c:pt>
                <c:pt idx="1881">
                  <c:v>2.1000000000000001E-2</c:v>
                </c:pt>
                <c:pt idx="1882">
                  <c:v>-3.85E-2</c:v>
                </c:pt>
                <c:pt idx="1883">
                  <c:v>6.3600000000000002E-3</c:v>
                </c:pt>
                <c:pt idx="1884">
                  <c:v>2.2200000000000001E-2</c:v>
                </c:pt>
                <c:pt idx="1885">
                  <c:v>2.2200000000000001E-2</c:v>
                </c:pt>
                <c:pt idx="1886">
                  <c:v>2.2200000000000001E-2</c:v>
                </c:pt>
                <c:pt idx="1887">
                  <c:v>2.2200000000000001E-2</c:v>
                </c:pt>
                <c:pt idx="1888">
                  <c:v>2.2200000000000001E-2</c:v>
                </c:pt>
                <c:pt idx="1889">
                  <c:v>2.2200000000000001E-2</c:v>
                </c:pt>
                <c:pt idx="1890">
                  <c:v>-4.1200000000000001E-2</c:v>
                </c:pt>
                <c:pt idx="1891">
                  <c:v>-4.1200000000000001E-2</c:v>
                </c:pt>
                <c:pt idx="1892">
                  <c:v>-4.1200000000000001E-2</c:v>
                </c:pt>
                <c:pt idx="1893">
                  <c:v>2.3E-2</c:v>
                </c:pt>
                <c:pt idx="1894">
                  <c:v>2.3E-2</c:v>
                </c:pt>
                <c:pt idx="1895">
                  <c:v>-6.13E-3</c:v>
                </c:pt>
                <c:pt idx="1896">
                  <c:v>-6.13E-3</c:v>
                </c:pt>
                <c:pt idx="1897">
                  <c:v>-6.13E-3</c:v>
                </c:pt>
                <c:pt idx="1898">
                  <c:v>-6.13E-3</c:v>
                </c:pt>
                <c:pt idx="1899">
                  <c:v>-2.5500000000000002E-3</c:v>
                </c:pt>
                <c:pt idx="1900">
                  <c:v>-2.5500000000000002E-3</c:v>
                </c:pt>
                <c:pt idx="1901">
                  <c:v>-2.5500000000000002E-3</c:v>
                </c:pt>
                <c:pt idx="1902">
                  <c:v>-2.5500000000000002E-3</c:v>
                </c:pt>
                <c:pt idx="1903">
                  <c:v>6.3700000000000007E-2</c:v>
                </c:pt>
                <c:pt idx="1904">
                  <c:v>-6.6799999999999998E-2</c:v>
                </c:pt>
                <c:pt idx="1905">
                  <c:v>-6.6799999999999998E-2</c:v>
                </c:pt>
                <c:pt idx="1906">
                  <c:v>7.51E-2</c:v>
                </c:pt>
                <c:pt idx="1907">
                  <c:v>7.51E-2</c:v>
                </c:pt>
                <c:pt idx="1908">
                  <c:v>7.51E-2</c:v>
                </c:pt>
                <c:pt idx="1909">
                  <c:v>9.0399999999999994E-2</c:v>
                </c:pt>
                <c:pt idx="1910">
                  <c:v>9.0399999999999994E-2</c:v>
                </c:pt>
                <c:pt idx="1911">
                  <c:v>9.0399999999999994E-2</c:v>
                </c:pt>
                <c:pt idx="1912">
                  <c:v>9.0399999999999994E-2</c:v>
                </c:pt>
                <c:pt idx="1913">
                  <c:v>9.0399999999999994E-2</c:v>
                </c:pt>
                <c:pt idx="1914">
                  <c:v>2.75E-2</c:v>
                </c:pt>
                <c:pt idx="1915">
                  <c:v>0.106</c:v>
                </c:pt>
                <c:pt idx="1916">
                  <c:v>0.106</c:v>
                </c:pt>
                <c:pt idx="1917">
                  <c:v>-0.13600000000000001</c:v>
                </c:pt>
                <c:pt idx="1918">
                  <c:v>-0.13600000000000001</c:v>
                </c:pt>
                <c:pt idx="1919">
                  <c:v>-0.13600000000000001</c:v>
                </c:pt>
                <c:pt idx="1920">
                  <c:v>-0.13600000000000001</c:v>
                </c:pt>
                <c:pt idx="1921">
                  <c:v>-5.7599999999999998E-2</c:v>
                </c:pt>
                <c:pt idx="1922">
                  <c:v>-5.7599999999999998E-2</c:v>
                </c:pt>
                <c:pt idx="1923">
                  <c:v>-7.7200000000000005E-2</c:v>
                </c:pt>
                <c:pt idx="1924">
                  <c:v>-9.2299999999999993E-2</c:v>
                </c:pt>
                <c:pt idx="1925">
                  <c:v>-2.7200000000000002E-3</c:v>
                </c:pt>
                <c:pt idx="1926">
                  <c:v>-2.7200000000000002E-3</c:v>
                </c:pt>
                <c:pt idx="1927">
                  <c:v>-3.7699999999999997E-2</c:v>
                </c:pt>
                <c:pt idx="1928">
                  <c:v>1.23E-2</c:v>
                </c:pt>
                <c:pt idx="1929">
                  <c:v>1.23E-2</c:v>
                </c:pt>
                <c:pt idx="1930">
                  <c:v>-1.95E-2</c:v>
                </c:pt>
                <c:pt idx="1931">
                  <c:v>-1.95E-2</c:v>
                </c:pt>
                <c:pt idx="1932">
                  <c:v>-1.95E-2</c:v>
                </c:pt>
                <c:pt idx="1933">
                  <c:v>-1.95E-2</c:v>
                </c:pt>
                <c:pt idx="1934">
                  <c:v>-1.95E-2</c:v>
                </c:pt>
                <c:pt idx="1935">
                  <c:v>-2.0799999999999999E-2</c:v>
                </c:pt>
                <c:pt idx="1936">
                  <c:v>-2.0799999999999999E-2</c:v>
                </c:pt>
                <c:pt idx="1937">
                  <c:v>3.15E-2</c:v>
                </c:pt>
                <c:pt idx="1938">
                  <c:v>3.15E-2</c:v>
                </c:pt>
                <c:pt idx="1939">
                  <c:v>-4.65E-2</c:v>
                </c:pt>
                <c:pt idx="1940">
                  <c:v>-4.3200000000000002E-2</c:v>
                </c:pt>
                <c:pt idx="1941">
                  <c:v>2.1399999999999999E-2</c:v>
                </c:pt>
                <c:pt idx="1942">
                  <c:v>2.1399999999999999E-2</c:v>
                </c:pt>
                <c:pt idx="1943">
                  <c:v>-2.9700000000000001E-2</c:v>
                </c:pt>
                <c:pt idx="1944">
                  <c:v>-2.9700000000000001E-2</c:v>
                </c:pt>
                <c:pt idx="1945">
                  <c:v>-2.9700000000000001E-2</c:v>
                </c:pt>
                <c:pt idx="1946">
                  <c:v>-2.9700000000000001E-2</c:v>
                </c:pt>
                <c:pt idx="1947">
                  <c:v>-2.9700000000000001E-2</c:v>
                </c:pt>
                <c:pt idx="1948">
                  <c:v>-2.9700000000000001E-2</c:v>
                </c:pt>
                <c:pt idx="1949">
                  <c:v>-2.9700000000000001E-2</c:v>
                </c:pt>
                <c:pt idx="1950">
                  <c:v>-2.9700000000000001E-2</c:v>
                </c:pt>
                <c:pt idx="1951">
                  <c:v>-2.9700000000000001E-2</c:v>
                </c:pt>
                <c:pt idx="1952">
                  <c:v>-0.114</c:v>
                </c:pt>
                <c:pt idx="1953">
                  <c:v>0.111</c:v>
                </c:pt>
                <c:pt idx="1954">
                  <c:v>-8.3500000000000005E-2</c:v>
                </c:pt>
                <c:pt idx="1955">
                  <c:v>-8.3500000000000005E-2</c:v>
                </c:pt>
                <c:pt idx="1956">
                  <c:v>8.9399999999999993E-2</c:v>
                </c:pt>
                <c:pt idx="1957">
                  <c:v>-3.2599999999999997E-2</c:v>
                </c:pt>
                <c:pt idx="1958">
                  <c:v>-3.2599999999999997E-2</c:v>
                </c:pt>
                <c:pt idx="1959">
                  <c:v>-5.0600000000000003E-3</c:v>
                </c:pt>
                <c:pt idx="1960">
                  <c:v>-5.0600000000000003E-3</c:v>
                </c:pt>
                <c:pt idx="1961">
                  <c:v>-5.0600000000000003E-3</c:v>
                </c:pt>
                <c:pt idx="1962">
                  <c:v>-5.0600000000000003E-3</c:v>
                </c:pt>
                <c:pt idx="1963">
                  <c:v>-5.0600000000000003E-3</c:v>
                </c:pt>
                <c:pt idx="1964">
                  <c:v>-5.0600000000000003E-3</c:v>
                </c:pt>
                <c:pt idx="1965">
                  <c:v>-5.0600000000000003E-3</c:v>
                </c:pt>
                <c:pt idx="1966">
                  <c:v>2.69E-2</c:v>
                </c:pt>
                <c:pt idx="1967">
                  <c:v>-5.7799999999999997E-2</c:v>
                </c:pt>
                <c:pt idx="1968">
                  <c:v>-5.7799999999999997E-2</c:v>
                </c:pt>
                <c:pt idx="1969">
                  <c:v>-5.7799999999999997E-2</c:v>
                </c:pt>
                <c:pt idx="1970">
                  <c:v>-5.7799999999999997E-2</c:v>
                </c:pt>
                <c:pt idx="1971">
                  <c:v>-5.7799999999999997E-2</c:v>
                </c:pt>
                <c:pt idx="1972">
                  <c:v>-5.7799999999999997E-2</c:v>
                </c:pt>
                <c:pt idx="1973">
                  <c:v>-5.7799999999999997E-2</c:v>
                </c:pt>
                <c:pt idx="1974">
                  <c:v>-5.7799999999999997E-2</c:v>
                </c:pt>
                <c:pt idx="1975">
                  <c:v>-5.7799999999999997E-2</c:v>
                </c:pt>
                <c:pt idx="1976">
                  <c:v>-5.3800000000000001E-2</c:v>
                </c:pt>
                <c:pt idx="1977">
                  <c:v>-5.3800000000000001E-2</c:v>
                </c:pt>
                <c:pt idx="1978">
                  <c:v>-5.3800000000000001E-2</c:v>
                </c:pt>
                <c:pt idx="1979">
                  <c:v>-5.3800000000000001E-2</c:v>
                </c:pt>
                <c:pt idx="1980">
                  <c:v>-5.3800000000000001E-2</c:v>
                </c:pt>
                <c:pt idx="1981">
                  <c:v>-0.121</c:v>
                </c:pt>
                <c:pt idx="1982">
                  <c:v>3.7900000000000003E-2</c:v>
                </c:pt>
                <c:pt idx="1983">
                  <c:v>-2.5499999999999998E-2</c:v>
                </c:pt>
                <c:pt idx="1984">
                  <c:v>-2.5499999999999998E-2</c:v>
                </c:pt>
                <c:pt idx="1985">
                  <c:v>-2.5499999999999998E-2</c:v>
                </c:pt>
                <c:pt idx="1986">
                  <c:v>-2.5499999999999998E-2</c:v>
                </c:pt>
                <c:pt idx="1987">
                  <c:v>-2.5499999999999998E-2</c:v>
                </c:pt>
                <c:pt idx="1988">
                  <c:v>-5.8400000000000001E-2</c:v>
                </c:pt>
                <c:pt idx="1989">
                  <c:v>-5.8400000000000001E-2</c:v>
                </c:pt>
                <c:pt idx="1990">
                  <c:v>-5.8400000000000001E-2</c:v>
                </c:pt>
                <c:pt idx="1991">
                  <c:v>-5.8400000000000001E-2</c:v>
                </c:pt>
                <c:pt idx="1992">
                  <c:v>1.37E-2</c:v>
                </c:pt>
                <c:pt idx="1993">
                  <c:v>1.37E-2</c:v>
                </c:pt>
                <c:pt idx="1994">
                  <c:v>1.37E-2</c:v>
                </c:pt>
                <c:pt idx="1995">
                  <c:v>1.24E-2</c:v>
                </c:pt>
                <c:pt idx="1996">
                  <c:v>1.24E-2</c:v>
                </c:pt>
                <c:pt idx="1997">
                  <c:v>1.24E-2</c:v>
                </c:pt>
                <c:pt idx="1998">
                  <c:v>1.24E-2</c:v>
                </c:pt>
                <c:pt idx="1999">
                  <c:v>1.24E-2</c:v>
                </c:pt>
                <c:pt idx="2000">
                  <c:v>1.24E-2</c:v>
                </c:pt>
                <c:pt idx="2001">
                  <c:v>1.24E-2</c:v>
                </c:pt>
                <c:pt idx="2002">
                  <c:v>1.24E-2</c:v>
                </c:pt>
                <c:pt idx="2003">
                  <c:v>1.24E-2</c:v>
                </c:pt>
                <c:pt idx="2004">
                  <c:v>1.24E-2</c:v>
                </c:pt>
                <c:pt idx="2005">
                  <c:v>-4.41E-2</c:v>
                </c:pt>
                <c:pt idx="2006">
                  <c:v>-4.41E-2</c:v>
                </c:pt>
                <c:pt idx="2007">
                  <c:v>-4.41E-2</c:v>
                </c:pt>
                <c:pt idx="2008">
                  <c:v>-4.41E-2</c:v>
                </c:pt>
                <c:pt idx="2009">
                  <c:v>7.0400000000000004E-2</c:v>
                </c:pt>
                <c:pt idx="2010">
                  <c:v>-7.0099999999999996E-2</c:v>
                </c:pt>
                <c:pt idx="2011">
                  <c:v>-7.0099999999999996E-2</c:v>
                </c:pt>
                <c:pt idx="2012">
                  <c:v>-7.0099999999999996E-2</c:v>
                </c:pt>
                <c:pt idx="2013">
                  <c:v>-5.28E-2</c:v>
                </c:pt>
                <c:pt idx="2014">
                  <c:v>-4.1300000000000003E-2</c:v>
                </c:pt>
                <c:pt idx="2015">
                  <c:v>-2.1600000000000001E-2</c:v>
                </c:pt>
                <c:pt idx="2016">
                  <c:v>-2.69E-2</c:v>
                </c:pt>
                <c:pt idx="2017">
                  <c:v>1.77E-2</c:v>
                </c:pt>
                <c:pt idx="2018">
                  <c:v>-7.9200000000000007E-2</c:v>
                </c:pt>
                <c:pt idx="2019">
                  <c:v>-7.9200000000000007E-2</c:v>
                </c:pt>
                <c:pt idx="2020">
                  <c:v>-1.0800000000000001E-2</c:v>
                </c:pt>
                <c:pt idx="2021">
                  <c:v>-1.0800000000000001E-2</c:v>
                </c:pt>
                <c:pt idx="2022">
                  <c:v>-1.0800000000000001E-2</c:v>
                </c:pt>
                <c:pt idx="2023">
                  <c:v>7.6100000000000001E-2</c:v>
                </c:pt>
                <c:pt idx="2024">
                  <c:v>7.6100000000000001E-2</c:v>
                </c:pt>
                <c:pt idx="2025">
                  <c:v>4.48E-2</c:v>
                </c:pt>
                <c:pt idx="2026">
                  <c:v>-6.5799999999999999E-3</c:v>
                </c:pt>
                <c:pt idx="2027">
                  <c:v>3.0700000000000002E-2</c:v>
                </c:pt>
                <c:pt idx="2028">
                  <c:v>3.0700000000000002E-2</c:v>
                </c:pt>
                <c:pt idx="2029">
                  <c:v>3.0700000000000002E-2</c:v>
                </c:pt>
                <c:pt idx="2030">
                  <c:v>3.0700000000000002E-2</c:v>
                </c:pt>
                <c:pt idx="2031">
                  <c:v>3.0700000000000002E-2</c:v>
                </c:pt>
                <c:pt idx="2032">
                  <c:v>3.0700000000000002E-2</c:v>
                </c:pt>
                <c:pt idx="2033">
                  <c:v>3.0700000000000002E-2</c:v>
                </c:pt>
                <c:pt idx="2034">
                  <c:v>5.0799999999999998E-2</c:v>
                </c:pt>
                <c:pt idx="2035">
                  <c:v>5.9299999999999999E-2</c:v>
                </c:pt>
                <c:pt idx="2036">
                  <c:v>1.9699999999999999E-2</c:v>
                </c:pt>
                <c:pt idx="2037">
                  <c:v>1.9699999999999999E-2</c:v>
                </c:pt>
                <c:pt idx="2038">
                  <c:v>1.9699999999999999E-2</c:v>
                </c:pt>
                <c:pt idx="2039">
                  <c:v>1.9699999999999999E-2</c:v>
                </c:pt>
                <c:pt idx="2040">
                  <c:v>-2.75E-2</c:v>
                </c:pt>
                <c:pt idx="2041">
                  <c:v>-2.75E-2</c:v>
                </c:pt>
                <c:pt idx="2042">
                  <c:v>-2.75E-2</c:v>
                </c:pt>
                <c:pt idx="2043">
                  <c:v>-2.75E-2</c:v>
                </c:pt>
                <c:pt idx="2044">
                  <c:v>-2.75E-2</c:v>
                </c:pt>
                <c:pt idx="2045">
                  <c:v>-2.75E-2</c:v>
                </c:pt>
                <c:pt idx="2046">
                  <c:v>-1.5599999999999999E-2</c:v>
                </c:pt>
                <c:pt idx="2047">
                  <c:v>6.88E-2</c:v>
                </c:pt>
                <c:pt idx="2048">
                  <c:v>6.88E-2</c:v>
                </c:pt>
                <c:pt idx="2049">
                  <c:v>3.6600000000000001E-2</c:v>
                </c:pt>
                <c:pt idx="2050">
                  <c:v>3.6600000000000001E-2</c:v>
                </c:pt>
                <c:pt idx="2051">
                  <c:v>3.6600000000000001E-2</c:v>
                </c:pt>
                <c:pt idx="2052">
                  <c:v>3.6600000000000001E-2</c:v>
                </c:pt>
                <c:pt idx="2053">
                  <c:v>3.6600000000000001E-2</c:v>
                </c:pt>
                <c:pt idx="2054">
                  <c:v>3.6600000000000001E-2</c:v>
                </c:pt>
                <c:pt idx="2055">
                  <c:v>3.6600000000000001E-2</c:v>
                </c:pt>
                <c:pt idx="2056">
                  <c:v>3.6600000000000001E-2</c:v>
                </c:pt>
                <c:pt idx="2057">
                  <c:v>-4.1599999999999998E-2</c:v>
                </c:pt>
                <c:pt idx="2058">
                  <c:v>-4.1599999999999998E-2</c:v>
                </c:pt>
                <c:pt idx="2059">
                  <c:v>-4.1599999999999998E-2</c:v>
                </c:pt>
                <c:pt idx="2060">
                  <c:v>-4.1599999999999998E-2</c:v>
                </c:pt>
                <c:pt idx="2061">
                  <c:v>-4.1599999999999998E-2</c:v>
                </c:pt>
                <c:pt idx="2062">
                  <c:v>-4.1599999999999998E-2</c:v>
                </c:pt>
                <c:pt idx="2063">
                  <c:v>-4.1599999999999998E-2</c:v>
                </c:pt>
                <c:pt idx="2064">
                  <c:v>-4.1599999999999998E-2</c:v>
                </c:pt>
                <c:pt idx="2065">
                  <c:v>-4.1599999999999998E-2</c:v>
                </c:pt>
                <c:pt idx="2066">
                  <c:v>-4.1599999999999998E-2</c:v>
                </c:pt>
                <c:pt idx="2067">
                  <c:v>-4.1599999999999998E-2</c:v>
                </c:pt>
                <c:pt idx="2068">
                  <c:v>-4.1599999999999998E-2</c:v>
                </c:pt>
                <c:pt idx="2069">
                  <c:v>-4.1599999999999998E-2</c:v>
                </c:pt>
                <c:pt idx="2070">
                  <c:v>-4.1599999999999998E-2</c:v>
                </c:pt>
                <c:pt idx="2071">
                  <c:v>-4.1599999999999998E-2</c:v>
                </c:pt>
                <c:pt idx="2072">
                  <c:v>-4.1599999999999998E-2</c:v>
                </c:pt>
                <c:pt idx="2073">
                  <c:v>-5.3999999999999999E-2</c:v>
                </c:pt>
                <c:pt idx="2074">
                  <c:v>-5.3999999999999999E-2</c:v>
                </c:pt>
                <c:pt idx="2075">
                  <c:v>-5.3999999999999999E-2</c:v>
                </c:pt>
                <c:pt idx="2076">
                  <c:v>-5.3999999999999999E-2</c:v>
                </c:pt>
                <c:pt idx="2077">
                  <c:v>-5.3999999999999999E-2</c:v>
                </c:pt>
                <c:pt idx="2078">
                  <c:v>-5.3999999999999999E-2</c:v>
                </c:pt>
                <c:pt idx="2079">
                  <c:v>-5.3999999999999999E-2</c:v>
                </c:pt>
                <c:pt idx="2080">
                  <c:v>5.3999999999999999E-2</c:v>
                </c:pt>
                <c:pt idx="2081">
                  <c:v>1.35E-2</c:v>
                </c:pt>
                <c:pt idx="2082">
                  <c:v>1.35E-2</c:v>
                </c:pt>
                <c:pt idx="2083">
                  <c:v>1.35E-2</c:v>
                </c:pt>
                <c:pt idx="2084">
                  <c:v>-3.8699999999999998E-2</c:v>
                </c:pt>
                <c:pt idx="2085">
                  <c:v>-5.57E-2</c:v>
                </c:pt>
                <c:pt idx="2086">
                  <c:v>-8.7900000000000006E-2</c:v>
                </c:pt>
                <c:pt idx="2087">
                  <c:v>-8.7900000000000006E-2</c:v>
                </c:pt>
                <c:pt idx="2088">
                  <c:v>1.4200000000000001E-2</c:v>
                </c:pt>
                <c:pt idx="2089">
                  <c:v>1.4200000000000001E-2</c:v>
                </c:pt>
                <c:pt idx="2090">
                  <c:v>1.4200000000000001E-2</c:v>
                </c:pt>
                <c:pt idx="2091">
                  <c:v>1.4200000000000001E-2</c:v>
                </c:pt>
                <c:pt idx="2092">
                  <c:v>1.4200000000000001E-2</c:v>
                </c:pt>
                <c:pt idx="2093">
                  <c:v>-8.4200000000000004E-3</c:v>
                </c:pt>
                <c:pt idx="2094">
                  <c:v>-8.4200000000000004E-3</c:v>
                </c:pt>
                <c:pt idx="2095">
                  <c:v>3.8899999999999997E-2</c:v>
                </c:pt>
                <c:pt idx="2096">
                  <c:v>3.8899999999999997E-2</c:v>
                </c:pt>
                <c:pt idx="2097">
                  <c:v>3.8899999999999997E-2</c:v>
                </c:pt>
                <c:pt idx="2098">
                  <c:v>3.8899999999999997E-2</c:v>
                </c:pt>
                <c:pt idx="2099">
                  <c:v>-4.8800000000000003E-2</c:v>
                </c:pt>
                <c:pt idx="2100">
                  <c:v>-4.8800000000000003E-2</c:v>
                </c:pt>
                <c:pt idx="2101">
                  <c:v>-4.8800000000000003E-2</c:v>
                </c:pt>
                <c:pt idx="2102">
                  <c:v>3.3700000000000001E-2</c:v>
                </c:pt>
                <c:pt idx="2103">
                  <c:v>2.1999999999999999E-2</c:v>
                </c:pt>
                <c:pt idx="2104">
                  <c:v>2.1999999999999999E-2</c:v>
                </c:pt>
                <c:pt idx="2105">
                  <c:v>-1.7399999999999999E-2</c:v>
                </c:pt>
                <c:pt idx="2106">
                  <c:v>5.8500000000000002E-3</c:v>
                </c:pt>
                <c:pt idx="2107">
                  <c:v>5.8500000000000002E-3</c:v>
                </c:pt>
                <c:pt idx="2108">
                  <c:v>5.8500000000000002E-3</c:v>
                </c:pt>
                <c:pt idx="2109">
                  <c:v>5.8500000000000002E-3</c:v>
                </c:pt>
                <c:pt idx="2110">
                  <c:v>5.8500000000000002E-3</c:v>
                </c:pt>
                <c:pt idx="2111">
                  <c:v>5.8500000000000002E-3</c:v>
                </c:pt>
                <c:pt idx="2112">
                  <c:v>5.8500000000000002E-3</c:v>
                </c:pt>
                <c:pt idx="2113">
                  <c:v>5.8500000000000002E-3</c:v>
                </c:pt>
                <c:pt idx="2114">
                  <c:v>5.8500000000000002E-3</c:v>
                </c:pt>
                <c:pt idx="2115">
                  <c:v>5.8500000000000002E-3</c:v>
                </c:pt>
                <c:pt idx="2116">
                  <c:v>1.89E-3</c:v>
                </c:pt>
                <c:pt idx="2117">
                  <c:v>-1.5599999999999999E-2</c:v>
                </c:pt>
                <c:pt idx="2118">
                  <c:v>-1.5599999999999999E-2</c:v>
                </c:pt>
                <c:pt idx="2119">
                  <c:v>-1.5599999999999999E-2</c:v>
                </c:pt>
                <c:pt idx="2120">
                  <c:v>1.3599999999999999E-2</c:v>
                </c:pt>
                <c:pt idx="2121">
                  <c:v>1.3599999999999999E-2</c:v>
                </c:pt>
                <c:pt idx="2122">
                  <c:v>1.3599999999999999E-2</c:v>
                </c:pt>
                <c:pt idx="2123">
                  <c:v>1.3599999999999999E-2</c:v>
                </c:pt>
                <c:pt idx="2124">
                  <c:v>1.3599999999999999E-2</c:v>
                </c:pt>
                <c:pt idx="2125">
                  <c:v>1.3599999999999999E-2</c:v>
                </c:pt>
                <c:pt idx="2126">
                  <c:v>1.3599999999999999E-2</c:v>
                </c:pt>
                <c:pt idx="2127">
                  <c:v>-3.7999999999999999E-2</c:v>
                </c:pt>
                <c:pt idx="2128">
                  <c:v>-3.7999999999999999E-2</c:v>
                </c:pt>
                <c:pt idx="2129">
                  <c:v>-3.7999999999999999E-2</c:v>
                </c:pt>
                <c:pt idx="2130">
                  <c:v>-3.7999999999999999E-2</c:v>
                </c:pt>
                <c:pt idx="2131">
                  <c:v>1.6199999999999999E-2</c:v>
                </c:pt>
                <c:pt idx="2132">
                  <c:v>1.6199999999999999E-2</c:v>
                </c:pt>
                <c:pt idx="2133">
                  <c:v>1.6199999999999999E-2</c:v>
                </c:pt>
                <c:pt idx="2134">
                  <c:v>1.6199999999999999E-2</c:v>
                </c:pt>
                <c:pt idx="2135">
                  <c:v>1.6199999999999999E-2</c:v>
                </c:pt>
                <c:pt idx="2136">
                  <c:v>1.6199999999999999E-2</c:v>
                </c:pt>
                <c:pt idx="2137">
                  <c:v>1.6199999999999999E-2</c:v>
                </c:pt>
                <c:pt idx="2138">
                  <c:v>1.6199999999999999E-2</c:v>
                </c:pt>
                <c:pt idx="2139">
                  <c:v>8.7899999999999992E-3</c:v>
                </c:pt>
                <c:pt idx="2140">
                  <c:v>8.7899999999999992E-3</c:v>
                </c:pt>
                <c:pt idx="2141">
                  <c:v>4.0299999999999997E-3</c:v>
                </c:pt>
                <c:pt idx="2142">
                  <c:v>4.0299999999999997E-3</c:v>
                </c:pt>
                <c:pt idx="2143">
                  <c:v>4.0299999999999997E-3</c:v>
                </c:pt>
                <c:pt idx="2144">
                  <c:v>4.0299999999999997E-3</c:v>
                </c:pt>
                <c:pt idx="2145">
                  <c:v>2.5999999999999999E-2</c:v>
                </c:pt>
                <c:pt idx="2146">
                  <c:v>2.5999999999999999E-2</c:v>
                </c:pt>
                <c:pt idx="2147">
                  <c:v>-1.09E-2</c:v>
                </c:pt>
                <c:pt idx="2148">
                  <c:v>-2.12E-2</c:v>
                </c:pt>
                <c:pt idx="2149">
                  <c:v>5.6000000000000001E-2</c:v>
                </c:pt>
                <c:pt idx="2150">
                  <c:v>-7.4300000000000005E-2</c:v>
                </c:pt>
                <c:pt idx="2151">
                  <c:v>-8.3000000000000004E-2</c:v>
                </c:pt>
                <c:pt idx="2152">
                  <c:v>-8.3000000000000004E-2</c:v>
                </c:pt>
                <c:pt idx="2153">
                  <c:v>0.107</c:v>
                </c:pt>
                <c:pt idx="2154">
                  <c:v>0.107</c:v>
                </c:pt>
                <c:pt idx="2155">
                  <c:v>1.1900000000000001E-4</c:v>
                </c:pt>
                <c:pt idx="2156">
                  <c:v>1.1900000000000001E-4</c:v>
                </c:pt>
                <c:pt idx="2157">
                  <c:v>-6.6E-3</c:v>
                </c:pt>
                <c:pt idx="2158">
                  <c:v>-6.6E-3</c:v>
                </c:pt>
                <c:pt idx="2159">
                  <c:v>2.7400000000000001E-2</c:v>
                </c:pt>
                <c:pt idx="2160">
                  <c:v>3.9199999999999999E-2</c:v>
                </c:pt>
                <c:pt idx="2161">
                  <c:v>3.9199999999999999E-2</c:v>
                </c:pt>
                <c:pt idx="2162">
                  <c:v>3.9199999999999999E-2</c:v>
                </c:pt>
                <c:pt idx="2163">
                  <c:v>3.9199999999999999E-2</c:v>
                </c:pt>
                <c:pt idx="2164">
                  <c:v>3.9199999999999999E-2</c:v>
                </c:pt>
                <c:pt idx="2165">
                  <c:v>3.9199999999999999E-2</c:v>
                </c:pt>
                <c:pt idx="2166">
                  <c:v>3.9199999999999999E-2</c:v>
                </c:pt>
                <c:pt idx="2167">
                  <c:v>3.9199999999999999E-2</c:v>
                </c:pt>
                <c:pt idx="2168">
                  <c:v>3.9199999999999999E-2</c:v>
                </c:pt>
                <c:pt idx="2169">
                  <c:v>-4.2999999999999997E-2</c:v>
                </c:pt>
                <c:pt idx="2170">
                  <c:v>-1.6999999999999999E-3</c:v>
                </c:pt>
                <c:pt idx="2171">
                  <c:v>-1.6999999999999999E-3</c:v>
                </c:pt>
                <c:pt idx="2172">
                  <c:v>-1.6999999999999999E-3</c:v>
                </c:pt>
                <c:pt idx="2173">
                  <c:v>-1.6999999999999999E-3</c:v>
                </c:pt>
                <c:pt idx="2174">
                  <c:v>-1.6999999999999999E-3</c:v>
                </c:pt>
                <c:pt idx="2175">
                  <c:v>-4.48E-2</c:v>
                </c:pt>
                <c:pt idx="2176">
                  <c:v>-4.48E-2</c:v>
                </c:pt>
                <c:pt idx="2177">
                  <c:v>5.7500000000000002E-2</c:v>
                </c:pt>
                <c:pt idx="2178">
                  <c:v>5.7500000000000002E-2</c:v>
                </c:pt>
                <c:pt idx="2179">
                  <c:v>-6.1700000000000001E-3</c:v>
                </c:pt>
                <c:pt idx="2180">
                  <c:v>3.4299999999999997E-2</c:v>
                </c:pt>
                <c:pt idx="2181">
                  <c:v>-9.41E-3</c:v>
                </c:pt>
                <c:pt idx="2182">
                  <c:v>6.8100000000000001E-3</c:v>
                </c:pt>
                <c:pt idx="2183">
                  <c:v>6.8100000000000001E-3</c:v>
                </c:pt>
                <c:pt idx="2184">
                  <c:v>1.9699999999999999E-2</c:v>
                </c:pt>
                <c:pt idx="2185">
                  <c:v>3.15E-2</c:v>
                </c:pt>
                <c:pt idx="2186">
                  <c:v>3.15E-2</c:v>
                </c:pt>
                <c:pt idx="2187">
                  <c:v>3.15E-2</c:v>
                </c:pt>
                <c:pt idx="2188">
                  <c:v>3.1800000000000002E-2</c:v>
                </c:pt>
                <c:pt idx="2189">
                  <c:v>3.1800000000000002E-2</c:v>
                </c:pt>
                <c:pt idx="2190">
                  <c:v>2.7900000000000001E-2</c:v>
                </c:pt>
                <c:pt idx="2191">
                  <c:v>2.7900000000000001E-2</c:v>
                </c:pt>
                <c:pt idx="2192">
                  <c:v>-3.4799999999999998E-2</c:v>
                </c:pt>
                <c:pt idx="2193">
                  <c:v>-3.4799999999999998E-2</c:v>
                </c:pt>
                <c:pt idx="2194">
                  <c:v>-3.4799999999999998E-2</c:v>
                </c:pt>
                <c:pt idx="2195">
                  <c:v>-3.4799999999999998E-2</c:v>
                </c:pt>
                <c:pt idx="2196">
                  <c:v>-3.4799999999999998E-2</c:v>
                </c:pt>
                <c:pt idx="2197">
                  <c:v>-3.4799999999999998E-2</c:v>
                </c:pt>
                <c:pt idx="2198">
                  <c:v>-3.4799999999999998E-2</c:v>
                </c:pt>
                <c:pt idx="2199">
                  <c:v>-3.4799999999999998E-2</c:v>
                </c:pt>
                <c:pt idx="2200">
                  <c:v>-3.4799999999999998E-2</c:v>
                </c:pt>
                <c:pt idx="2201">
                  <c:v>-3.8899999999999997E-2</c:v>
                </c:pt>
                <c:pt idx="2202">
                  <c:v>-3.8899999999999997E-2</c:v>
                </c:pt>
                <c:pt idx="2203">
                  <c:v>-3.8899999999999997E-2</c:v>
                </c:pt>
                <c:pt idx="2204">
                  <c:v>-3.8899999999999997E-2</c:v>
                </c:pt>
                <c:pt idx="2205">
                  <c:v>-3.8899999999999997E-2</c:v>
                </c:pt>
                <c:pt idx="2206">
                  <c:v>-3.8899999999999997E-2</c:v>
                </c:pt>
                <c:pt idx="2207">
                  <c:v>-4.02E-2</c:v>
                </c:pt>
                <c:pt idx="2208">
                  <c:v>-4.02E-2</c:v>
                </c:pt>
                <c:pt idx="2209">
                  <c:v>-4.02E-2</c:v>
                </c:pt>
                <c:pt idx="2210">
                  <c:v>3.09E-2</c:v>
                </c:pt>
                <c:pt idx="2211">
                  <c:v>3.09E-2</c:v>
                </c:pt>
                <c:pt idx="2212">
                  <c:v>3.09E-2</c:v>
                </c:pt>
                <c:pt idx="2213">
                  <c:v>3.09E-2</c:v>
                </c:pt>
                <c:pt idx="2214">
                  <c:v>3.09E-2</c:v>
                </c:pt>
                <c:pt idx="2215">
                  <c:v>4.2599999999999999E-2</c:v>
                </c:pt>
                <c:pt idx="2216">
                  <c:v>4.2599999999999999E-2</c:v>
                </c:pt>
                <c:pt idx="2217">
                  <c:v>4.2599999999999999E-2</c:v>
                </c:pt>
                <c:pt idx="2218">
                  <c:v>4.2599999999999999E-2</c:v>
                </c:pt>
                <c:pt idx="2219">
                  <c:v>4.2599999999999999E-2</c:v>
                </c:pt>
                <c:pt idx="2220">
                  <c:v>4.2599999999999999E-2</c:v>
                </c:pt>
                <c:pt idx="2221">
                  <c:v>4.2599999999999999E-2</c:v>
                </c:pt>
                <c:pt idx="2222">
                  <c:v>4.2599999999999999E-2</c:v>
                </c:pt>
                <c:pt idx="2223">
                  <c:v>4.2599999999999999E-2</c:v>
                </c:pt>
                <c:pt idx="2224">
                  <c:v>4.2599999999999999E-2</c:v>
                </c:pt>
                <c:pt idx="2225">
                  <c:v>5.2499999999999998E-2</c:v>
                </c:pt>
                <c:pt idx="2226">
                  <c:v>5.2499999999999998E-2</c:v>
                </c:pt>
                <c:pt idx="2227">
                  <c:v>-5.8299999999999998E-2</c:v>
                </c:pt>
                <c:pt idx="2228">
                  <c:v>-5.8299999999999998E-2</c:v>
                </c:pt>
                <c:pt idx="2229">
                  <c:v>-5.8299999999999998E-2</c:v>
                </c:pt>
                <c:pt idx="2230">
                  <c:v>1.6799999999999999E-2</c:v>
                </c:pt>
                <c:pt idx="2231">
                  <c:v>0.08</c:v>
                </c:pt>
                <c:pt idx="2232">
                  <c:v>0.08</c:v>
                </c:pt>
                <c:pt idx="2233">
                  <c:v>0.08</c:v>
                </c:pt>
                <c:pt idx="2234">
                  <c:v>0.08</c:v>
                </c:pt>
                <c:pt idx="2235">
                  <c:v>0.08</c:v>
                </c:pt>
                <c:pt idx="2236">
                  <c:v>0.08</c:v>
                </c:pt>
                <c:pt idx="2237">
                  <c:v>0.08</c:v>
                </c:pt>
                <c:pt idx="2238">
                  <c:v>3.8300000000000001E-2</c:v>
                </c:pt>
                <c:pt idx="2239">
                  <c:v>-1.15E-2</c:v>
                </c:pt>
                <c:pt idx="2240">
                  <c:v>-1.15E-2</c:v>
                </c:pt>
                <c:pt idx="2241">
                  <c:v>-2.5100000000000001E-2</c:v>
                </c:pt>
                <c:pt idx="2242">
                  <c:v>3.1199999999999999E-3</c:v>
                </c:pt>
                <c:pt idx="2243">
                  <c:v>3.1199999999999999E-3</c:v>
                </c:pt>
                <c:pt idx="2244">
                  <c:v>3.1199999999999999E-3</c:v>
                </c:pt>
                <c:pt idx="2245">
                  <c:v>3.1199999999999999E-3</c:v>
                </c:pt>
                <c:pt idx="2246">
                  <c:v>3.1199999999999999E-3</c:v>
                </c:pt>
                <c:pt idx="2247">
                  <c:v>3.1199999999999999E-3</c:v>
                </c:pt>
                <c:pt idx="2248">
                  <c:v>3.1199999999999999E-3</c:v>
                </c:pt>
                <c:pt idx="2249">
                  <c:v>3.1199999999999999E-3</c:v>
                </c:pt>
                <c:pt idx="2250">
                  <c:v>3.1199999999999999E-3</c:v>
                </c:pt>
                <c:pt idx="2251">
                  <c:v>3.1199999999999999E-3</c:v>
                </c:pt>
                <c:pt idx="2252">
                  <c:v>3.1199999999999999E-3</c:v>
                </c:pt>
                <c:pt idx="2253">
                  <c:v>3.1199999999999999E-3</c:v>
                </c:pt>
                <c:pt idx="2254">
                  <c:v>5.7299999999999997E-2</c:v>
                </c:pt>
                <c:pt idx="2255">
                  <c:v>5.7299999999999997E-2</c:v>
                </c:pt>
                <c:pt idx="2256">
                  <c:v>5.7299999999999997E-2</c:v>
                </c:pt>
                <c:pt idx="2257">
                  <c:v>5.7299999999999997E-2</c:v>
                </c:pt>
                <c:pt idx="2258">
                  <c:v>-1.43E-2</c:v>
                </c:pt>
                <c:pt idx="2259">
                  <c:v>-1.43E-2</c:v>
                </c:pt>
                <c:pt idx="2260">
                  <c:v>-1.43E-2</c:v>
                </c:pt>
                <c:pt idx="2261">
                  <c:v>-1.43E-2</c:v>
                </c:pt>
                <c:pt idx="2262">
                  <c:v>1.7899999999999999E-2</c:v>
                </c:pt>
                <c:pt idx="2263">
                  <c:v>1.7899999999999999E-2</c:v>
                </c:pt>
                <c:pt idx="2264">
                  <c:v>1.7899999999999999E-2</c:v>
                </c:pt>
                <c:pt idx="2265">
                  <c:v>1.7899999999999999E-2</c:v>
                </c:pt>
                <c:pt idx="2266">
                  <c:v>4.1500000000000002E-2</c:v>
                </c:pt>
                <c:pt idx="2267">
                  <c:v>4.1500000000000002E-2</c:v>
                </c:pt>
                <c:pt idx="2268">
                  <c:v>4.1500000000000002E-2</c:v>
                </c:pt>
                <c:pt idx="2269">
                  <c:v>4.1500000000000002E-2</c:v>
                </c:pt>
                <c:pt idx="2270">
                  <c:v>4.1500000000000002E-2</c:v>
                </c:pt>
                <c:pt idx="2271">
                  <c:v>6.1699999999999998E-2</c:v>
                </c:pt>
                <c:pt idx="2272">
                  <c:v>-4.3400000000000001E-2</c:v>
                </c:pt>
                <c:pt idx="2273">
                  <c:v>-4.3400000000000001E-2</c:v>
                </c:pt>
                <c:pt idx="2274">
                  <c:v>-4.3900000000000002E-2</c:v>
                </c:pt>
                <c:pt idx="2275">
                  <c:v>-4.3900000000000002E-2</c:v>
                </c:pt>
                <c:pt idx="2276">
                  <c:v>-4.3900000000000002E-2</c:v>
                </c:pt>
                <c:pt idx="2277">
                  <c:v>-4.3900000000000002E-2</c:v>
                </c:pt>
                <c:pt idx="2278">
                  <c:v>-2.9499999999999998E-2</c:v>
                </c:pt>
                <c:pt idx="2279">
                  <c:v>-2.9499999999999998E-2</c:v>
                </c:pt>
                <c:pt idx="2280">
                  <c:v>-2.9499999999999998E-2</c:v>
                </c:pt>
                <c:pt idx="2281">
                  <c:v>5.11E-2</c:v>
                </c:pt>
                <c:pt idx="2282">
                  <c:v>5.11E-2</c:v>
                </c:pt>
                <c:pt idx="2283">
                  <c:v>6.5900000000000004E-3</c:v>
                </c:pt>
                <c:pt idx="2284">
                  <c:v>6.5900000000000004E-3</c:v>
                </c:pt>
                <c:pt idx="2285">
                  <c:v>6.5900000000000004E-3</c:v>
                </c:pt>
                <c:pt idx="2286" formatCode="0.00E+00">
                  <c:v>-4.35E-5</c:v>
                </c:pt>
                <c:pt idx="2287" formatCode="0.00E+00">
                  <c:v>-4.35E-5</c:v>
                </c:pt>
                <c:pt idx="2288">
                  <c:v>-3.95E-2</c:v>
                </c:pt>
                <c:pt idx="2289">
                  <c:v>-2.5499999999999998E-2</c:v>
                </c:pt>
                <c:pt idx="2290">
                  <c:v>-2.5499999999999998E-2</c:v>
                </c:pt>
                <c:pt idx="2291">
                  <c:v>-2.5499999999999998E-2</c:v>
                </c:pt>
                <c:pt idx="2292">
                  <c:v>-2.5499999999999998E-2</c:v>
                </c:pt>
                <c:pt idx="2293">
                  <c:v>2.5899999999999999E-2</c:v>
                </c:pt>
                <c:pt idx="2294">
                  <c:v>3.4200000000000001E-2</c:v>
                </c:pt>
                <c:pt idx="2295">
                  <c:v>3.4200000000000001E-2</c:v>
                </c:pt>
                <c:pt idx="2296">
                  <c:v>-5.0799999999999998E-2</c:v>
                </c:pt>
                <c:pt idx="2297">
                  <c:v>-5.0799999999999998E-2</c:v>
                </c:pt>
                <c:pt idx="2298">
                  <c:v>-5.0799999999999998E-2</c:v>
                </c:pt>
                <c:pt idx="2299">
                  <c:v>-7.1499999999999994E-2</c:v>
                </c:pt>
                <c:pt idx="2300">
                  <c:v>-7.1499999999999994E-2</c:v>
                </c:pt>
                <c:pt idx="2301">
                  <c:v>-1.5900000000000001E-2</c:v>
                </c:pt>
                <c:pt idx="2302">
                  <c:v>-1.5900000000000001E-2</c:v>
                </c:pt>
                <c:pt idx="2303">
                  <c:v>6.0600000000000001E-2</c:v>
                </c:pt>
                <c:pt idx="2304">
                  <c:v>1.0800000000000001E-2</c:v>
                </c:pt>
                <c:pt idx="2305">
                  <c:v>1.0800000000000001E-2</c:v>
                </c:pt>
                <c:pt idx="2306">
                  <c:v>1.0800000000000001E-2</c:v>
                </c:pt>
                <c:pt idx="2307">
                  <c:v>1.0800000000000001E-2</c:v>
                </c:pt>
                <c:pt idx="2308">
                  <c:v>1.0800000000000001E-2</c:v>
                </c:pt>
                <c:pt idx="2309">
                  <c:v>1.0800000000000001E-2</c:v>
                </c:pt>
                <c:pt idx="2310">
                  <c:v>1.0800000000000001E-2</c:v>
                </c:pt>
                <c:pt idx="2311">
                  <c:v>1.0800000000000001E-2</c:v>
                </c:pt>
                <c:pt idx="2312">
                  <c:v>1.0800000000000001E-2</c:v>
                </c:pt>
                <c:pt idx="2313">
                  <c:v>1.0800000000000001E-2</c:v>
                </c:pt>
                <c:pt idx="2314">
                  <c:v>1.0800000000000001E-2</c:v>
                </c:pt>
                <c:pt idx="2315">
                  <c:v>-4.6199999999999998E-2</c:v>
                </c:pt>
                <c:pt idx="2316">
                  <c:v>-4.6199999999999998E-2</c:v>
                </c:pt>
                <c:pt idx="2317">
                  <c:v>-4.6199999999999998E-2</c:v>
                </c:pt>
                <c:pt idx="2318">
                  <c:v>-6.0199999999999997E-2</c:v>
                </c:pt>
                <c:pt idx="2319">
                  <c:v>-5.16E-2</c:v>
                </c:pt>
                <c:pt idx="2320">
                  <c:v>4.2900000000000001E-2</c:v>
                </c:pt>
                <c:pt idx="2321">
                  <c:v>4.2900000000000001E-2</c:v>
                </c:pt>
                <c:pt idx="2322">
                  <c:v>4.2900000000000001E-2</c:v>
                </c:pt>
                <c:pt idx="2323">
                  <c:v>-4.3299999999999998E-2</c:v>
                </c:pt>
                <c:pt idx="2324">
                  <c:v>-4.3299999999999998E-2</c:v>
                </c:pt>
                <c:pt idx="2325">
                  <c:v>-4.3299999999999998E-2</c:v>
                </c:pt>
                <c:pt idx="2326">
                  <c:v>-4.3299999999999998E-2</c:v>
                </c:pt>
                <c:pt idx="2327">
                  <c:v>-3.73E-2</c:v>
                </c:pt>
                <c:pt idx="2328">
                  <c:v>-3.73E-2</c:v>
                </c:pt>
                <c:pt idx="2329">
                  <c:v>-3.73E-2</c:v>
                </c:pt>
                <c:pt idx="2330">
                  <c:v>-3.73E-2</c:v>
                </c:pt>
                <c:pt idx="2331">
                  <c:v>-3.73E-2</c:v>
                </c:pt>
                <c:pt idx="2332">
                  <c:v>4.1799999999999997E-2</c:v>
                </c:pt>
                <c:pt idx="2333">
                  <c:v>5.3900000000000003E-2</c:v>
                </c:pt>
                <c:pt idx="2334">
                  <c:v>5.3900000000000003E-2</c:v>
                </c:pt>
                <c:pt idx="2335">
                  <c:v>-3.2300000000000002E-2</c:v>
                </c:pt>
                <c:pt idx="2336">
                  <c:v>-3.2300000000000002E-2</c:v>
                </c:pt>
                <c:pt idx="2337">
                  <c:v>6.3E-2</c:v>
                </c:pt>
                <c:pt idx="2338">
                  <c:v>6.3E-2</c:v>
                </c:pt>
                <c:pt idx="2339">
                  <c:v>6.3E-2</c:v>
                </c:pt>
                <c:pt idx="2340">
                  <c:v>6.3E-2</c:v>
                </c:pt>
                <c:pt idx="2341">
                  <c:v>6.3E-2</c:v>
                </c:pt>
                <c:pt idx="2342">
                  <c:v>4.2500000000000003E-2</c:v>
                </c:pt>
                <c:pt idx="2343">
                  <c:v>4.2500000000000003E-2</c:v>
                </c:pt>
                <c:pt idx="2344">
                  <c:v>2.81E-2</c:v>
                </c:pt>
                <c:pt idx="2345">
                  <c:v>2.81E-2</c:v>
                </c:pt>
                <c:pt idx="2346">
                  <c:v>1.7999999999999999E-2</c:v>
                </c:pt>
                <c:pt idx="2347">
                  <c:v>1.7999999999999999E-2</c:v>
                </c:pt>
                <c:pt idx="2348">
                  <c:v>1.7999999999999999E-2</c:v>
                </c:pt>
                <c:pt idx="2349">
                  <c:v>3.5200000000000002E-2</c:v>
                </c:pt>
                <c:pt idx="2350">
                  <c:v>3.5200000000000002E-2</c:v>
                </c:pt>
                <c:pt idx="2351">
                  <c:v>1.5299999999999999E-2</c:v>
                </c:pt>
                <c:pt idx="2352">
                  <c:v>1.5299999999999999E-2</c:v>
                </c:pt>
                <c:pt idx="2353">
                  <c:v>1.5299999999999999E-2</c:v>
                </c:pt>
                <c:pt idx="2354">
                  <c:v>0.107</c:v>
                </c:pt>
                <c:pt idx="2355">
                  <c:v>0.107</c:v>
                </c:pt>
                <c:pt idx="2356">
                  <c:v>-2.9700000000000001E-4</c:v>
                </c:pt>
                <c:pt idx="2357">
                  <c:v>-2.9700000000000001E-4</c:v>
                </c:pt>
                <c:pt idx="2358">
                  <c:v>-2.9700000000000001E-4</c:v>
                </c:pt>
                <c:pt idx="2359">
                  <c:v>-2.9700000000000001E-4</c:v>
                </c:pt>
                <c:pt idx="2360">
                  <c:v>-2.9700000000000001E-4</c:v>
                </c:pt>
                <c:pt idx="2361">
                  <c:v>0.02</c:v>
                </c:pt>
                <c:pt idx="2362">
                  <c:v>0.02</c:v>
                </c:pt>
                <c:pt idx="2363">
                  <c:v>0.02</c:v>
                </c:pt>
                <c:pt idx="2364">
                  <c:v>-2.4199999999999999E-2</c:v>
                </c:pt>
                <c:pt idx="2365">
                  <c:v>-2.4199999999999999E-2</c:v>
                </c:pt>
                <c:pt idx="2366">
                  <c:v>-2.4199999999999999E-2</c:v>
                </c:pt>
                <c:pt idx="2367">
                  <c:v>-2.4199999999999999E-2</c:v>
                </c:pt>
                <c:pt idx="2368">
                  <c:v>-2.4199999999999999E-2</c:v>
                </c:pt>
                <c:pt idx="2369">
                  <c:v>6.8700000000000002E-3</c:v>
                </c:pt>
                <c:pt idx="2370">
                  <c:v>6.8700000000000002E-3</c:v>
                </c:pt>
                <c:pt idx="2371">
                  <c:v>6.8700000000000002E-3</c:v>
                </c:pt>
                <c:pt idx="2372">
                  <c:v>6.8700000000000002E-3</c:v>
                </c:pt>
                <c:pt idx="2373">
                  <c:v>6.8700000000000002E-3</c:v>
                </c:pt>
                <c:pt idx="2374">
                  <c:v>6.8700000000000002E-3</c:v>
                </c:pt>
                <c:pt idx="2375">
                  <c:v>6.8700000000000002E-3</c:v>
                </c:pt>
                <c:pt idx="2376">
                  <c:v>6.8700000000000002E-3</c:v>
                </c:pt>
                <c:pt idx="2377">
                  <c:v>6.8700000000000002E-3</c:v>
                </c:pt>
                <c:pt idx="2378">
                  <c:v>-4.7899999999999998E-2</c:v>
                </c:pt>
                <c:pt idx="2379">
                  <c:v>-4.7899999999999998E-2</c:v>
                </c:pt>
                <c:pt idx="2380">
                  <c:v>7.4599999999999996E-3</c:v>
                </c:pt>
                <c:pt idx="2381">
                  <c:v>7.4599999999999996E-3</c:v>
                </c:pt>
                <c:pt idx="2382">
                  <c:v>7.4599999999999996E-3</c:v>
                </c:pt>
                <c:pt idx="2383">
                  <c:v>7.4599999999999996E-3</c:v>
                </c:pt>
                <c:pt idx="2384">
                  <c:v>7.4599999999999996E-3</c:v>
                </c:pt>
                <c:pt idx="2385">
                  <c:v>7.4599999999999996E-3</c:v>
                </c:pt>
                <c:pt idx="2386">
                  <c:v>-4.6600000000000003E-2</c:v>
                </c:pt>
                <c:pt idx="2387">
                  <c:v>-4.5900000000000003E-2</c:v>
                </c:pt>
                <c:pt idx="2388">
                  <c:v>9.5799999999999996E-2</c:v>
                </c:pt>
                <c:pt idx="2389">
                  <c:v>9.5799999999999996E-2</c:v>
                </c:pt>
                <c:pt idx="2390">
                  <c:v>0.125</c:v>
                </c:pt>
                <c:pt idx="2391">
                  <c:v>0.125</c:v>
                </c:pt>
                <c:pt idx="2392">
                  <c:v>0.125</c:v>
                </c:pt>
                <c:pt idx="2393">
                  <c:v>0.125</c:v>
                </c:pt>
                <c:pt idx="2394">
                  <c:v>-6.4699999999999994E-2</c:v>
                </c:pt>
                <c:pt idx="2395">
                  <c:v>3.8399999999999997E-2</c:v>
                </c:pt>
                <c:pt idx="2396">
                  <c:v>3.8399999999999997E-2</c:v>
                </c:pt>
                <c:pt idx="2397">
                  <c:v>3.8399999999999997E-2</c:v>
                </c:pt>
                <c:pt idx="2398">
                  <c:v>-1.21E-2</c:v>
                </c:pt>
                <c:pt idx="2399">
                  <c:v>-1.21E-2</c:v>
                </c:pt>
                <c:pt idx="2400">
                  <c:v>-1.21E-2</c:v>
                </c:pt>
                <c:pt idx="2401">
                  <c:v>-1.21E-2</c:v>
                </c:pt>
                <c:pt idx="2402">
                  <c:v>-1.21E-2</c:v>
                </c:pt>
                <c:pt idx="2403">
                  <c:v>-1.21E-2</c:v>
                </c:pt>
                <c:pt idx="2404">
                  <c:v>-1.21E-2</c:v>
                </c:pt>
                <c:pt idx="2405">
                  <c:v>-1.21E-2</c:v>
                </c:pt>
                <c:pt idx="2406">
                  <c:v>-1.21E-2</c:v>
                </c:pt>
                <c:pt idx="2407">
                  <c:v>-1.21E-2</c:v>
                </c:pt>
                <c:pt idx="2408">
                  <c:v>-1.21E-2</c:v>
                </c:pt>
                <c:pt idx="2409">
                  <c:v>-5.45E-2</c:v>
                </c:pt>
                <c:pt idx="2410">
                  <c:v>-5.45E-2</c:v>
                </c:pt>
                <c:pt idx="2411">
                  <c:v>-2.5899999999999999E-2</c:v>
                </c:pt>
                <c:pt idx="2412">
                  <c:v>-2.5899999999999999E-2</c:v>
                </c:pt>
                <c:pt idx="2413">
                  <c:v>-2.5899999999999999E-2</c:v>
                </c:pt>
                <c:pt idx="2414">
                  <c:v>-2.5899999999999999E-2</c:v>
                </c:pt>
                <c:pt idx="2415">
                  <c:v>7.3000000000000001E-3</c:v>
                </c:pt>
                <c:pt idx="2416">
                  <c:v>7.3000000000000001E-3</c:v>
                </c:pt>
                <c:pt idx="2417">
                  <c:v>7.3000000000000001E-3</c:v>
                </c:pt>
                <c:pt idx="2418">
                  <c:v>7.3000000000000001E-3</c:v>
                </c:pt>
                <c:pt idx="2419">
                  <c:v>7.3000000000000001E-3</c:v>
                </c:pt>
                <c:pt idx="2420">
                  <c:v>7.3000000000000001E-3</c:v>
                </c:pt>
                <c:pt idx="2421">
                  <c:v>1.1900000000000001E-2</c:v>
                </c:pt>
                <c:pt idx="2422">
                  <c:v>-6.2599999999999999E-3</c:v>
                </c:pt>
                <c:pt idx="2423">
                  <c:v>1.7000000000000001E-2</c:v>
                </c:pt>
                <c:pt idx="2424">
                  <c:v>9.3799999999999994E-3</c:v>
                </c:pt>
                <c:pt idx="2425">
                  <c:v>9.3799999999999994E-3</c:v>
                </c:pt>
                <c:pt idx="2426">
                  <c:v>3.3799999999999997E-2</c:v>
                </c:pt>
                <c:pt idx="2427">
                  <c:v>3.3799999999999997E-2</c:v>
                </c:pt>
                <c:pt idx="2428">
                  <c:v>3.3799999999999997E-2</c:v>
                </c:pt>
                <c:pt idx="2429">
                  <c:v>3.3799999999999997E-2</c:v>
                </c:pt>
                <c:pt idx="2430">
                  <c:v>3.3799999999999997E-2</c:v>
                </c:pt>
                <c:pt idx="2431">
                  <c:v>3.3799999999999997E-2</c:v>
                </c:pt>
                <c:pt idx="2432">
                  <c:v>2.3400000000000001E-2</c:v>
                </c:pt>
                <c:pt idx="2433">
                  <c:v>-1.2200000000000001E-2</c:v>
                </c:pt>
                <c:pt idx="2434">
                  <c:v>-1.2200000000000001E-2</c:v>
                </c:pt>
                <c:pt idx="2435">
                  <c:v>-1.2200000000000001E-2</c:v>
                </c:pt>
                <c:pt idx="2436">
                  <c:v>-1.2200000000000001E-2</c:v>
                </c:pt>
                <c:pt idx="2437">
                  <c:v>-1.2200000000000001E-2</c:v>
                </c:pt>
                <c:pt idx="2438">
                  <c:v>-1.2200000000000001E-2</c:v>
                </c:pt>
                <c:pt idx="2439">
                  <c:v>-1.2200000000000001E-2</c:v>
                </c:pt>
                <c:pt idx="2440">
                  <c:v>-2.2200000000000001E-2</c:v>
                </c:pt>
                <c:pt idx="2441">
                  <c:v>-2.2200000000000001E-2</c:v>
                </c:pt>
                <c:pt idx="2442">
                  <c:v>-4.1500000000000002E-2</c:v>
                </c:pt>
                <c:pt idx="2443">
                  <c:v>6.1899999999999997E-2</c:v>
                </c:pt>
                <c:pt idx="2444">
                  <c:v>6.1899999999999997E-2</c:v>
                </c:pt>
                <c:pt idx="2445">
                  <c:v>-3.6799999999999999E-2</c:v>
                </c:pt>
                <c:pt idx="2446">
                  <c:v>-3.6799999999999999E-2</c:v>
                </c:pt>
                <c:pt idx="2447">
                  <c:v>-3.6799999999999999E-2</c:v>
                </c:pt>
                <c:pt idx="2448">
                  <c:v>-3.6799999999999999E-2</c:v>
                </c:pt>
                <c:pt idx="2449">
                  <c:v>-3.6799999999999999E-2</c:v>
                </c:pt>
                <c:pt idx="2450">
                  <c:v>1.8800000000000001E-2</c:v>
                </c:pt>
                <c:pt idx="2451">
                  <c:v>1.8800000000000001E-2</c:v>
                </c:pt>
                <c:pt idx="2452">
                  <c:v>1.8800000000000001E-2</c:v>
                </c:pt>
                <c:pt idx="2453">
                  <c:v>1.8800000000000001E-2</c:v>
                </c:pt>
                <c:pt idx="2454">
                  <c:v>1.8800000000000001E-2</c:v>
                </c:pt>
                <c:pt idx="2455">
                  <c:v>1.8800000000000001E-2</c:v>
                </c:pt>
                <c:pt idx="2456">
                  <c:v>1.06E-2</c:v>
                </c:pt>
                <c:pt idx="2457">
                  <c:v>1.06E-2</c:v>
                </c:pt>
                <c:pt idx="2458">
                  <c:v>1.06E-2</c:v>
                </c:pt>
                <c:pt idx="2459">
                  <c:v>1.06E-2</c:v>
                </c:pt>
                <c:pt idx="2460">
                  <c:v>-2.5100000000000001E-2</c:v>
                </c:pt>
                <c:pt idx="2461">
                  <c:v>-2.5100000000000001E-2</c:v>
                </c:pt>
                <c:pt idx="2462">
                  <c:v>-2.5100000000000001E-2</c:v>
                </c:pt>
                <c:pt idx="2463">
                  <c:v>-2.5100000000000001E-2</c:v>
                </c:pt>
                <c:pt idx="2464">
                  <c:v>-8.9300000000000004E-2</c:v>
                </c:pt>
                <c:pt idx="2465">
                  <c:v>-5.16E-2</c:v>
                </c:pt>
                <c:pt idx="2466">
                  <c:v>6.5700000000000003E-3</c:v>
                </c:pt>
                <c:pt idx="2467">
                  <c:v>6.5700000000000003E-3</c:v>
                </c:pt>
                <c:pt idx="2468">
                  <c:v>6.5700000000000003E-3</c:v>
                </c:pt>
                <c:pt idx="2469">
                  <c:v>6.5700000000000003E-3</c:v>
                </c:pt>
                <c:pt idx="2470">
                  <c:v>6.5700000000000003E-3</c:v>
                </c:pt>
                <c:pt idx="2471">
                  <c:v>-2.7199999999999998E-2</c:v>
                </c:pt>
                <c:pt idx="2472">
                  <c:v>-2.7199999999999998E-2</c:v>
                </c:pt>
                <c:pt idx="2473">
                  <c:v>-2.7199999999999998E-2</c:v>
                </c:pt>
                <c:pt idx="2474">
                  <c:v>-2.7199999999999998E-2</c:v>
                </c:pt>
                <c:pt idx="2475">
                  <c:v>-2.7199999999999998E-2</c:v>
                </c:pt>
                <c:pt idx="2476">
                  <c:v>-2.7199999999999998E-2</c:v>
                </c:pt>
                <c:pt idx="2477">
                  <c:v>-2.7199999999999998E-2</c:v>
                </c:pt>
                <c:pt idx="2478">
                  <c:v>-2.7199999999999998E-2</c:v>
                </c:pt>
                <c:pt idx="2479">
                  <c:v>-3.27E-2</c:v>
                </c:pt>
                <c:pt idx="2480">
                  <c:v>-3.27E-2</c:v>
                </c:pt>
                <c:pt idx="2481">
                  <c:v>-3.27E-2</c:v>
                </c:pt>
                <c:pt idx="2482">
                  <c:v>-5.3600000000000002E-2</c:v>
                </c:pt>
                <c:pt idx="2483">
                  <c:v>-5.3600000000000002E-2</c:v>
                </c:pt>
                <c:pt idx="2484">
                  <c:v>4.2700000000000002E-2</c:v>
                </c:pt>
                <c:pt idx="2485">
                  <c:v>4.2700000000000002E-2</c:v>
                </c:pt>
                <c:pt idx="2486">
                  <c:v>2.8199999999999999E-2</c:v>
                </c:pt>
                <c:pt idx="2487">
                  <c:v>2.8199999999999999E-2</c:v>
                </c:pt>
                <c:pt idx="2488">
                  <c:v>2.8199999999999999E-2</c:v>
                </c:pt>
                <c:pt idx="2489">
                  <c:v>2.8199999999999999E-2</c:v>
                </c:pt>
                <c:pt idx="2490">
                  <c:v>2.8199999999999999E-2</c:v>
                </c:pt>
                <c:pt idx="2491">
                  <c:v>-5.3100000000000001E-2</c:v>
                </c:pt>
                <c:pt idx="2492">
                  <c:v>-5.3100000000000001E-2</c:v>
                </c:pt>
                <c:pt idx="2493">
                  <c:v>-4.82E-2</c:v>
                </c:pt>
                <c:pt idx="2494">
                  <c:v>-4.82E-2</c:v>
                </c:pt>
                <c:pt idx="2495">
                  <c:v>-4.5100000000000001E-2</c:v>
                </c:pt>
                <c:pt idx="2496">
                  <c:v>-1.83E-2</c:v>
                </c:pt>
                <c:pt idx="2497">
                  <c:v>-1.83E-2</c:v>
                </c:pt>
                <c:pt idx="2498">
                  <c:v>3.2099999999999997E-2</c:v>
                </c:pt>
                <c:pt idx="2499">
                  <c:v>3.2099999999999997E-2</c:v>
                </c:pt>
                <c:pt idx="2500">
                  <c:v>3.2099999999999997E-2</c:v>
                </c:pt>
                <c:pt idx="2501">
                  <c:v>3.2099999999999997E-2</c:v>
                </c:pt>
                <c:pt idx="2502">
                  <c:v>3.2099999999999997E-2</c:v>
                </c:pt>
                <c:pt idx="2503">
                  <c:v>3.2099999999999997E-2</c:v>
                </c:pt>
                <c:pt idx="2504">
                  <c:v>3.2099999999999997E-2</c:v>
                </c:pt>
                <c:pt idx="2505">
                  <c:v>3.2099999999999997E-2</c:v>
                </c:pt>
                <c:pt idx="2506">
                  <c:v>3.2099999999999997E-2</c:v>
                </c:pt>
                <c:pt idx="2507">
                  <c:v>-7.1999999999999995E-2</c:v>
                </c:pt>
                <c:pt idx="2508">
                  <c:v>-7.1999999999999995E-2</c:v>
                </c:pt>
                <c:pt idx="2509">
                  <c:v>-7.1999999999999995E-2</c:v>
                </c:pt>
                <c:pt idx="2510">
                  <c:v>3.2199999999999999E-2</c:v>
                </c:pt>
                <c:pt idx="2511">
                  <c:v>3.2199999999999999E-2</c:v>
                </c:pt>
                <c:pt idx="2512">
                  <c:v>-5.62E-2</c:v>
                </c:pt>
                <c:pt idx="2513">
                  <c:v>-3.0099999999999998E-2</c:v>
                </c:pt>
                <c:pt idx="2514">
                  <c:v>-3.0099999999999998E-2</c:v>
                </c:pt>
                <c:pt idx="2515">
                  <c:v>-3.0099999999999998E-2</c:v>
                </c:pt>
                <c:pt idx="2516">
                  <c:v>-3.0099999999999998E-2</c:v>
                </c:pt>
                <c:pt idx="2517">
                  <c:v>-3.0099999999999998E-2</c:v>
                </c:pt>
                <c:pt idx="2518">
                  <c:v>-5.5100000000000003E-2</c:v>
                </c:pt>
                <c:pt idx="2519">
                  <c:v>-5.5100000000000003E-2</c:v>
                </c:pt>
                <c:pt idx="2520">
                  <c:v>4.5100000000000001E-2</c:v>
                </c:pt>
                <c:pt idx="2521">
                  <c:v>1.9900000000000001E-2</c:v>
                </c:pt>
                <c:pt idx="2522">
                  <c:v>-5.2200000000000003E-2</c:v>
                </c:pt>
                <c:pt idx="2523">
                  <c:v>-7.6300000000000007E-2</c:v>
                </c:pt>
                <c:pt idx="2524">
                  <c:v>-7.6300000000000007E-2</c:v>
                </c:pt>
                <c:pt idx="2525">
                  <c:v>-7.6300000000000007E-2</c:v>
                </c:pt>
                <c:pt idx="2526">
                  <c:v>-2.6800000000000001E-2</c:v>
                </c:pt>
                <c:pt idx="2527">
                  <c:v>-2.6800000000000001E-2</c:v>
                </c:pt>
                <c:pt idx="2528">
                  <c:v>-2.6800000000000001E-2</c:v>
                </c:pt>
                <c:pt idx="2529">
                  <c:v>-2.6800000000000001E-2</c:v>
                </c:pt>
                <c:pt idx="2530">
                  <c:v>-2.6800000000000001E-2</c:v>
                </c:pt>
                <c:pt idx="2531">
                  <c:v>-2.6800000000000001E-2</c:v>
                </c:pt>
                <c:pt idx="2532">
                  <c:v>-2.6800000000000001E-2</c:v>
                </c:pt>
                <c:pt idx="2533">
                  <c:v>-2.6800000000000001E-2</c:v>
                </c:pt>
                <c:pt idx="2534">
                  <c:v>-5.6899999999999999E-2</c:v>
                </c:pt>
                <c:pt idx="2535">
                  <c:v>-5.6899999999999999E-2</c:v>
                </c:pt>
                <c:pt idx="2536">
                  <c:v>4.4299999999999999E-2</c:v>
                </c:pt>
                <c:pt idx="2537">
                  <c:v>-4.6899999999999997E-2</c:v>
                </c:pt>
                <c:pt idx="2538">
                  <c:v>-4.6899999999999997E-2</c:v>
                </c:pt>
                <c:pt idx="2539">
                  <c:v>-4.6899999999999997E-2</c:v>
                </c:pt>
                <c:pt idx="2540">
                  <c:v>-4.6899999999999997E-2</c:v>
                </c:pt>
                <c:pt idx="2541">
                  <c:v>-4.6899999999999997E-2</c:v>
                </c:pt>
                <c:pt idx="2542">
                  <c:v>-5.6800000000000003E-2</c:v>
                </c:pt>
                <c:pt idx="2543">
                  <c:v>-5.6800000000000003E-2</c:v>
                </c:pt>
                <c:pt idx="2544">
                  <c:v>-3.1E-2</c:v>
                </c:pt>
                <c:pt idx="2545">
                  <c:v>-3.1E-2</c:v>
                </c:pt>
                <c:pt idx="2546">
                  <c:v>-3.1E-2</c:v>
                </c:pt>
                <c:pt idx="2547">
                  <c:v>-8.1399999999999997E-3</c:v>
                </c:pt>
                <c:pt idx="2548">
                  <c:v>-8.1399999999999997E-3</c:v>
                </c:pt>
                <c:pt idx="2549">
                  <c:v>-8.1399999999999997E-3</c:v>
                </c:pt>
                <c:pt idx="2550">
                  <c:v>-8.1399999999999997E-3</c:v>
                </c:pt>
                <c:pt idx="2551">
                  <c:v>-8.1399999999999997E-3</c:v>
                </c:pt>
                <c:pt idx="2552">
                  <c:v>-5.3200000000000001E-3</c:v>
                </c:pt>
                <c:pt idx="2553">
                  <c:v>-5.3200000000000001E-3</c:v>
                </c:pt>
                <c:pt idx="2554">
                  <c:v>-5.3200000000000001E-3</c:v>
                </c:pt>
                <c:pt idx="2555">
                  <c:v>-5.3200000000000001E-3</c:v>
                </c:pt>
                <c:pt idx="2556">
                  <c:v>-5.3200000000000001E-3</c:v>
                </c:pt>
                <c:pt idx="2557">
                  <c:v>-4.3299999999999998E-2</c:v>
                </c:pt>
                <c:pt idx="2558">
                  <c:v>-4.3299999999999998E-2</c:v>
                </c:pt>
                <c:pt idx="2559">
                  <c:v>3.1800000000000002E-2</c:v>
                </c:pt>
                <c:pt idx="2560">
                  <c:v>-1.66E-2</c:v>
                </c:pt>
                <c:pt idx="2561">
                  <c:v>-1.66E-2</c:v>
                </c:pt>
                <c:pt idx="2562">
                  <c:v>1.49E-2</c:v>
                </c:pt>
                <c:pt idx="2563">
                  <c:v>1.49E-2</c:v>
                </c:pt>
                <c:pt idx="2564">
                  <c:v>1.49E-2</c:v>
                </c:pt>
                <c:pt idx="2565">
                  <c:v>3.7400000000000003E-2</c:v>
                </c:pt>
                <c:pt idx="2566">
                  <c:v>3.7400000000000003E-2</c:v>
                </c:pt>
                <c:pt idx="2567">
                  <c:v>3.7400000000000003E-2</c:v>
                </c:pt>
                <c:pt idx="2568">
                  <c:v>3.7400000000000003E-2</c:v>
                </c:pt>
                <c:pt idx="2569">
                  <c:v>3.7400000000000003E-2</c:v>
                </c:pt>
                <c:pt idx="2570">
                  <c:v>3.7400000000000003E-2</c:v>
                </c:pt>
                <c:pt idx="2571">
                  <c:v>3.7400000000000003E-2</c:v>
                </c:pt>
                <c:pt idx="2572">
                  <c:v>3.7400000000000003E-2</c:v>
                </c:pt>
                <c:pt idx="2573">
                  <c:v>3.7400000000000003E-2</c:v>
                </c:pt>
                <c:pt idx="2574">
                  <c:v>2.66E-3</c:v>
                </c:pt>
                <c:pt idx="2575">
                  <c:v>2.66E-3</c:v>
                </c:pt>
                <c:pt idx="2576">
                  <c:v>2.66E-3</c:v>
                </c:pt>
                <c:pt idx="2577">
                  <c:v>2.66E-3</c:v>
                </c:pt>
                <c:pt idx="2578">
                  <c:v>2.66E-3</c:v>
                </c:pt>
                <c:pt idx="2579">
                  <c:v>2.66E-3</c:v>
                </c:pt>
                <c:pt idx="2580">
                  <c:v>2.66E-3</c:v>
                </c:pt>
                <c:pt idx="2581">
                  <c:v>2.66E-3</c:v>
                </c:pt>
                <c:pt idx="2582">
                  <c:v>-4.9100000000000003E-3</c:v>
                </c:pt>
                <c:pt idx="2583">
                  <c:v>-4.9100000000000003E-3</c:v>
                </c:pt>
                <c:pt idx="2584">
                  <c:v>-1.72E-2</c:v>
                </c:pt>
                <c:pt idx="2585">
                  <c:v>-1.72E-2</c:v>
                </c:pt>
                <c:pt idx="2586">
                  <c:v>6.3899999999999998E-2</c:v>
                </c:pt>
                <c:pt idx="2587">
                  <c:v>6.3899999999999998E-2</c:v>
                </c:pt>
                <c:pt idx="2588">
                  <c:v>4.8800000000000003E-2</c:v>
                </c:pt>
                <c:pt idx="2589">
                  <c:v>4.8800000000000003E-2</c:v>
                </c:pt>
                <c:pt idx="2590">
                  <c:v>-6.6000000000000003E-2</c:v>
                </c:pt>
                <c:pt idx="2591">
                  <c:v>-6.6000000000000003E-2</c:v>
                </c:pt>
                <c:pt idx="2592">
                  <c:v>-6.6000000000000003E-2</c:v>
                </c:pt>
                <c:pt idx="2593">
                  <c:v>4.9000000000000002E-2</c:v>
                </c:pt>
                <c:pt idx="2594">
                  <c:v>4.9000000000000002E-2</c:v>
                </c:pt>
                <c:pt idx="2595">
                  <c:v>4.9000000000000002E-2</c:v>
                </c:pt>
                <c:pt idx="2596">
                  <c:v>4.9000000000000002E-2</c:v>
                </c:pt>
                <c:pt idx="2597">
                  <c:v>-2.7199999999999998E-2</c:v>
                </c:pt>
                <c:pt idx="2598">
                  <c:v>-3.6400000000000002E-2</c:v>
                </c:pt>
                <c:pt idx="2599">
                  <c:v>-3.6400000000000002E-2</c:v>
                </c:pt>
                <c:pt idx="2600">
                  <c:v>-2.8799999999999999E-2</c:v>
                </c:pt>
                <c:pt idx="2601">
                  <c:v>-1.0200000000000001E-2</c:v>
                </c:pt>
                <c:pt idx="2602">
                  <c:v>-1.0200000000000001E-2</c:v>
                </c:pt>
                <c:pt idx="2603">
                  <c:v>-4.48E-2</c:v>
                </c:pt>
                <c:pt idx="2604">
                  <c:v>-4.48E-2</c:v>
                </c:pt>
                <c:pt idx="2605">
                  <c:v>-4.48E-2</c:v>
                </c:pt>
                <c:pt idx="2606">
                  <c:v>-4.48E-2</c:v>
                </c:pt>
                <c:pt idx="2607">
                  <c:v>3.8600000000000002E-2</c:v>
                </c:pt>
                <c:pt idx="2608">
                  <c:v>3.8600000000000002E-2</c:v>
                </c:pt>
                <c:pt idx="2609">
                  <c:v>2.9899999999999999E-2</c:v>
                </c:pt>
                <c:pt idx="2610">
                  <c:v>-5.6500000000000002E-2</c:v>
                </c:pt>
                <c:pt idx="2611">
                  <c:v>2.4199999999999998E-3</c:v>
                </c:pt>
                <c:pt idx="2612">
                  <c:v>2.4199999999999998E-3</c:v>
                </c:pt>
                <c:pt idx="2613">
                  <c:v>2.4199999999999998E-3</c:v>
                </c:pt>
                <c:pt idx="2614">
                  <c:v>2.4199999999999998E-3</c:v>
                </c:pt>
                <c:pt idx="2615">
                  <c:v>2.4199999999999998E-3</c:v>
                </c:pt>
                <c:pt idx="2616">
                  <c:v>2.4199999999999998E-3</c:v>
                </c:pt>
                <c:pt idx="2617">
                  <c:v>2.4199999999999998E-3</c:v>
                </c:pt>
                <c:pt idx="2618">
                  <c:v>2.4199999999999998E-3</c:v>
                </c:pt>
                <c:pt idx="2619">
                  <c:v>2.4199999999999998E-3</c:v>
                </c:pt>
                <c:pt idx="2620">
                  <c:v>0.02</c:v>
                </c:pt>
                <c:pt idx="2621">
                  <c:v>3.0300000000000001E-2</c:v>
                </c:pt>
                <c:pt idx="2622">
                  <c:v>1.6000000000000001E-3</c:v>
                </c:pt>
                <c:pt idx="2623">
                  <c:v>1.6000000000000001E-3</c:v>
                </c:pt>
                <c:pt idx="2624">
                  <c:v>2.65E-3</c:v>
                </c:pt>
                <c:pt idx="2625">
                  <c:v>2.65E-3</c:v>
                </c:pt>
                <c:pt idx="2626">
                  <c:v>2.2800000000000001E-2</c:v>
                </c:pt>
                <c:pt idx="2627">
                  <c:v>1.9900000000000001E-2</c:v>
                </c:pt>
                <c:pt idx="2628">
                  <c:v>1.9900000000000001E-2</c:v>
                </c:pt>
                <c:pt idx="2629">
                  <c:v>1.9900000000000001E-2</c:v>
                </c:pt>
                <c:pt idx="2630">
                  <c:v>-3.3099999999999997E-2</c:v>
                </c:pt>
                <c:pt idx="2631">
                  <c:v>-3.3099999999999997E-2</c:v>
                </c:pt>
                <c:pt idx="2632">
                  <c:v>-3.3099999999999997E-2</c:v>
                </c:pt>
                <c:pt idx="2633">
                  <c:v>-3.3099999999999997E-2</c:v>
                </c:pt>
                <c:pt idx="2634">
                  <c:v>-3.3099999999999997E-2</c:v>
                </c:pt>
                <c:pt idx="2635">
                  <c:v>2.5000000000000001E-2</c:v>
                </c:pt>
                <c:pt idx="2636">
                  <c:v>2.5000000000000001E-2</c:v>
                </c:pt>
                <c:pt idx="2637">
                  <c:v>2.5000000000000001E-2</c:v>
                </c:pt>
                <c:pt idx="2638">
                  <c:v>2.5000000000000001E-2</c:v>
                </c:pt>
                <c:pt idx="2639">
                  <c:v>2.5000000000000001E-2</c:v>
                </c:pt>
                <c:pt idx="2640">
                  <c:v>3.8699999999999998E-2</c:v>
                </c:pt>
                <c:pt idx="2641">
                  <c:v>3.8699999999999998E-2</c:v>
                </c:pt>
                <c:pt idx="2642">
                  <c:v>3.8699999999999998E-2</c:v>
                </c:pt>
                <c:pt idx="2643">
                  <c:v>3.8699999999999998E-2</c:v>
                </c:pt>
                <c:pt idx="2644">
                  <c:v>3.8699999999999998E-2</c:v>
                </c:pt>
                <c:pt idx="2645">
                  <c:v>3.8699999999999998E-2</c:v>
                </c:pt>
                <c:pt idx="2646">
                  <c:v>3.8699999999999998E-2</c:v>
                </c:pt>
                <c:pt idx="2647">
                  <c:v>3.1399999999999997E-2</c:v>
                </c:pt>
                <c:pt idx="2648">
                  <c:v>3.1399999999999997E-2</c:v>
                </c:pt>
                <c:pt idx="2649">
                  <c:v>2.7199999999999998E-2</c:v>
                </c:pt>
                <c:pt idx="2650">
                  <c:v>2.7199999999999998E-2</c:v>
                </c:pt>
                <c:pt idx="2651">
                  <c:v>2.7199999999999998E-2</c:v>
                </c:pt>
                <c:pt idx="2652">
                  <c:v>2.18E-2</c:v>
                </c:pt>
                <c:pt idx="2653">
                  <c:v>4.5399999999999998E-4</c:v>
                </c:pt>
                <c:pt idx="2654">
                  <c:v>2.4400000000000002E-2</c:v>
                </c:pt>
                <c:pt idx="2655">
                  <c:v>2.4400000000000002E-2</c:v>
                </c:pt>
                <c:pt idx="2656">
                  <c:v>2.4400000000000002E-2</c:v>
                </c:pt>
                <c:pt idx="2657">
                  <c:v>2.4400000000000002E-2</c:v>
                </c:pt>
                <c:pt idx="2658">
                  <c:v>2.4400000000000002E-2</c:v>
                </c:pt>
                <c:pt idx="2659">
                  <c:v>-5.6000000000000001E-2</c:v>
                </c:pt>
                <c:pt idx="2660">
                  <c:v>-1.46E-4</c:v>
                </c:pt>
                <c:pt idx="2661">
                  <c:v>-3.6799999999999999E-2</c:v>
                </c:pt>
                <c:pt idx="2662">
                  <c:v>-3.6799999999999999E-2</c:v>
                </c:pt>
                <c:pt idx="2663">
                  <c:v>-3.6799999999999999E-2</c:v>
                </c:pt>
                <c:pt idx="2664">
                  <c:v>-3.6799999999999999E-2</c:v>
                </c:pt>
                <c:pt idx="2665">
                  <c:v>-3.6799999999999999E-2</c:v>
                </c:pt>
                <c:pt idx="2666">
                  <c:v>3.85E-2</c:v>
                </c:pt>
                <c:pt idx="2667">
                  <c:v>2.8400000000000002E-2</c:v>
                </c:pt>
                <c:pt idx="2668">
                  <c:v>2.8400000000000002E-2</c:v>
                </c:pt>
                <c:pt idx="2669">
                  <c:v>7.4899999999999994E-2</c:v>
                </c:pt>
                <c:pt idx="2670">
                  <c:v>7.4899999999999994E-2</c:v>
                </c:pt>
                <c:pt idx="2671">
                  <c:v>-4.0599999999999997E-2</c:v>
                </c:pt>
                <c:pt idx="2672">
                  <c:v>-4.6600000000000003E-2</c:v>
                </c:pt>
                <c:pt idx="2673">
                  <c:v>-4.6600000000000003E-2</c:v>
                </c:pt>
                <c:pt idx="2674">
                  <c:v>4.6900000000000002E-4</c:v>
                </c:pt>
                <c:pt idx="2675">
                  <c:v>4.6900000000000002E-4</c:v>
                </c:pt>
                <c:pt idx="2676">
                  <c:v>-3.14E-3</c:v>
                </c:pt>
                <c:pt idx="2677">
                  <c:v>-3.14E-3</c:v>
                </c:pt>
                <c:pt idx="2678">
                  <c:v>-1.98E-3</c:v>
                </c:pt>
                <c:pt idx="2679">
                  <c:v>-1.98E-3</c:v>
                </c:pt>
                <c:pt idx="2680">
                  <c:v>-1.98E-3</c:v>
                </c:pt>
                <c:pt idx="2681">
                  <c:v>-1.98E-3</c:v>
                </c:pt>
                <c:pt idx="2682">
                  <c:v>-1.98E-3</c:v>
                </c:pt>
                <c:pt idx="2683">
                  <c:v>-3.0800000000000001E-2</c:v>
                </c:pt>
                <c:pt idx="2684">
                  <c:v>-3.0800000000000001E-2</c:v>
                </c:pt>
                <c:pt idx="2685">
                  <c:v>-3.0800000000000001E-2</c:v>
                </c:pt>
                <c:pt idx="2686">
                  <c:v>-3.0800000000000001E-2</c:v>
                </c:pt>
                <c:pt idx="2687">
                  <c:v>4.46E-4</c:v>
                </c:pt>
                <c:pt idx="2688">
                  <c:v>-6.59E-2</c:v>
                </c:pt>
                <c:pt idx="2689">
                  <c:v>7.7600000000000004E-3</c:v>
                </c:pt>
                <c:pt idx="2690">
                  <c:v>7.7600000000000004E-3</c:v>
                </c:pt>
                <c:pt idx="2691">
                  <c:v>1.3899999999999999E-2</c:v>
                </c:pt>
                <c:pt idx="2692">
                  <c:v>1.3899999999999999E-2</c:v>
                </c:pt>
                <c:pt idx="2693">
                  <c:v>1.3899999999999999E-2</c:v>
                </c:pt>
                <c:pt idx="2694">
                  <c:v>5.5800000000000002E-2</c:v>
                </c:pt>
                <c:pt idx="2695">
                  <c:v>2.7799999999999998E-2</c:v>
                </c:pt>
                <c:pt idx="2696">
                  <c:v>-1.6199999999999999E-2</c:v>
                </c:pt>
                <c:pt idx="2697">
                  <c:v>2.41E-2</c:v>
                </c:pt>
                <c:pt idx="2698">
                  <c:v>5.6300000000000003E-2</c:v>
                </c:pt>
                <c:pt idx="2699">
                  <c:v>5.6300000000000003E-2</c:v>
                </c:pt>
                <c:pt idx="2700">
                  <c:v>5.6300000000000003E-2</c:v>
                </c:pt>
                <c:pt idx="2701">
                  <c:v>5.6300000000000003E-2</c:v>
                </c:pt>
                <c:pt idx="2702">
                  <c:v>5.6300000000000003E-2</c:v>
                </c:pt>
                <c:pt idx="2703">
                  <c:v>-1.5599999999999999E-2</c:v>
                </c:pt>
                <c:pt idx="2704">
                  <c:v>-1.5599999999999999E-2</c:v>
                </c:pt>
                <c:pt idx="2705">
                  <c:v>-1.5599999999999999E-2</c:v>
                </c:pt>
                <c:pt idx="2706">
                  <c:v>-4.0200000000000001E-3</c:v>
                </c:pt>
                <c:pt idx="2707">
                  <c:v>6.4799999999999996E-3</c:v>
                </c:pt>
                <c:pt idx="2708">
                  <c:v>6.4799999999999996E-3</c:v>
                </c:pt>
                <c:pt idx="2709">
                  <c:v>6.4799999999999996E-3</c:v>
                </c:pt>
                <c:pt idx="2710">
                  <c:v>6.4799999999999996E-3</c:v>
                </c:pt>
                <c:pt idx="2711">
                  <c:v>3.4700000000000002E-2</c:v>
                </c:pt>
                <c:pt idx="2712">
                  <c:v>3.4700000000000002E-2</c:v>
                </c:pt>
                <c:pt idx="2713">
                  <c:v>-4.0399999999999998E-2</c:v>
                </c:pt>
                <c:pt idx="2714">
                  <c:v>-4.0399999999999998E-2</c:v>
                </c:pt>
                <c:pt idx="2715">
                  <c:v>-4.0399999999999998E-2</c:v>
                </c:pt>
                <c:pt idx="2716">
                  <c:v>-4.0399999999999998E-2</c:v>
                </c:pt>
                <c:pt idx="2717">
                  <c:v>4.5199999999999997E-2</c:v>
                </c:pt>
                <c:pt idx="2718">
                  <c:v>4.5199999999999997E-2</c:v>
                </c:pt>
                <c:pt idx="2719">
                  <c:v>-3.32E-3</c:v>
                </c:pt>
                <c:pt idx="2720">
                  <c:v>-3.32E-3</c:v>
                </c:pt>
                <c:pt idx="2721">
                  <c:v>-3.32E-3</c:v>
                </c:pt>
                <c:pt idx="2722">
                  <c:v>-3.3700000000000001E-2</c:v>
                </c:pt>
                <c:pt idx="2723">
                  <c:v>-3.3700000000000001E-2</c:v>
                </c:pt>
                <c:pt idx="2724">
                  <c:v>-3.3700000000000001E-2</c:v>
                </c:pt>
                <c:pt idx="2725">
                  <c:v>1.0300000000000001E-3</c:v>
                </c:pt>
                <c:pt idx="2726">
                  <c:v>1.0300000000000001E-3</c:v>
                </c:pt>
                <c:pt idx="2727">
                  <c:v>1.0300000000000001E-3</c:v>
                </c:pt>
                <c:pt idx="2728">
                  <c:v>1.0300000000000001E-3</c:v>
                </c:pt>
                <c:pt idx="2729">
                  <c:v>4.6300000000000001E-2</c:v>
                </c:pt>
                <c:pt idx="2730">
                  <c:v>2.8199999999999999E-2</c:v>
                </c:pt>
                <c:pt idx="2731">
                  <c:v>2.8199999999999999E-2</c:v>
                </c:pt>
                <c:pt idx="2732">
                  <c:v>2.8199999999999999E-2</c:v>
                </c:pt>
                <c:pt idx="2733">
                  <c:v>2.8199999999999999E-2</c:v>
                </c:pt>
                <c:pt idx="2734">
                  <c:v>5.8500000000000003E-2</c:v>
                </c:pt>
                <c:pt idx="2735">
                  <c:v>5.8500000000000003E-2</c:v>
                </c:pt>
                <c:pt idx="2736">
                  <c:v>5.8500000000000003E-2</c:v>
                </c:pt>
                <c:pt idx="2737">
                  <c:v>5.8500000000000003E-2</c:v>
                </c:pt>
                <c:pt idx="2738">
                  <c:v>5.8500000000000003E-2</c:v>
                </c:pt>
                <c:pt idx="2739">
                  <c:v>5.8500000000000003E-2</c:v>
                </c:pt>
                <c:pt idx="2740">
                  <c:v>5.8500000000000003E-2</c:v>
                </c:pt>
                <c:pt idx="2741">
                  <c:v>5.8500000000000003E-2</c:v>
                </c:pt>
                <c:pt idx="2742">
                  <c:v>5.8500000000000003E-2</c:v>
                </c:pt>
                <c:pt idx="2743">
                  <c:v>5.8500000000000003E-2</c:v>
                </c:pt>
                <c:pt idx="2744">
                  <c:v>5.8500000000000003E-2</c:v>
                </c:pt>
                <c:pt idx="2745">
                  <c:v>5.8500000000000003E-2</c:v>
                </c:pt>
                <c:pt idx="2746">
                  <c:v>5.8500000000000003E-2</c:v>
                </c:pt>
                <c:pt idx="2747">
                  <c:v>5.8500000000000003E-2</c:v>
                </c:pt>
                <c:pt idx="2748">
                  <c:v>5.8500000000000003E-2</c:v>
                </c:pt>
                <c:pt idx="2749">
                  <c:v>5.8500000000000003E-2</c:v>
                </c:pt>
                <c:pt idx="2750">
                  <c:v>4.4299999999999999E-2</c:v>
                </c:pt>
                <c:pt idx="2751">
                  <c:v>4.4299999999999999E-2</c:v>
                </c:pt>
                <c:pt idx="2752">
                  <c:v>4.4299999999999999E-2</c:v>
                </c:pt>
                <c:pt idx="2753">
                  <c:v>1.66E-2</c:v>
                </c:pt>
                <c:pt idx="2754">
                  <c:v>1.66E-2</c:v>
                </c:pt>
                <c:pt idx="2755">
                  <c:v>1.66E-2</c:v>
                </c:pt>
                <c:pt idx="2756">
                  <c:v>1.66E-2</c:v>
                </c:pt>
                <c:pt idx="2757">
                  <c:v>1.66E-2</c:v>
                </c:pt>
                <c:pt idx="2758">
                  <c:v>1.66E-2</c:v>
                </c:pt>
                <c:pt idx="2759">
                  <c:v>1.66E-2</c:v>
                </c:pt>
                <c:pt idx="2760">
                  <c:v>1.66E-2</c:v>
                </c:pt>
                <c:pt idx="2761">
                  <c:v>1.66E-2</c:v>
                </c:pt>
                <c:pt idx="2762">
                  <c:v>1.66E-2</c:v>
                </c:pt>
                <c:pt idx="2763">
                  <c:v>1.66E-2</c:v>
                </c:pt>
                <c:pt idx="2764">
                  <c:v>1.66E-2</c:v>
                </c:pt>
                <c:pt idx="2765">
                  <c:v>1.66E-2</c:v>
                </c:pt>
                <c:pt idx="2766">
                  <c:v>1.66E-2</c:v>
                </c:pt>
                <c:pt idx="2767">
                  <c:v>1.66E-2</c:v>
                </c:pt>
                <c:pt idx="2768">
                  <c:v>-1.47E-2</c:v>
                </c:pt>
                <c:pt idx="2769">
                  <c:v>-1.47E-2</c:v>
                </c:pt>
                <c:pt idx="2770">
                  <c:v>-1.47E-2</c:v>
                </c:pt>
                <c:pt idx="2771">
                  <c:v>-1.47E-2</c:v>
                </c:pt>
                <c:pt idx="2772">
                  <c:v>-1.47E-2</c:v>
                </c:pt>
                <c:pt idx="2773">
                  <c:v>-1.47E-2</c:v>
                </c:pt>
                <c:pt idx="2774">
                  <c:v>-1.47E-2</c:v>
                </c:pt>
                <c:pt idx="2775">
                  <c:v>4.2099999999999999E-2</c:v>
                </c:pt>
                <c:pt idx="2776">
                  <c:v>-3.3500000000000002E-2</c:v>
                </c:pt>
                <c:pt idx="2777">
                  <c:v>7.3099999999999997E-3</c:v>
                </c:pt>
                <c:pt idx="2778">
                  <c:v>7.3099999999999997E-3</c:v>
                </c:pt>
                <c:pt idx="2779">
                  <c:v>6.3799999999999996E-2</c:v>
                </c:pt>
                <c:pt idx="2780">
                  <c:v>-5.0299999999999997E-2</c:v>
                </c:pt>
                <c:pt idx="2781">
                  <c:v>-5.0299999999999997E-2</c:v>
                </c:pt>
                <c:pt idx="2782">
                  <c:v>9.4199999999999996E-3</c:v>
                </c:pt>
                <c:pt idx="2783">
                  <c:v>9.4199999999999996E-3</c:v>
                </c:pt>
                <c:pt idx="2784">
                  <c:v>-3.4099999999999998E-2</c:v>
                </c:pt>
                <c:pt idx="2785">
                  <c:v>-3.4099999999999998E-2</c:v>
                </c:pt>
                <c:pt idx="2786">
                  <c:v>-3.4099999999999998E-2</c:v>
                </c:pt>
                <c:pt idx="2787">
                  <c:v>-6.0999999999999999E-2</c:v>
                </c:pt>
                <c:pt idx="2788">
                  <c:v>-6.0999999999999999E-2</c:v>
                </c:pt>
                <c:pt idx="2789">
                  <c:v>-6.0999999999999999E-2</c:v>
                </c:pt>
                <c:pt idx="2790">
                  <c:v>-7.9299999999999995E-3</c:v>
                </c:pt>
                <c:pt idx="2791">
                  <c:v>2.18E-2</c:v>
                </c:pt>
                <c:pt idx="2792">
                  <c:v>2.18E-2</c:v>
                </c:pt>
                <c:pt idx="2793">
                  <c:v>2.18E-2</c:v>
                </c:pt>
                <c:pt idx="2794">
                  <c:v>-2.0400000000000001E-2</c:v>
                </c:pt>
                <c:pt idx="2795">
                  <c:v>7.1999999999999995E-2</c:v>
                </c:pt>
                <c:pt idx="2796">
                  <c:v>-2.3199999999999998E-2</c:v>
                </c:pt>
                <c:pt idx="2797">
                  <c:v>-3.9899999999999996E-3</c:v>
                </c:pt>
                <c:pt idx="2798">
                  <c:v>-3.9899999999999996E-3</c:v>
                </c:pt>
                <c:pt idx="2799">
                  <c:v>-2.2599999999999999E-2</c:v>
                </c:pt>
                <c:pt idx="2800">
                  <c:v>-2.2599999999999999E-2</c:v>
                </c:pt>
                <c:pt idx="2801">
                  <c:v>-2.2599999999999999E-2</c:v>
                </c:pt>
                <c:pt idx="2802">
                  <c:v>-6.0699999999999997E-2</c:v>
                </c:pt>
                <c:pt idx="2803">
                  <c:v>-6.7299999999999999E-2</c:v>
                </c:pt>
                <c:pt idx="2804">
                  <c:v>-7.1199999999999999E-2</c:v>
                </c:pt>
                <c:pt idx="2805">
                  <c:v>-7.1199999999999999E-2</c:v>
                </c:pt>
                <c:pt idx="2806">
                  <c:v>7.1599999999999997E-2</c:v>
                </c:pt>
                <c:pt idx="2807">
                  <c:v>7.1599999999999997E-2</c:v>
                </c:pt>
                <c:pt idx="2808">
                  <c:v>-2.52E-2</c:v>
                </c:pt>
                <c:pt idx="2809">
                  <c:v>-2.52E-2</c:v>
                </c:pt>
                <c:pt idx="2810">
                  <c:v>-2.52E-2</c:v>
                </c:pt>
                <c:pt idx="2811">
                  <c:v>-3.6499999999999998E-2</c:v>
                </c:pt>
                <c:pt idx="2812">
                  <c:v>2.5600000000000001E-2</c:v>
                </c:pt>
                <c:pt idx="2813">
                  <c:v>-1.18E-2</c:v>
                </c:pt>
                <c:pt idx="2814">
                  <c:v>-1.18E-2</c:v>
                </c:pt>
                <c:pt idx="2815">
                  <c:v>-1.18E-2</c:v>
                </c:pt>
                <c:pt idx="2816">
                  <c:v>-1.18E-2</c:v>
                </c:pt>
                <c:pt idx="2817">
                  <c:v>1.5599999999999999E-2</c:v>
                </c:pt>
                <c:pt idx="2818">
                  <c:v>1.5599999999999999E-2</c:v>
                </c:pt>
                <c:pt idx="2819">
                  <c:v>1.5599999999999999E-2</c:v>
                </c:pt>
                <c:pt idx="2820">
                  <c:v>1.5599999999999999E-2</c:v>
                </c:pt>
                <c:pt idx="2821">
                  <c:v>1.5299999999999999E-2</c:v>
                </c:pt>
                <c:pt idx="2822">
                  <c:v>1.5299999999999999E-2</c:v>
                </c:pt>
                <c:pt idx="2823">
                  <c:v>1.5299999999999999E-2</c:v>
                </c:pt>
                <c:pt idx="2824">
                  <c:v>1.5299999999999999E-2</c:v>
                </c:pt>
                <c:pt idx="2825">
                  <c:v>1.5299999999999999E-2</c:v>
                </c:pt>
                <c:pt idx="2826">
                  <c:v>8.3700000000000007E-3</c:v>
                </c:pt>
                <c:pt idx="2827">
                  <c:v>8.3700000000000007E-3</c:v>
                </c:pt>
                <c:pt idx="2828">
                  <c:v>8.3700000000000007E-3</c:v>
                </c:pt>
                <c:pt idx="2829">
                  <c:v>8.3700000000000007E-3</c:v>
                </c:pt>
                <c:pt idx="2830">
                  <c:v>8.3700000000000007E-3</c:v>
                </c:pt>
                <c:pt idx="2831">
                  <c:v>8.3700000000000007E-3</c:v>
                </c:pt>
                <c:pt idx="2832">
                  <c:v>8.3700000000000007E-3</c:v>
                </c:pt>
                <c:pt idx="2833">
                  <c:v>8.3700000000000007E-3</c:v>
                </c:pt>
                <c:pt idx="2834">
                  <c:v>8.3700000000000007E-3</c:v>
                </c:pt>
                <c:pt idx="2835">
                  <c:v>6.13E-2</c:v>
                </c:pt>
                <c:pt idx="2836">
                  <c:v>6.13E-2</c:v>
                </c:pt>
                <c:pt idx="2837">
                  <c:v>6.13E-2</c:v>
                </c:pt>
                <c:pt idx="2838">
                  <c:v>-1.24E-2</c:v>
                </c:pt>
                <c:pt idx="2839">
                  <c:v>-1.24E-2</c:v>
                </c:pt>
                <c:pt idx="2840">
                  <c:v>-1.24E-2</c:v>
                </c:pt>
                <c:pt idx="2841">
                  <c:v>-1.24E-2</c:v>
                </c:pt>
                <c:pt idx="2842">
                  <c:v>-1.24E-2</c:v>
                </c:pt>
                <c:pt idx="2843">
                  <c:v>-7.3800000000000003E-3</c:v>
                </c:pt>
                <c:pt idx="2844">
                  <c:v>-7.3800000000000003E-3</c:v>
                </c:pt>
                <c:pt idx="2845">
                  <c:v>-7.3800000000000003E-3</c:v>
                </c:pt>
                <c:pt idx="2846">
                  <c:v>-7.3800000000000003E-3</c:v>
                </c:pt>
                <c:pt idx="2847">
                  <c:v>-7.3800000000000003E-3</c:v>
                </c:pt>
                <c:pt idx="2848">
                  <c:v>-3.5799999999999998E-2</c:v>
                </c:pt>
                <c:pt idx="2849">
                  <c:v>-3.5799999999999998E-2</c:v>
                </c:pt>
                <c:pt idx="2850">
                  <c:v>-3.5799999999999998E-2</c:v>
                </c:pt>
                <c:pt idx="2851">
                  <c:v>-3.5799999999999998E-2</c:v>
                </c:pt>
                <c:pt idx="2852">
                  <c:v>4.6100000000000004E-3</c:v>
                </c:pt>
                <c:pt idx="2853">
                  <c:v>4.6100000000000004E-3</c:v>
                </c:pt>
                <c:pt idx="2854">
                  <c:v>4.6100000000000004E-3</c:v>
                </c:pt>
                <c:pt idx="2855">
                  <c:v>4.6100000000000004E-3</c:v>
                </c:pt>
                <c:pt idx="2856">
                  <c:v>4.6100000000000004E-3</c:v>
                </c:pt>
                <c:pt idx="2857">
                  <c:v>4.6100000000000004E-3</c:v>
                </c:pt>
                <c:pt idx="2858">
                  <c:v>4.6100000000000004E-3</c:v>
                </c:pt>
                <c:pt idx="2859">
                  <c:v>4.6100000000000004E-3</c:v>
                </c:pt>
                <c:pt idx="2860">
                  <c:v>4.6100000000000004E-3</c:v>
                </c:pt>
                <c:pt idx="2861">
                  <c:v>2.5100000000000001E-2</c:v>
                </c:pt>
                <c:pt idx="2862">
                  <c:v>2.5100000000000001E-2</c:v>
                </c:pt>
                <c:pt idx="2863">
                  <c:v>2.5100000000000001E-2</c:v>
                </c:pt>
                <c:pt idx="2864">
                  <c:v>4.1799999999999997E-2</c:v>
                </c:pt>
                <c:pt idx="2865">
                  <c:v>4.1799999999999997E-2</c:v>
                </c:pt>
                <c:pt idx="2866">
                  <c:v>4.1799999999999997E-2</c:v>
                </c:pt>
                <c:pt idx="2867">
                  <c:v>-3.5499999999999997E-2</c:v>
                </c:pt>
                <c:pt idx="2868">
                  <c:v>-1.56E-3</c:v>
                </c:pt>
                <c:pt idx="2869">
                  <c:v>-1.56E-3</c:v>
                </c:pt>
                <c:pt idx="2870">
                  <c:v>-1.56E-3</c:v>
                </c:pt>
                <c:pt idx="2871">
                  <c:v>-1.56E-3</c:v>
                </c:pt>
                <c:pt idx="2872">
                  <c:v>-1.56E-3</c:v>
                </c:pt>
                <c:pt idx="2873">
                  <c:v>-1.56E-3</c:v>
                </c:pt>
                <c:pt idx="2874">
                  <c:v>-1.56E-3</c:v>
                </c:pt>
                <c:pt idx="2875">
                  <c:v>-1.56E-3</c:v>
                </c:pt>
                <c:pt idx="2876">
                  <c:v>-1.56E-3</c:v>
                </c:pt>
                <c:pt idx="2877">
                  <c:v>1.8499999999999999E-2</c:v>
                </c:pt>
                <c:pt idx="2878">
                  <c:v>1.8499999999999999E-2</c:v>
                </c:pt>
                <c:pt idx="2879">
                  <c:v>1.8499999999999999E-2</c:v>
                </c:pt>
                <c:pt idx="2880">
                  <c:v>1.8499999999999999E-2</c:v>
                </c:pt>
                <c:pt idx="2881">
                  <c:v>1.8499999999999999E-2</c:v>
                </c:pt>
                <c:pt idx="2882">
                  <c:v>-1.3600000000000001E-3</c:v>
                </c:pt>
                <c:pt idx="2883">
                  <c:v>-1.3600000000000001E-3</c:v>
                </c:pt>
                <c:pt idx="2884">
                  <c:v>-1.3600000000000001E-3</c:v>
                </c:pt>
                <c:pt idx="2885">
                  <c:v>-1.3600000000000001E-3</c:v>
                </c:pt>
                <c:pt idx="2886">
                  <c:v>-1.3600000000000001E-3</c:v>
                </c:pt>
                <c:pt idx="2887">
                  <c:v>-1.3600000000000001E-3</c:v>
                </c:pt>
                <c:pt idx="2888">
                  <c:v>-1.3600000000000001E-3</c:v>
                </c:pt>
                <c:pt idx="2889">
                  <c:v>-1.3600000000000001E-3</c:v>
                </c:pt>
                <c:pt idx="2890">
                  <c:v>-1.3600000000000001E-3</c:v>
                </c:pt>
                <c:pt idx="2891">
                  <c:v>-1.3600000000000001E-3</c:v>
                </c:pt>
                <c:pt idx="2892">
                  <c:v>-1.3600000000000001E-3</c:v>
                </c:pt>
                <c:pt idx="2893">
                  <c:v>-4.5400000000000003E-2</c:v>
                </c:pt>
                <c:pt idx="2894">
                  <c:v>-4.5400000000000003E-2</c:v>
                </c:pt>
                <c:pt idx="2895">
                  <c:v>-4.5400000000000003E-2</c:v>
                </c:pt>
                <c:pt idx="2896">
                  <c:v>3.2899999999999999E-2</c:v>
                </c:pt>
                <c:pt idx="2897">
                  <c:v>3.2899999999999999E-2</c:v>
                </c:pt>
                <c:pt idx="2898">
                  <c:v>-1.0200000000000001E-2</c:v>
                </c:pt>
                <c:pt idx="2899">
                  <c:v>2.92E-2</c:v>
                </c:pt>
                <c:pt idx="2900">
                  <c:v>2.92E-2</c:v>
                </c:pt>
                <c:pt idx="2901">
                  <c:v>2.92E-2</c:v>
                </c:pt>
                <c:pt idx="2902">
                  <c:v>2.92E-2</c:v>
                </c:pt>
                <c:pt idx="2903">
                  <c:v>2.92E-2</c:v>
                </c:pt>
                <c:pt idx="2904">
                  <c:v>2.92E-2</c:v>
                </c:pt>
                <c:pt idx="2905">
                  <c:v>2.92E-2</c:v>
                </c:pt>
                <c:pt idx="2906">
                  <c:v>-3.5400000000000001E-2</c:v>
                </c:pt>
                <c:pt idx="2907">
                  <c:v>-3.5400000000000001E-2</c:v>
                </c:pt>
                <c:pt idx="2908">
                  <c:v>-3.5400000000000001E-2</c:v>
                </c:pt>
                <c:pt idx="2909">
                  <c:v>-3.5400000000000001E-2</c:v>
                </c:pt>
                <c:pt idx="2910">
                  <c:v>-3.5400000000000001E-2</c:v>
                </c:pt>
                <c:pt idx="2911">
                  <c:v>8.8999999999999996E-2</c:v>
                </c:pt>
                <c:pt idx="2912">
                  <c:v>8.8999999999999996E-2</c:v>
                </c:pt>
                <c:pt idx="2913">
                  <c:v>-8.9700000000000002E-2</c:v>
                </c:pt>
                <c:pt idx="2914">
                  <c:v>6.83E-2</c:v>
                </c:pt>
                <c:pt idx="2915">
                  <c:v>6.83E-2</c:v>
                </c:pt>
                <c:pt idx="2916">
                  <c:v>6.83E-2</c:v>
                </c:pt>
                <c:pt idx="2917">
                  <c:v>-7.0199999999999999E-2</c:v>
                </c:pt>
                <c:pt idx="2918">
                  <c:v>-7.0199999999999999E-2</c:v>
                </c:pt>
                <c:pt idx="2919">
                  <c:v>-7.0199999999999999E-2</c:v>
                </c:pt>
                <c:pt idx="2920">
                  <c:v>1.72E-3</c:v>
                </c:pt>
                <c:pt idx="2921">
                  <c:v>4.7099999999999998E-3</c:v>
                </c:pt>
                <c:pt idx="2922">
                  <c:v>2.24E-2</c:v>
                </c:pt>
                <c:pt idx="2923">
                  <c:v>2.24E-2</c:v>
                </c:pt>
                <c:pt idx="2924">
                  <c:v>5.4300000000000001E-2</c:v>
                </c:pt>
                <c:pt idx="2925">
                  <c:v>5.4300000000000001E-2</c:v>
                </c:pt>
                <c:pt idx="2926">
                  <c:v>5.4300000000000001E-2</c:v>
                </c:pt>
                <c:pt idx="2927">
                  <c:v>-3.6600000000000001E-2</c:v>
                </c:pt>
                <c:pt idx="2928">
                  <c:v>-4.7499999999999999E-3</c:v>
                </c:pt>
                <c:pt idx="2929">
                  <c:v>-6.6500000000000004E-2</c:v>
                </c:pt>
                <c:pt idx="2930">
                  <c:v>-6.6500000000000004E-2</c:v>
                </c:pt>
                <c:pt idx="2931">
                  <c:v>-5.8599999999999999E-2</c:v>
                </c:pt>
                <c:pt idx="2932">
                  <c:v>-5.8599999999999999E-2</c:v>
                </c:pt>
                <c:pt idx="2933">
                  <c:v>-5.8599999999999999E-2</c:v>
                </c:pt>
                <c:pt idx="2934">
                  <c:v>-5.3100000000000001E-2</c:v>
                </c:pt>
                <c:pt idx="2935">
                  <c:v>-5.3100000000000001E-2</c:v>
                </c:pt>
                <c:pt idx="2936">
                  <c:v>1.3599999999999999E-2</c:v>
                </c:pt>
                <c:pt idx="2937">
                  <c:v>1.3599999999999999E-2</c:v>
                </c:pt>
                <c:pt idx="2938">
                  <c:v>1.3599999999999999E-2</c:v>
                </c:pt>
                <c:pt idx="2939">
                  <c:v>1.3599999999999999E-2</c:v>
                </c:pt>
                <c:pt idx="2940">
                  <c:v>1.3599999999999999E-2</c:v>
                </c:pt>
                <c:pt idx="2941">
                  <c:v>-3.1099999999999999E-2</c:v>
                </c:pt>
                <c:pt idx="2942">
                  <c:v>-3.1099999999999999E-2</c:v>
                </c:pt>
                <c:pt idx="2943">
                  <c:v>-3.1099999999999999E-2</c:v>
                </c:pt>
                <c:pt idx="2944">
                  <c:v>-3.1099999999999999E-2</c:v>
                </c:pt>
                <c:pt idx="2945">
                  <c:v>-4.3099999999999999E-2</c:v>
                </c:pt>
                <c:pt idx="2946">
                  <c:v>-4.3099999999999999E-2</c:v>
                </c:pt>
                <c:pt idx="2947">
                  <c:v>6.5199999999999998E-3</c:v>
                </c:pt>
                <c:pt idx="2948">
                  <c:v>5.79E-2</c:v>
                </c:pt>
                <c:pt idx="2949">
                  <c:v>5.79E-2</c:v>
                </c:pt>
                <c:pt idx="2950">
                  <c:v>5.79E-2</c:v>
                </c:pt>
                <c:pt idx="2951">
                  <c:v>5.79E-2</c:v>
                </c:pt>
                <c:pt idx="2952">
                  <c:v>8.5599999999999996E-2</c:v>
                </c:pt>
                <c:pt idx="2953">
                  <c:v>8.5599999999999996E-2</c:v>
                </c:pt>
                <c:pt idx="2954">
                  <c:v>-7.2300000000000003E-2</c:v>
                </c:pt>
                <c:pt idx="2955">
                  <c:v>1.43E-2</c:v>
                </c:pt>
                <c:pt idx="2956">
                  <c:v>3.8899999999999997E-2</c:v>
                </c:pt>
                <c:pt idx="2957">
                  <c:v>4.47E-3</c:v>
                </c:pt>
                <c:pt idx="2958">
                  <c:v>4.47E-3</c:v>
                </c:pt>
                <c:pt idx="2959">
                  <c:v>-1.14E-2</c:v>
                </c:pt>
                <c:pt idx="2960">
                  <c:v>2.4E-2</c:v>
                </c:pt>
                <c:pt idx="2961">
                  <c:v>2.4E-2</c:v>
                </c:pt>
                <c:pt idx="2962">
                  <c:v>2.4E-2</c:v>
                </c:pt>
                <c:pt idx="2963">
                  <c:v>2.4E-2</c:v>
                </c:pt>
                <c:pt idx="2964">
                  <c:v>2.4E-2</c:v>
                </c:pt>
                <c:pt idx="2965">
                  <c:v>-7.6399999999999996E-2</c:v>
                </c:pt>
                <c:pt idx="2966">
                  <c:v>-4.3799999999999999E-2</c:v>
                </c:pt>
                <c:pt idx="2967">
                  <c:v>-4.3799999999999999E-2</c:v>
                </c:pt>
                <c:pt idx="2968">
                  <c:v>-4.3799999999999999E-2</c:v>
                </c:pt>
                <c:pt idx="2969">
                  <c:v>-4.3799999999999999E-2</c:v>
                </c:pt>
                <c:pt idx="2970">
                  <c:v>5.94E-3</c:v>
                </c:pt>
                <c:pt idx="2971">
                  <c:v>4.41E-2</c:v>
                </c:pt>
                <c:pt idx="2972">
                  <c:v>4.41E-2</c:v>
                </c:pt>
                <c:pt idx="2973">
                  <c:v>4.41E-2</c:v>
                </c:pt>
                <c:pt idx="2974">
                  <c:v>4.41E-2</c:v>
                </c:pt>
                <c:pt idx="2975">
                  <c:v>-0.104</c:v>
                </c:pt>
                <c:pt idx="2976">
                  <c:v>3.6099999999999999E-3</c:v>
                </c:pt>
                <c:pt idx="2977">
                  <c:v>1.95E-2</c:v>
                </c:pt>
                <c:pt idx="2978">
                  <c:v>1.95E-2</c:v>
                </c:pt>
                <c:pt idx="2979">
                  <c:v>1.95E-2</c:v>
                </c:pt>
                <c:pt idx="2980">
                  <c:v>6.2600000000000003E-2</c:v>
                </c:pt>
                <c:pt idx="2981">
                  <c:v>6.2600000000000003E-2</c:v>
                </c:pt>
                <c:pt idx="2982">
                  <c:v>6.2600000000000003E-2</c:v>
                </c:pt>
                <c:pt idx="2983">
                  <c:v>-7.0199999999999999E-2</c:v>
                </c:pt>
                <c:pt idx="2984">
                  <c:v>-7.0199999999999999E-2</c:v>
                </c:pt>
                <c:pt idx="2985">
                  <c:v>-4.48E-2</c:v>
                </c:pt>
                <c:pt idx="2986">
                  <c:v>2.4199999999999999E-2</c:v>
                </c:pt>
                <c:pt idx="2987">
                  <c:v>1.66E-2</c:v>
                </c:pt>
                <c:pt idx="2988">
                  <c:v>8.2500000000000004E-2</c:v>
                </c:pt>
                <c:pt idx="2989">
                  <c:v>8.2500000000000004E-2</c:v>
                </c:pt>
                <c:pt idx="2990">
                  <c:v>8.2500000000000004E-2</c:v>
                </c:pt>
                <c:pt idx="2991">
                  <c:v>8.2500000000000004E-2</c:v>
                </c:pt>
                <c:pt idx="2992">
                  <c:v>8.2500000000000004E-2</c:v>
                </c:pt>
                <c:pt idx="2993">
                  <c:v>5.5500000000000001E-2</c:v>
                </c:pt>
                <c:pt idx="2994">
                  <c:v>5.5500000000000001E-2</c:v>
                </c:pt>
                <c:pt idx="2995">
                  <c:v>5.5500000000000001E-2</c:v>
                </c:pt>
                <c:pt idx="2996">
                  <c:v>5.5500000000000001E-2</c:v>
                </c:pt>
                <c:pt idx="2997">
                  <c:v>5.5300000000000002E-2</c:v>
                </c:pt>
                <c:pt idx="2998">
                  <c:v>-1.01E-2</c:v>
                </c:pt>
                <c:pt idx="2999">
                  <c:v>-2.3900000000000001E-2</c:v>
                </c:pt>
                <c:pt idx="3000">
                  <c:v>-2.3900000000000001E-2</c:v>
                </c:pt>
                <c:pt idx="3001">
                  <c:v>-2.3900000000000001E-2</c:v>
                </c:pt>
                <c:pt idx="3002">
                  <c:v>-2.3E-2</c:v>
                </c:pt>
                <c:pt idx="3003">
                  <c:v>-2.3E-2</c:v>
                </c:pt>
                <c:pt idx="3004">
                  <c:v>-2.3E-2</c:v>
                </c:pt>
                <c:pt idx="3005">
                  <c:v>-2.3E-2</c:v>
                </c:pt>
                <c:pt idx="3006">
                  <c:v>-2.3E-2</c:v>
                </c:pt>
                <c:pt idx="3007">
                  <c:v>-2.3E-2</c:v>
                </c:pt>
                <c:pt idx="3008">
                  <c:v>-7.4200000000000004E-3</c:v>
                </c:pt>
                <c:pt idx="3009">
                  <c:v>-4.8399999999999999E-2</c:v>
                </c:pt>
                <c:pt idx="3010">
                  <c:v>-4.8399999999999999E-2</c:v>
                </c:pt>
                <c:pt idx="3011">
                  <c:v>-4.8399999999999999E-2</c:v>
                </c:pt>
                <c:pt idx="3012">
                  <c:v>-4.8399999999999999E-2</c:v>
                </c:pt>
                <c:pt idx="3013">
                  <c:v>-4.8399999999999999E-2</c:v>
                </c:pt>
                <c:pt idx="3014">
                  <c:v>-4.8399999999999999E-2</c:v>
                </c:pt>
                <c:pt idx="3015">
                  <c:v>-4.8399999999999999E-2</c:v>
                </c:pt>
                <c:pt idx="3016">
                  <c:v>-4.8399999999999999E-2</c:v>
                </c:pt>
                <c:pt idx="3017">
                  <c:v>-7.8399999999999997E-2</c:v>
                </c:pt>
                <c:pt idx="3018">
                  <c:v>-7.8399999999999997E-2</c:v>
                </c:pt>
                <c:pt idx="3019">
                  <c:v>-7.8399999999999997E-2</c:v>
                </c:pt>
                <c:pt idx="3020">
                  <c:v>-7.8399999999999997E-2</c:v>
                </c:pt>
                <c:pt idx="3021">
                  <c:v>-7.8399999999999997E-2</c:v>
                </c:pt>
                <c:pt idx="3022">
                  <c:v>-7.8399999999999997E-2</c:v>
                </c:pt>
                <c:pt idx="3023">
                  <c:v>4.9699999999999996E-3</c:v>
                </c:pt>
                <c:pt idx="3024">
                  <c:v>4.9699999999999996E-3</c:v>
                </c:pt>
                <c:pt idx="3025">
                  <c:v>4.9699999999999996E-3</c:v>
                </c:pt>
                <c:pt idx="3026">
                  <c:v>4.9699999999999996E-3</c:v>
                </c:pt>
                <c:pt idx="3027">
                  <c:v>-2.9100000000000001E-2</c:v>
                </c:pt>
                <c:pt idx="3028">
                  <c:v>4.53E-2</c:v>
                </c:pt>
                <c:pt idx="3029">
                  <c:v>4.53E-2</c:v>
                </c:pt>
                <c:pt idx="3030">
                  <c:v>1.2500000000000001E-2</c:v>
                </c:pt>
                <c:pt idx="3031">
                  <c:v>-6.5299999999999997E-2</c:v>
                </c:pt>
                <c:pt idx="3032">
                  <c:v>-6.5299999999999997E-2</c:v>
                </c:pt>
                <c:pt idx="3033">
                  <c:v>-6.5299999999999997E-2</c:v>
                </c:pt>
                <c:pt idx="3034">
                  <c:v>-6.5299999999999997E-2</c:v>
                </c:pt>
                <c:pt idx="3035">
                  <c:v>-6.5299999999999997E-2</c:v>
                </c:pt>
                <c:pt idx="3036">
                  <c:v>6.3E-2</c:v>
                </c:pt>
                <c:pt idx="3037">
                  <c:v>5.3299999999999997E-3</c:v>
                </c:pt>
                <c:pt idx="3038">
                  <c:v>5.3299999999999997E-3</c:v>
                </c:pt>
                <c:pt idx="3039">
                  <c:v>5.3299999999999997E-3</c:v>
                </c:pt>
                <c:pt idx="3040">
                  <c:v>5.3299999999999997E-3</c:v>
                </c:pt>
                <c:pt idx="3041">
                  <c:v>2.3599999999999999E-2</c:v>
                </c:pt>
                <c:pt idx="3042">
                  <c:v>2.3599999999999999E-2</c:v>
                </c:pt>
                <c:pt idx="3043">
                  <c:v>1.8599999999999998E-2</c:v>
                </c:pt>
                <c:pt idx="3044">
                  <c:v>1.8599999999999998E-2</c:v>
                </c:pt>
                <c:pt idx="3045">
                  <c:v>1.8599999999999998E-2</c:v>
                </c:pt>
                <c:pt idx="3046">
                  <c:v>1.8599999999999998E-2</c:v>
                </c:pt>
                <c:pt idx="3047">
                  <c:v>3.82E-3</c:v>
                </c:pt>
                <c:pt idx="3048">
                  <c:v>3.82E-3</c:v>
                </c:pt>
                <c:pt idx="3049">
                  <c:v>3.82E-3</c:v>
                </c:pt>
                <c:pt idx="3050">
                  <c:v>3.82E-3</c:v>
                </c:pt>
                <c:pt idx="3051">
                  <c:v>3.82E-3</c:v>
                </c:pt>
                <c:pt idx="3052">
                  <c:v>3.82E-3</c:v>
                </c:pt>
                <c:pt idx="3053">
                  <c:v>3.3099999999999997E-2</c:v>
                </c:pt>
                <c:pt idx="3054">
                  <c:v>3.3099999999999997E-2</c:v>
                </c:pt>
                <c:pt idx="3055">
                  <c:v>4.5400000000000003E-2</c:v>
                </c:pt>
                <c:pt idx="3056">
                  <c:v>4.5400000000000003E-2</c:v>
                </c:pt>
                <c:pt idx="3057">
                  <c:v>4.5400000000000003E-2</c:v>
                </c:pt>
                <c:pt idx="3058">
                  <c:v>4.5400000000000003E-2</c:v>
                </c:pt>
                <c:pt idx="3059">
                  <c:v>-2.2100000000000002E-2</c:v>
                </c:pt>
                <c:pt idx="3060">
                  <c:v>-2.2100000000000002E-2</c:v>
                </c:pt>
                <c:pt idx="3061">
                  <c:v>-2.2100000000000002E-2</c:v>
                </c:pt>
                <c:pt idx="3062">
                  <c:v>-2.2100000000000002E-2</c:v>
                </c:pt>
                <c:pt idx="3063">
                  <c:v>6.5799999999999997E-2</c:v>
                </c:pt>
                <c:pt idx="3064">
                  <c:v>6.5799999999999997E-2</c:v>
                </c:pt>
                <c:pt idx="3065">
                  <c:v>6.5799999999999997E-2</c:v>
                </c:pt>
                <c:pt idx="3066">
                  <c:v>6.5799999999999997E-2</c:v>
                </c:pt>
                <c:pt idx="3067">
                  <c:v>6.5799999999999997E-2</c:v>
                </c:pt>
                <c:pt idx="3068">
                  <c:v>6.5799999999999997E-2</c:v>
                </c:pt>
                <c:pt idx="3069">
                  <c:v>6.5799999999999997E-2</c:v>
                </c:pt>
                <c:pt idx="3070">
                  <c:v>2.3099999999999999E-2</c:v>
                </c:pt>
                <c:pt idx="3071">
                  <c:v>-5.1799999999999997E-3</c:v>
                </c:pt>
                <c:pt idx="3072">
                  <c:v>-5.6399999999999999E-2</c:v>
                </c:pt>
                <c:pt idx="3073">
                  <c:v>-5.6399999999999999E-2</c:v>
                </c:pt>
                <c:pt idx="3074">
                  <c:v>-0.124</c:v>
                </c:pt>
                <c:pt idx="3075">
                  <c:v>-0.124</c:v>
                </c:pt>
                <c:pt idx="3076">
                  <c:v>-8.3299999999999999E-2</c:v>
                </c:pt>
                <c:pt idx="3077">
                  <c:v>-1.2799999999999999E-4</c:v>
                </c:pt>
                <c:pt idx="3078">
                  <c:v>-1.2799999999999999E-4</c:v>
                </c:pt>
                <c:pt idx="3079">
                  <c:v>-1.2799999999999999E-4</c:v>
                </c:pt>
                <c:pt idx="3080">
                  <c:v>-1.2799999999999999E-4</c:v>
                </c:pt>
                <c:pt idx="3081">
                  <c:v>-1.2799999999999999E-4</c:v>
                </c:pt>
                <c:pt idx="3082">
                  <c:v>-1.2799999999999999E-4</c:v>
                </c:pt>
                <c:pt idx="3083">
                  <c:v>-1.2799999999999999E-4</c:v>
                </c:pt>
                <c:pt idx="3084">
                  <c:v>-1.2799999999999999E-4</c:v>
                </c:pt>
                <c:pt idx="3085">
                  <c:v>-1.2799999999999999E-4</c:v>
                </c:pt>
                <c:pt idx="3086">
                  <c:v>3.3500000000000002E-2</c:v>
                </c:pt>
                <c:pt idx="3087">
                  <c:v>4.3200000000000002E-2</c:v>
                </c:pt>
                <c:pt idx="3088">
                  <c:v>-5.0099999999999999E-2</c:v>
                </c:pt>
                <c:pt idx="3089">
                  <c:v>-5.0099999999999999E-2</c:v>
                </c:pt>
                <c:pt idx="3090">
                  <c:v>-5.0099999999999999E-2</c:v>
                </c:pt>
                <c:pt idx="3091">
                  <c:v>-5.0099999999999999E-2</c:v>
                </c:pt>
                <c:pt idx="3092">
                  <c:v>-5.0099999999999999E-2</c:v>
                </c:pt>
                <c:pt idx="3093">
                  <c:v>-5.0099999999999999E-2</c:v>
                </c:pt>
                <c:pt idx="3094">
                  <c:v>-5.0099999999999999E-2</c:v>
                </c:pt>
                <c:pt idx="3095">
                  <c:v>-3.04E-2</c:v>
                </c:pt>
                <c:pt idx="3096">
                  <c:v>-3.4299999999999997E-2</c:v>
                </c:pt>
                <c:pt idx="3097">
                  <c:v>-3.4299999999999997E-2</c:v>
                </c:pt>
                <c:pt idx="3098">
                  <c:v>-2.8000000000000001E-2</c:v>
                </c:pt>
                <c:pt idx="3099">
                  <c:v>5.9299999999999999E-2</c:v>
                </c:pt>
                <c:pt idx="3100">
                  <c:v>5.9299999999999999E-2</c:v>
                </c:pt>
                <c:pt idx="3101">
                  <c:v>8.6599999999999996E-2</c:v>
                </c:pt>
                <c:pt idx="3102">
                  <c:v>8.6599999999999996E-2</c:v>
                </c:pt>
                <c:pt idx="3103">
                  <c:v>-6.93E-2</c:v>
                </c:pt>
                <c:pt idx="3104">
                  <c:v>-6.93E-2</c:v>
                </c:pt>
                <c:pt idx="3105">
                  <c:v>-6.93E-2</c:v>
                </c:pt>
                <c:pt idx="3106">
                  <c:v>-8.6400000000000005E-2</c:v>
                </c:pt>
                <c:pt idx="3107">
                  <c:v>-2.5700000000000001E-2</c:v>
                </c:pt>
                <c:pt idx="3108">
                  <c:v>-2.5700000000000001E-2</c:v>
                </c:pt>
                <c:pt idx="3109">
                  <c:v>-2.5700000000000001E-2</c:v>
                </c:pt>
                <c:pt idx="3110">
                  <c:v>-2.5700000000000001E-2</c:v>
                </c:pt>
                <c:pt idx="3111">
                  <c:v>-2.5700000000000001E-2</c:v>
                </c:pt>
                <c:pt idx="3112">
                  <c:v>1.6799999999999999E-2</c:v>
                </c:pt>
                <c:pt idx="3113">
                  <c:v>1.6799999999999999E-2</c:v>
                </c:pt>
                <c:pt idx="3114">
                  <c:v>1.6799999999999999E-2</c:v>
                </c:pt>
                <c:pt idx="3115">
                  <c:v>1.6799999999999999E-2</c:v>
                </c:pt>
                <c:pt idx="3116">
                  <c:v>1.6799999999999999E-2</c:v>
                </c:pt>
                <c:pt idx="3117">
                  <c:v>1.6799999999999999E-2</c:v>
                </c:pt>
                <c:pt idx="3118">
                  <c:v>-9.7599999999999996E-3</c:v>
                </c:pt>
                <c:pt idx="3119">
                  <c:v>-9.7599999999999996E-3</c:v>
                </c:pt>
                <c:pt idx="3120">
                  <c:v>-9.7599999999999996E-3</c:v>
                </c:pt>
                <c:pt idx="3121">
                  <c:v>-9.7599999999999996E-3</c:v>
                </c:pt>
                <c:pt idx="3122">
                  <c:v>-9.7599999999999996E-3</c:v>
                </c:pt>
                <c:pt idx="3123">
                  <c:v>-7.6999999999999999E-2</c:v>
                </c:pt>
                <c:pt idx="3124">
                  <c:v>-7.6999999999999999E-2</c:v>
                </c:pt>
                <c:pt idx="3125">
                  <c:v>6.7299999999999999E-2</c:v>
                </c:pt>
                <c:pt idx="3126">
                  <c:v>-4.3499999999999997E-2</c:v>
                </c:pt>
                <c:pt idx="3127">
                  <c:v>-4.3499999999999997E-2</c:v>
                </c:pt>
                <c:pt idx="3128">
                  <c:v>-6.4699999999999994E-2</c:v>
                </c:pt>
                <c:pt idx="3129">
                  <c:v>-1.6E-2</c:v>
                </c:pt>
                <c:pt idx="3130">
                  <c:v>-1.6E-2</c:v>
                </c:pt>
                <c:pt idx="3131">
                  <c:v>-5.1200000000000002E-2</c:v>
                </c:pt>
                <c:pt idx="3132">
                  <c:v>-5.1200000000000002E-2</c:v>
                </c:pt>
                <c:pt idx="3133">
                  <c:v>-4.9199999999999999E-3</c:v>
                </c:pt>
                <c:pt idx="3134">
                  <c:v>-4.9199999999999999E-3</c:v>
                </c:pt>
                <c:pt idx="3135">
                  <c:v>-4.9199999999999999E-3</c:v>
                </c:pt>
                <c:pt idx="3136">
                  <c:v>-4.9199999999999999E-3</c:v>
                </c:pt>
                <c:pt idx="3137">
                  <c:v>-4.9199999999999999E-3</c:v>
                </c:pt>
                <c:pt idx="3138">
                  <c:v>0.01</c:v>
                </c:pt>
                <c:pt idx="3139">
                  <c:v>0.01</c:v>
                </c:pt>
                <c:pt idx="3140">
                  <c:v>0.01</c:v>
                </c:pt>
                <c:pt idx="3141">
                  <c:v>5.8900000000000001E-2</c:v>
                </c:pt>
                <c:pt idx="3142">
                  <c:v>5.8900000000000001E-2</c:v>
                </c:pt>
                <c:pt idx="3143">
                  <c:v>5.8900000000000001E-2</c:v>
                </c:pt>
                <c:pt idx="3144">
                  <c:v>5.8900000000000001E-2</c:v>
                </c:pt>
                <c:pt idx="3145">
                  <c:v>5.8900000000000001E-2</c:v>
                </c:pt>
                <c:pt idx="3146">
                  <c:v>5.28E-2</c:v>
                </c:pt>
                <c:pt idx="3147">
                  <c:v>-5.74E-2</c:v>
                </c:pt>
                <c:pt idx="3148">
                  <c:v>-1.61E-2</c:v>
                </c:pt>
                <c:pt idx="3149">
                  <c:v>-1.61E-2</c:v>
                </c:pt>
                <c:pt idx="3150">
                  <c:v>-1.61E-2</c:v>
                </c:pt>
                <c:pt idx="3151">
                  <c:v>-1.37E-2</c:v>
                </c:pt>
                <c:pt idx="3152">
                  <c:v>-6.4100000000000004E-2</c:v>
                </c:pt>
                <c:pt idx="3153">
                  <c:v>-6.4100000000000004E-2</c:v>
                </c:pt>
                <c:pt idx="3154">
                  <c:v>-6.4100000000000004E-2</c:v>
                </c:pt>
                <c:pt idx="3155">
                  <c:v>-5.4000000000000003E-3</c:v>
                </c:pt>
                <c:pt idx="3156">
                  <c:v>-2.5400000000000002E-3</c:v>
                </c:pt>
                <c:pt idx="3157">
                  <c:v>-2.5400000000000002E-3</c:v>
                </c:pt>
                <c:pt idx="3158">
                  <c:v>-2.5400000000000002E-3</c:v>
                </c:pt>
                <c:pt idx="3159">
                  <c:v>-2.5400000000000002E-3</c:v>
                </c:pt>
                <c:pt idx="3160">
                  <c:v>-2.5400000000000002E-3</c:v>
                </c:pt>
                <c:pt idx="3161">
                  <c:v>-2.5400000000000002E-3</c:v>
                </c:pt>
                <c:pt idx="3162">
                  <c:v>-2.5400000000000002E-3</c:v>
                </c:pt>
                <c:pt idx="3163">
                  <c:v>-2.5400000000000002E-3</c:v>
                </c:pt>
                <c:pt idx="3164">
                  <c:v>-7.9699999999999993E-2</c:v>
                </c:pt>
                <c:pt idx="3165">
                  <c:v>7.0199999999999999E-2</c:v>
                </c:pt>
                <c:pt idx="3166">
                  <c:v>7.0199999999999999E-2</c:v>
                </c:pt>
                <c:pt idx="3167">
                  <c:v>7.0199999999999999E-2</c:v>
                </c:pt>
                <c:pt idx="3168">
                  <c:v>7.0199999999999999E-2</c:v>
                </c:pt>
                <c:pt idx="3169">
                  <c:v>7.0199999999999999E-2</c:v>
                </c:pt>
                <c:pt idx="3170">
                  <c:v>9.4100000000000003E-2</c:v>
                </c:pt>
                <c:pt idx="3171">
                  <c:v>9.4100000000000003E-2</c:v>
                </c:pt>
                <c:pt idx="3172">
                  <c:v>-0.115</c:v>
                </c:pt>
                <c:pt idx="3173">
                  <c:v>-4.3200000000000002E-2</c:v>
                </c:pt>
                <c:pt idx="3174">
                  <c:v>-4.3200000000000002E-2</c:v>
                </c:pt>
                <c:pt idx="3175">
                  <c:v>-4.3200000000000002E-2</c:v>
                </c:pt>
                <c:pt idx="3176">
                  <c:v>-4.3200000000000002E-2</c:v>
                </c:pt>
                <c:pt idx="3177">
                  <c:v>-4.3200000000000002E-2</c:v>
                </c:pt>
                <c:pt idx="3178">
                  <c:v>3.3099999999999997E-2</c:v>
                </c:pt>
                <c:pt idx="3179">
                  <c:v>3.3099999999999997E-2</c:v>
                </c:pt>
                <c:pt idx="3180">
                  <c:v>3.3099999999999997E-2</c:v>
                </c:pt>
                <c:pt idx="3181">
                  <c:v>-2.8299999999999999E-2</c:v>
                </c:pt>
                <c:pt idx="3182">
                  <c:v>-1.5800000000000002E-2</c:v>
                </c:pt>
                <c:pt idx="3183">
                  <c:v>-1.5800000000000002E-2</c:v>
                </c:pt>
                <c:pt idx="3184">
                  <c:v>-1.5800000000000002E-2</c:v>
                </c:pt>
                <c:pt idx="3185">
                  <c:v>-1.15E-2</c:v>
                </c:pt>
                <c:pt idx="3186">
                  <c:v>-1.15E-2</c:v>
                </c:pt>
                <c:pt idx="3187">
                  <c:v>1.16E-3</c:v>
                </c:pt>
                <c:pt idx="3188">
                  <c:v>1.16E-3</c:v>
                </c:pt>
                <c:pt idx="3189">
                  <c:v>2.8899999999999999E-2</c:v>
                </c:pt>
                <c:pt idx="3190">
                  <c:v>2.8899999999999999E-2</c:v>
                </c:pt>
                <c:pt idx="3191">
                  <c:v>6.8799999999999998E-3</c:v>
                </c:pt>
                <c:pt idx="3192">
                  <c:v>6.8799999999999998E-3</c:v>
                </c:pt>
                <c:pt idx="3193">
                  <c:v>-3.15E-2</c:v>
                </c:pt>
                <c:pt idx="3194">
                  <c:v>-1.11E-2</c:v>
                </c:pt>
                <c:pt idx="3195">
                  <c:v>-1.11E-2</c:v>
                </c:pt>
                <c:pt idx="3196">
                  <c:v>-1.11E-2</c:v>
                </c:pt>
                <c:pt idx="3197">
                  <c:v>-1.11E-2</c:v>
                </c:pt>
                <c:pt idx="3198">
                  <c:v>-1.11E-2</c:v>
                </c:pt>
                <c:pt idx="3199">
                  <c:v>-1.11E-2</c:v>
                </c:pt>
                <c:pt idx="3200">
                  <c:v>-1.11E-2</c:v>
                </c:pt>
                <c:pt idx="3201">
                  <c:v>-1.11E-2</c:v>
                </c:pt>
                <c:pt idx="3202">
                  <c:v>-1.11E-2</c:v>
                </c:pt>
                <c:pt idx="3203">
                  <c:v>-1.11E-2</c:v>
                </c:pt>
                <c:pt idx="3204">
                  <c:v>-1.11E-2</c:v>
                </c:pt>
                <c:pt idx="3205">
                  <c:v>-1.11E-2</c:v>
                </c:pt>
                <c:pt idx="3206">
                  <c:v>-2.3099999999999999E-2</c:v>
                </c:pt>
                <c:pt idx="3207">
                  <c:v>-2.3099999999999999E-2</c:v>
                </c:pt>
                <c:pt idx="3208">
                  <c:v>-2.3099999999999999E-2</c:v>
                </c:pt>
                <c:pt idx="3209">
                  <c:v>-3.1300000000000001E-2</c:v>
                </c:pt>
                <c:pt idx="3210">
                  <c:v>-3.32E-2</c:v>
                </c:pt>
                <c:pt idx="3211">
                  <c:v>-7.1199999999999996E-3</c:v>
                </c:pt>
                <c:pt idx="3212">
                  <c:v>-7.1199999999999996E-3</c:v>
                </c:pt>
                <c:pt idx="3213">
                  <c:v>-7.1199999999999996E-3</c:v>
                </c:pt>
                <c:pt idx="3214">
                  <c:v>-7.1199999999999996E-3</c:v>
                </c:pt>
                <c:pt idx="3215">
                  <c:v>-7.1199999999999996E-3</c:v>
                </c:pt>
                <c:pt idx="3216">
                  <c:v>-7.1199999999999996E-3</c:v>
                </c:pt>
                <c:pt idx="3217">
                  <c:v>-7.1199999999999996E-3</c:v>
                </c:pt>
                <c:pt idx="3218">
                  <c:v>-7.1199999999999996E-3</c:v>
                </c:pt>
                <c:pt idx="3219">
                  <c:v>-7.1199999999999996E-3</c:v>
                </c:pt>
                <c:pt idx="3220">
                  <c:v>8.43E-2</c:v>
                </c:pt>
                <c:pt idx="3221">
                  <c:v>8.43E-2</c:v>
                </c:pt>
                <c:pt idx="3222">
                  <c:v>-0.105</c:v>
                </c:pt>
                <c:pt idx="3223">
                  <c:v>9.5899999999999999E-2</c:v>
                </c:pt>
                <c:pt idx="3224">
                  <c:v>9.5899999999999999E-2</c:v>
                </c:pt>
                <c:pt idx="3225">
                  <c:v>-0.124</c:v>
                </c:pt>
                <c:pt idx="3226">
                  <c:v>-0.124</c:v>
                </c:pt>
                <c:pt idx="3227">
                  <c:v>1.0699999999999999E-2</c:v>
                </c:pt>
                <c:pt idx="3228">
                  <c:v>1.0699999999999999E-2</c:v>
                </c:pt>
                <c:pt idx="3229">
                  <c:v>1.0699999999999999E-2</c:v>
                </c:pt>
                <c:pt idx="3230">
                  <c:v>1.0699999999999999E-2</c:v>
                </c:pt>
                <c:pt idx="3231">
                  <c:v>1.0699999999999999E-2</c:v>
                </c:pt>
                <c:pt idx="3232">
                  <c:v>1.0699999999999999E-2</c:v>
                </c:pt>
                <c:pt idx="3233">
                  <c:v>1.52E-2</c:v>
                </c:pt>
                <c:pt idx="3234">
                  <c:v>1.52E-2</c:v>
                </c:pt>
                <c:pt idx="3235">
                  <c:v>1.52E-2</c:v>
                </c:pt>
                <c:pt idx="3236">
                  <c:v>1.52E-2</c:v>
                </c:pt>
                <c:pt idx="3237">
                  <c:v>-4.1500000000000002E-2</c:v>
                </c:pt>
                <c:pt idx="3238">
                  <c:v>-4.1500000000000002E-2</c:v>
                </c:pt>
                <c:pt idx="3239">
                  <c:v>-4.1500000000000002E-2</c:v>
                </c:pt>
                <c:pt idx="3240">
                  <c:v>2.4899999999999999E-2</c:v>
                </c:pt>
                <c:pt idx="3241">
                  <c:v>2.4899999999999999E-2</c:v>
                </c:pt>
                <c:pt idx="3242">
                  <c:v>-3.3599999999999998E-2</c:v>
                </c:pt>
                <c:pt idx="3243">
                  <c:v>-3.3599999999999998E-2</c:v>
                </c:pt>
                <c:pt idx="3244">
                  <c:v>3.5099999999999999E-2</c:v>
                </c:pt>
                <c:pt idx="3245">
                  <c:v>2.06E-2</c:v>
                </c:pt>
                <c:pt idx="3246">
                  <c:v>-4.1000000000000002E-2</c:v>
                </c:pt>
                <c:pt idx="3247">
                  <c:v>-1.9E-2</c:v>
                </c:pt>
                <c:pt idx="3248">
                  <c:v>-1.9E-2</c:v>
                </c:pt>
                <c:pt idx="3249">
                  <c:v>-1.9E-2</c:v>
                </c:pt>
                <c:pt idx="3250">
                  <c:v>-7.2899999999999996E-3</c:v>
                </c:pt>
                <c:pt idx="3251">
                  <c:v>-7.2899999999999996E-3</c:v>
                </c:pt>
                <c:pt idx="3252">
                  <c:v>-7.2899999999999996E-3</c:v>
                </c:pt>
                <c:pt idx="3253">
                  <c:v>-7.2899999999999996E-3</c:v>
                </c:pt>
                <c:pt idx="3254">
                  <c:v>-2.1100000000000001E-2</c:v>
                </c:pt>
                <c:pt idx="3255">
                  <c:v>-2.1100000000000001E-2</c:v>
                </c:pt>
                <c:pt idx="3256">
                  <c:v>-2.1100000000000001E-2</c:v>
                </c:pt>
                <c:pt idx="3257">
                  <c:v>-2.75E-2</c:v>
                </c:pt>
                <c:pt idx="3258">
                  <c:v>4.2599999999999999E-2</c:v>
                </c:pt>
                <c:pt idx="3259">
                  <c:v>-8.3400000000000002E-2</c:v>
                </c:pt>
                <c:pt idx="3260">
                  <c:v>-8.3400000000000002E-2</c:v>
                </c:pt>
                <c:pt idx="3261">
                  <c:v>-8.3400000000000002E-2</c:v>
                </c:pt>
                <c:pt idx="3262">
                  <c:v>5.5E-2</c:v>
                </c:pt>
                <c:pt idx="3263">
                  <c:v>5.5E-2</c:v>
                </c:pt>
                <c:pt idx="3264">
                  <c:v>5.5E-2</c:v>
                </c:pt>
                <c:pt idx="3265">
                  <c:v>5.5E-2</c:v>
                </c:pt>
                <c:pt idx="3266">
                  <c:v>9.2200000000000004E-2</c:v>
                </c:pt>
                <c:pt idx="3267">
                  <c:v>4.2599999999999999E-3</c:v>
                </c:pt>
                <c:pt idx="3268">
                  <c:v>-2.3400000000000001E-2</c:v>
                </c:pt>
                <c:pt idx="3269">
                  <c:v>-2.3400000000000001E-2</c:v>
                </c:pt>
                <c:pt idx="3270">
                  <c:v>-2.3400000000000001E-2</c:v>
                </c:pt>
                <c:pt idx="3271">
                  <c:v>-2.3400000000000001E-2</c:v>
                </c:pt>
                <c:pt idx="3272">
                  <c:v>-2.3400000000000001E-2</c:v>
                </c:pt>
                <c:pt idx="3273">
                  <c:v>-2.3400000000000001E-2</c:v>
                </c:pt>
                <c:pt idx="3274">
                  <c:v>1.73E-3</c:v>
                </c:pt>
                <c:pt idx="3275">
                  <c:v>1.73E-3</c:v>
                </c:pt>
                <c:pt idx="3276">
                  <c:v>1.73E-3</c:v>
                </c:pt>
                <c:pt idx="3277">
                  <c:v>5.9199999999999997E-4</c:v>
                </c:pt>
                <c:pt idx="3278">
                  <c:v>5.9199999999999997E-4</c:v>
                </c:pt>
                <c:pt idx="3279">
                  <c:v>5.9199999999999997E-4</c:v>
                </c:pt>
                <c:pt idx="3280">
                  <c:v>5.9199999999999997E-4</c:v>
                </c:pt>
                <c:pt idx="3281">
                  <c:v>5.9199999999999997E-4</c:v>
                </c:pt>
                <c:pt idx="3282">
                  <c:v>5.9199999999999997E-4</c:v>
                </c:pt>
                <c:pt idx="3283">
                  <c:v>5.9199999999999997E-4</c:v>
                </c:pt>
                <c:pt idx="3284">
                  <c:v>5.9199999999999997E-4</c:v>
                </c:pt>
                <c:pt idx="3285">
                  <c:v>2.35E-2</c:v>
                </c:pt>
                <c:pt idx="3286">
                  <c:v>2.35E-2</c:v>
                </c:pt>
                <c:pt idx="3287">
                  <c:v>2.35E-2</c:v>
                </c:pt>
                <c:pt idx="3288">
                  <c:v>2.35E-2</c:v>
                </c:pt>
                <c:pt idx="3289">
                  <c:v>-1.8800000000000001E-2</c:v>
                </c:pt>
                <c:pt idx="3290">
                  <c:v>-1.8800000000000001E-2</c:v>
                </c:pt>
                <c:pt idx="3291">
                  <c:v>-4.1200000000000004E-3</c:v>
                </c:pt>
                <c:pt idx="3292">
                  <c:v>-4.0899999999999999E-2</c:v>
                </c:pt>
                <c:pt idx="3293">
                  <c:v>-0.13600000000000001</c:v>
                </c:pt>
                <c:pt idx="3294">
                  <c:v>9.3399999999999997E-2</c:v>
                </c:pt>
                <c:pt idx="3295">
                  <c:v>9.3399999999999997E-2</c:v>
                </c:pt>
                <c:pt idx="3296">
                  <c:v>-5.5800000000000002E-2</c:v>
                </c:pt>
                <c:pt idx="3297">
                  <c:v>-5.5800000000000002E-2</c:v>
                </c:pt>
                <c:pt idx="3298">
                  <c:v>-5.5800000000000002E-2</c:v>
                </c:pt>
                <c:pt idx="3299">
                  <c:v>3.1399999999999997E-2</c:v>
                </c:pt>
                <c:pt idx="3300">
                  <c:v>-9.8600000000000007E-3</c:v>
                </c:pt>
                <c:pt idx="3301">
                  <c:v>-9.8600000000000007E-3</c:v>
                </c:pt>
                <c:pt idx="3302">
                  <c:v>-9.8600000000000007E-3</c:v>
                </c:pt>
                <c:pt idx="3303">
                  <c:v>-9.8600000000000007E-3</c:v>
                </c:pt>
                <c:pt idx="3304">
                  <c:v>-9.8600000000000007E-3</c:v>
                </c:pt>
                <c:pt idx="3305">
                  <c:v>-2.86E-2</c:v>
                </c:pt>
                <c:pt idx="3306">
                  <c:v>-2.86E-2</c:v>
                </c:pt>
                <c:pt idx="3307">
                  <c:v>3.32E-2</c:v>
                </c:pt>
                <c:pt idx="3308">
                  <c:v>3.32E-2</c:v>
                </c:pt>
                <c:pt idx="3309">
                  <c:v>3.32E-2</c:v>
                </c:pt>
                <c:pt idx="3310">
                  <c:v>3.32E-2</c:v>
                </c:pt>
                <c:pt idx="3311">
                  <c:v>-2.6800000000000001E-2</c:v>
                </c:pt>
                <c:pt idx="3312">
                  <c:v>-2.6800000000000001E-2</c:v>
                </c:pt>
                <c:pt idx="3313">
                  <c:v>-4.9000000000000002E-2</c:v>
                </c:pt>
                <c:pt idx="3314">
                  <c:v>-4.9000000000000002E-2</c:v>
                </c:pt>
                <c:pt idx="3315">
                  <c:v>-4.9000000000000002E-2</c:v>
                </c:pt>
                <c:pt idx="3316">
                  <c:v>-4.9000000000000002E-2</c:v>
                </c:pt>
                <c:pt idx="3317">
                  <c:v>-4.9000000000000002E-2</c:v>
                </c:pt>
                <c:pt idx="3318">
                  <c:v>-4.9000000000000002E-2</c:v>
                </c:pt>
                <c:pt idx="3319">
                  <c:v>-4.9000000000000002E-2</c:v>
                </c:pt>
                <c:pt idx="3320">
                  <c:v>-4.9000000000000002E-2</c:v>
                </c:pt>
                <c:pt idx="3321">
                  <c:v>-4.9000000000000002E-2</c:v>
                </c:pt>
                <c:pt idx="3322">
                  <c:v>-9.4299999999999991E-3</c:v>
                </c:pt>
                <c:pt idx="3323">
                  <c:v>-4.36E-2</c:v>
                </c:pt>
                <c:pt idx="3324">
                  <c:v>-4.36E-2</c:v>
                </c:pt>
                <c:pt idx="3325">
                  <c:v>-3.0200000000000001E-2</c:v>
                </c:pt>
                <c:pt idx="3326">
                  <c:v>-4.3900000000000002E-2</c:v>
                </c:pt>
                <c:pt idx="3327">
                  <c:v>-4.3900000000000002E-2</c:v>
                </c:pt>
                <c:pt idx="3328">
                  <c:v>-1.67E-2</c:v>
                </c:pt>
                <c:pt idx="3329">
                  <c:v>-1.67E-2</c:v>
                </c:pt>
                <c:pt idx="3330">
                  <c:v>-6.8500000000000005E-2</c:v>
                </c:pt>
                <c:pt idx="3331">
                  <c:v>-6.8500000000000005E-2</c:v>
                </c:pt>
                <c:pt idx="3332">
                  <c:v>-6.8500000000000005E-2</c:v>
                </c:pt>
                <c:pt idx="3333">
                  <c:v>-3.3000000000000002E-2</c:v>
                </c:pt>
                <c:pt idx="3334">
                  <c:v>-3.3000000000000002E-2</c:v>
                </c:pt>
                <c:pt idx="3335">
                  <c:v>-3.3000000000000002E-2</c:v>
                </c:pt>
                <c:pt idx="3336">
                  <c:v>1.2999999999999999E-2</c:v>
                </c:pt>
                <c:pt idx="3337">
                  <c:v>-6.6600000000000001E-3</c:v>
                </c:pt>
                <c:pt idx="3338">
                  <c:v>-6.6600000000000001E-3</c:v>
                </c:pt>
                <c:pt idx="3339">
                  <c:v>-6.6600000000000001E-3</c:v>
                </c:pt>
                <c:pt idx="3340">
                  <c:v>-6.6600000000000001E-3</c:v>
                </c:pt>
                <c:pt idx="3341">
                  <c:v>-6.6600000000000001E-3</c:v>
                </c:pt>
                <c:pt idx="3342">
                  <c:v>-3.1699999999999999E-2</c:v>
                </c:pt>
                <c:pt idx="3343">
                  <c:v>2.46E-2</c:v>
                </c:pt>
                <c:pt idx="3344">
                  <c:v>6.0999999999999999E-2</c:v>
                </c:pt>
                <c:pt idx="3345">
                  <c:v>6.0999999999999999E-2</c:v>
                </c:pt>
                <c:pt idx="3346">
                  <c:v>6.0999999999999999E-2</c:v>
                </c:pt>
                <c:pt idx="3347">
                  <c:v>6.0999999999999999E-2</c:v>
                </c:pt>
                <c:pt idx="3348">
                  <c:v>6.0999999999999999E-2</c:v>
                </c:pt>
                <c:pt idx="3349">
                  <c:v>6.0999999999999999E-2</c:v>
                </c:pt>
                <c:pt idx="3350">
                  <c:v>6.0999999999999999E-2</c:v>
                </c:pt>
                <c:pt idx="3351">
                  <c:v>-7.1400000000000005E-2</c:v>
                </c:pt>
                <c:pt idx="3352">
                  <c:v>-7.1400000000000005E-2</c:v>
                </c:pt>
                <c:pt idx="3353">
                  <c:v>-7.1400000000000005E-2</c:v>
                </c:pt>
                <c:pt idx="3354">
                  <c:v>-7.1400000000000005E-2</c:v>
                </c:pt>
                <c:pt idx="3355">
                  <c:v>7.28E-3</c:v>
                </c:pt>
                <c:pt idx="3356">
                  <c:v>7.28E-3</c:v>
                </c:pt>
                <c:pt idx="3357">
                  <c:v>7.28E-3</c:v>
                </c:pt>
                <c:pt idx="3358">
                  <c:v>7.28E-3</c:v>
                </c:pt>
                <c:pt idx="3359">
                  <c:v>-2.3800000000000002E-2</c:v>
                </c:pt>
                <c:pt idx="3360">
                  <c:v>-2.0699999999999999E-4</c:v>
                </c:pt>
                <c:pt idx="3361">
                  <c:v>-2.0699999999999999E-4</c:v>
                </c:pt>
                <c:pt idx="3362">
                  <c:v>-2.0699999999999999E-4</c:v>
                </c:pt>
                <c:pt idx="3363">
                  <c:v>-2.0699999999999999E-4</c:v>
                </c:pt>
                <c:pt idx="3364">
                  <c:v>-2.0699999999999999E-4</c:v>
                </c:pt>
                <c:pt idx="3365">
                  <c:v>-2.0699999999999999E-4</c:v>
                </c:pt>
                <c:pt idx="3366">
                  <c:v>-2.0699999999999999E-4</c:v>
                </c:pt>
                <c:pt idx="3367">
                  <c:v>-9.2900000000000003E-4</c:v>
                </c:pt>
                <c:pt idx="3368">
                  <c:v>-9.2900000000000003E-4</c:v>
                </c:pt>
                <c:pt idx="3369">
                  <c:v>-9.2900000000000003E-4</c:v>
                </c:pt>
                <c:pt idx="3370">
                  <c:v>-9.2900000000000003E-4</c:v>
                </c:pt>
                <c:pt idx="3371">
                  <c:v>-9.2900000000000003E-4</c:v>
                </c:pt>
                <c:pt idx="3372">
                  <c:v>-9.2900000000000003E-4</c:v>
                </c:pt>
                <c:pt idx="3373">
                  <c:v>2.65E-3</c:v>
                </c:pt>
                <c:pt idx="3374">
                  <c:v>2.65E-3</c:v>
                </c:pt>
                <c:pt idx="3375">
                  <c:v>2.65E-3</c:v>
                </c:pt>
                <c:pt idx="3376">
                  <c:v>2.65E-3</c:v>
                </c:pt>
                <c:pt idx="3377">
                  <c:v>2.65E-3</c:v>
                </c:pt>
                <c:pt idx="3378">
                  <c:v>2.65E-3</c:v>
                </c:pt>
                <c:pt idx="3379">
                  <c:v>2.65E-3</c:v>
                </c:pt>
                <c:pt idx="3380">
                  <c:v>2.65E-3</c:v>
                </c:pt>
                <c:pt idx="3381">
                  <c:v>2.65E-3</c:v>
                </c:pt>
                <c:pt idx="3382">
                  <c:v>2.65E-3</c:v>
                </c:pt>
                <c:pt idx="3383">
                  <c:v>2.65E-3</c:v>
                </c:pt>
                <c:pt idx="3384">
                  <c:v>3.7499999999999999E-2</c:v>
                </c:pt>
                <c:pt idx="3385">
                  <c:v>2E-3</c:v>
                </c:pt>
                <c:pt idx="3386">
                  <c:v>2E-3</c:v>
                </c:pt>
                <c:pt idx="3387">
                  <c:v>2E-3</c:v>
                </c:pt>
                <c:pt idx="3388">
                  <c:v>2E-3</c:v>
                </c:pt>
                <c:pt idx="3389">
                  <c:v>2E-3</c:v>
                </c:pt>
                <c:pt idx="3390">
                  <c:v>2E-3</c:v>
                </c:pt>
                <c:pt idx="3391">
                  <c:v>2E-3</c:v>
                </c:pt>
                <c:pt idx="3392">
                  <c:v>-1.1299999999999999E-2</c:v>
                </c:pt>
                <c:pt idx="3393">
                  <c:v>1.0200000000000001E-2</c:v>
                </c:pt>
                <c:pt idx="3394">
                  <c:v>1.0200000000000001E-2</c:v>
                </c:pt>
                <c:pt idx="3395">
                  <c:v>1.0200000000000001E-2</c:v>
                </c:pt>
                <c:pt idx="3396">
                  <c:v>-2.29E-2</c:v>
                </c:pt>
                <c:pt idx="3397">
                  <c:v>-2.29E-2</c:v>
                </c:pt>
                <c:pt idx="3398">
                  <c:v>-4.8500000000000001E-2</c:v>
                </c:pt>
                <c:pt idx="3399">
                  <c:v>-4.8500000000000001E-2</c:v>
                </c:pt>
                <c:pt idx="3400">
                  <c:v>9.01E-2</c:v>
                </c:pt>
                <c:pt idx="3401">
                  <c:v>9.01E-2</c:v>
                </c:pt>
                <c:pt idx="3402">
                  <c:v>-2.7300000000000001E-2</c:v>
                </c:pt>
                <c:pt idx="3403">
                  <c:v>-2.7300000000000001E-2</c:v>
                </c:pt>
                <c:pt idx="3404">
                  <c:v>-2.7300000000000001E-2</c:v>
                </c:pt>
                <c:pt idx="3405">
                  <c:v>-6.3899999999999998E-2</c:v>
                </c:pt>
                <c:pt idx="3406">
                  <c:v>9.5000000000000001E-2</c:v>
                </c:pt>
                <c:pt idx="3407">
                  <c:v>-2.8899999999999999E-2</c:v>
                </c:pt>
                <c:pt idx="3408">
                  <c:v>-2.8899999999999999E-2</c:v>
                </c:pt>
                <c:pt idx="3409">
                  <c:v>-1.5299999999999999E-2</c:v>
                </c:pt>
                <c:pt idx="3410">
                  <c:v>7.7899999999999997E-2</c:v>
                </c:pt>
                <c:pt idx="3411">
                  <c:v>7.7899999999999997E-2</c:v>
                </c:pt>
                <c:pt idx="3412">
                  <c:v>7.7899999999999997E-2</c:v>
                </c:pt>
                <c:pt idx="3413">
                  <c:v>7.7899999999999997E-2</c:v>
                </c:pt>
                <c:pt idx="3414">
                  <c:v>7.7899999999999997E-2</c:v>
                </c:pt>
                <c:pt idx="3415">
                  <c:v>6.2199999999999998E-2</c:v>
                </c:pt>
                <c:pt idx="3416">
                  <c:v>6.2199999999999998E-2</c:v>
                </c:pt>
                <c:pt idx="3417">
                  <c:v>6.2199999999999998E-2</c:v>
                </c:pt>
                <c:pt idx="3418">
                  <c:v>6.2199999999999998E-2</c:v>
                </c:pt>
                <c:pt idx="3419">
                  <c:v>6.2199999999999998E-2</c:v>
                </c:pt>
                <c:pt idx="3420">
                  <c:v>6.2199999999999998E-2</c:v>
                </c:pt>
                <c:pt idx="3421">
                  <c:v>6.2199999999999998E-2</c:v>
                </c:pt>
                <c:pt idx="3422">
                  <c:v>-6.54E-2</c:v>
                </c:pt>
                <c:pt idx="3423">
                  <c:v>-1.6E-2</c:v>
                </c:pt>
                <c:pt idx="3424">
                  <c:v>-4.8399999999999999E-2</c:v>
                </c:pt>
                <c:pt idx="3425">
                  <c:v>-4.8399999999999999E-2</c:v>
                </c:pt>
                <c:pt idx="3426">
                  <c:v>-4.8399999999999999E-2</c:v>
                </c:pt>
                <c:pt idx="3427">
                  <c:v>-4.8399999999999999E-2</c:v>
                </c:pt>
                <c:pt idx="3428">
                  <c:v>-4.8399999999999999E-2</c:v>
                </c:pt>
                <c:pt idx="3429">
                  <c:v>-2.4E-2</c:v>
                </c:pt>
                <c:pt idx="3430">
                  <c:v>-2.4E-2</c:v>
                </c:pt>
                <c:pt idx="3431">
                  <c:v>-2.4E-2</c:v>
                </c:pt>
                <c:pt idx="3432">
                  <c:v>-2.4E-2</c:v>
                </c:pt>
                <c:pt idx="3433">
                  <c:v>3.7400000000000003E-2</c:v>
                </c:pt>
                <c:pt idx="3434">
                  <c:v>3.7400000000000003E-2</c:v>
                </c:pt>
                <c:pt idx="3435">
                  <c:v>3.7400000000000003E-2</c:v>
                </c:pt>
                <c:pt idx="3436">
                  <c:v>-8.9999999999999993E-3</c:v>
                </c:pt>
                <c:pt idx="3437">
                  <c:v>5.8900000000000001E-2</c:v>
                </c:pt>
                <c:pt idx="3438">
                  <c:v>5.8900000000000001E-2</c:v>
                </c:pt>
                <c:pt idx="3439">
                  <c:v>-5.5599999999999997E-2</c:v>
                </c:pt>
                <c:pt idx="3440">
                  <c:v>-5.5599999999999997E-2</c:v>
                </c:pt>
                <c:pt idx="3441">
                  <c:v>-9.9299999999999996E-4</c:v>
                </c:pt>
                <c:pt idx="3442">
                  <c:v>-9.9299999999999996E-4</c:v>
                </c:pt>
                <c:pt idx="3443">
                  <c:v>4.5799999999999999E-3</c:v>
                </c:pt>
                <c:pt idx="3444">
                  <c:v>4.5799999999999999E-3</c:v>
                </c:pt>
                <c:pt idx="3445">
                  <c:v>4.5799999999999999E-3</c:v>
                </c:pt>
                <c:pt idx="3446">
                  <c:v>4.5799999999999999E-3</c:v>
                </c:pt>
                <c:pt idx="3447">
                  <c:v>4.5799999999999999E-3</c:v>
                </c:pt>
                <c:pt idx="3448">
                  <c:v>4.5799999999999999E-3</c:v>
                </c:pt>
                <c:pt idx="3449">
                  <c:v>4.5799999999999999E-3</c:v>
                </c:pt>
                <c:pt idx="3450">
                  <c:v>4.5799999999999999E-3</c:v>
                </c:pt>
                <c:pt idx="3451">
                  <c:v>4.5799999999999999E-3</c:v>
                </c:pt>
                <c:pt idx="3452">
                  <c:v>4.5799999999999999E-3</c:v>
                </c:pt>
                <c:pt idx="3453">
                  <c:v>4.5799999999999999E-3</c:v>
                </c:pt>
                <c:pt idx="3454">
                  <c:v>4.5799999999999999E-3</c:v>
                </c:pt>
                <c:pt idx="3455">
                  <c:v>-1.2200000000000001E-2</c:v>
                </c:pt>
                <c:pt idx="3456">
                  <c:v>-1.2200000000000001E-2</c:v>
                </c:pt>
                <c:pt idx="3457">
                  <c:v>-1.2200000000000001E-2</c:v>
                </c:pt>
                <c:pt idx="3458">
                  <c:v>-2.75E-2</c:v>
                </c:pt>
                <c:pt idx="3459">
                  <c:v>-2.5799999999999998E-3</c:v>
                </c:pt>
                <c:pt idx="3460">
                  <c:v>-9.6699999999999998E-3</c:v>
                </c:pt>
                <c:pt idx="3461">
                  <c:v>-2.7100000000000002E-3</c:v>
                </c:pt>
                <c:pt idx="3462">
                  <c:v>-2.2200000000000001E-2</c:v>
                </c:pt>
                <c:pt idx="3463">
                  <c:v>-2.3400000000000001E-2</c:v>
                </c:pt>
                <c:pt idx="3464">
                  <c:v>-2.3400000000000001E-2</c:v>
                </c:pt>
                <c:pt idx="3465">
                  <c:v>1.32E-2</c:v>
                </c:pt>
                <c:pt idx="3466">
                  <c:v>1.32E-2</c:v>
                </c:pt>
                <c:pt idx="3467">
                  <c:v>3.3700000000000001E-2</c:v>
                </c:pt>
                <c:pt idx="3468">
                  <c:v>-5.8400000000000001E-2</c:v>
                </c:pt>
                <c:pt idx="3469">
                  <c:v>-5.8400000000000001E-2</c:v>
                </c:pt>
                <c:pt idx="3470">
                  <c:v>-5.8400000000000001E-2</c:v>
                </c:pt>
                <c:pt idx="3471">
                  <c:v>-5.8400000000000001E-2</c:v>
                </c:pt>
                <c:pt idx="3472">
                  <c:v>-5.8400000000000001E-2</c:v>
                </c:pt>
                <c:pt idx="3473">
                  <c:v>-5.8400000000000001E-2</c:v>
                </c:pt>
                <c:pt idx="3474">
                  <c:v>-5.8400000000000001E-2</c:v>
                </c:pt>
                <c:pt idx="3475">
                  <c:v>-5.8400000000000001E-2</c:v>
                </c:pt>
                <c:pt idx="3476">
                  <c:v>-5.8400000000000001E-2</c:v>
                </c:pt>
                <c:pt idx="3477">
                  <c:v>2.7300000000000001E-2</c:v>
                </c:pt>
                <c:pt idx="3478">
                  <c:v>2.7300000000000001E-2</c:v>
                </c:pt>
                <c:pt idx="3479">
                  <c:v>2.7300000000000001E-2</c:v>
                </c:pt>
                <c:pt idx="3480">
                  <c:v>-2.1000000000000001E-2</c:v>
                </c:pt>
                <c:pt idx="3481">
                  <c:v>2.6599999999999999E-2</c:v>
                </c:pt>
                <c:pt idx="3482">
                  <c:v>2.6599999999999999E-2</c:v>
                </c:pt>
                <c:pt idx="3483">
                  <c:v>2.6599999999999999E-2</c:v>
                </c:pt>
                <c:pt idx="3484">
                  <c:v>2.6599999999999999E-2</c:v>
                </c:pt>
                <c:pt idx="3485">
                  <c:v>2.6599999999999999E-2</c:v>
                </c:pt>
                <c:pt idx="3486">
                  <c:v>-5.6000000000000001E-2</c:v>
                </c:pt>
                <c:pt idx="3487">
                  <c:v>5.8500000000000002E-3</c:v>
                </c:pt>
                <c:pt idx="3488">
                  <c:v>-8.6499999999999997E-3</c:v>
                </c:pt>
                <c:pt idx="3489">
                  <c:v>-8.6499999999999997E-3</c:v>
                </c:pt>
                <c:pt idx="3490">
                  <c:v>-8.6499999999999997E-3</c:v>
                </c:pt>
                <c:pt idx="3491">
                  <c:v>-8.6499999999999997E-3</c:v>
                </c:pt>
                <c:pt idx="3492">
                  <c:v>-8.6499999999999997E-3</c:v>
                </c:pt>
                <c:pt idx="3493">
                  <c:v>-8.6499999999999997E-3</c:v>
                </c:pt>
                <c:pt idx="3494">
                  <c:v>-6.9500000000000006E-2</c:v>
                </c:pt>
                <c:pt idx="3495">
                  <c:v>-6.9500000000000006E-2</c:v>
                </c:pt>
                <c:pt idx="3496">
                  <c:v>-6.9500000000000006E-2</c:v>
                </c:pt>
                <c:pt idx="3497">
                  <c:v>-6.9500000000000006E-2</c:v>
                </c:pt>
                <c:pt idx="3498">
                  <c:v>-6.9500000000000006E-2</c:v>
                </c:pt>
                <c:pt idx="3499">
                  <c:v>-5.67E-2</c:v>
                </c:pt>
                <c:pt idx="3500">
                  <c:v>4.4200000000000003E-2</c:v>
                </c:pt>
                <c:pt idx="3501">
                  <c:v>4.4200000000000003E-2</c:v>
                </c:pt>
                <c:pt idx="3502">
                  <c:v>4.4200000000000003E-2</c:v>
                </c:pt>
                <c:pt idx="3503">
                  <c:v>4.4200000000000003E-2</c:v>
                </c:pt>
                <c:pt idx="3504">
                  <c:v>4.4200000000000003E-2</c:v>
                </c:pt>
                <c:pt idx="3505">
                  <c:v>-4.3700000000000003E-2</c:v>
                </c:pt>
                <c:pt idx="3506">
                  <c:v>-4.3700000000000003E-2</c:v>
                </c:pt>
                <c:pt idx="3507">
                  <c:v>-4.3700000000000003E-2</c:v>
                </c:pt>
                <c:pt idx="3508">
                  <c:v>-4.3700000000000003E-2</c:v>
                </c:pt>
                <c:pt idx="3509">
                  <c:v>-4.3700000000000003E-2</c:v>
                </c:pt>
                <c:pt idx="3510">
                  <c:v>-2.7099999999999999E-2</c:v>
                </c:pt>
                <c:pt idx="3511">
                  <c:v>-2.1700000000000001E-2</c:v>
                </c:pt>
                <c:pt idx="3512">
                  <c:v>-3.65E-3</c:v>
                </c:pt>
                <c:pt idx="3513">
                  <c:v>-3.65E-3</c:v>
                </c:pt>
                <c:pt idx="3514">
                  <c:v>-3.65E-3</c:v>
                </c:pt>
                <c:pt idx="3515">
                  <c:v>-3.65E-3</c:v>
                </c:pt>
                <c:pt idx="3516">
                  <c:v>-3.65E-3</c:v>
                </c:pt>
                <c:pt idx="3517">
                  <c:v>-1.11E-2</c:v>
                </c:pt>
                <c:pt idx="3518">
                  <c:v>-1.11E-2</c:v>
                </c:pt>
                <c:pt idx="3519">
                  <c:v>2.3900000000000001E-2</c:v>
                </c:pt>
                <c:pt idx="3520">
                  <c:v>2.3900000000000001E-2</c:v>
                </c:pt>
                <c:pt idx="3521">
                  <c:v>1.65E-4</c:v>
                </c:pt>
                <c:pt idx="3522">
                  <c:v>1.65E-4</c:v>
                </c:pt>
                <c:pt idx="3523">
                  <c:v>1.65E-4</c:v>
                </c:pt>
                <c:pt idx="3524">
                  <c:v>1.65E-4</c:v>
                </c:pt>
                <c:pt idx="3525">
                  <c:v>1.65E-4</c:v>
                </c:pt>
                <c:pt idx="3526">
                  <c:v>1.65E-4</c:v>
                </c:pt>
                <c:pt idx="3527">
                  <c:v>1.65E-4</c:v>
                </c:pt>
                <c:pt idx="3528">
                  <c:v>1.65E-4</c:v>
                </c:pt>
                <c:pt idx="3529">
                  <c:v>1.65E-4</c:v>
                </c:pt>
                <c:pt idx="3530">
                  <c:v>1.65E-4</c:v>
                </c:pt>
                <c:pt idx="3531">
                  <c:v>1.65E-4</c:v>
                </c:pt>
                <c:pt idx="3532">
                  <c:v>1.65E-4</c:v>
                </c:pt>
                <c:pt idx="3533">
                  <c:v>1.65E-4</c:v>
                </c:pt>
                <c:pt idx="3534">
                  <c:v>1.65E-4</c:v>
                </c:pt>
                <c:pt idx="3535">
                  <c:v>1.65E-4</c:v>
                </c:pt>
                <c:pt idx="3536">
                  <c:v>-3.3300000000000003E-2</c:v>
                </c:pt>
                <c:pt idx="3537">
                  <c:v>1.43E-2</c:v>
                </c:pt>
                <c:pt idx="3538">
                  <c:v>1.43E-2</c:v>
                </c:pt>
                <c:pt idx="3539">
                  <c:v>1.43E-2</c:v>
                </c:pt>
                <c:pt idx="3540">
                  <c:v>5.3600000000000002E-2</c:v>
                </c:pt>
                <c:pt idx="3541">
                  <c:v>-4.0899999999999999E-2</c:v>
                </c:pt>
                <c:pt idx="3542">
                  <c:v>-4.4299999999999999E-3</c:v>
                </c:pt>
                <c:pt idx="3543">
                  <c:v>-4.4299999999999999E-3</c:v>
                </c:pt>
                <c:pt idx="3544">
                  <c:v>2.0500000000000001E-2</c:v>
                </c:pt>
                <c:pt idx="3545">
                  <c:v>2.0500000000000001E-2</c:v>
                </c:pt>
                <c:pt idx="3546">
                  <c:v>2.0500000000000001E-2</c:v>
                </c:pt>
                <c:pt idx="3547">
                  <c:v>3.1899999999999998E-2</c:v>
                </c:pt>
                <c:pt idx="3548">
                  <c:v>1.46E-2</c:v>
                </c:pt>
                <c:pt idx="3549">
                  <c:v>1.46E-2</c:v>
                </c:pt>
                <c:pt idx="3550">
                  <c:v>1.46E-2</c:v>
                </c:pt>
                <c:pt idx="3551">
                  <c:v>1.46E-2</c:v>
                </c:pt>
                <c:pt idx="3552">
                  <c:v>1.46E-2</c:v>
                </c:pt>
                <c:pt idx="3553">
                  <c:v>1.46E-2</c:v>
                </c:pt>
                <c:pt idx="3554">
                  <c:v>1.46E-2</c:v>
                </c:pt>
                <c:pt idx="3555">
                  <c:v>1.46E-2</c:v>
                </c:pt>
                <c:pt idx="3556">
                  <c:v>4.9700000000000001E-2</c:v>
                </c:pt>
                <c:pt idx="3557">
                  <c:v>4.9700000000000001E-2</c:v>
                </c:pt>
                <c:pt idx="3558">
                  <c:v>-4.47E-3</c:v>
                </c:pt>
                <c:pt idx="3559">
                  <c:v>-4.47E-3</c:v>
                </c:pt>
                <c:pt idx="3560">
                  <c:v>-4.47E-3</c:v>
                </c:pt>
                <c:pt idx="3561">
                  <c:v>-4.47E-3</c:v>
                </c:pt>
                <c:pt idx="3562">
                  <c:v>2.7900000000000001E-2</c:v>
                </c:pt>
                <c:pt idx="3563">
                  <c:v>2.7900000000000001E-2</c:v>
                </c:pt>
                <c:pt idx="3564">
                  <c:v>2.7900000000000001E-2</c:v>
                </c:pt>
                <c:pt idx="3565">
                  <c:v>2.7900000000000001E-2</c:v>
                </c:pt>
                <c:pt idx="3566">
                  <c:v>2.7900000000000001E-2</c:v>
                </c:pt>
                <c:pt idx="3567">
                  <c:v>2.7900000000000001E-2</c:v>
                </c:pt>
                <c:pt idx="3568">
                  <c:v>5.2300000000000003E-3</c:v>
                </c:pt>
                <c:pt idx="3569">
                  <c:v>-3.3899999999999998E-3</c:v>
                </c:pt>
                <c:pt idx="3570">
                  <c:v>3.9199999999999999E-3</c:v>
                </c:pt>
                <c:pt idx="3571">
                  <c:v>3.9199999999999999E-3</c:v>
                </c:pt>
                <c:pt idx="3572">
                  <c:v>-7.7000000000000002E-3</c:v>
                </c:pt>
                <c:pt idx="3573">
                  <c:v>-7.7000000000000002E-3</c:v>
                </c:pt>
                <c:pt idx="3574">
                  <c:v>-7.7000000000000002E-3</c:v>
                </c:pt>
                <c:pt idx="3575">
                  <c:v>-3.7100000000000001E-2</c:v>
                </c:pt>
                <c:pt idx="3576">
                  <c:v>1.17E-2</c:v>
                </c:pt>
                <c:pt idx="3577">
                  <c:v>1.55E-2</c:v>
                </c:pt>
                <c:pt idx="3578">
                  <c:v>1.55E-2</c:v>
                </c:pt>
                <c:pt idx="3579">
                  <c:v>1.55E-2</c:v>
                </c:pt>
                <c:pt idx="3580">
                  <c:v>1.55E-2</c:v>
                </c:pt>
                <c:pt idx="3581">
                  <c:v>1.55E-2</c:v>
                </c:pt>
                <c:pt idx="3582">
                  <c:v>1.55E-2</c:v>
                </c:pt>
                <c:pt idx="3583">
                  <c:v>-2.18E-2</c:v>
                </c:pt>
                <c:pt idx="3584">
                  <c:v>-2.18E-2</c:v>
                </c:pt>
                <c:pt idx="3585">
                  <c:v>-2.18E-2</c:v>
                </c:pt>
                <c:pt idx="3586">
                  <c:v>-2.18E-2</c:v>
                </c:pt>
                <c:pt idx="3587">
                  <c:v>-2.18E-2</c:v>
                </c:pt>
                <c:pt idx="3588">
                  <c:v>-2.18E-2</c:v>
                </c:pt>
                <c:pt idx="3589">
                  <c:v>-3.5300000000000002E-3</c:v>
                </c:pt>
                <c:pt idx="3590">
                  <c:v>9.9900000000000003E-2</c:v>
                </c:pt>
                <c:pt idx="3591">
                  <c:v>9.9900000000000003E-2</c:v>
                </c:pt>
                <c:pt idx="3592">
                  <c:v>8.2199999999999995E-2</c:v>
                </c:pt>
                <c:pt idx="3593">
                  <c:v>1.2500000000000001E-2</c:v>
                </c:pt>
                <c:pt idx="3594">
                  <c:v>1.2500000000000001E-2</c:v>
                </c:pt>
                <c:pt idx="3595">
                  <c:v>1.2500000000000001E-2</c:v>
                </c:pt>
                <c:pt idx="3596">
                  <c:v>1.2500000000000001E-2</c:v>
                </c:pt>
                <c:pt idx="3597">
                  <c:v>-3.09E-2</c:v>
                </c:pt>
                <c:pt idx="3598">
                  <c:v>-3.09E-2</c:v>
                </c:pt>
                <c:pt idx="3599">
                  <c:v>-3.09E-2</c:v>
                </c:pt>
                <c:pt idx="3600">
                  <c:v>-3.09E-2</c:v>
                </c:pt>
                <c:pt idx="3601">
                  <c:v>-3.09E-2</c:v>
                </c:pt>
                <c:pt idx="3602">
                  <c:v>-3.09E-2</c:v>
                </c:pt>
                <c:pt idx="3603">
                  <c:v>-3.09E-2</c:v>
                </c:pt>
                <c:pt idx="3604">
                  <c:v>-9.1300000000000006E-2</c:v>
                </c:pt>
                <c:pt idx="3605">
                  <c:v>4.5600000000000002E-2</c:v>
                </c:pt>
                <c:pt idx="3606">
                  <c:v>4.2999999999999997E-2</c:v>
                </c:pt>
                <c:pt idx="3607">
                  <c:v>4.2999999999999997E-2</c:v>
                </c:pt>
                <c:pt idx="3608">
                  <c:v>-2.8899999999999999E-2</c:v>
                </c:pt>
                <c:pt idx="3609">
                  <c:v>2.3199999999999998E-2</c:v>
                </c:pt>
                <c:pt idx="3610">
                  <c:v>2.3199999999999998E-2</c:v>
                </c:pt>
                <c:pt idx="3611">
                  <c:v>-1.44E-2</c:v>
                </c:pt>
                <c:pt idx="3612">
                  <c:v>-5.4800000000000001E-2</c:v>
                </c:pt>
                <c:pt idx="3613">
                  <c:v>5.0599999999999999E-2</c:v>
                </c:pt>
                <c:pt idx="3614">
                  <c:v>5.0599999999999999E-2</c:v>
                </c:pt>
                <c:pt idx="3615">
                  <c:v>0.125</c:v>
                </c:pt>
                <c:pt idx="3616">
                  <c:v>0.125</c:v>
                </c:pt>
                <c:pt idx="3617">
                  <c:v>-0.106</c:v>
                </c:pt>
                <c:pt idx="3618">
                  <c:v>1.9099999999999999E-2</c:v>
                </c:pt>
                <c:pt idx="3619">
                  <c:v>1.9099999999999999E-2</c:v>
                </c:pt>
                <c:pt idx="3620">
                  <c:v>1.9099999999999999E-2</c:v>
                </c:pt>
                <c:pt idx="3621">
                  <c:v>1.9099999999999999E-2</c:v>
                </c:pt>
                <c:pt idx="3622">
                  <c:v>1.9099999999999999E-2</c:v>
                </c:pt>
                <c:pt idx="3623">
                  <c:v>1.9099999999999999E-2</c:v>
                </c:pt>
                <c:pt idx="3624">
                  <c:v>1.52E-2</c:v>
                </c:pt>
                <c:pt idx="3625">
                  <c:v>1.52E-2</c:v>
                </c:pt>
                <c:pt idx="3626">
                  <c:v>-5.0900000000000001E-2</c:v>
                </c:pt>
                <c:pt idx="3627">
                  <c:v>-1.37E-2</c:v>
                </c:pt>
                <c:pt idx="3628">
                  <c:v>-1.37E-2</c:v>
                </c:pt>
                <c:pt idx="3629">
                  <c:v>-1.37E-2</c:v>
                </c:pt>
                <c:pt idx="3630">
                  <c:v>-1.34E-2</c:v>
                </c:pt>
                <c:pt idx="3631">
                  <c:v>-1.34E-2</c:v>
                </c:pt>
                <c:pt idx="3632">
                  <c:v>-1.34E-2</c:v>
                </c:pt>
                <c:pt idx="3633">
                  <c:v>-1.34E-2</c:v>
                </c:pt>
                <c:pt idx="3634">
                  <c:v>3.6600000000000001E-3</c:v>
                </c:pt>
                <c:pt idx="3635">
                  <c:v>3.6600000000000001E-3</c:v>
                </c:pt>
                <c:pt idx="3636">
                  <c:v>3.6600000000000001E-3</c:v>
                </c:pt>
                <c:pt idx="3637">
                  <c:v>3.6600000000000001E-3</c:v>
                </c:pt>
                <c:pt idx="3638">
                  <c:v>3.6600000000000001E-3</c:v>
                </c:pt>
                <c:pt idx="3639">
                  <c:v>3.6600000000000001E-3</c:v>
                </c:pt>
                <c:pt idx="3640">
                  <c:v>-6.3899999999999998E-2</c:v>
                </c:pt>
                <c:pt idx="3641">
                  <c:v>-6.3899999999999998E-2</c:v>
                </c:pt>
                <c:pt idx="3642">
                  <c:v>-6.3899999999999998E-2</c:v>
                </c:pt>
                <c:pt idx="3643">
                  <c:v>-4.5999999999999999E-3</c:v>
                </c:pt>
                <c:pt idx="3644">
                  <c:v>-4.5999999999999999E-3</c:v>
                </c:pt>
                <c:pt idx="3645">
                  <c:v>-1.6000000000000001E-3</c:v>
                </c:pt>
                <c:pt idx="3646">
                  <c:v>9.1999999999999998E-2</c:v>
                </c:pt>
                <c:pt idx="3647">
                  <c:v>-7.1400000000000005E-2</c:v>
                </c:pt>
                <c:pt idx="3648">
                  <c:v>1.21E-2</c:v>
                </c:pt>
                <c:pt idx="3649">
                  <c:v>1.21E-2</c:v>
                </c:pt>
                <c:pt idx="3650">
                  <c:v>1.21E-2</c:v>
                </c:pt>
                <c:pt idx="3651">
                  <c:v>1.21E-2</c:v>
                </c:pt>
                <c:pt idx="3652">
                  <c:v>1.21E-2</c:v>
                </c:pt>
                <c:pt idx="3653">
                  <c:v>1.21E-2</c:v>
                </c:pt>
                <c:pt idx="3654">
                  <c:v>-1.49E-2</c:v>
                </c:pt>
                <c:pt idx="3655">
                  <c:v>-1.49E-2</c:v>
                </c:pt>
                <c:pt idx="3656">
                  <c:v>2.69E-2</c:v>
                </c:pt>
                <c:pt idx="3657">
                  <c:v>2.69E-2</c:v>
                </c:pt>
                <c:pt idx="3658">
                  <c:v>2.69E-2</c:v>
                </c:pt>
                <c:pt idx="3659">
                  <c:v>2.69E-2</c:v>
                </c:pt>
                <c:pt idx="3660">
                  <c:v>2.69E-2</c:v>
                </c:pt>
                <c:pt idx="3661">
                  <c:v>2.69E-2</c:v>
                </c:pt>
                <c:pt idx="3662">
                  <c:v>2.69E-2</c:v>
                </c:pt>
                <c:pt idx="3663">
                  <c:v>2.69E-2</c:v>
                </c:pt>
                <c:pt idx="3664">
                  <c:v>2.69E-2</c:v>
                </c:pt>
                <c:pt idx="3665">
                  <c:v>2.69E-2</c:v>
                </c:pt>
                <c:pt idx="3666">
                  <c:v>2.69E-2</c:v>
                </c:pt>
                <c:pt idx="3667">
                  <c:v>-3.6499999999999998E-2</c:v>
                </c:pt>
                <c:pt idx="3668">
                  <c:v>9.0300000000000005E-2</c:v>
                </c:pt>
                <c:pt idx="3669">
                  <c:v>-1.2999999999999999E-2</c:v>
                </c:pt>
                <c:pt idx="3670">
                  <c:v>-5.4100000000000002E-2</c:v>
                </c:pt>
                <c:pt idx="3671">
                  <c:v>-5.4100000000000002E-2</c:v>
                </c:pt>
                <c:pt idx="3672">
                  <c:v>-5.4100000000000002E-2</c:v>
                </c:pt>
                <c:pt idx="3673">
                  <c:v>3.7900000000000003E-2</c:v>
                </c:pt>
                <c:pt idx="3674">
                  <c:v>3.7900000000000003E-2</c:v>
                </c:pt>
                <c:pt idx="3675">
                  <c:v>3.7900000000000003E-2</c:v>
                </c:pt>
                <c:pt idx="3676">
                  <c:v>3.7900000000000003E-2</c:v>
                </c:pt>
                <c:pt idx="3677">
                  <c:v>3.7900000000000003E-2</c:v>
                </c:pt>
                <c:pt idx="3678">
                  <c:v>3.7900000000000003E-2</c:v>
                </c:pt>
                <c:pt idx="3679">
                  <c:v>3.7900000000000003E-2</c:v>
                </c:pt>
                <c:pt idx="3680">
                  <c:v>3.7900000000000003E-2</c:v>
                </c:pt>
                <c:pt idx="3681">
                  <c:v>3.7900000000000003E-2</c:v>
                </c:pt>
                <c:pt idx="3682">
                  <c:v>3.8100000000000002E-2</c:v>
                </c:pt>
                <c:pt idx="3683">
                  <c:v>3.8100000000000002E-2</c:v>
                </c:pt>
                <c:pt idx="3684">
                  <c:v>3.8100000000000002E-2</c:v>
                </c:pt>
                <c:pt idx="3685">
                  <c:v>3.8100000000000002E-2</c:v>
                </c:pt>
                <c:pt idx="3686">
                  <c:v>3.8100000000000002E-2</c:v>
                </c:pt>
                <c:pt idx="3687">
                  <c:v>3.8100000000000002E-2</c:v>
                </c:pt>
                <c:pt idx="3688">
                  <c:v>-5.16E-2</c:v>
                </c:pt>
                <c:pt idx="3689">
                  <c:v>-5.16E-2</c:v>
                </c:pt>
                <c:pt idx="3690">
                  <c:v>-5.16E-2</c:v>
                </c:pt>
                <c:pt idx="3691">
                  <c:v>-5.16E-2</c:v>
                </c:pt>
                <c:pt idx="3692">
                  <c:v>-4.19E-2</c:v>
                </c:pt>
                <c:pt idx="3693">
                  <c:v>-4.19E-2</c:v>
                </c:pt>
                <c:pt idx="3694">
                  <c:v>3.78E-2</c:v>
                </c:pt>
                <c:pt idx="3695">
                  <c:v>3.78E-2</c:v>
                </c:pt>
                <c:pt idx="3696">
                  <c:v>-5.2900000000000003E-2</c:v>
                </c:pt>
                <c:pt idx="3697">
                  <c:v>-5.2900000000000003E-2</c:v>
                </c:pt>
                <c:pt idx="3698">
                  <c:v>-5.2900000000000003E-2</c:v>
                </c:pt>
                <c:pt idx="3699">
                  <c:v>2.6599999999999999E-2</c:v>
                </c:pt>
                <c:pt idx="3700">
                  <c:v>2.6599999999999999E-2</c:v>
                </c:pt>
                <c:pt idx="3701">
                  <c:v>2.6599999999999999E-2</c:v>
                </c:pt>
                <c:pt idx="3702">
                  <c:v>2.6599999999999999E-2</c:v>
                </c:pt>
                <c:pt idx="3703">
                  <c:v>2.6599999999999999E-2</c:v>
                </c:pt>
                <c:pt idx="3704">
                  <c:v>7.22E-2</c:v>
                </c:pt>
                <c:pt idx="3705">
                  <c:v>7.22E-2</c:v>
                </c:pt>
                <c:pt idx="3706">
                  <c:v>7.22E-2</c:v>
                </c:pt>
                <c:pt idx="3707">
                  <c:v>7.22E-2</c:v>
                </c:pt>
                <c:pt idx="3708">
                  <c:v>-9.4299999999999995E-2</c:v>
                </c:pt>
                <c:pt idx="3709">
                  <c:v>-9.4299999999999995E-2</c:v>
                </c:pt>
                <c:pt idx="3710">
                  <c:v>-9.4299999999999995E-2</c:v>
                </c:pt>
                <c:pt idx="3711">
                  <c:v>-9.4299999999999995E-2</c:v>
                </c:pt>
                <c:pt idx="3712">
                  <c:v>-9.4299999999999995E-2</c:v>
                </c:pt>
                <c:pt idx="3713">
                  <c:v>-8.6E-3</c:v>
                </c:pt>
                <c:pt idx="3714">
                  <c:v>-8.6E-3</c:v>
                </c:pt>
                <c:pt idx="3715">
                  <c:v>-8.6E-3</c:v>
                </c:pt>
                <c:pt idx="3716">
                  <c:v>-8.6E-3</c:v>
                </c:pt>
                <c:pt idx="3717">
                  <c:v>4.1000000000000002E-2</c:v>
                </c:pt>
                <c:pt idx="3718">
                  <c:v>4.1000000000000002E-2</c:v>
                </c:pt>
                <c:pt idx="3719">
                  <c:v>4.1000000000000002E-2</c:v>
                </c:pt>
                <c:pt idx="3720">
                  <c:v>4.1000000000000002E-2</c:v>
                </c:pt>
                <c:pt idx="3721">
                  <c:v>4.1000000000000002E-2</c:v>
                </c:pt>
                <c:pt idx="3722">
                  <c:v>4.1000000000000002E-2</c:v>
                </c:pt>
                <c:pt idx="3723">
                  <c:v>4.1000000000000002E-2</c:v>
                </c:pt>
                <c:pt idx="3724">
                  <c:v>4.1000000000000002E-2</c:v>
                </c:pt>
                <c:pt idx="3725">
                  <c:v>4.1000000000000002E-2</c:v>
                </c:pt>
                <c:pt idx="3726">
                  <c:v>4.1000000000000002E-2</c:v>
                </c:pt>
                <c:pt idx="3727">
                  <c:v>4.07E-2</c:v>
                </c:pt>
                <c:pt idx="3728">
                  <c:v>-2.9499999999999998E-2</c:v>
                </c:pt>
                <c:pt idx="3729">
                  <c:v>-2.9499999999999998E-2</c:v>
                </c:pt>
                <c:pt idx="3730">
                  <c:v>-2.3800000000000002E-2</c:v>
                </c:pt>
                <c:pt idx="3731">
                  <c:v>-8.6499999999999997E-3</c:v>
                </c:pt>
                <c:pt idx="3732">
                  <c:v>4.2599999999999999E-2</c:v>
                </c:pt>
                <c:pt idx="3733">
                  <c:v>4.2599999999999999E-2</c:v>
                </c:pt>
                <c:pt idx="3734">
                  <c:v>4.5600000000000002E-2</c:v>
                </c:pt>
                <c:pt idx="3735">
                  <c:v>4.5600000000000002E-2</c:v>
                </c:pt>
                <c:pt idx="3736">
                  <c:v>4.5600000000000002E-2</c:v>
                </c:pt>
                <c:pt idx="3737">
                  <c:v>4.5600000000000002E-2</c:v>
                </c:pt>
                <c:pt idx="3738">
                  <c:v>3.0300000000000001E-3</c:v>
                </c:pt>
                <c:pt idx="3739">
                  <c:v>3.0300000000000001E-3</c:v>
                </c:pt>
                <c:pt idx="3740">
                  <c:v>3.0300000000000001E-3</c:v>
                </c:pt>
                <c:pt idx="3741">
                  <c:v>3.0300000000000001E-3</c:v>
                </c:pt>
                <c:pt idx="3742">
                  <c:v>4.9699999999999996E-3</c:v>
                </c:pt>
                <c:pt idx="3743">
                  <c:v>4.9699999999999996E-3</c:v>
                </c:pt>
                <c:pt idx="3744">
                  <c:v>4.9699999999999996E-3</c:v>
                </c:pt>
                <c:pt idx="3745">
                  <c:v>4.9699999999999996E-3</c:v>
                </c:pt>
                <c:pt idx="3746">
                  <c:v>4.9699999999999996E-3</c:v>
                </c:pt>
                <c:pt idx="3747">
                  <c:v>4.9699999999999996E-3</c:v>
                </c:pt>
                <c:pt idx="3748">
                  <c:v>-8.7400000000000005E-2</c:v>
                </c:pt>
                <c:pt idx="3749">
                  <c:v>-8.7400000000000005E-2</c:v>
                </c:pt>
                <c:pt idx="3750">
                  <c:v>-0.13800000000000001</c:v>
                </c:pt>
                <c:pt idx="3751">
                  <c:v>6.9000000000000006E-2</c:v>
                </c:pt>
                <c:pt idx="3752">
                  <c:v>6.9000000000000006E-2</c:v>
                </c:pt>
                <c:pt idx="3753">
                  <c:v>6.9000000000000006E-2</c:v>
                </c:pt>
                <c:pt idx="3754">
                  <c:v>-1.89E-3</c:v>
                </c:pt>
                <c:pt idx="3755">
                  <c:v>-1.89E-3</c:v>
                </c:pt>
                <c:pt idx="3756">
                  <c:v>-1.89E-3</c:v>
                </c:pt>
                <c:pt idx="3757">
                  <c:v>-1.89E-3</c:v>
                </c:pt>
                <c:pt idx="3758">
                  <c:v>-4.1700000000000001E-3</c:v>
                </c:pt>
                <c:pt idx="3759">
                  <c:v>-4.1700000000000001E-3</c:v>
                </c:pt>
                <c:pt idx="3760">
                  <c:v>-3.6799999999999999E-2</c:v>
                </c:pt>
                <c:pt idx="3761">
                  <c:v>-3.6799999999999999E-2</c:v>
                </c:pt>
                <c:pt idx="3762">
                  <c:v>-3.0200000000000001E-2</c:v>
                </c:pt>
                <c:pt idx="3763">
                  <c:v>-3.0200000000000001E-2</c:v>
                </c:pt>
                <c:pt idx="3764">
                  <c:v>-3.0200000000000001E-2</c:v>
                </c:pt>
                <c:pt idx="3765">
                  <c:v>-3.0200000000000001E-2</c:v>
                </c:pt>
                <c:pt idx="3766">
                  <c:v>-0.02</c:v>
                </c:pt>
                <c:pt idx="3767">
                  <c:v>-0.02</c:v>
                </c:pt>
                <c:pt idx="3768">
                  <c:v>-0.02</c:v>
                </c:pt>
                <c:pt idx="3769">
                  <c:v>-0.02</c:v>
                </c:pt>
                <c:pt idx="3770">
                  <c:v>-0.02</c:v>
                </c:pt>
                <c:pt idx="3771">
                  <c:v>-0.02</c:v>
                </c:pt>
                <c:pt idx="3772">
                  <c:v>-0.02</c:v>
                </c:pt>
                <c:pt idx="3773">
                  <c:v>3.6400000000000002E-2</c:v>
                </c:pt>
                <c:pt idx="3774">
                  <c:v>3.6400000000000002E-2</c:v>
                </c:pt>
                <c:pt idx="3775">
                  <c:v>3.2800000000000003E-2</c:v>
                </c:pt>
                <c:pt idx="3776">
                  <c:v>3.2800000000000003E-2</c:v>
                </c:pt>
                <c:pt idx="3777">
                  <c:v>3.2800000000000003E-2</c:v>
                </c:pt>
                <c:pt idx="3778">
                  <c:v>3.2800000000000003E-2</c:v>
                </c:pt>
                <c:pt idx="3779">
                  <c:v>3.2800000000000003E-2</c:v>
                </c:pt>
                <c:pt idx="3780">
                  <c:v>8.3500000000000005E-2</c:v>
                </c:pt>
                <c:pt idx="3781">
                  <c:v>-0.125</c:v>
                </c:pt>
                <c:pt idx="3782">
                  <c:v>0.107</c:v>
                </c:pt>
                <c:pt idx="3783">
                  <c:v>0.107</c:v>
                </c:pt>
                <c:pt idx="3784">
                  <c:v>0.107</c:v>
                </c:pt>
                <c:pt idx="3785">
                  <c:v>-8.2100000000000006E-2</c:v>
                </c:pt>
                <c:pt idx="3786">
                  <c:v>8.8599999999999998E-2</c:v>
                </c:pt>
                <c:pt idx="3787">
                  <c:v>8.8599999999999998E-2</c:v>
                </c:pt>
                <c:pt idx="3788">
                  <c:v>6.0699999999999997E-2</c:v>
                </c:pt>
                <c:pt idx="3789">
                  <c:v>-0.05</c:v>
                </c:pt>
                <c:pt idx="3790">
                  <c:v>2.4500000000000001E-2</c:v>
                </c:pt>
                <c:pt idx="3791">
                  <c:v>2.4500000000000001E-2</c:v>
                </c:pt>
                <c:pt idx="3792">
                  <c:v>2.4500000000000001E-2</c:v>
                </c:pt>
                <c:pt idx="3793">
                  <c:v>2.4500000000000001E-2</c:v>
                </c:pt>
                <c:pt idx="3794">
                  <c:v>2.4500000000000001E-2</c:v>
                </c:pt>
                <c:pt idx="3795">
                  <c:v>2.4500000000000001E-2</c:v>
                </c:pt>
                <c:pt idx="3796">
                  <c:v>2.4500000000000001E-2</c:v>
                </c:pt>
                <c:pt idx="3797">
                  <c:v>2.4500000000000001E-2</c:v>
                </c:pt>
                <c:pt idx="3798">
                  <c:v>2.4500000000000001E-2</c:v>
                </c:pt>
                <c:pt idx="3799">
                  <c:v>2.4500000000000001E-2</c:v>
                </c:pt>
                <c:pt idx="3800">
                  <c:v>2.4500000000000001E-2</c:v>
                </c:pt>
                <c:pt idx="3801">
                  <c:v>2.4500000000000001E-2</c:v>
                </c:pt>
                <c:pt idx="3802">
                  <c:v>2.4500000000000001E-2</c:v>
                </c:pt>
                <c:pt idx="3803">
                  <c:v>2.4500000000000001E-2</c:v>
                </c:pt>
                <c:pt idx="3804">
                  <c:v>2.4500000000000001E-2</c:v>
                </c:pt>
                <c:pt idx="3805">
                  <c:v>2.4500000000000001E-2</c:v>
                </c:pt>
                <c:pt idx="3806">
                  <c:v>2.4500000000000001E-2</c:v>
                </c:pt>
                <c:pt idx="3807">
                  <c:v>2.4500000000000001E-2</c:v>
                </c:pt>
                <c:pt idx="3808">
                  <c:v>2.4500000000000001E-2</c:v>
                </c:pt>
                <c:pt idx="3809">
                  <c:v>2.4500000000000001E-2</c:v>
                </c:pt>
                <c:pt idx="3810">
                  <c:v>2.4500000000000001E-2</c:v>
                </c:pt>
                <c:pt idx="3811">
                  <c:v>2.4500000000000001E-2</c:v>
                </c:pt>
                <c:pt idx="3812">
                  <c:v>2.4500000000000001E-2</c:v>
                </c:pt>
                <c:pt idx="3813">
                  <c:v>2.5899999999999999E-3</c:v>
                </c:pt>
                <c:pt idx="3814">
                  <c:v>2.5899999999999999E-3</c:v>
                </c:pt>
                <c:pt idx="3815">
                  <c:v>-4.1099999999999998E-2</c:v>
                </c:pt>
                <c:pt idx="3816">
                  <c:v>3.4099999999999998E-2</c:v>
                </c:pt>
                <c:pt idx="3817">
                  <c:v>3.4099999999999998E-2</c:v>
                </c:pt>
                <c:pt idx="3818">
                  <c:v>3.4099999999999998E-2</c:v>
                </c:pt>
                <c:pt idx="3819">
                  <c:v>3.4099999999999998E-2</c:v>
                </c:pt>
                <c:pt idx="3820">
                  <c:v>-7.6799999999999993E-2</c:v>
                </c:pt>
                <c:pt idx="3821">
                  <c:v>-6.8500000000000005E-2</c:v>
                </c:pt>
                <c:pt idx="3822">
                  <c:v>-6.8500000000000005E-2</c:v>
                </c:pt>
                <c:pt idx="3823">
                  <c:v>1.7600000000000001E-2</c:v>
                </c:pt>
                <c:pt idx="3824">
                  <c:v>1.7600000000000001E-2</c:v>
                </c:pt>
                <c:pt idx="3825">
                  <c:v>1.7600000000000001E-2</c:v>
                </c:pt>
                <c:pt idx="3826">
                  <c:v>1.7600000000000001E-2</c:v>
                </c:pt>
                <c:pt idx="3827">
                  <c:v>-5.5300000000000002E-3</c:v>
                </c:pt>
                <c:pt idx="3828">
                  <c:v>-5.5300000000000002E-3</c:v>
                </c:pt>
                <c:pt idx="3829">
                  <c:v>-5.5300000000000002E-3</c:v>
                </c:pt>
                <c:pt idx="3830">
                  <c:v>-5.5300000000000002E-3</c:v>
                </c:pt>
                <c:pt idx="3831">
                  <c:v>9.6500000000000002E-2</c:v>
                </c:pt>
                <c:pt idx="3832">
                  <c:v>9.6500000000000002E-2</c:v>
                </c:pt>
                <c:pt idx="3833">
                  <c:v>9.6500000000000002E-2</c:v>
                </c:pt>
                <c:pt idx="3834">
                  <c:v>5.57E-2</c:v>
                </c:pt>
                <c:pt idx="3835">
                  <c:v>3.85E-2</c:v>
                </c:pt>
                <c:pt idx="3836">
                  <c:v>3.85E-2</c:v>
                </c:pt>
                <c:pt idx="3837">
                  <c:v>3.85E-2</c:v>
                </c:pt>
                <c:pt idx="3838">
                  <c:v>5.3600000000000002E-2</c:v>
                </c:pt>
                <c:pt idx="3839">
                  <c:v>5.3600000000000002E-2</c:v>
                </c:pt>
                <c:pt idx="3840">
                  <c:v>5.3600000000000002E-2</c:v>
                </c:pt>
                <c:pt idx="3841">
                  <c:v>-2.76E-2</c:v>
                </c:pt>
                <c:pt idx="3842">
                  <c:v>-2.76E-2</c:v>
                </c:pt>
                <c:pt idx="3843">
                  <c:v>-2.76E-2</c:v>
                </c:pt>
                <c:pt idx="3844">
                  <c:v>-2.76E-2</c:v>
                </c:pt>
                <c:pt idx="3845">
                  <c:v>-2.76E-2</c:v>
                </c:pt>
                <c:pt idx="3846">
                  <c:v>-2.76E-2</c:v>
                </c:pt>
                <c:pt idx="3847">
                  <c:v>-2.76E-2</c:v>
                </c:pt>
                <c:pt idx="3848">
                  <c:v>-6.4299999999999996E-2</c:v>
                </c:pt>
                <c:pt idx="3849">
                  <c:v>-7.3400000000000002E-3</c:v>
                </c:pt>
                <c:pt idx="3850">
                  <c:v>-7.3400000000000002E-3</c:v>
                </c:pt>
                <c:pt idx="3851">
                  <c:v>-7.3400000000000002E-3</c:v>
                </c:pt>
                <c:pt idx="3852">
                  <c:v>-7.3400000000000002E-3</c:v>
                </c:pt>
                <c:pt idx="3853">
                  <c:v>-7.3400000000000002E-3</c:v>
                </c:pt>
                <c:pt idx="3854">
                  <c:v>-7.3400000000000002E-3</c:v>
                </c:pt>
                <c:pt idx="3855">
                  <c:v>-7.3400000000000002E-3</c:v>
                </c:pt>
                <c:pt idx="3856">
                  <c:v>3.5000000000000001E-3</c:v>
                </c:pt>
                <c:pt idx="3857">
                  <c:v>-2.8999999999999998E-3</c:v>
                </c:pt>
                <c:pt idx="3858">
                  <c:v>-2.8999999999999998E-3</c:v>
                </c:pt>
                <c:pt idx="3859">
                  <c:v>-2.8999999999999998E-3</c:v>
                </c:pt>
                <c:pt idx="3860">
                  <c:v>-2.8999999999999998E-3</c:v>
                </c:pt>
                <c:pt idx="3861">
                  <c:v>9.7000000000000003E-3</c:v>
                </c:pt>
                <c:pt idx="3862">
                  <c:v>-3.1199999999999999E-2</c:v>
                </c:pt>
                <c:pt idx="3863">
                  <c:v>-3.1199999999999999E-2</c:v>
                </c:pt>
                <c:pt idx="3864">
                  <c:v>-4.82E-2</c:v>
                </c:pt>
                <c:pt idx="3865">
                  <c:v>-4.82E-2</c:v>
                </c:pt>
                <c:pt idx="3866">
                  <c:v>-4.82E-2</c:v>
                </c:pt>
                <c:pt idx="3867">
                  <c:v>-4.82E-2</c:v>
                </c:pt>
                <c:pt idx="3868">
                  <c:v>-2.3599999999999999E-2</c:v>
                </c:pt>
                <c:pt idx="3869">
                  <c:v>-2.3599999999999999E-2</c:v>
                </c:pt>
                <c:pt idx="3870">
                  <c:v>1.4200000000000001E-2</c:v>
                </c:pt>
                <c:pt idx="3871">
                  <c:v>1.4200000000000001E-2</c:v>
                </c:pt>
                <c:pt idx="3872">
                  <c:v>1.4200000000000001E-2</c:v>
                </c:pt>
                <c:pt idx="3873">
                  <c:v>1.4200000000000001E-2</c:v>
                </c:pt>
                <c:pt idx="3874">
                  <c:v>1.4200000000000001E-2</c:v>
                </c:pt>
                <c:pt idx="3875">
                  <c:v>1.4200000000000001E-2</c:v>
                </c:pt>
                <c:pt idx="3876">
                  <c:v>1.4200000000000001E-2</c:v>
                </c:pt>
                <c:pt idx="3877">
                  <c:v>1.4200000000000001E-2</c:v>
                </c:pt>
                <c:pt idx="3878">
                  <c:v>-2.7300000000000001E-2</c:v>
                </c:pt>
                <c:pt idx="3879">
                  <c:v>-4.4999999999999997E-3</c:v>
                </c:pt>
                <c:pt idx="3880">
                  <c:v>2.3599999999999999E-2</c:v>
                </c:pt>
                <c:pt idx="3881">
                  <c:v>-8.2699999999999996E-3</c:v>
                </c:pt>
                <c:pt idx="3882">
                  <c:v>-8.2699999999999996E-3</c:v>
                </c:pt>
                <c:pt idx="3883">
                  <c:v>-1.3899999999999999E-2</c:v>
                </c:pt>
                <c:pt idx="3884">
                  <c:v>-1.3899999999999999E-2</c:v>
                </c:pt>
                <c:pt idx="3885">
                  <c:v>4.15E-3</c:v>
                </c:pt>
                <c:pt idx="3886">
                  <c:v>4.15E-3</c:v>
                </c:pt>
                <c:pt idx="3887">
                  <c:v>4.15E-3</c:v>
                </c:pt>
                <c:pt idx="3888">
                  <c:v>4.15E-3</c:v>
                </c:pt>
                <c:pt idx="3889">
                  <c:v>2.6200000000000001E-2</c:v>
                </c:pt>
                <c:pt idx="3890">
                  <c:v>2.6200000000000001E-2</c:v>
                </c:pt>
                <c:pt idx="3891">
                  <c:v>2.6200000000000001E-2</c:v>
                </c:pt>
                <c:pt idx="3892">
                  <c:v>2.6200000000000001E-2</c:v>
                </c:pt>
                <c:pt idx="3893">
                  <c:v>2.6200000000000001E-2</c:v>
                </c:pt>
                <c:pt idx="3894">
                  <c:v>2.6200000000000001E-2</c:v>
                </c:pt>
                <c:pt idx="3895">
                  <c:v>2.6200000000000001E-2</c:v>
                </c:pt>
                <c:pt idx="3896">
                  <c:v>2.6200000000000001E-2</c:v>
                </c:pt>
                <c:pt idx="3897">
                  <c:v>2.6200000000000001E-2</c:v>
                </c:pt>
                <c:pt idx="3898">
                  <c:v>2.6200000000000001E-2</c:v>
                </c:pt>
                <c:pt idx="3899">
                  <c:v>2.6200000000000001E-2</c:v>
                </c:pt>
                <c:pt idx="3900">
                  <c:v>-1.49E-2</c:v>
                </c:pt>
                <c:pt idx="3901">
                  <c:v>-1.49E-2</c:v>
                </c:pt>
                <c:pt idx="3902">
                  <c:v>-1.49E-2</c:v>
                </c:pt>
                <c:pt idx="3903">
                  <c:v>-1.49E-2</c:v>
                </c:pt>
                <c:pt idx="3904">
                  <c:v>-1.49E-2</c:v>
                </c:pt>
                <c:pt idx="3905">
                  <c:v>-1.2699999999999999E-2</c:v>
                </c:pt>
                <c:pt idx="3906">
                  <c:v>-1.2699999999999999E-2</c:v>
                </c:pt>
                <c:pt idx="3907">
                  <c:v>-1.2699999999999999E-2</c:v>
                </c:pt>
                <c:pt idx="3908">
                  <c:v>-1.2699999999999999E-2</c:v>
                </c:pt>
                <c:pt idx="3909">
                  <c:v>-1.2699999999999999E-2</c:v>
                </c:pt>
                <c:pt idx="3910">
                  <c:v>-1.2699999999999999E-2</c:v>
                </c:pt>
                <c:pt idx="3911">
                  <c:v>-1.2699999999999999E-2</c:v>
                </c:pt>
                <c:pt idx="3912">
                  <c:v>-1.2699999999999999E-2</c:v>
                </c:pt>
                <c:pt idx="3913">
                  <c:v>-1.8499999999999999E-2</c:v>
                </c:pt>
                <c:pt idx="3914">
                  <c:v>-1.8499999999999999E-2</c:v>
                </c:pt>
                <c:pt idx="3915">
                  <c:v>-1.8499999999999999E-2</c:v>
                </c:pt>
                <c:pt idx="3916">
                  <c:v>-1.8499999999999999E-2</c:v>
                </c:pt>
                <c:pt idx="3917">
                  <c:v>-1.8499999999999999E-2</c:v>
                </c:pt>
                <c:pt idx="3918">
                  <c:v>-8.5000000000000006E-2</c:v>
                </c:pt>
                <c:pt idx="3919">
                  <c:v>-8.5000000000000006E-2</c:v>
                </c:pt>
                <c:pt idx="3920">
                  <c:v>-8.5000000000000006E-2</c:v>
                </c:pt>
                <c:pt idx="3921">
                  <c:v>-8.5000000000000006E-2</c:v>
                </c:pt>
                <c:pt idx="3922">
                  <c:v>2.53E-2</c:v>
                </c:pt>
                <c:pt idx="3923">
                  <c:v>2.53E-2</c:v>
                </c:pt>
                <c:pt idx="3924">
                  <c:v>2.53E-2</c:v>
                </c:pt>
                <c:pt idx="3925">
                  <c:v>2.53E-2</c:v>
                </c:pt>
                <c:pt idx="3926">
                  <c:v>2.53E-2</c:v>
                </c:pt>
                <c:pt idx="3927">
                  <c:v>-1.6199999999999999E-2</c:v>
                </c:pt>
                <c:pt idx="3928">
                  <c:v>-1.6199999999999999E-2</c:v>
                </c:pt>
                <c:pt idx="3929">
                  <c:v>-1.6199999999999999E-2</c:v>
                </c:pt>
                <c:pt idx="3930">
                  <c:v>-1.6199999999999999E-2</c:v>
                </c:pt>
                <c:pt idx="3931">
                  <c:v>-1.6199999999999999E-2</c:v>
                </c:pt>
                <c:pt idx="3932">
                  <c:v>-1.6199999999999999E-2</c:v>
                </c:pt>
                <c:pt idx="3933">
                  <c:v>3.5400000000000001E-2</c:v>
                </c:pt>
                <c:pt idx="3934">
                  <c:v>-0.02</c:v>
                </c:pt>
                <c:pt idx="3935">
                  <c:v>-0.02</c:v>
                </c:pt>
                <c:pt idx="3936">
                  <c:v>-0.02</c:v>
                </c:pt>
                <c:pt idx="3937">
                  <c:v>-0.02</c:v>
                </c:pt>
                <c:pt idx="3938">
                  <c:v>-0.02</c:v>
                </c:pt>
                <c:pt idx="3939">
                  <c:v>-0.02</c:v>
                </c:pt>
                <c:pt idx="3940">
                  <c:v>-0.02</c:v>
                </c:pt>
                <c:pt idx="3941">
                  <c:v>-0.02</c:v>
                </c:pt>
                <c:pt idx="3942">
                  <c:v>-0.02</c:v>
                </c:pt>
                <c:pt idx="3943">
                  <c:v>3.9800000000000002E-2</c:v>
                </c:pt>
                <c:pt idx="3944">
                  <c:v>3.9800000000000002E-2</c:v>
                </c:pt>
                <c:pt idx="3945">
                  <c:v>3.9800000000000002E-2</c:v>
                </c:pt>
                <c:pt idx="3946">
                  <c:v>3.9800000000000002E-2</c:v>
                </c:pt>
                <c:pt idx="3947">
                  <c:v>-1.14E-3</c:v>
                </c:pt>
                <c:pt idx="3948">
                  <c:v>2.0899999999999998E-2</c:v>
                </c:pt>
                <c:pt idx="3949">
                  <c:v>-3.9600000000000003E-2</c:v>
                </c:pt>
                <c:pt idx="3950">
                  <c:v>-3.9600000000000003E-2</c:v>
                </c:pt>
                <c:pt idx="3951">
                  <c:v>-4.2599999999999999E-2</c:v>
                </c:pt>
                <c:pt idx="3952">
                  <c:v>-4.2599999999999999E-2</c:v>
                </c:pt>
                <c:pt idx="3953">
                  <c:v>-4.2599999999999999E-2</c:v>
                </c:pt>
                <c:pt idx="3954">
                  <c:v>2.3400000000000001E-2</c:v>
                </c:pt>
                <c:pt idx="3955">
                  <c:v>2.3400000000000001E-2</c:v>
                </c:pt>
                <c:pt idx="3956">
                  <c:v>1.46E-2</c:v>
                </c:pt>
                <c:pt idx="3957">
                  <c:v>1.46E-2</c:v>
                </c:pt>
                <c:pt idx="3958">
                  <c:v>1.46E-2</c:v>
                </c:pt>
                <c:pt idx="3959">
                  <c:v>1.46E-2</c:v>
                </c:pt>
                <c:pt idx="3960">
                  <c:v>1.46E-2</c:v>
                </c:pt>
                <c:pt idx="3961">
                  <c:v>1.46E-2</c:v>
                </c:pt>
                <c:pt idx="3962">
                  <c:v>1.46E-2</c:v>
                </c:pt>
                <c:pt idx="3963">
                  <c:v>6.3399999999999998E-2</c:v>
                </c:pt>
                <c:pt idx="3964">
                  <c:v>6.3399999999999998E-2</c:v>
                </c:pt>
                <c:pt idx="3965">
                  <c:v>6.3399999999999998E-2</c:v>
                </c:pt>
                <c:pt idx="3966">
                  <c:v>6.3399999999999998E-2</c:v>
                </c:pt>
                <c:pt idx="3967">
                  <c:v>6.3399999999999998E-2</c:v>
                </c:pt>
                <c:pt idx="3968">
                  <c:v>6.3399999999999998E-2</c:v>
                </c:pt>
                <c:pt idx="3969">
                  <c:v>-1.5599999999999999E-2</c:v>
                </c:pt>
                <c:pt idx="3970">
                  <c:v>-1.5599999999999999E-2</c:v>
                </c:pt>
                <c:pt idx="3971">
                  <c:v>-1.5599999999999999E-2</c:v>
                </c:pt>
                <c:pt idx="3972">
                  <c:v>-1.5599999999999999E-2</c:v>
                </c:pt>
                <c:pt idx="3973">
                  <c:v>-1.5599999999999999E-2</c:v>
                </c:pt>
                <c:pt idx="3974">
                  <c:v>-1.5599999999999999E-2</c:v>
                </c:pt>
                <c:pt idx="3975">
                  <c:v>4.9000000000000002E-2</c:v>
                </c:pt>
                <c:pt idx="3976">
                  <c:v>4.9000000000000002E-2</c:v>
                </c:pt>
                <c:pt idx="3977">
                  <c:v>-4.9399999999999999E-2</c:v>
                </c:pt>
                <c:pt idx="3978">
                  <c:v>-4.9399999999999999E-2</c:v>
                </c:pt>
                <c:pt idx="3979">
                  <c:v>-5.45E-2</c:v>
                </c:pt>
                <c:pt idx="3980">
                  <c:v>6.1600000000000002E-2</c:v>
                </c:pt>
                <c:pt idx="3981">
                  <c:v>2.63E-2</c:v>
                </c:pt>
                <c:pt idx="3982">
                  <c:v>6.6100000000000006E-2</c:v>
                </c:pt>
                <c:pt idx="3983">
                  <c:v>6.6100000000000006E-2</c:v>
                </c:pt>
                <c:pt idx="3984">
                  <c:v>6.6100000000000006E-2</c:v>
                </c:pt>
                <c:pt idx="3985">
                  <c:v>3.6200000000000003E-2</c:v>
                </c:pt>
                <c:pt idx="3986">
                  <c:v>3.6200000000000003E-2</c:v>
                </c:pt>
                <c:pt idx="3987">
                  <c:v>3.6200000000000003E-2</c:v>
                </c:pt>
                <c:pt idx="3988">
                  <c:v>3.6200000000000003E-2</c:v>
                </c:pt>
                <c:pt idx="3989">
                  <c:v>3.8399999999999997E-2</c:v>
                </c:pt>
                <c:pt idx="3990">
                  <c:v>-6.8699999999999997E-2</c:v>
                </c:pt>
                <c:pt idx="3991">
                  <c:v>4.5699999999999998E-2</c:v>
                </c:pt>
                <c:pt idx="3992">
                  <c:v>2.8899999999999999E-2</c:v>
                </c:pt>
                <c:pt idx="3993">
                  <c:v>-3.9399999999999998E-2</c:v>
                </c:pt>
                <c:pt idx="3994">
                  <c:v>-3.9399999999999998E-2</c:v>
                </c:pt>
                <c:pt idx="3995">
                  <c:v>-3.9399999999999998E-2</c:v>
                </c:pt>
                <c:pt idx="3996">
                  <c:v>-3.9399999999999998E-2</c:v>
                </c:pt>
                <c:pt idx="3997">
                  <c:v>-3.2299999999999999E-4</c:v>
                </c:pt>
                <c:pt idx="3998">
                  <c:v>-3.2299999999999999E-4</c:v>
                </c:pt>
                <c:pt idx="3999">
                  <c:v>-3.2299999999999999E-4</c:v>
                </c:pt>
                <c:pt idx="4000">
                  <c:v>-3.2299999999999999E-4</c:v>
                </c:pt>
                <c:pt idx="4001">
                  <c:v>1.38E-2</c:v>
                </c:pt>
                <c:pt idx="4002">
                  <c:v>4.8099999999999997E-2</c:v>
                </c:pt>
                <c:pt idx="4003">
                  <c:v>1.7999999999999999E-2</c:v>
                </c:pt>
                <c:pt idx="4004">
                  <c:v>1.7999999999999999E-2</c:v>
                </c:pt>
                <c:pt idx="4005">
                  <c:v>1.7999999999999999E-2</c:v>
                </c:pt>
                <c:pt idx="4006">
                  <c:v>-1.34E-2</c:v>
                </c:pt>
                <c:pt idx="4007">
                  <c:v>-1.34E-2</c:v>
                </c:pt>
                <c:pt idx="4008">
                  <c:v>-1.34E-2</c:v>
                </c:pt>
                <c:pt idx="4009">
                  <c:v>-1.34E-2</c:v>
                </c:pt>
                <c:pt idx="4010">
                  <c:v>1.03E-2</c:v>
                </c:pt>
                <c:pt idx="4011">
                  <c:v>1.03E-2</c:v>
                </c:pt>
                <c:pt idx="4012">
                  <c:v>2.07E-2</c:v>
                </c:pt>
                <c:pt idx="4013">
                  <c:v>2.07E-2</c:v>
                </c:pt>
                <c:pt idx="4014">
                  <c:v>2.07E-2</c:v>
                </c:pt>
                <c:pt idx="4015">
                  <c:v>2.07E-2</c:v>
                </c:pt>
                <c:pt idx="4016">
                  <c:v>2.07E-2</c:v>
                </c:pt>
                <c:pt idx="4017">
                  <c:v>2.07E-2</c:v>
                </c:pt>
                <c:pt idx="4018">
                  <c:v>-2.8500000000000001E-2</c:v>
                </c:pt>
                <c:pt idx="4019">
                  <c:v>3.61E-2</c:v>
                </c:pt>
                <c:pt idx="4020">
                  <c:v>2.0799999999999998E-3</c:v>
                </c:pt>
                <c:pt idx="4021">
                  <c:v>2.0799999999999998E-3</c:v>
                </c:pt>
                <c:pt idx="4022">
                  <c:v>2.0799999999999998E-3</c:v>
                </c:pt>
                <c:pt idx="4023">
                  <c:v>2.0799999999999998E-3</c:v>
                </c:pt>
                <c:pt idx="4024">
                  <c:v>2.0799999999999998E-3</c:v>
                </c:pt>
                <c:pt idx="4025">
                  <c:v>2.58E-2</c:v>
                </c:pt>
                <c:pt idx="4026">
                  <c:v>2.58E-2</c:v>
                </c:pt>
                <c:pt idx="4027">
                  <c:v>2.58E-2</c:v>
                </c:pt>
                <c:pt idx="4028">
                  <c:v>-4.5600000000000002E-2</c:v>
                </c:pt>
                <c:pt idx="4029">
                  <c:v>-4.5199999999999997E-2</c:v>
                </c:pt>
                <c:pt idx="4030">
                  <c:v>-4.5199999999999997E-2</c:v>
                </c:pt>
                <c:pt idx="4031">
                  <c:v>-4.5199999999999997E-2</c:v>
                </c:pt>
                <c:pt idx="4032">
                  <c:v>-4.5199999999999997E-2</c:v>
                </c:pt>
                <c:pt idx="4033">
                  <c:v>-4.5199999999999997E-2</c:v>
                </c:pt>
                <c:pt idx="4034">
                  <c:v>-4.5199999999999997E-2</c:v>
                </c:pt>
                <c:pt idx="4035">
                  <c:v>-4.5199999999999997E-2</c:v>
                </c:pt>
                <c:pt idx="4036">
                  <c:v>-4.5199999999999997E-2</c:v>
                </c:pt>
                <c:pt idx="4037">
                  <c:v>2.63E-2</c:v>
                </c:pt>
                <c:pt idx="4038">
                  <c:v>-2.7099999999999999E-2</c:v>
                </c:pt>
                <c:pt idx="4039">
                  <c:v>-2.7099999999999999E-2</c:v>
                </c:pt>
                <c:pt idx="4040">
                  <c:v>-2.7099999999999999E-2</c:v>
                </c:pt>
                <c:pt idx="4041">
                  <c:v>-2.7099999999999999E-2</c:v>
                </c:pt>
                <c:pt idx="4042">
                  <c:v>-2.7099999999999999E-2</c:v>
                </c:pt>
                <c:pt idx="4043">
                  <c:v>-2.7099999999999999E-2</c:v>
                </c:pt>
                <c:pt idx="4044">
                  <c:v>-2.7099999999999999E-2</c:v>
                </c:pt>
                <c:pt idx="4045">
                  <c:v>-2.7099999999999999E-2</c:v>
                </c:pt>
                <c:pt idx="4046">
                  <c:v>-2.7099999999999999E-2</c:v>
                </c:pt>
                <c:pt idx="4047">
                  <c:v>-2.7099999999999999E-2</c:v>
                </c:pt>
                <c:pt idx="4048">
                  <c:v>-1.2500000000000001E-2</c:v>
                </c:pt>
                <c:pt idx="4049">
                  <c:v>-1.2500000000000001E-2</c:v>
                </c:pt>
                <c:pt idx="4050">
                  <c:v>-1.2500000000000001E-2</c:v>
                </c:pt>
                <c:pt idx="4051">
                  <c:v>-1.2500000000000001E-2</c:v>
                </c:pt>
                <c:pt idx="4052">
                  <c:v>-1.2500000000000001E-2</c:v>
                </c:pt>
                <c:pt idx="4053">
                  <c:v>-1.2500000000000001E-2</c:v>
                </c:pt>
                <c:pt idx="4054">
                  <c:v>-1.5100000000000001E-2</c:v>
                </c:pt>
                <c:pt idx="4055">
                  <c:v>-1.5100000000000001E-2</c:v>
                </c:pt>
                <c:pt idx="4056">
                  <c:v>-1.5100000000000001E-2</c:v>
                </c:pt>
                <c:pt idx="4057">
                  <c:v>-1.5100000000000001E-2</c:v>
                </c:pt>
                <c:pt idx="4058">
                  <c:v>-7.7099999999999998E-3</c:v>
                </c:pt>
                <c:pt idx="4059">
                  <c:v>-7.7099999999999998E-3</c:v>
                </c:pt>
                <c:pt idx="4060">
                  <c:v>-7.7099999999999998E-3</c:v>
                </c:pt>
                <c:pt idx="4061">
                  <c:v>-7.7099999999999998E-3</c:v>
                </c:pt>
                <c:pt idx="4062">
                  <c:v>-7.7099999999999998E-3</c:v>
                </c:pt>
                <c:pt idx="4063">
                  <c:v>-7.7099999999999998E-3</c:v>
                </c:pt>
                <c:pt idx="4064">
                  <c:v>-7.7099999999999998E-3</c:v>
                </c:pt>
                <c:pt idx="4065">
                  <c:v>3.2800000000000003E-2</c:v>
                </c:pt>
                <c:pt idx="4066">
                  <c:v>-4.6699999999999998E-2</c:v>
                </c:pt>
                <c:pt idx="4067">
                  <c:v>-4.6699999999999998E-2</c:v>
                </c:pt>
                <c:pt idx="4068">
                  <c:v>-4.6699999999999998E-2</c:v>
                </c:pt>
                <c:pt idx="4069">
                  <c:v>-4.6699999999999998E-2</c:v>
                </c:pt>
                <c:pt idx="4070">
                  <c:v>-4.6699999999999998E-2</c:v>
                </c:pt>
                <c:pt idx="4071">
                  <c:v>-4.6699999999999998E-2</c:v>
                </c:pt>
                <c:pt idx="4072">
                  <c:v>-4.6699999999999998E-2</c:v>
                </c:pt>
                <c:pt idx="4073">
                  <c:v>-5.1700000000000001E-3</c:v>
                </c:pt>
                <c:pt idx="4074">
                  <c:v>-6.0299999999999999E-2</c:v>
                </c:pt>
                <c:pt idx="4075">
                  <c:v>-6.0299999999999999E-2</c:v>
                </c:pt>
                <c:pt idx="4076">
                  <c:v>-6.0299999999999999E-2</c:v>
                </c:pt>
                <c:pt idx="4077">
                  <c:v>-6.0299999999999999E-2</c:v>
                </c:pt>
                <c:pt idx="4078">
                  <c:v>-6.0299999999999999E-2</c:v>
                </c:pt>
                <c:pt idx="4079">
                  <c:v>3.3099999999999997E-2</c:v>
                </c:pt>
                <c:pt idx="4080">
                  <c:v>3.3099999999999997E-2</c:v>
                </c:pt>
                <c:pt idx="4081">
                  <c:v>3.3099999999999997E-2</c:v>
                </c:pt>
                <c:pt idx="4082">
                  <c:v>3.3099999999999997E-2</c:v>
                </c:pt>
                <c:pt idx="4083">
                  <c:v>3.3099999999999997E-2</c:v>
                </c:pt>
                <c:pt idx="4084">
                  <c:v>3.3099999999999997E-2</c:v>
                </c:pt>
                <c:pt idx="4085">
                  <c:v>3.3099999999999997E-2</c:v>
                </c:pt>
                <c:pt idx="4086">
                  <c:v>3.3099999999999997E-2</c:v>
                </c:pt>
                <c:pt idx="4087">
                  <c:v>5.0200000000000002E-2</c:v>
                </c:pt>
                <c:pt idx="4088">
                  <c:v>5.0200000000000002E-2</c:v>
                </c:pt>
                <c:pt idx="4089">
                  <c:v>3.3000000000000002E-2</c:v>
                </c:pt>
                <c:pt idx="4090">
                  <c:v>3.3000000000000002E-2</c:v>
                </c:pt>
                <c:pt idx="4091">
                  <c:v>3.3000000000000002E-2</c:v>
                </c:pt>
                <c:pt idx="4092">
                  <c:v>3.3000000000000002E-2</c:v>
                </c:pt>
                <c:pt idx="4093">
                  <c:v>-4.3200000000000002E-2</c:v>
                </c:pt>
                <c:pt idx="4094">
                  <c:v>-2.64E-2</c:v>
                </c:pt>
                <c:pt idx="4095">
                  <c:v>-2.64E-2</c:v>
                </c:pt>
                <c:pt idx="4096">
                  <c:v>-2.64E-2</c:v>
                </c:pt>
                <c:pt idx="4097">
                  <c:v>-2.64E-2</c:v>
                </c:pt>
                <c:pt idx="4098">
                  <c:v>-2.64E-2</c:v>
                </c:pt>
                <c:pt idx="4099">
                  <c:v>-7.9200000000000007E-2</c:v>
                </c:pt>
                <c:pt idx="4100">
                  <c:v>-3.7199999999999997E-2</c:v>
                </c:pt>
                <c:pt idx="4101">
                  <c:v>-3.7199999999999997E-2</c:v>
                </c:pt>
                <c:pt idx="4102">
                  <c:v>-8.9700000000000002E-2</c:v>
                </c:pt>
                <c:pt idx="4103">
                  <c:v>-4.7600000000000003E-3</c:v>
                </c:pt>
                <c:pt idx="4104">
                  <c:v>-4.7600000000000003E-3</c:v>
                </c:pt>
                <c:pt idx="4105">
                  <c:v>-4.7600000000000003E-3</c:v>
                </c:pt>
                <c:pt idx="4106">
                  <c:v>-4.7600000000000003E-3</c:v>
                </c:pt>
                <c:pt idx="4107">
                  <c:v>-4.7600000000000003E-3</c:v>
                </c:pt>
                <c:pt idx="4108">
                  <c:v>-2.8600000000000001E-3</c:v>
                </c:pt>
                <c:pt idx="4109">
                  <c:v>-2.8600000000000001E-3</c:v>
                </c:pt>
                <c:pt idx="4110">
                  <c:v>-2.8600000000000001E-3</c:v>
                </c:pt>
                <c:pt idx="4111">
                  <c:v>7.7000000000000002E-3</c:v>
                </c:pt>
                <c:pt idx="4112">
                  <c:v>7.7000000000000002E-3</c:v>
                </c:pt>
                <c:pt idx="4113">
                  <c:v>6.2100000000000002E-2</c:v>
                </c:pt>
                <c:pt idx="4114">
                  <c:v>8.3699999999999997E-2</c:v>
                </c:pt>
                <c:pt idx="4115">
                  <c:v>8.3699999999999997E-2</c:v>
                </c:pt>
                <c:pt idx="4116">
                  <c:v>8.3699999999999997E-2</c:v>
                </c:pt>
                <c:pt idx="4117">
                  <c:v>8.3699999999999997E-2</c:v>
                </c:pt>
                <c:pt idx="4118">
                  <c:v>-2.5000000000000001E-2</c:v>
                </c:pt>
                <c:pt idx="4119">
                  <c:v>-1.77E-2</c:v>
                </c:pt>
                <c:pt idx="4120">
                  <c:v>-1.77E-2</c:v>
                </c:pt>
                <c:pt idx="4121">
                  <c:v>-1.77E-2</c:v>
                </c:pt>
                <c:pt idx="4122">
                  <c:v>2.4500000000000001E-2</c:v>
                </c:pt>
                <c:pt idx="4123">
                  <c:v>2.4500000000000001E-2</c:v>
                </c:pt>
                <c:pt idx="4124">
                  <c:v>2.4500000000000001E-2</c:v>
                </c:pt>
                <c:pt idx="4125">
                  <c:v>2.4500000000000001E-2</c:v>
                </c:pt>
                <c:pt idx="4126">
                  <c:v>2.4500000000000001E-2</c:v>
                </c:pt>
                <c:pt idx="4127">
                  <c:v>2.4500000000000001E-2</c:v>
                </c:pt>
                <c:pt idx="4128">
                  <c:v>2.81E-2</c:v>
                </c:pt>
                <c:pt idx="4129">
                  <c:v>2.81E-2</c:v>
                </c:pt>
                <c:pt idx="4130">
                  <c:v>2.81E-2</c:v>
                </c:pt>
                <c:pt idx="4131">
                  <c:v>-6.7799999999999999E-2</c:v>
                </c:pt>
                <c:pt idx="4132">
                  <c:v>5.0900000000000001E-4</c:v>
                </c:pt>
                <c:pt idx="4133">
                  <c:v>5.0900000000000001E-4</c:v>
                </c:pt>
                <c:pt idx="4134">
                  <c:v>5.0900000000000001E-4</c:v>
                </c:pt>
                <c:pt idx="4135">
                  <c:v>1.0699999999999999E-2</c:v>
                </c:pt>
                <c:pt idx="4136">
                  <c:v>2.12E-2</c:v>
                </c:pt>
                <c:pt idx="4137">
                  <c:v>2.12E-2</c:v>
                </c:pt>
                <c:pt idx="4138">
                  <c:v>2.12E-2</c:v>
                </c:pt>
                <c:pt idx="4139">
                  <c:v>-6.0100000000000001E-2</c:v>
                </c:pt>
                <c:pt idx="4140">
                  <c:v>-6.0100000000000001E-2</c:v>
                </c:pt>
                <c:pt idx="4141">
                  <c:v>-6.0100000000000001E-2</c:v>
                </c:pt>
                <c:pt idx="4142">
                  <c:v>-7.0400000000000004E-2</c:v>
                </c:pt>
                <c:pt idx="4143">
                  <c:v>4.0500000000000001E-2</c:v>
                </c:pt>
                <c:pt idx="4144">
                  <c:v>4.0500000000000001E-2</c:v>
                </c:pt>
                <c:pt idx="4145">
                  <c:v>4.0500000000000001E-2</c:v>
                </c:pt>
                <c:pt idx="4146">
                  <c:v>2.3800000000000002E-2</c:v>
                </c:pt>
                <c:pt idx="4147">
                  <c:v>2.3800000000000002E-2</c:v>
                </c:pt>
                <c:pt idx="4148">
                  <c:v>2.9000000000000001E-2</c:v>
                </c:pt>
                <c:pt idx="4149">
                  <c:v>2.9000000000000001E-2</c:v>
                </c:pt>
                <c:pt idx="4150">
                  <c:v>2.9000000000000001E-2</c:v>
                </c:pt>
                <c:pt idx="4151">
                  <c:v>2.9000000000000001E-2</c:v>
                </c:pt>
                <c:pt idx="4152">
                  <c:v>5.0600000000000003E-3</c:v>
                </c:pt>
                <c:pt idx="4153">
                  <c:v>5.0600000000000003E-3</c:v>
                </c:pt>
                <c:pt idx="4154">
                  <c:v>5.0600000000000003E-3</c:v>
                </c:pt>
                <c:pt idx="4155">
                  <c:v>5.0600000000000003E-3</c:v>
                </c:pt>
                <c:pt idx="4156">
                  <c:v>5.0600000000000003E-3</c:v>
                </c:pt>
                <c:pt idx="4157">
                  <c:v>5.0600000000000003E-3</c:v>
                </c:pt>
                <c:pt idx="4158">
                  <c:v>5.0600000000000003E-3</c:v>
                </c:pt>
                <c:pt idx="4159">
                  <c:v>-5.7099999999999998E-2</c:v>
                </c:pt>
                <c:pt idx="4160">
                  <c:v>-5.7099999999999998E-2</c:v>
                </c:pt>
                <c:pt idx="4161">
                  <c:v>3.32E-2</c:v>
                </c:pt>
                <c:pt idx="4162">
                  <c:v>3.32E-2</c:v>
                </c:pt>
                <c:pt idx="4163">
                  <c:v>3.32E-2</c:v>
                </c:pt>
                <c:pt idx="4164">
                  <c:v>1.2200000000000001E-2</c:v>
                </c:pt>
                <c:pt idx="4165">
                  <c:v>1.2200000000000001E-2</c:v>
                </c:pt>
                <c:pt idx="4166">
                  <c:v>1.41E-3</c:v>
                </c:pt>
                <c:pt idx="4167">
                  <c:v>1.41E-3</c:v>
                </c:pt>
                <c:pt idx="4168">
                  <c:v>1.41E-3</c:v>
                </c:pt>
                <c:pt idx="4169">
                  <c:v>1.41E-3</c:v>
                </c:pt>
                <c:pt idx="4170">
                  <c:v>1.41E-3</c:v>
                </c:pt>
                <c:pt idx="4171">
                  <c:v>-1.6899999999999998E-2</c:v>
                </c:pt>
                <c:pt idx="4172">
                  <c:v>-1.6899999999999998E-2</c:v>
                </c:pt>
                <c:pt idx="4173">
                  <c:v>-1.6899999999999998E-2</c:v>
                </c:pt>
                <c:pt idx="4174">
                  <c:v>-1.6899999999999998E-2</c:v>
                </c:pt>
                <c:pt idx="4175">
                  <c:v>-1.6899999999999998E-2</c:v>
                </c:pt>
                <c:pt idx="4176">
                  <c:v>-1.6899999999999998E-2</c:v>
                </c:pt>
                <c:pt idx="4177">
                  <c:v>3.5799999999999998E-2</c:v>
                </c:pt>
                <c:pt idx="4178">
                  <c:v>1.2200000000000001E-2</c:v>
                </c:pt>
                <c:pt idx="4179">
                  <c:v>1.2200000000000001E-2</c:v>
                </c:pt>
                <c:pt idx="4180">
                  <c:v>1.2200000000000001E-2</c:v>
                </c:pt>
                <c:pt idx="4181">
                  <c:v>1.2200000000000001E-2</c:v>
                </c:pt>
                <c:pt idx="4182">
                  <c:v>1.2200000000000001E-2</c:v>
                </c:pt>
                <c:pt idx="4183">
                  <c:v>1.2200000000000001E-2</c:v>
                </c:pt>
                <c:pt idx="4184">
                  <c:v>1.2200000000000001E-2</c:v>
                </c:pt>
                <c:pt idx="4185">
                  <c:v>1.2200000000000001E-2</c:v>
                </c:pt>
                <c:pt idx="4186">
                  <c:v>2.3E-2</c:v>
                </c:pt>
                <c:pt idx="4187">
                  <c:v>2.3E-2</c:v>
                </c:pt>
                <c:pt idx="4188">
                  <c:v>2.3E-2</c:v>
                </c:pt>
                <c:pt idx="4189">
                  <c:v>2.3E-2</c:v>
                </c:pt>
                <c:pt idx="4190">
                  <c:v>2.3E-2</c:v>
                </c:pt>
                <c:pt idx="4191">
                  <c:v>3.0800000000000001E-2</c:v>
                </c:pt>
                <c:pt idx="4192">
                  <c:v>3.0800000000000001E-2</c:v>
                </c:pt>
                <c:pt idx="4193">
                  <c:v>9.9400000000000002E-2</c:v>
                </c:pt>
                <c:pt idx="4194">
                  <c:v>9.9400000000000002E-2</c:v>
                </c:pt>
                <c:pt idx="4195">
                  <c:v>-6.8900000000000003E-2</c:v>
                </c:pt>
                <c:pt idx="4196">
                  <c:v>-2.63E-2</c:v>
                </c:pt>
                <c:pt idx="4197">
                  <c:v>-2.63E-2</c:v>
                </c:pt>
                <c:pt idx="4198">
                  <c:v>-2.63E-2</c:v>
                </c:pt>
                <c:pt idx="4199">
                  <c:v>-3.2800000000000003E-2</c:v>
                </c:pt>
                <c:pt idx="4200">
                  <c:v>-4.2200000000000001E-2</c:v>
                </c:pt>
                <c:pt idx="4201">
                  <c:v>-4.2200000000000001E-2</c:v>
                </c:pt>
                <c:pt idx="4202">
                  <c:v>-4.2200000000000001E-2</c:v>
                </c:pt>
                <c:pt idx="4203">
                  <c:v>-4.2200000000000001E-2</c:v>
                </c:pt>
                <c:pt idx="4204">
                  <c:v>-4.2200000000000001E-2</c:v>
                </c:pt>
                <c:pt idx="4205">
                  <c:v>-4.2200000000000001E-2</c:v>
                </c:pt>
                <c:pt idx="4206">
                  <c:v>-4.2200000000000001E-2</c:v>
                </c:pt>
                <c:pt idx="4207">
                  <c:v>-4.2200000000000001E-2</c:v>
                </c:pt>
                <c:pt idx="4208">
                  <c:v>-4.2200000000000001E-2</c:v>
                </c:pt>
                <c:pt idx="4209">
                  <c:v>-4.2200000000000001E-2</c:v>
                </c:pt>
                <c:pt idx="4210">
                  <c:v>-4.2200000000000001E-2</c:v>
                </c:pt>
                <c:pt idx="4211">
                  <c:v>-4.2200000000000001E-2</c:v>
                </c:pt>
                <c:pt idx="4212">
                  <c:v>-4.2200000000000001E-2</c:v>
                </c:pt>
                <c:pt idx="4213">
                  <c:v>-4.2200000000000001E-2</c:v>
                </c:pt>
                <c:pt idx="4214">
                  <c:v>1.77E-2</c:v>
                </c:pt>
                <c:pt idx="4215">
                  <c:v>1.77E-2</c:v>
                </c:pt>
                <c:pt idx="4216">
                  <c:v>-7.6600000000000001E-2</c:v>
                </c:pt>
                <c:pt idx="4217">
                  <c:v>-7.6600000000000001E-2</c:v>
                </c:pt>
                <c:pt idx="4218">
                  <c:v>-2.2100000000000002E-2</c:v>
                </c:pt>
                <c:pt idx="4219">
                  <c:v>-2.2100000000000002E-2</c:v>
                </c:pt>
                <c:pt idx="4220">
                  <c:v>-2.2100000000000002E-2</c:v>
                </c:pt>
                <c:pt idx="4221">
                  <c:v>-2.2100000000000002E-2</c:v>
                </c:pt>
                <c:pt idx="4222">
                  <c:v>-2.2100000000000002E-2</c:v>
                </c:pt>
                <c:pt idx="4223">
                  <c:v>-2.2100000000000002E-2</c:v>
                </c:pt>
                <c:pt idx="4224">
                  <c:v>-2.2100000000000002E-2</c:v>
                </c:pt>
                <c:pt idx="4225">
                  <c:v>-2.2100000000000002E-2</c:v>
                </c:pt>
                <c:pt idx="4226">
                  <c:v>-2.2100000000000002E-2</c:v>
                </c:pt>
                <c:pt idx="4227">
                  <c:v>-2.2100000000000002E-2</c:v>
                </c:pt>
                <c:pt idx="4228">
                  <c:v>-2.2100000000000002E-2</c:v>
                </c:pt>
                <c:pt idx="4229">
                  <c:v>3.0700000000000002E-2</c:v>
                </c:pt>
                <c:pt idx="4230">
                  <c:v>5.47E-3</c:v>
                </c:pt>
                <c:pt idx="4231">
                  <c:v>5.47E-3</c:v>
                </c:pt>
                <c:pt idx="4232">
                  <c:v>5.47E-3</c:v>
                </c:pt>
                <c:pt idx="4233">
                  <c:v>5.47E-3</c:v>
                </c:pt>
                <c:pt idx="4234">
                  <c:v>-2.5100000000000001E-2</c:v>
                </c:pt>
                <c:pt idx="4235">
                  <c:v>-0.104</c:v>
                </c:pt>
                <c:pt idx="4236">
                  <c:v>-2.9399999999999999E-2</c:v>
                </c:pt>
                <c:pt idx="4237">
                  <c:v>7.0499999999999998E-3</c:v>
                </c:pt>
                <c:pt idx="4238">
                  <c:v>7.0499999999999998E-3</c:v>
                </c:pt>
                <c:pt idx="4239">
                  <c:v>7.0499999999999998E-3</c:v>
                </c:pt>
                <c:pt idx="4240">
                  <c:v>6.1799999999999997E-3</c:v>
                </c:pt>
                <c:pt idx="4241">
                  <c:v>6.1799999999999997E-3</c:v>
                </c:pt>
                <c:pt idx="4242">
                  <c:v>-1.8600000000000001E-3</c:v>
                </c:pt>
                <c:pt idx="4243">
                  <c:v>-1.8600000000000001E-3</c:v>
                </c:pt>
                <c:pt idx="4244">
                  <c:v>-1.8600000000000001E-3</c:v>
                </c:pt>
                <c:pt idx="4245">
                  <c:v>4.8399999999999999E-2</c:v>
                </c:pt>
                <c:pt idx="4246">
                  <c:v>9.6600000000000002E-3</c:v>
                </c:pt>
                <c:pt idx="4247">
                  <c:v>-1.29E-2</c:v>
                </c:pt>
                <c:pt idx="4248">
                  <c:v>-1.29E-2</c:v>
                </c:pt>
                <c:pt idx="4249">
                  <c:v>-2.7300000000000001E-2</c:v>
                </c:pt>
                <c:pt idx="4250">
                  <c:v>-3.1099999999999999E-2</c:v>
                </c:pt>
                <c:pt idx="4251">
                  <c:v>-3.1099999999999999E-2</c:v>
                </c:pt>
                <c:pt idx="4252">
                  <c:v>-3.1099999999999999E-2</c:v>
                </c:pt>
                <c:pt idx="4253">
                  <c:v>-3.1099999999999999E-2</c:v>
                </c:pt>
                <c:pt idx="4254">
                  <c:v>3.1099999999999999E-2</c:v>
                </c:pt>
                <c:pt idx="4255">
                  <c:v>3.1099999999999999E-2</c:v>
                </c:pt>
                <c:pt idx="4256">
                  <c:v>3.1099999999999999E-2</c:v>
                </c:pt>
                <c:pt idx="4257">
                  <c:v>3.1099999999999999E-2</c:v>
                </c:pt>
                <c:pt idx="4258">
                  <c:v>3.1099999999999999E-2</c:v>
                </c:pt>
                <c:pt idx="4259">
                  <c:v>3.1099999999999999E-2</c:v>
                </c:pt>
                <c:pt idx="4260">
                  <c:v>3.1099999999999999E-2</c:v>
                </c:pt>
                <c:pt idx="4261">
                  <c:v>-6.3299999999999995E-2</c:v>
                </c:pt>
                <c:pt idx="4262">
                  <c:v>7.4200000000000002E-2</c:v>
                </c:pt>
                <c:pt idx="4263">
                  <c:v>7.4200000000000002E-2</c:v>
                </c:pt>
                <c:pt idx="4264">
                  <c:v>0.11</c:v>
                </c:pt>
                <c:pt idx="4265">
                  <c:v>0.106</c:v>
                </c:pt>
                <c:pt idx="4266">
                  <c:v>0.106</c:v>
                </c:pt>
                <c:pt idx="4267">
                  <c:v>-6.77E-3</c:v>
                </c:pt>
                <c:pt idx="4268">
                  <c:v>-2.7300000000000001E-2</c:v>
                </c:pt>
                <c:pt idx="4269">
                  <c:v>-2.7300000000000001E-2</c:v>
                </c:pt>
                <c:pt idx="4270">
                  <c:v>-2.7300000000000001E-2</c:v>
                </c:pt>
                <c:pt idx="4271">
                  <c:v>8.0400000000000003E-3</c:v>
                </c:pt>
                <c:pt idx="4272">
                  <c:v>8.0400000000000003E-3</c:v>
                </c:pt>
                <c:pt idx="4273">
                  <c:v>8.0400000000000003E-3</c:v>
                </c:pt>
                <c:pt idx="4274">
                  <c:v>6.8300000000000001E-3</c:v>
                </c:pt>
                <c:pt idx="4275">
                  <c:v>6.8300000000000001E-3</c:v>
                </c:pt>
                <c:pt idx="4276">
                  <c:v>6.8300000000000001E-3</c:v>
                </c:pt>
                <c:pt idx="4277">
                  <c:v>9.9000000000000005E-2</c:v>
                </c:pt>
                <c:pt idx="4278">
                  <c:v>9.9000000000000005E-2</c:v>
                </c:pt>
                <c:pt idx="4279">
                  <c:v>9.9000000000000005E-2</c:v>
                </c:pt>
                <c:pt idx="4280">
                  <c:v>9.9000000000000005E-2</c:v>
                </c:pt>
                <c:pt idx="4281">
                  <c:v>9.9000000000000005E-2</c:v>
                </c:pt>
                <c:pt idx="4282">
                  <c:v>9.9000000000000005E-2</c:v>
                </c:pt>
                <c:pt idx="4283">
                  <c:v>5.9299999999999999E-2</c:v>
                </c:pt>
                <c:pt idx="4284">
                  <c:v>5.9299999999999999E-2</c:v>
                </c:pt>
                <c:pt idx="4285">
                  <c:v>5.9299999999999999E-2</c:v>
                </c:pt>
                <c:pt idx="4286">
                  <c:v>5.9299999999999999E-2</c:v>
                </c:pt>
                <c:pt idx="4287">
                  <c:v>-4.2599999999999999E-3</c:v>
                </c:pt>
                <c:pt idx="4288">
                  <c:v>-4.2599999999999999E-3</c:v>
                </c:pt>
                <c:pt idx="4289">
                  <c:v>-1.4200000000000001E-2</c:v>
                </c:pt>
                <c:pt idx="4290">
                  <c:v>-1.4200000000000001E-2</c:v>
                </c:pt>
                <c:pt idx="4291">
                  <c:v>-1.4200000000000001E-2</c:v>
                </c:pt>
                <c:pt idx="4292">
                  <c:v>-1.4200000000000001E-2</c:v>
                </c:pt>
                <c:pt idx="4293">
                  <c:v>-1.4200000000000001E-2</c:v>
                </c:pt>
                <c:pt idx="4294">
                  <c:v>-1.4200000000000001E-2</c:v>
                </c:pt>
                <c:pt idx="4295">
                  <c:v>-2.12E-2</c:v>
                </c:pt>
                <c:pt idx="4296">
                  <c:v>5.1900000000000002E-2</c:v>
                </c:pt>
                <c:pt idx="4297">
                  <c:v>5.1900000000000002E-2</c:v>
                </c:pt>
                <c:pt idx="4298">
                  <c:v>-7.8700000000000006E-2</c:v>
                </c:pt>
                <c:pt idx="4299">
                  <c:v>5.3800000000000001E-2</c:v>
                </c:pt>
                <c:pt idx="4300">
                  <c:v>-0.11</c:v>
                </c:pt>
                <c:pt idx="4301">
                  <c:v>6.59E-2</c:v>
                </c:pt>
                <c:pt idx="4302">
                  <c:v>6.59E-2</c:v>
                </c:pt>
                <c:pt idx="4303">
                  <c:v>-3.5900000000000001E-2</c:v>
                </c:pt>
                <c:pt idx="4304">
                  <c:v>-3.5900000000000001E-2</c:v>
                </c:pt>
                <c:pt idx="4305">
                  <c:v>-3.5900000000000001E-2</c:v>
                </c:pt>
                <c:pt idx="4306">
                  <c:v>-3.5900000000000001E-2</c:v>
                </c:pt>
                <c:pt idx="4307">
                  <c:v>0.13900000000000001</c:v>
                </c:pt>
                <c:pt idx="4308">
                  <c:v>0.124</c:v>
                </c:pt>
                <c:pt idx="4309">
                  <c:v>2.07E-2</c:v>
                </c:pt>
                <c:pt idx="4310">
                  <c:v>2.07E-2</c:v>
                </c:pt>
                <c:pt idx="4311">
                  <c:v>2.7099999999999999E-2</c:v>
                </c:pt>
                <c:pt idx="4312">
                  <c:v>2.7099999999999999E-2</c:v>
                </c:pt>
                <c:pt idx="4313">
                  <c:v>2.7099999999999999E-2</c:v>
                </c:pt>
                <c:pt idx="4314">
                  <c:v>2.7099999999999999E-2</c:v>
                </c:pt>
                <c:pt idx="4315">
                  <c:v>2.7099999999999999E-2</c:v>
                </c:pt>
                <c:pt idx="4316">
                  <c:v>3.4700000000000002E-2</c:v>
                </c:pt>
                <c:pt idx="4317">
                  <c:v>3.4700000000000002E-2</c:v>
                </c:pt>
                <c:pt idx="4318">
                  <c:v>3.4700000000000002E-2</c:v>
                </c:pt>
                <c:pt idx="4319">
                  <c:v>1.34E-2</c:v>
                </c:pt>
                <c:pt idx="4320">
                  <c:v>1.34E-2</c:v>
                </c:pt>
                <c:pt idx="4321">
                  <c:v>1.34E-2</c:v>
                </c:pt>
                <c:pt idx="4322">
                  <c:v>1.34E-2</c:v>
                </c:pt>
                <c:pt idx="4323">
                  <c:v>1.34E-2</c:v>
                </c:pt>
                <c:pt idx="4324">
                  <c:v>1.34E-2</c:v>
                </c:pt>
                <c:pt idx="4325">
                  <c:v>1.34E-2</c:v>
                </c:pt>
                <c:pt idx="4326">
                  <c:v>-6.8099999999999994E-2</c:v>
                </c:pt>
                <c:pt idx="4327">
                  <c:v>-6.8099999999999994E-2</c:v>
                </c:pt>
                <c:pt idx="4328">
                  <c:v>7.6799999999999993E-2</c:v>
                </c:pt>
                <c:pt idx="4329">
                  <c:v>-6.7599999999999993E-2</c:v>
                </c:pt>
                <c:pt idx="4330">
                  <c:v>0.10299999999999999</c:v>
                </c:pt>
                <c:pt idx="4331">
                  <c:v>-0.11600000000000001</c:v>
                </c:pt>
                <c:pt idx="4332">
                  <c:v>4.3099999999999999E-2</c:v>
                </c:pt>
                <c:pt idx="4333">
                  <c:v>4.3099999999999999E-2</c:v>
                </c:pt>
                <c:pt idx="4334">
                  <c:v>4.3099999999999999E-2</c:v>
                </c:pt>
                <c:pt idx="4335">
                  <c:v>4.3099999999999999E-2</c:v>
                </c:pt>
                <c:pt idx="4336">
                  <c:v>4.3099999999999999E-2</c:v>
                </c:pt>
                <c:pt idx="4337">
                  <c:v>4.3099999999999999E-2</c:v>
                </c:pt>
                <c:pt idx="4338">
                  <c:v>4.3099999999999999E-2</c:v>
                </c:pt>
                <c:pt idx="4339">
                  <c:v>-3.3600000000000001E-3</c:v>
                </c:pt>
                <c:pt idx="4340">
                  <c:v>-3.3600000000000001E-3</c:v>
                </c:pt>
                <c:pt idx="4341">
                  <c:v>-3.3600000000000001E-3</c:v>
                </c:pt>
                <c:pt idx="4342">
                  <c:v>8.6800000000000002E-2</c:v>
                </c:pt>
                <c:pt idx="4343">
                  <c:v>7.6799999999999993E-2</c:v>
                </c:pt>
                <c:pt idx="4344">
                  <c:v>7.6799999999999993E-2</c:v>
                </c:pt>
                <c:pt idx="4345">
                  <c:v>7.6799999999999993E-2</c:v>
                </c:pt>
                <c:pt idx="4346">
                  <c:v>-7.1800000000000003E-2</c:v>
                </c:pt>
                <c:pt idx="4347">
                  <c:v>-7.1800000000000003E-2</c:v>
                </c:pt>
                <c:pt idx="4348">
                  <c:v>-7.1800000000000003E-2</c:v>
                </c:pt>
                <c:pt idx="4349">
                  <c:v>-2.6499999999999999E-2</c:v>
                </c:pt>
                <c:pt idx="4350">
                  <c:v>-2.6499999999999999E-2</c:v>
                </c:pt>
                <c:pt idx="4351">
                  <c:v>-2.6499999999999999E-2</c:v>
                </c:pt>
                <c:pt idx="4352">
                  <c:v>-2.6499999999999999E-2</c:v>
                </c:pt>
                <c:pt idx="4353">
                  <c:v>-2.6499999999999999E-2</c:v>
                </c:pt>
                <c:pt idx="4354">
                  <c:v>-2.6499999999999999E-2</c:v>
                </c:pt>
                <c:pt idx="4355">
                  <c:v>-2.6499999999999999E-2</c:v>
                </c:pt>
                <c:pt idx="4356">
                  <c:v>-2.6499999999999999E-2</c:v>
                </c:pt>
                <c:pt idx="4357">
                  <c:v>6.7999999999999996E-3</c:v>
                </c:pt>
                <c:pt idx="4358">
                  <c:v>6.7999999999999996E-3</c:v>
                </c:pt>
                <c:pt idx="4359">
                  <c:v>6.7999999999999996E-3</c:v>
                </c:pt>
                <c:pt idx="4360">
                  <c:v>9.2599999999999991E-3</c:v>
                </c:pt>
                <c:pt idx="4361">
                  <c:v>9.2599999999999991E-3</c:v>
                </c:pt>
                <c:pt idx="4362">
                  <c:v>-1.66E-2</c:v>
                </c:pt>
                <c:pt idx="4363">
                  <c:v>-1.66E-2</c:v>
                </c:pt>
                <c:pt idx="4364">
                  <c:v>3.44E-2</c:v>
                </c:pt>
                <c:pt idx="4365">
                  <c:v>3.44E-2</c:v>
                </c:pt>
                <c:pt idx="4366">
                  <c:v>4.1200000000000001E-2</c:v>
                </c:pt>
                <c:pt idx="4367">
                  <c:v>4.1200000000000001E-2</c:v>
                </c:pt>
                <c:pt idx="4368">
                  <c:v>4.1200000000000001E-2</c:v>
                </c:pt>
                <c:pt idx="4369">
                  <c:v>4.1200000000000001E-2</c:v>
                </c:pt>
                <c:pt idx="4370">
                  <c:v>4.1200000000000001E-2</c:v>
                </c:pt>
                <c:pt idx="4371">
                  <c:v>4.1200000000000001E-2</c:v>
                </c:pt>
                <c:pt idx="4372">
                  <c:v>8.4400000000000003E-2</c:v>
                </c:pt>
                <c:pt idx="4373">
                  <c:v>8.4400000000000003E-2</c:v>
                </c:pt>
                <c:pt idx="4374">
                  <c:v>-1.4500000000000001E-2</c:v>
                </c:pt>
                <c:pt idx="4375">
                  <c:v>-1.4500000000000001E-2</c:v>
                </c:pt>
                <c:pt idx="4376">
                  <c:v>-1.4500000000000001E-2</c:v>
                </c:pt>
                <c:pt idx="4377">
                  <c:v>-1.4500000000000001E-2</c:v>
                </c:pt>
                <c:pt idx="4378">
                  <c:v>3.0200000000000001E-2</c:v>
                </c:pt>
                <c:pt idx="4379">
                  <c:v>3.0200000000000001E-2</c:v>
                </c:pt>
                <c:pt idx="4380">
                  <c:v>3.0200000000000001E-2</c:v>
                </c:pt>
                <c:pt idx="4381">
                  <c:v>-3.4200000000000001E-2</c:v>
                </c:pt>
                <c:pt idx="4382">
                  <c:v>-3.4200000000000001E-2</c:v>
                </c:pt>
                <c:pt idx="4383">
                  <c:v>-3.4200000000000001E-2</c:v>
                </c:pt>
                <c:pt idx="4384">
                  <c:v>5.2299999999999999E-2</c:v>
                </c:pt>
                <c:pt idx="4385">
                  <c:v>-3.1600000000000003E-2</c:v>
                </c:pt>
                <c:pt idx="4386">
                  <c:v>-6.5900000000000004E-3</c:v>
                </c:pt>
                <c:pt idx="4387">
                  <c:v>-6.5900000000000004E-3</c:v>
                </c:pt>
                <c:pt idx="4388">
                  <c:v>1.0500000000000001E-2</c:v>
                </c:pt>
                <c:pt idx="4389">
                  <c:v>1.0500000000000001E-2</c:v>
                </c:pt>
                <c:pt idx="4390">
                  <c:v>1.0500000000000001E-2</c:v>
                </c:pt>
                <c:pt idx="4391">
                  <c:v>1.0500000000000001E-2</c:v>
                </c:pt>
                <c:pt idx="4392">
                  <c:v>1.0500000000000001E-2</c:v>
                </c:pt>
                <c:pt idx="4393">
                  <c:v>1.0500000000000001E-2</c:v>
                </c:pt>
                <c:pt idx="4394">
                  <c:v>-2.3599999999999999E-2</c:v>
                </c:pt>
                <c:pt idx="4395">
                  <c:v>-2.3599999999999999E-2</c:v>
                </c:pt>
                <c:pt idx="4396">
                  <c:v>3.2300000000000002E-2</c:v>
                </c:pt>
                <c:pt idx="4397">
                  <c:v>3.2300000000000002E-2</c:v>
                </c:pt>
                <c:pt idx="4398">
                  <c:v>1.9599999999999999E-2</c:v>
                </c:pt>
                <c:pt idx="4399">
                  <c:v>1.9599999999999999E-2</c:v>
                </c:pt>
                <c:pt idx="4400">
                  <c:v>1.9599999999999999E-2</c:v>
                </c:pt>
                <c:pt idx="4401">
                  <c:v>1.9599999999999999E-2</c:v>
                </c:pt>
                <c:pt idx="4402">
                  <c:v>1.9599999999999999E-2</c:v>
                </c:pt>
                <c:pt idx="4403">
                  <c:v>1.9599999999999999E-2</c:v>
                </c:pt>
                <c:pt idx="4404">
                  <c:v>1.9599999999999999E-2</c:v>
                </c:pt>
                <c:pt idx="4405">
                  <c:v>1.9599999999999999E-2</c:v>
                </c:pt>
                <c:pt idx="4406">
                  <c:v>-9.9399999999999992E-3</c:v>
                </c:pt>
                <c:pt idx="4407">
                  <c:v>-9.9399999999999992E-3</c:v>
                </c:pt>
                <c:pt idx="4408">
                  <c:v>3.6600000000000001E-3</c:v>
                </c:pt>
                <c:pt idx="4409">
                  <c:v>3.6600000000000001E-3</c:v>
                </c:pt>
                <c:pt idx="4410">
                  <c:v>4.8500000000000001E-2</c:v>
                </c:pt>
                <c:pt idx="4411">
                  <c:v>1.37E-2</c:v>
                </c:pt>
                <c:pt idx="4412">
                  <c:v>1.37E-2</c:v>
                </c:pt>
                <c:pt idx="4413">
                  <c:v>1.37E-2</c:v>
                </c:pt>
                <c:pt idx="4414">
                  <c:v>1.37E-2</c:v>
                </c:pt>
                <c:pt idx="4415">
                  <c:v>1.37E-2</c:v>
                </c:pt>
                <c:pt idx="4416">
                  <c:v>1.37E-2</c:v>
                </c:pt>
                <c:pt idx="4417">
                  <c:v>1.37E-2</c:v>
                </c:pt>
                <c:pt idx="4418">
                  <c:v>1.37E-2</c:v>
                </c:pt>
                <c:pt idx="4419">
                  <c:v>1.6199999999999999E-2</c:v>
                </c:pt>
                <c:pt idx="4420">
                  <c:v>1.6199999999999999E-2</c:v>
                </c:pt>
                <c:pt idx="4421">
                  <c:v>1.6199999999999999E-2</c:v>
                </c:pt>
                <c:pt idx="4422">
                  <c:v>1.6199999999999999E-2</c:v>
                </c:pt>
                <c:pt idx="4423">
                  <c:v>1.6199999999999999E-2</c:v>
                </c:pt>
                <c:pt idx="4424">
                  <c:v>1.6199999999999999E-2</c:v>
                </c:pt>
                <c:pt idx="4425">
                  <c:v>1.6199999999999999E-2</c:v>
                </c:pt>
                <c:pt idx="4426">
                  <c:v>2.9399999999999999E-2</c:v>
                </c:pt>
                <c:pt idx="4427">
                  <c:v>2.9399999999999999E-2</c:v>
                </c:pt>
                <c:pt idx="4428">
                  <c:v>2.9399999999999999E-2</c:v>
                </c:pt>
                <c:pt idx="4429">
                  <c:v>-3.8600000000000001E-3</c:v>
                </c:pt>
                <c:pt idx="4430">
                  <c:v>-3.8600000000000001E-3</c:v>
                </c:pt>
                <c:pt idx="4431">
                  <c:v>-3.8600000000000001E-3</c:v>
                </c:pt>
                <c:pt idx="4432">
                  <c:v>-3.8600000000000001E-3</c:v>
                </c:pt>
                <c:pt idx="4433">
                  <c:v>-3.8600000000000001E-3</c:v>
                </c:pt>
                <c:pt idx="4434">
                  <c:v>-9.6299999999999997E-3</c:v>
                </c:pt>
                <c:pt idx="4435">
                  <c:v>-9.6299999999999997E-3</c:v>
                </c:pt>
                <c:pt idx="4436">
                  <c:v>-9.6299999999999997E-3</c:v>
                </c:pt>
                <c:pt idx="4437">
                  <c:v>-9.6299999999999997E-3</c:v>
                </c:pt>
                <c:pt idx="4438">
                  <c:v>-9.6299999999999997E-3</c:v>
                </c:pt>
                <c:pt idx="4439">
                  <c:v>3.7400000000000003E-2</c:v>
                </c:pt>
                <c:pt idx="4440">
                  <c:v>1.3299999999999999E-2</c:v>
                </c:pt>
                <c:pt idx="4441">
                  <c:v>1.3299999999999999E-2</c:v>
                </c:pt>
                <c:pt idx="4442">
                  <c:v>1.3299999999999999E-2</c:v>
                </c:pt>
                <c:pt idx="4443">
                  <c:v>-2.0899999999999998E-2</c:v>
                </c:pt>
                <c:pt idx="4444">
                  <c:v>-2.0899999999999998E-2</c:v>
                </c:pt>
                <c:pt idx="4445">
                  <c:v>-5.0599999999999999E-2</c:v>
                </c:pt>
                <c:pt idx="4446">
                  <c:v>4.1300000000000003E-2</c:v>
                </c:pt>
                <c:pt idx="4447">
                  <c:v>4.1300000000000003E-2</c:v>
                </c:pt>
                <c:pt idx="4448">
                  <c:v>-1.9099999999999999E-2</c:v>
                </c:pt>
                <c:pt idx="4449">
                  <c:v>-1.9099999999999999E-2</c:v>
                </c:pt>
                <c:pt idx="4450">
                  <c:v>5.5800000000000002E-2</c:v>
                </c:pt>
                <c:pt idx="4451">
                  <c:v>5.5800000000000002E-2</c:v>
                </c:pt>
                <c:pt idx="4452">
                  <c:v>5.5800000000000002E-2</c:v>
                </c:pt>
                <c:pt idx="4453">
                  <c:v>5.5800000000000002E-2</c:v>
                </c:pt>
                <c:pt idx="4454">
                  <c:v>5.5800000000000002E-2</c:v>
                </c:pt>
                <c:pt idx="4455">
                  <c:v>5.5800000000000002E-2</c:v>
                </c:pt>
                <c:pt idx="4456">
                  <c:v>-2.7799999999999998E-2</c:v>
                </c:pt>
                <c:pt idx="4457">
                  <c:v>1.7100000000000001E-2</c:v>
                </c:pt>
                <c:pt idx="4458">
                  <c:v>2.49E-3</c:v>
                </c:pt>
                <c:pt idx="4459">
                  <c:v>2.49E-3</c:v>
                </c:pt>
                <c:pt idx="4460">
                  <c:v>2.49E-3</c:v>
                </c:pt>
                <c:pt idx="4461">
                  <c:v>2.9499999999999998E-2</c:v>
                </c:pt>
                <c:pt idx="4462">
                  <c:v>2.9499999999999998E-2</c:v>
                </c:pt>
                <c:pt idx="4463">
                  <c:v>2.9499999999999998E-2</c:v>
                </c:pt>
                <c:pt idx="4464">
                  <c:v>2.9499999999999998E-2</c:v>
                </c:pt>
                <c:pt idx="4465">
                  <c:v>2.9499999999999998E-2</c:v>
                </c:pt>
                <c:pt idx="4466">
                  <c:v>2.9499999999999998E-2</c:v>
                </c:pt>
                <c:pt idx="4467">
                  <c:v>2.9499999999999998E-2</c:v>
                </c:pt>
                <c:pt idx="4468">
                  <c:v>-0.10100000000000001</c:v>
                </c:pt>
                <c:pt idx="4469">
                  <c:v>-0.10100000000000001</c:v>
                </c:pt>
                <c:pt idx="4470">
                  <c:v>9.0499999999999997E-2</c:v>
                </c:pt>
                <c:pt idx="4471">
                  <c:v>9.0499999999999997E-2</c:v>
                </c:pt>
                <c:pt idx="4472">
                  <c:v>9.0499999999999997E-2</c:v>
                </c:pt>
                <c:pt idx="4473">
                  <c:v>-9.9500000000000005E-2</c:v>
                </c:pt>
                <c:pt idx="4474">
                  <c:v>-9.9500000000000005E-2</c:v>
                </c:pt>
                <c:pt idx="4475">
                  <c:v>-9.9500000000000005E-2</c:v>
                </c:pt>
                <c:pt idx="4476">
                  <c:v>3.7699999999999997E-2</c:v>
                </c:pt>
                <c:pt idx="4477">
                  <c:v>3.7699999999999997E-2</c:v>
                </c:pt>
                <c:pt idx="4478">
                  <c:v>3.7699999999999997E-2</c:v>
                </c:pt>
                <c:pt idx="4479">
                  <c:v>-3.0499999999999999E-2</c:v>
                </c:pt>
                <c:pt idx="4480">
                  <c:v>-3.0499999999999999E-2</c:v>
                </c:pt>
                <c:pt idx="4481">
                  <c:v>-3.0499999999999999E-2</c:v>
                </c:pt>
                <c:pt idx="4482">
                  <c:v>-3.0499999999999999E-2</c:v>
                </c:pt>
                <c:pt idx="4483">
                  <c:v>-3.0499999999999999E-2</c:v>
                </c:pt>
                <c:pt idx="4484">
                  <c:v>-3.0499999999999999E-2</c:v>
                </c:pt>
                <c:pt idx="4485">
                  <c:v>-8.1500000000000003E-2</c:v>
                </c:pt>
                <c:pt idx="4486">
                  <c:v>-8.1500000000000003E-2</c:v>
                </c:pt>
                <c:pt idx="4487">
                  <c:v>-8.1500000000000003E-2</c:v>
                </c:pt>
                <c:pt idx="4488">
                  <c:v>-3.7100000000000002E-3</c:v>
                </c:pt>
                <c:pt idx="4489">
                  <c:v>-3.7100000000000002E-3</c:v>
                </c:pt>
                <c:pt idx="4490">
                  <c:v>-3.7100000000000002E-3</c:v>
                </c:pt>
                <c:pt idx="4491">
                  <c:v>-3.7100000000000002E-3</c:v>
                </c:pt>
                <c:pt idx="4492">
                  <c:v>-3.7100000000000002E-3</c:v>
                </c:pt>
                <c:pt idx="4493">
                  <c:v>-3.7100000000000002E-3</c:v>
                </c:pt>
                <c:pt idx="4494">
                  <c:v>-3.7100000000000002E-3</c:v>
                </c:pt>
                <c:pt idx="4495">
                  <c:v>-7.0099999999999996E-2</c:v>
                </c:pt>
                <c:pt idx="4496">
                  <c:v>5.1400000000000001E-2</c:v>
                </c:pt>
                <c:pt idx="4497">
                  <c:v>-3.2000000000000001E-2</c:v>
                </c:pt>
                <c:pt idx="4498">
                  <c:v>-2.3099999999999999E-2</c:v>
                </c:pt>
                <c:pt idx="4499">
                  <c:v>-2.3099999999999999E-2</c:v>
                </c:pt>
                <c:pt idx="4500">
                  <c:v>-2.3099999999999999E-2</c:v>
                </c:pt>
                <c:pt idx="4501">
                  <c:v>-2.3099999999999999E-2</c:v>
                </c:pt>
                <c:pt idx="4502">
                  <c:v>9.7699999999999995E-2</c:v>
                </c:pt>
                <c:pt idx="4503">
                  <c:v>9.7699999999999995E-2</c:v>
                </c:pt>
                <c:pt idx="4504">
                  <c:v>-7.5199999999999996E-4</c:v>
                </c:pt>
                <c:pt idx="4505">
                  <c:v>-7.5199999999999996E-4</c:v>
                </c:pt>
                <c:pt idx="4506">
                  <c:v>-7.5199999999999996E-4</c:v>
                </c:pt>
                <c:pt idx="4507">
                  <c:v>-7.5199999999999996E-4</c:v>
                </c:pt>
                <c:pt idx="4508">
                  <c:v>-7.5199999999999996E-4</c:v>
                </c:pt>
                <c:pt idx="4509">
                  <c:v>-7.5199999999999996E-4</c:v>
                </c:pt>
                <c:pt idx="4510">
                  <c:v>-1.5299999999999999E-2</c:v>
                </c:pt>
                <c:pt idx="4511">
                  <c:v>-1.5299999999999999E-2</c:v>
                </c:pt>
                <c:pt idx="4512">
                  <c:v>-1.5299999999999999E-2</c:v>
                </c:pt>
                <c:pt idx="4513">
                  <c:v>-1.4200000000000001E-2</c:v>
                </c:pt>
                <c:pt idx="4514">
                  <c:v>-1.4200000000000001E-2</c:v>
                </c:pt>
                <c:pt idx="4515">
                  <c:v>-1.4200000000000001E-2</c:v>
                </c:pt>
                <c:pt idx="4516">
                  <c:v>-1.4200000000000001E-2</c:v>
                </c:pt>
                <c:pt idx="4517">
                  <c:v>2.6499999999999999E-2</c:v>
                </c:pt>
                <c:pt idx="4518">
                  <c:v>-4.8000000000000001E-2</c:v>
                </c:pt>
                <c:pt idx="4519">
                  <c:v>4.9299999999999997E-2</c:v>
                </c:pt>
                <c:pt idx="4520">
                  <c:v>4.9299999999999997E-2</c:v>
                </c:pt>
                <c:pt idx="4521">
                  <c:v>4.9299999999999997E-2</c:v>
                </c:pt>
                <c:pt idx="4522">
                  <c:v>4.9299999999999997E-2</c:v>
                </c:pt>
                <c:pt idx="4523">
                  <c:v>4.7899999999999998E-2</c:v>
                </c:pt>
                <c:pt idx="4524">
                  <c:v>6.6699999999999995E-2</c:v>
                </c:pt>
                <c:pt idx="4525">
                  <c:v>-2.63E-2</c:v>
                </c:pt>
                <c:pt idx="4526">
                  <c:v>-2.63E-2</c:v>
                </c:pt>
                <c:pt idx="4527">
                  <c:v>-4.9200000000000001E-2</c:v>
                </c:pt>
                <c:pt idx="4528">
                  <c:v>-4.9200000000000001E-2</c:v>
                </c:pt>
                <c:pt idx="4529">
                  <c:v>-3.78E-2</c:v>
                </c:pt>
                <c:pt idx="4530">
                  <c:v>-3.78E-2</c:v>
                </c:pt>
                <c:pt idx="4531">
                  <c:v>6.6199999999999995E-2</c:v>
                </c:pt>
                <c:pt idx="4532">
                  <c:v>6.6199999999999995E-2</c:v>
                </c:pt>
                <c:pt idx="4533">
                  <c:v>6.6199999999999995E-2</c:v>
                </c:pt>
                <c:pt idx="4534">
                  <c:v>6.6199999999999995E-2</c:v>
                </c:pt>
                <c:pt idx="4535">
                  <c:v>6.6199999999999995E-2</c:v>
                </c:pt>
                <c:pt idx="4536">
                  <c:v>6.6199999999999995E-2</c:v>
                </c:pt>
                <c:pt idx="4537">
                  <c:v>6.6199999999999995E-2</c:v>
                </c:pt>
                <c:pt idx="4538">
                  <c:v>6.6199999999999995E-2</c:v>
                </c:pt>
                <c:pt idx="4539">
                  <c:v>6.6199999999999995E-2</c:v>
                </c:pt>
                <c:pt idx="4540">
                  <c:v>6.6199999999999995E-2</c:v>
                </c:pt>
                <c:pt idx="4541">
                  <c:v>6.6199999999999995E-2</c:v>
                </c:pt>
                <c:pt idx="4542">
                  <c:v>6.6199999999999995E-2</c:v>
                </c:pt>
                <c:pt idx="4543">
                  <c:v>6.6199999999999995E-2</c:v>
                </c:pt>
                <c:pt idx="4544">
                  <c:v>6.6199999999999995E-2</c:v>
                </c:pt>
                <c:pt idx="4545">
                  <c:v>6.6199999999999995E-2</c:v>
                </c:pt>
                <c:pt idx="4546">
                  <c:v>6.6199999999999995E-2</c:v>
                </c:pt>
                <c:pt idx="4547">
                  <c:v>6.6199999999999995E-2</c:v>
                </c:pt>
                <c:pt idx="4548">
                  <c:v>6.6199999999999995E-2</c:v>
                </c:pt>
                <c:pt idx="4549">
                  <c:v>6.6199999999999995E-2</c:v>
                </c:pt>
                <c:pt idx="4550">
                  <c:v>-4.4699999999999997E-2</c:v>
                </c:pt>
                <c:pt idx="4551">
                  <c:v>-4.4699999999999997E-2</c:v>
                </c:pt>
                <c:pt idx="4552">
                  <c:v>-4.4699999999999997E-2</c:v>
                </c:pt>
                <c:pt idx="4553">
                  <c:v>-9.0200000000000002E-2</c:v>
                </c:pt>
                <c:pt idx="4554">
                  <c:v>6.1799999999999997E-3</c:v>
                </c:pt>
                <c:pt idx="4555">
                  <c:v>-2.1700000000000001E-3</c:v>
                </c:pt>
                <c:pt idx="4556">
                  <c:v>-2.1700000000000001E-3</c:v>
                </c:pt>
                <c:pt idx="4557">
                  <c:v>-2.1700000000000001E-3</c:v>
                </c:pt>
                <c:pt idx="4558">
                  <c:v>-2.1700000000000001E-3</c:v>
                </c:pt>
                <c:pt idx="4559">
                  <c:v>-2.1700000000000001E-3</c:v>
                </c:pt>
                <c:pt idx="4560">
                  <c:v>-2.1700000000000001E-3</c:v>
                </c:pt>
                <c:pt idx="4561">
                  <c:v>4.2299999999999997E-2</c:v>
                </c:pt>
                <c:pt idx="4562">
                  <c:v>-6.5500000000000003E-2</c:v>
                </c:pt>
                <c:pt idx="4563">
                  <c:v>-4.0800000000000003E-3</c:v>
                </c:pt>
                <c:pt idx="4564">
                  <c:v>-4.0800000000000003E-3</c:v>
                </c:pt>
                <c:pt idx="4565">
                  <c:v>7.5300000000000002E-3</c:v>
                </c:pt>
                <c:pt idx="4566">
                  <c:v>3.14E-3</c:v>
                </c:pt>
                <c:pt idx="4567">
                  <c:v>3.14E-3</c:v>
                </c:pt>
                <c:pt idx="4568">
                  <c:v>-6.2700000000000006E-2</c:v>
                </c:pt>
                <c:pt idx="4569">
                  <c:v>-8.3400000000000002E-2</c:v>
                </c:pt>
                <c:pt idx="4570">
                  <c:v>-0.104</c:v>
                </c:pt>
                <c:pt idx="4571">
                  <c:v>-0.104</c:v>
                </c:pt>
                <c:pt idx="4572">
                  <c:v>0.104</c:v>
                </c:pt>
                <c:pt idx="4573">
                  <c:v>0.104</c:v>
                </c:pt>
                <c:pt idx="4574">
                  <c:v>0.104</c:v>
                </c:pt>
                <c:pt idx="4575">
                  <c:v>0.104</c:v>
                </c:pt>
                <c:pt idx="4576">
                  <c:v>0.104</c:v>
                </c:pt>
                <c:pt idx="4577">
                  <c:v>-3.9100000000000003E-2</c:v>
                </c:pt>
                <c:pt idx="4578">
                  <c:v>-3.9100000000000003E-2</c:v>
                </c:pt>
                <c:pt idx="4579">
                  <c:v>-3.9100000000000003E-2</c:v>
                </c:pt>
                <c:pt idx="4580">
                  <c:v>7.1799999999999998E-3</c:v>
                </c:pt>
                <c:pt idx="4581">
                  <c:v>7.1799999999999998E-3</c:v>
                </c:pt>
                <c:pt idx="4582">
                  <c:v>-1.9E-2</c:v>
                </c:pt>
                <c:pt idx="4583">
                  <c:v>-1.7299999999999999E-2</c:v>
                </c:pt>
                <c:pt idx="4584">
                  <c:v>-1.7299999999999999E-2</c:v>
                </c:pt>
                <c:pt idx="4585">
                  <c:v>-1.7299999999999999E-2</c:v>
                </c:pt>
                <c:pt idx="4586">
                  <c:v>-1.7299999999999999E-2</c:v>
                </c:pt>
                <c:pt idx="4587">
                  <c:v>4.99E-2</c:v>
                </c:pt>
                <c:pt idx="4588">
                  <c:v>4.99E-2</c:v>
                </c:pt>
                <c:pt idx="4589">
                  <c:v>4.99E-2</c:v>
                </c:pt>
                <c:pt idx="4590">
                  <c:v>4.99E-2</c:v>
                </c:pt>
                <c:pt idx="4591">
                  <c:v>4.99E-2</c:v>
                </c:pt>
                <c:pt idx="4592">
                  <c:v>4.99E-2</c:v>
                </c:pt>
                <c:pt idx="4593">
                  <c:v>4.99E-2</c:v>
                </c:pt>
                <c:pt idx="4594">
                  <c:v>4.99E-2</c:v>
                </c:pt>
                <c:pt idx="4595">
                  <c:v>4.99E-2</c:v>
                </c:pt>
                <c:pt idx="4596">
                  <c:v>4.99E-2</c:v>
                </c:pt>
                <c:pt idx="4597">
                  <c:v>4.99E-2</c:v>
                </c:pt>
                <c:pt idx="4598">
                  <c:v>-3.6299999999999999E-2</c:v>
                </c:pt>
                <c:pt idx="4599">
                  <c:v>-3.6299999999999999E-2</c:v>
                </c:pt>
                <c:pt idx="4600">
                  <c:v>-3.6299999999999999E-2</c:v>
                </c:pt>
                <c:pt idx="4601">
                  <c:v>-3.6299999999999999E-2</c:v>
                </c:pt>
                <c:pt idx="4602">
                  <c:v>-3.6299999999999999E-2</c:v>
                </c:pt>
                <c:pt idx="4603">
                  <c:v>-3.6299999999999999E-2</c:v>
                </c:pt>
                <c:pt idx="4604">
                  <c:v>-2.2599999999999999E-2</c:v>
                </c:pt>
                <c:pt idx="4605">
                  <c:v>-2.2599999999999999E-2</c:v>
                </c:pt>
                <c:pt idx="4606">
                  <c:v>-2.2599999999999999E-2</c:v>
                </c:pt>
                <c:pt idx="4607">
                  <c:v>-2.2599999999999999E-2</c:v>
                </c:pt>
                <c:pt idx="4608">
                  <c:v>-2.2599999999999999E-2</c:v>
                </c:pt>
                <c:pt idx="4609">
                  <c:v>-6.6199999999999995E-2</c:v>
                </c:pt>
                <c:pt idx="4610">
                  <c:v>-4.1300000000000003E-2</c:v>
                </c:pt>
                <c:pt idx="4611">
                  <c:v>-4.1300000000000003E-2</c:v>
                </c:pt>
                <c:pt idx="4612">
                  <c:v>-4.1300000000000003E-2</c:v>
                </c:pt>
                <c:pt idx="4613">
                  <c:v>-4.1300000000000003E-2</c:v>
                </c:pt>
                <c:pt idx="4614">
                  <c:v>-4.1300000000000003E-2</c:v>
                </c:pt>
                <c:pt idx="4615">
                  <c:v>-4.1300000000000003E-2</c:v>
                </c:pt>
                <c:pt idx="4616">
                  <c:v>-5.28E-2</c:v>
                </c:pt>
                <c:pt idx="4617">
                  <c:v>-5.28E-2</c:v>
                </c:pt>
                <c:pt idx="4618">
                  <c:v>-5.28E-2</c:v>
                </c:pt>
                <c:pt idx="4619">
                  <c:v>-5.28E-2</c:v>
                </c:pt>
                <c:pt idx="4620">
                  <c:v>-5.28E-2</c:v>
                </c:pt>
                <c:pt idx="4621">
                  <c:v>-0.11600000000000001</c:v>
                </c:pt>
                <c:pt idx="4622">
                  <c:v>-0.11600000000000001</c:v>
                </c:pt>
                <c:pt idx="4623">
                  <c:v>-3.9199999999999999E-2</c:v>
                </c:pt>
                <c:pt idx="4624">
                  <c:v>-3.9199999999999999E-2</c:v>
                </c:pt>
                <c:pt idx="4625">
                  <c:v>-5.5899999999999998E-2</c:v>
                </c:pt>
                <c:pt idx="4626">
                  <c:v>-5.5899999999999998E-2</c:v>
                </c:pt>
                <c:pt idx="4627">
                  <c:v>-2.3099999999999999E-2</c:v>
                </c:pt>
                <c:pt idx="4628">
                  <c:v>-2.3099999999999999E-2</c:v>
                </c:pt>
                <c:pt idx="4629">
                  <c:v>-2.3099999999999999E-2</c:v>
                </c:pt>
                <c:pt idx="4630">
                  <c:v>-2.3099999999999999E-2</c:v>
                </c:pt>
                <c:pt idx="4631">
                  <c:v>-2.3099999999999999E-2</c:v>
                </c:pt>
                <c:pt idx="4632">
                  <c:v>-2.3099999999999999E-2</c:v>
                </c:pt>
                <c:pt idx="4633">
                  <c:v>-2.3099999999999999E-2</c:v>
                </c:pt>
                <c:pt idx="4634">
                  <c:v>-3.0200000000000001E-2</c:v>
                </c:pt>
                <c:pt idx="4635">
                  <c:v>-3.0200000000000001E-2</c:v>
                </c:pt>
                <c:pt idx="4636">
                  <c:v>-5.6000000000000001E-2</c:v>
                </c:pt>
                <c:pt idx="4637">
                  <c:v>4.8099999999999997E-2</c:v>
                </c:pt>
                <c:pt idx="4638">
                  <c:v>4.8099999999999997E-2</c:v>
                </c:pt>
                <c:pt idx="4639">
                  <c:v>4.8099999999999997E-2</c:v>
                </c:pt>
                <c:pt idx="4640">
                  <c:v>4.8099999999999997E-2</c:v>
                </c:pt>
                <c:pt idx="4641">
                  <c:v>-3.9800000000000002E-2</c:v>
                </c:pt>
                <c:pt idx="4642">
                  <c:v>-3.9800000000000002E-2</c:v>
                </c:pt>
                <c:pt idx="4643">
                  <c:v>1.54E-2</c:v>
                </c:pt>
                <c:pt idx="4644">
                  <c:v>-4.24E-2</c:v>
                </c:pt>
                <c:pt idx="4645">
                  <c:v>-4.24E-2</c:v>
                </c:pt>
                <c:pt idx="4646">
                  <c:v>0.10299999999999999</c:v>
                </c:pt>
                <c:pt idx="4647">
                  <c:v>5.0799999999999998E-2</c:v>
                </c:pt>
                <c:pt idx="4648">
                  <c:v>5.0799999999999998E-2</c:v>
                </c:pt>
                <c:pt idx="4649">
                  <c:v>5.0799999999999998E-2</c:v>
                </c:pt>
                <c:pt idx="4650">
                  <c:v>5.0799999999999998E-2</c:v>
                </c:pt>
                <c:pt idx="4651">
                  <c:v>5.0799999999999998E-2</c:v>
                </c:pt>
                <c:pt idx="4652">
                  <c:v>5.0799999999999998E-2</c:v>
                </c:pt>
                <c:pt idx="4653">
                  <c:v>-1.78E-2</c:v>
                </c:pt>
                <c:pt idx="4654">
                  <c:v>-1.78E-2</c:v>
                </c:pt>
                <c:pt idx="4655">
                  <c:v>-1.78E-2</c:v>
                </c:pt>
                <c:pt idx="4656">
                  <c:v>-1.78E-2</c:v>
                </c:pt>
                <c:pt idx="4657">
                  <c:v>3.7199999999999997E-2</c:v>
                </c:pt>
                <c:pt idx="4658">
                  <c:v>3.7199999999999997E-2</c:v>
                </c:pt>
                <c:pt idx="4659">
                  <c:v>3.7199999999999997E-2</c:v>
                </c:pt>
                <c:pt idx="4660">
                  <c:v>3.7199999999999997E-2</c:v>
                </c:pt>
                <c:pt idx="4661">
                  <c:v>3.7199999999999997E-2</c:v>
                </c:pt>
                <c:pt idx="4662">
                  <c:v>3.7199999999999997E-2</c:v>
                </c:pt>
                <c:pt idx="4663">
                  <c:v>3.7199999999999997E-2</c:v>
                </c:pt>
                <c:pt idx="4664">
                  <c:v>3.7199999999999997E-2</c:v>
                </c:pt>
                <c:pt idx="4665">
                  <c:v>3.7199999999999997E-2</c:v>
                </c:pt>
                <c:pt idx="4666">
                  <c:v>3.7199999999999997E-2</c:v>
                </c:pt>
                <c:pt idx="4667">
                  <c:v>3.7199999999999997E-2</c:v>
                </c:pt>
                <c:pt idx="4668">
                  <c:v>-4.4400000000000004E-3</c:v>
                </c:pt>
                <c:pt idx="4669">
                  <c:v>-4.4400000000000004E-3</c:v>
                </c:pt>
                <c:pt idx="4670">
                  <c:v>-4.4400000000000004E-3</c:v>
                </c:pt>
                <c:pt idx="4671">
                  <c:v>-4.4400000000000004E-3</c:v>
                </c:pt>
                <c:pt idx="4672">
                  <c:v>-4.4400000000000004E-3</c:v>
                </c:pt>
                <c:pt idx="4673">
                  <c:v>-4.4400000000000004E-3</c:v>
                </c:pt>
                <c:pt idx="4674">
                  <c:v>-4.4400000000000004E-3</c:v>
                </c:pt>
                <c:pt idx="4675">
                  <c:v>-4.4400000000000004E-3</c:v>
                </c:pt>
                <c:pt idx="4676">
                  <c:v>4.36E-2</c:v>
                </c:pt>
                <c:pt idx="4677">
                  <c:v>4.5100000000000001E-2</c:v>
                </c:pt>
                <c:pt idx="4678">
                  <c:v>-5.0599999999999999E-2</c:v>
                </c:pt>
                <c:pt idx="4679">
                  <c:v>-5.0599999999999999E-2</c:v>
                </c:pt>
                <c:pt idx="4680">
                  <c:v>-3.27E-2</c:v>
                </c:pt>
                <c:pt idx="4681">
                  <c:v>-3.27E-2</c:v>
                </c:pt>
                <c:pt idx="4682">
                  <c:v>-3.27E-2</c:v>
                </c:pt>
                <c:pt idx="4683">
                  <c:v>-3.27E-2</c:v>
                </c:pt>
                <c:pt idx="4684">
                  <c:v>2.4500000000000001E-2</c:v>
                </c:pt>
                <c:pt idx="4685">
                  <c:v>2.4500000000000001E-2</c:v>
                </c:pt>
                <c:pt idx="4686">
                  <c:v>2.4500000000000001E-2</c:v>
                </c:pt>
                <c:pt idx="4687">
                  <c:v>3.3300000000000003E-2</c:v>
                </c:pt>
                <c:pt idx="4688">
                  <c:v>3.3300000000000003E-2</c:v>
                </c:pt>
                <c:pt idx="4689">
                  <c:v>3.3300000000000003E-2</c:v>
                </c:pt>
                <c:pt idx="4690">
                  <c:v>2.8500000000000001E-2</c:v>
                </c:pt>
                <c:pt idx="4691">
                  <c:v>2.8500000000000001E-2</c:v>
                </c:pt>
                <c:pt idx="4692">
                  <c:v>6.6900000000000001E-2</c:v>
                </c:pt>
                <c:pt idx="4693">
                  <c:v>6.6900000000000001E-2</c:v>
                </c:pt>
                <c:pt idx="4694">
                  <c:v>-2.3599999999999999E-2</c:v>
                </c:pt>
                <c:pt idx="4695">
                  <c:v>-2.3599999999999999E-2</c:v>
                </c:pt>
                <c:pt idx="4696">
                  <c:v>-2.3599999999999999E-2</c:v>
                </c:pt>
                <c:pt idx="4697">
                  <c:v>5.1299999999999998E-2</c:v>
                </c:pt>
                <c:pt idx="4698">
                  <c:v>5.1299999999999998E-2</c:v>
                </c:pt>
                <c:pt idx="4699">
                  <c:v>-7.7600000000000002E-2</c:v>
                </c:pt>
                <c:pt idx="4700">
                  <c:v>-8.9800000000000001E-3</c:v>
                </c:pt>
                <c:pt idx="4701">
                  <c:v>-8.9800000000000001E-3</c:v>
                </c:pt>
                <c:pt idx="4702">
                  <c:v>-8.9800000000000001E-3</c:v>
                </c:pt>
                <c:pt idx="4703">
                  <c:v>-8.9800000000000001E-3</c:v>
                </c:pt>
                <c:pt idx="4704">
                  <c:v>-8.9800000000000001E-3</c:v>
                </c:pt>
                <c:pt idx="4705">
                  <c:v>-8.9800000000000001E-3</c:v>
                </c:pt>
                <c:pt idx="4706">
                  <c:v>-8.9800000000000001E-3</c:v>
                </c:pt>
                <c:pt idx="4707">
                  <c:v>-8.9800000000000001E-3</c:v>
                </c:pt>
                <c:pt idx="4708">
                  <c:v>-8.9800000000000001E-3</c:v>
                </c:pt>
                <c:pt idx="4709">
                  <c:v>-8.9800000000000001E-3</c:v>
                </c:pt>
                <c:pt idx="4710">
                  <c:v>-8.9800000000000001E-3</c:v>
                </c:pt>
                <c:pt idx="4711">
                  <c:v>-8.9800000000000001E-3</c:v>
                </c:pt>
                <c:pt idx="4712">
                  <c:v>-8.9800000000000001E-3</c:v>
                </c:pt>
                <c:pt idx="4713">
                  <c:v>-8.9800000000000001E-3</c:v>
                </c:pt>
                <c:pt idx="4714">
                  <c:v>2.41E-2</c:v>
                </c:pt>
                <c:pt idx="4715">
                  <c:v>2.41E-2</c:v>
                </c:pt>
                <c:pt idx="4716">
                  <c:v>2.41E-2</c:v>
                </c:pt>
                <c:pt idx="4717">
                  <c:v>-5.2499999999999998E-2</c:v>
                </c:pt>
                <c:pt idx="4718">
                  <c:v>-5.2499999999999998E-2</c:v>
                </c:pt>
                <c:pt idx="4719">
                  <c:v>-5.2499999999999998E-2</c:v>
                </c:pt>
                <c:pt idx="4720">
                  <c:v>-5.2499999999999998E-2</c:v>
                </c:pt>
                <c:pt idx="4721">
                  <c:v>4.4499999999999998E-2</c:v>
                </c:pt>
                <c:pt idx="4722">
                  <c:v>6.7599999999999993E-2</c:v>
                </c:pt>
                <c:pt idx="4723">
                  <c:v>6.7599999999999993E-2</c:v>
                </c:pt>
                <c:pt idx="4724">
                  <c:v>6.7599999999999993E-2</c:v>
                </c:pt>
                <c:pt idx="4725">
                  <c:v>6.7599999999999993E-2</c:v>
                </c:pt>
                <c:pt idx="4726">
                  <c:v>6.7599999999999993E-2</c:v>
                </c:pt>
                <c:pt idx="4727">
                  <c:v>6.7599999999999993E-2</c:v>
                </c:pt>
                <c:pt idx="4728">
                  <c:v>-2.7300000000000001E-2</c:v>
                </c:pt>
                <c:pt idx="4729">
                  <c:v>-2.7300000000000001E-2</c:v>
                </c:pt>
                <c:pt idx="4730">
                  <c:v>-2.7300000000000001E-2</c:v>
                </c:pt>
                <c:pt idx="4731">
                  <c:v>-2.7300000000000001E-2</c:v>
                </c:pt>
                <c:pt idx="4732">
                  <c:v>-2.7300000000000001E-2</c:v>
                </c:pt>
                <c:pt idx="4733">
                  <c:v>-2.7300000000000001E-2</c:v>
                </c:pt>
                <c:pt idx="4734">
                  <c:v>-2.7300000000000001E-2</c:v>
                </c:pt>
                <c:pt idx="4735">
                  <c:v>-2.7300000000000001E-2</c:v>
                </c:pt>
                <c:pt idx="4736">
                  <c:v>-2.7300000000000001E-2</c:v>
                </c:pt>
                <c:pt idx="4737">
                  <c:v>-2.7300000000000001E-2</c:v>
                </c:pt>
                <c:pt idx="4738">
                  <c:v>1.7100000000000001E-2</c:v>
                </c:pt>
                <c:pt idx="4739">
                  <c:v>1.7100000000000001E-2</c:v>
                </c:pt>
                <c:pt idx="4740">
                  <c:v>1.7100000000000001E-2</c:v>
                </c:pt>
                <c:pt idx="4741">
                  <c:v>-3.5399999999999999E-4</c:v>
                </c:pt>
                <c:pt idx="4742">
                  <c:v>-3.5399999999999999E-4</c:v>
                </c:pt>
                <c:pt idx="4743">
                  <c:v>-1.17E-2</c:v>
                </c:pt>
                <c:pt idx="4744">
                  <c:v>-1.17E-2</c:v>
                </c:pt>
                <c:pt idx="4745">
                  <c:v>1.7600000000000001E-2</c:v>
                </c:pt>
                <c:pt idx="4746">
                  <c:v>5.3800000000000002E-3</c:v>
                </c:pt>
                <c:pt idx="4747">
                  <c:v>5.3800000000000002E-3</c:v>
                </c:pt>
                <c:pt idx="4748">
                  <c:v>-8.1000000000000003E-2</c:v>
                </c:pt>
                <c:pt idx="4749">
                  <c:v>5.2699999999999997E-2</c:v>
                </c:pt>
                <c:pt idx="4750">
                  <c:v>5.2699999999999997E-2</c:v>
                </c:pt>
                <c:pt idx="4751">
                  <c:v>-4.3299999999999998E-2</c:v>
                </c:pt>
                <c:pt idx="4752">
                  <c:v>-4.3299999999999998E-2</c:v>
                </c:pt>
                <c:pt idx="4753">
                  <c:v>-4.3299999999999998E-2</c:v>
                </c:pt>
                <c:pt idx="4754">
                  <c:v>-4.3299999999999998E-2</c:v>
                </c:pt>
                <c:pt idx="4755">
                  <c:v>-4.3299999999999998E-2</c:v>
                </c:pt>
                <c:pt idx="4756">
                  <c:v>-4.3299999999999998E-2</c:v>
                </c:pt>
                <c:pt idx="4757">
                  <c:v>-5.4399999999999997E-2</c:v>
                </c:pt>
                <c:pt idx="4758">
                  <c:v>-5.4399999999999997E-2</c:v>
                </c:pt>
                <c:pt idx="4759">
                  <c:v>1.83E-2</c:v>
                </c:pt>
                <c:pt idx="4760">
                  <c:v>1.83E-2</c:v>
                </c:pt>
                <c:pt idx="4761">
                  <c:v>1.83E-2</c:v>
                </c:pt>
                <c:pt idx="4762">
                  <c:v>1.83E-2</c:v>
                </c:pt>
                <c:pt idx="4763">
                  <c:v>1.83E-2</c:v>
                </c:pt>
                <c:pt idx="4764">
                  <c:v>1.83E-2</c:v>
                </c:pt>
                <c:pt idx="4765">
                  <c:v>1.83E-2</c:v>
                </c:pt>
                <c:pt idx="4766">
                  <c:v>2.3300000000000001E-2</c:v>
                </c:pt>
                <c:pt idx="4767">
                  <c:v>2.3300000000000001E-2</c:v>
                </c:pt>
                <c:pt idx="4768">
                  <c:v>2.9499999999999999E-3</c:v>
                </c:pt>
                <c:pt idx="4769">
                  <c:v>-5.0000000000000001E-3</c:v>
                </c:pt>
                <c:pt idx="4770">
                  <c:v>-5.0000000000000001E-3</c:v>
                </c:pt>
                <c:pt idx="4771">
                  <c:v>-5.0000000000000001E-3</c:v>
                </c:pt>
                <c:pt idx="4772">
                  <c:v>4.2700000000000002E-2</c:v>
                </c:pt>
                <c:pt idx="4773">
                  <c:v>4.2700000000000002E-2</c:v>
                </c:pt>
                <c:pt idx="4774">
                  <c:v>-1.83E-2</c:v>
                </c:pt>
                <c:pt idx="4775">
                  <c:v>-1.83E-2</c:v>
                </c:pt>
                <c:pt idx="4776">
                  <c:v>-1.04E-2</c:v>
                </c:pt>
                <c:pt idx="4777">
                  <c:v>-1.04E-2</c:v>
                </c:pt>
                <c:pt idx="4778">
                  <c:v>-1.04E-2</c:v>
                </c:pt>
                <c:pt idx="4779">
                  <c:v>1.49E-2</c:v>
                </c:pt>
                <c:pt idx="4780">
                  <c:v>-7.5900000000000004E-3</c:v>
                </c:pt>
                <c:pt idx="4781">
                  <c:v>5.2200000000000003E-2</c:v>
                </c:pt>
                <c:pt idx="4782">
                  <c:v>5.2200000000000003E-2</c:v>
                </c:pt>
                <c:pt idx="4783">
                  <c:v>5.2200000000000003E-2</c:v>
                </c:pt>
                <c:pt idx="4784">
                  <c:v>5.2200000000000003E-2</c:v>
                </c:pt>
                <c:pt idx="4785">
                  <c:v>5.2200000000000003E-2</c:v>
                </c:pt>
                <c:pt idx="4786">
                  <c:v>5.2200000000000003E-2</c:v>
                </c:pt>
                <c:pt idx="4787">
                  <c:v>5.2200000000000003E-2</c:v>
                </c:pt>
                <c:pt idx="4788">
                  <c:v>5.2200000000000003E-2</c:v>
                </c:pt>
                <c:pt idx="4789">
                  <c:v>-3.9399999999999998E-2</c:v>
                </c:pt>
                <c:pt idx="4790">
                  <c:v>-1.14E-2</c:v>
                </c:pt>
                <c:pt idx="4791">
                  <c:v>-1.14E-2</c:v>
                </c:pt>
                <c:pt idx="4792">
                  <c:v>-1.14E-2</c:v>
                </c:pt>
                <c:pt idx="4793">
                  <c:v>-1.14E-2</c:v>
                </c:pt>
                <c:pt idx="4794">
                  <c:v>7.2099999999999997E-2</c:v>
                </c:pt>
                <c:pt idx="4795">
                  <c:v>7.2099999999999997E-2</c:v>
                </c:pt>
                <c:pt idx="4796">
                  <c:v>-8.6699999999999999E-2</c:v>
                </c:pt>
                <c:pt idx="4797">
                  <c:v>-8.6699999999999999E-2</c:v>
                </c:pt>
                <c:pt idx="4798">
                  <c:v>-8.6699999999999999E-2</c:v>
                </c:pt>
                <c:pt idx="4799">
                  <c:v>-8.6699999999999999E-2</c:v>
                </c:pt>
                <c:pt idx="4800">
                  <c:v>-8.2699999999999996E-2</c:v>
                </c:pt>
                <c:pt idx="4801">
                  <c:v>-8.2699999999999996E-2</c:v>
                </c:pt>
                <c:pt idx="4802">
                  <c:v>-8.2699999999999996E-2</c:v>
                </c:pt>
                <c:pt idx="4803">
                  <c:v>-8.2699999999999996E-2</c:v>
                </c:pt>
                <c:pt idx="4804">
                  <c:v>-8.2699999999999996E-2</c:v>
                </c:pt>
                <c:pt idx="4805">
                  <c:v>-8.2699999999999996E-2</c:v>
                </c:pt>
                <c:pt idx="4806">
                  <c:v>-8.2699999999999996E-2</c:v>
                </c:pt>
                <c:pt idx="4807">
                  <c:v>7.2400000000000006E-2</c:v>
                </c:pt>
                <c:pt idx="4808">
                  <c:v>7.2400000000000006E-2</c:v>
                </c:pt>
                <c:pt idx="4809">
                  <c:v>6.6900000000000001E-2</c:v>
                </c:pt>
                <c:pt idx="4810">
                  <c:v>6.6900000000000001E-2</c:v>
                </c:pt>
                <c:pt idx="4811">
                  <c:v>6.6900000000000001E-2</c:v>
                </c:pt>
                <c:pt idx="4812">
                  <c:v>-6.9000000000000006E-2</c:v>
                </c:pt>
                <c:pt idx="4813">
                  <c:v>2.9000000000000001E-2</c:v>
                </c:pt>
                <c:pt idx="4814">
                  <c:v>2.9000000000000001E-2</c:v>
                </c:pt>
                <c:pt idx="4815">
                  <c:v>2.9000000000000001E-2</c:v>
                </c:pt>
                <c:pt idx="4816">
                  <c:v>2.9000000000000001E-2</c:v>
                </c:pt>
                <c:pt idx="4817">
                  <c:v>2.9000000000000001E-2</c:v>
                </c:pt>
                <c:pt idx="4818">
                  <c:v>-5.1299999999999998E-2</c:v>
                </c:pt>
                <c:pt idx="4819">
                  <c:v>4.3999999999999997E-2</c:v>
                </c:pt>
                <c:pt idx="4820">
                  <c:v>4.3999999999999997E-2</c:v>
                </c:pt>
                <c:pt idx="4821">
                  <c:v>4.3999999999999997E-2</c:v>
                </c:pt>
                <c:pt idx="4822">
                  <c:v>4.3999999999999997E-2</c:v>
                </c:pt>
                <c:pt idx="4823">
                  <c:v>4.3999999999999997E-2</c:v>
                </c:pt>
                <c:pt idx="4824">
                  <c:v>4.3999999999999997E-2</c:v>
                </c:pt>
                <c:pt idx="4825">
                  <c:v>-3.7199999999999997E-2</c:v>
                </c:pt>
                <c:pt idx="4826">
                  <c:v>-3.7199999999999997E-2</c:v>
                </c:pt>
                <c:pt idx="4827">
                  <c:v>-3.7199999999999997E-2</c:v>
                </c:pt>
                <c:pt idx="4828">
                  <c:v>-8.8300000000000003E-2</c:v>
                </c:pt>
                <c:pt idx="4829">
                  <c:v>-8.8300000000000003E-2</c:v>
                </c:pt>
                <c:pt idx="4830">
                  <c:v>-7.3300000000000004E-2</c:v>
                </c:pt>
                <c:pt idx="4831">
                  <c:v>-6.83E-2</c:v>
                </c:pt>
                <c:pt idx="4832">
                  <c:v>8.2699999999999996E-2</c:v>
                </c:pt>
                <c:pt idx="4833">
                  <c:v>8.2699999999999996E-2</c:v>
                </c:pt>
                <c:pt idx="4834">
                  <c:v>8.2699999999999996E-2</c:v>
                </c:pt>
                <c:pt idx="4835">
                  <c:v>8.2699999999999996E-2</c:v>
                </c:pt>
                <c:pt idx="4836">
                  <c:v>8.2699999999999996E-2</c:v>
                </c:pt>
                <c:pt idx="4837">
                  <c:v>4.4400000000000002E-2</c:v>
                </c:pt>
                <c:pt idx="4838">
                  <c:v>4.4400000000000002E-2</c:v>
                </c:pt>
                <c:pt idx="4839">
                  <c:v>-5.74E-2</c:v>
                </c:pt>
                <c:pt idx="4840">
                  <c:v>5.1400000000000001E-2</c:v>
                </c:pt>
                <c:pt idx="4841">
                  <c:v>5.1400000000000001E-2</c:v>
                </c:pt>
                <c:pt idx="4842">
                  <c:v>5.1400000000000001E-2</c:v>
                </c:pt>
                <c:pt idx="4843">
                  <c:v>5.1400000000000001E-2</c:v>
                </c:pt>
                <c:pt idx="4844">
                  <c:v>5.1400000000000001E-2</c:v>
                </c:pt>
                <c:pt idx="4845">
                  <c:v>5.1400000000000001E-2</c:v>
                </c:pt>
                <c:pt idx="4846">
                  <c:v>5.1400000000000001E-2</c:v>
                </c:pt>
                <c:pt idx="4847">
                  <c:v>5.1400000000000001E-2</c:v>
                </c:pt>
                <c:pt idx="4848">
                  <c:v>-1.3299999999999999E-2</c:v>
                </c:pt>
                <c:pt idx="4849">
                  <c:v>-1.3299999999999999E-2</c:v>
                </c:pt>
                <c:pt idx="4850">
                  <c:v>-1.3299999999999999E-2</c:v>
                </c:pt>
                <c:pt idx="4851">
                  <c:v>5.7099999999999998E-3</c:v>
                </c:pt>
                <c:pt idx="4852">
                  <c:v>5.7099999999999998E-3</c:v>
                </c:pt>
                <c:pt idx="4853">
                  <c:v>5.7099999999999998E-3</c:v>
                </c:pt>
                <c:pt idx="4854">
                  <c:v>5.7099999999999998E-3</c:v>
                </c:pt>
                <c:pt idx="4855">
                  <c:v>5.7099999999999998E-3</c:v>
                </c:pt>
                <c:pt idx="4856">
                  <c:v>5.7099999999999998E-3</c:v>
                </c:pt>
                <c:pt idx="4857">
                  <c:v>-2.9000000000000001E-2</c:v>
                </c:pt>
                <c:pt idx="4858">
                  <c:v>4.28E-3</c:v>
                </c:pt>
                <c:pt idx="4859">
                  <c:v>4.28E-3</c:v>
                </c:pt>
                <c:pt idx="4860">
                  <c:v>4.28E-3</c:v>
                </c:pt>
                <c:pt idx="4861">
                  <c:v>4.28E-3</c:v>
                </c:pt>
                <c:pt idx="4862">
                  <c:v>1.43E-2</c:v>
                </c:pt>
                <c:pt idx="4863">
                  <c:v>1.43E-2</c:v>
                </c:pt>
                <c:pt idx="4864">
                  <c:v>5.0700000000000002E-2</c:v>
                </c:pt>
                <c:pt idx="4865">
                  <c:v>3.4599999999999999E-2</c:v>
                </c:pt>
                <c:pt idx="4866">
                  <c:v>-4.8800000000000003E-2</c:v>
                </c:pt>
                <c:pt idx="4867">
                  <c:v>-4.8899999999999999E-2</c:v>
                </c:pt>
                <c:pt idx="4868">
                  <c:v>-4.8899999999999999E-2</c:v>
                </c:pt>
                <c:pt idx="4869">
                  <c:v>-4.8899999999999999E-2</c:v>
                </c:pt>
                <c:pt idx="4870">
                  <c:v>-4.8899999999999999E-2</c:v>
                </c:pt>
                <c:pt idx="4871">
                  <c:v>-4.6600000000000003E-2</c:v>
                </c:pt>
                <c:pt idx="4872">
                  <c:v>-4.6600000000000003E-2</c:v>
                </c:pt>
                <c:pt idx="4873">
                  <c:v>-4.6600000000000003E-2</c:v>
                </c:pt>
                <c:pt idx="4874">
                  <c:v>-4.6600000000000003E-2</c:v>
                </c:pt>
                <c:pt idx="4875">
                  <c:v>-5.2900000000000003E-2</c:v>
                </c:pt>
                <c:pt idx="4876">
                  <c:v>-5.2900000000000003E-2</c:v>
                </c:pt>
                <c:pt idx="4877">
                  <c:v>-5.2900000000000003E-2</c:v>
                </c:pt>
                <c:pt idx="4878">
                  <c:v>-3.7600000000000001E-2</c:v>
                </c:pt>
                <c:pt idx="4879">
                  <c:v>-3.7600000000000001E-2</c:v>
                </c:pt>
                <c:pt idx="4880">
                  <c:v>-3.7600000000000001E-2</c:v>
                </c:pt>
                <c:pt idx="4881">
                  <c:v>-3.7200000000000002E-3</c:v>
                </c:pt>
                <c:pt idx="4882">
                  <c:v>-3.7200000000000002E-3</c:v>
                </c:pt>
                <c:pt idx="4883">
                  <c:v>-3.7200000000000002E-3</c:v>
                </c:pt>
                <c:pt idx="4884">
                  <c:v>-1.34E-2</c:v>
                </c:pt>
                <c:pt idx="4885">
                  <c:v>-5.5500000000000001E-2</c:v>
                </c:pt>
                <c:pt idx="4886">
                  <c:v>-5.5500000000000001E-2</c:v>
                </c:pt>
                <c:pt idx="4887">
                  <c:v>-5.5500000000000001E-2</c:v>
                </c:pt>
                <c:pt idx="4888">
                  <c:v>-5.5500000000000001E-2</c:v>
                </c:pt>
                <c:pt idx="4889">
                  <c:v>-1.09E-2</c:v>
                </c:pt>
                <c:pt idx="4890">
                  <c:v>-1.09E-2</c:v>
                </c:pt>
                <c:pt idx="4891">
                  <c:v>-1.09E-2</c:v>
                </c:pt>
                <c:pt idx="4892">
                  <c:v>-1.09E-2</c:v>
                </c:pt>
                <c:pt idx="4893">
                  <c:v>9.8600000000000007E-3</c:v>
                </c:pt>
                <c:pt idx="4894">
                  <c:v>9.8600000000000007E-3</c:v>
                </c:pt>
                <c:pt idx="4895">
                  <c:v>-7.4099999999999999E-2</c:v>
                </c:pt>
                <c:pt idx="4896">
                  <c:v>-7.4099999999999999E-2</c:v>
                </c:pt>
                <c:pt idx="4897">
                  <c:v>4.6399999999999997E-2</c:v>
                </c:pt>
                <c:pt idx="4898">
                  <c:v>4.6399999999999997E-2</c:v>
                </c:pt>
                <c:pt idx="4899">
                  <c:v>4.6399999999999997E-2</c:v>
                </c:pt>
                <c:pt idx="4900">
                  <c:v>4.6399999999999997E-2</c:v>
                </c:pt>
                <c:pt idx="4901">
                  <c:v>4.6399999999999997E-2</c:v>
                </c:pt>
                <c:pt idx="4902">
                  <c:v>4.6399999999999997E-2</c:v>
                </c:pt>
                <c:pt idx="4903">
                  <c:v>-4.8300000000000003E-2</c:v>
                </c:pt>
                <c:pt idx="4904">
                  <c:v>-4.7899999999999998E-2</c:v>
                </c:pt>
                <c:pt idx="4905">
                  <c:v>-6.8599999999999994E-2</c:v>
                </c:pt>
                <c:pt idx="4906">
                  <c:v>-6.8599999999999994E-2</c:v>
                </c:pt>
                <c:pt idx="4907">
                  <c:v>-6.8599999999999994E-2</c:v>
                </c:pt>
                <c:pt idx="4908">
                  <c:v>-6.8599999999999994E-2</c:v>
                </c:pt>
                <c:pt idx="4909">
                  <c:v>-6.8599999999999994E-2</c:v>
                </c:pt>
                <c:pt idx="4910">
                  <c:v>2.8400000000000002E-2</c:v>
                </c:pt>
                <c:pt idx="4911">
                  <c:v>-3.04E-2</c:v>
                </c:pt>
                <c:pt idx="4912">
                  <c:v>1.48E-3</c:v>
                </c:pt>
                <c:pt idx="4913">
                  <c:v>1.48E-3</c:v>
                </c:pt>
                <c:pt idx="4914">
                  <c:v>1.48E-3</c:v>
                </c:pt>
                <c:pt idx="4915">
                  <c:v>3.85E-2</c:v>
                </c:pt>
                <c:pt idx="4916">
                  <c:v>3.85E-2</c:v>
                </c:pt>
                <c:pt idx="4917">
                  <c:v>3.85E-2</c:v>
                </c:pt>
                <c:pt idx="4918">
                  <c:v>3.85E-2</c:v>
                </c:pt>
                <c:pt idx="4919">
                  <c:v>3.85E-2</c:v>
                </c:pt>
                <c:pt idx="4920">
                  <c:v>3.85E-2</c:v>
                </c:pt>
                <c:pt idx="4921">
                  <c:v>-3.0800000000000001E-2</c:v>
                </c:pt>
                <c:pt idx="4922">
                  <c:v>-3.0800000000000001E-2</c:v>
                </c:pt>
                <c:pt idx="4923">
                  <c:v>-3.0800000000000001E-2</c:v>
                </c:pt>
                <c:pt idx="4924">
                  <c:v>-3.0800000000000001E-2</c:v>
                </c:pt>
                <c:pt idx="4925">
                  <c:v>-3.0800000000000001E-2</c:v>
                </c:pt>
                <c:pt idx="4926">
                  <c:v>-3.0800000000000001E-2</c:v>
                </c:pt>
                <c:pt idx="4927">
                  <c:v>2.87E-2</c:v>
                </c:pt>
                <c:pt idx="4928">
                  <c:v>2.87E-2</c:v>
                </c:pt>
                <c:pt idx="4929">
                  <c:v>2.87E-2</c:v>
                </c:pt>
                <c:pt idx="4930">
                  <c:v>2.87E-2</c:v>
                </c:pt>
                <c:pt idx="4931">
                  <c:v>7.77E-3</c:v>
                </c:pt>
                <c:pt idx="4932">
                  <c:v>7.77E-3</c:v>
                </c:pt>
                <c:pt idx="4933">
                  <c:v>-2.4199999999999998E-3</c:v>
                </c:pt>
                <c:pt idx="4934">
                  <c:v>-2.4199999999999998E-3</c:v>
                </c:pt>
                <c:pt idx="4935">
                  <c:v>-2.4199999999999998E-3</c:v>
                </c:pt>
                <c:pt idx="4936">
                  <c:v>-2.4199999999999998E-3</c:v>
                </c:pt>
                <c:pt idx="4937">
                  <c:v>-2.4199999999999998E-3</c:v>
                </c:pt>
                <c:pt idx="4938">
                  <c:v>-1.41E-2</c:v>
                </c:pt>
                <c:pt idx="4939">
                  <c:v>-1.41E-2</c:v>
                </c:pt>
                <c:pt idx="4940">
                  <c:v>-1.41E-2</c:v>
                </c:pt>
                <c:pt idx="4941">
                  <c:v>-3.8199999999999998E-2</c:v>
                </c:pt>
                <c:pt idx="4942">
                  <c:v>-3.28E-4</c:v>
                </c:pt>
                <c:pt idx="4943">
                  <c:v>-3.28E-4</c:v>
                </c:pt>
                <c:pt idx="4944">
                  <c:v>-3.28E-4</c:v>
                </c:pt>
                <c:pt idx="4945">
                  <c:v>-3.28E-4</c:v>
                </c:pt>
                <c:pt idx="4946">
                  <c:v>7.4499999999999997E-2</c:v>
                </c:pt>
                <c:pt idx="4947">
                  <c:v>7.4499999999999997E-2</c:v>
                </c:pt>
                <c:pt idx="4948">
                  <c:v>7.4499999999999997E-2</c:v>
                </c:pt>
                <c:pt idx="4949">
                  <c:v>7.4499999999999997E-2</c:v>
                </c:pt>
                <c:pt idx="4950">
                  <c:v>7.4499999999999997E-2</c:v>
                </c:pt>
                <c:pt idx="4951">
                  <c:v>7.4499999999999997E-2</c:v>
                </c:pt>
                <c:pt idx="4952">
                  <c:v>7.4499999999999997E-2</c:v>
                </c:pt>
                <c:pt idx="4953">
                  <c:v>7.4499999999999997E-2</c:v>
                </c:pt>
                <c:pt idx="4954">
                  <c:v>7.4499999999999997E-2</c:v>
                </c:pt>
                <c:pt idx="4955">
                  <c:v>1.67E-2</c:v>
                </c:pt>
                <c:pt idx="4956">
                  <c:v>1.67E-2</c:v>
                </c:pt>
                <c:pt idx="4957">
                  <c:v>1.67E-2</c:v>
                </c:pt>
                <c:pt idx="4958">
                  <c:v>1.67E-2</c:v>
                </c:pt>
                <c:pt idx="4959">
                  <c:v>7.5800000000000006E-2</c:v>
                </c:pt>
                <c:pt idx="4960">
                  <c:v>7.5800000000000006E-2</c:v>
                </c:pt>
                <c:pt idx="4961">
                  <c:v>7.5800000000000006E-2</c:v>
                </c:pt>
                <c:pt idx="4962">
                  <c:v>-6.1100000000000002E-2</c:v>
                </c:pt>
                <c:pt idx="4963">
                  <c:v>7.9899999999999999E-2</c:v>
                </c:pt>
                <c:pt idx="4964">
                  <c:v>4.6600000000000001E-3</c:v>
                </c:pt>
                <c:pt idx="4965">
                  <c:v>4.6600000000000001E-3</c:v>
                </c:pt>
                <c:pt idx="4966">
                  <c:v>6.4899999999999999E-2</c:v>
                </c:pt>
                <c:pt idx="4967">
                  <c:v>-6.3299999999999995E-2</c:v>
                </c:pt>
                <c:pt idx="4968">
                  <c:v>-6.3299999999999995E-2</c:v>
                </c:pt>
                <c:pt idx="4969">
                  <c:v>-4.0599999999999997E-2</c:v>
                </c:pt>
                <c:pt idx="4970">
                  <c:v>-4.0599999999999997E-2</c:v>
                </c:pt>
                <c:pt idx="4971">
                  <c:v>-4.0599999999999997E-2</c:v>
                </c:pt>
                <c:pt idx="4972">
                  <c:v>-4.0599999999999997E-2</c:v>
                </c:pt>
                <c:pt idx="4973">
                  <c:v>-4.0599999999999997E-2</c:v>
                </c:pt>
                <c:pt idx="4974">
                  <c:v>-4.0599999999999997E-2</c:v>
                </c:pt>
                <c:pt idx="4975">
                  <c:v>-4.0599999999999997E-2</c:v>
                </c:pt>
                <c:pt idx="4976">
                  <c:v>-4.0599999999999997E-2</c:v>
                </c:pt>
                <c:pt idx="4977">
                  <c:v>-4.0599999999999997E-2</c:v>
                </c:pt>
                <c:pt idx="4978">
                  <c:v>-4.0599999999999997E-2</c:v>
                </c:pt>
                <c:pt idx="4979">
                  <c:v>-4.0599999999999997E-2</c:v>
                </c:pt>
                <c:pt idx="4980">
                  <c:v>-4.0599999999999997E-2</c:v>
                </c:pt>
                <c:pt idx="4981">
                  <c:v>3.9E-2</c:v>
                </c:pt>
                <c:pt idx="4982">
                  <c:v>3.9E-2</c:v>
                </c:pt>
                <c:pt idx="4983">
                  <c:v>3.9E-2</c:v>
                </c:pt>
                <c:pt idx="4984">
                  <c:v>3.9E-2</c:v>
                </c:pt>
                <c:pt idx="4985">
                  <c:v>-9.9699999999999997E-3</c:v>
                </c:pt>
                <c:pt idx="4986">
                  <c:v>1.7600000000000001E-2</c:v>
                </c:pt>
                <c:pt idx="4987">
                  <c:v>3.1600000000000003E-2</c:v>
                </c:pt>
                <c:pt idx="4988">
                  <c:v>3.1600000000000003E-2</c:v>
                </c:pt>
                <c:pt idx="4989">
                  <c:v>1.1900000000000001E-2</c:v>
                </c:pt>
                <c:pt idx="4990">
                  <c:v>1.1900000000000001E-2</c:v>
                </c:pt>
                <c:pt idx="4991">
                  <c:v>1.1900000000000001E-2</c:v>
                </c:pt>
                <c:pt idx="4992">
                  <c:v>1.9800000000000002E-2</c:v>
                </c:pt>
                <c:pt idx="4993">
                  <c:v>1.9800000000000002E-2</c:v>
                </c:pt>
                <c:pt idx="4994">
                  <c:v>1.9800000000000002E-2</c:v>
                </c:pt>
                <c:pt idx="4995">
                  <c:v>1.9800000000000002E-2</c:v>
                </c:pt>
                <c:pt idx="4996">
                  <c:v>-5.62E-3</c:v>
                </c:pt>
                <c:pt idx="4997">
                  <c:v>1.3799999999999999E-3</c:v>
                </c:pt>
                <c:pt idx="4998">
                  <c:v>-5.5599999999999998E-3</c:v>
                </c:pt>
                <c:pt idx="4999">
                  <c:v>4.81E-3</c:v>
                </c:pt>
                <c:pt idx="5000">
                  <c:v>4.81E-3</c:v>
                </c:pt>
                <c:pt idx="5001">
                  <c:v>-5.45E-2</c:v>
                </c:pt>
                <c:pt idx="5002">
                  <c:v>-5.45E-2</c:v>
                </c:pt>
                <c:pt idx="5003">
                  <c:v>-3.4200000000000001E-2</c:v>
                </c:pt>
                <c:pt idx="5004">
                  <c:v>-3.4200000000000001E-2</c:v>
                </c:pt>
                <c:pt idx="5005">
                  <c:v>3.27E-2</c:v>
                </c:pt>
                <c:pt idx="5006">
                  <c:v>3.27E-2</c:v>
                </c:pt>
                <c:pt idx="5007">
                  <c:v>4.5400000000000003E-2</c:v>
                </c:pt>
                <c:pt idx="5008">
                  <c:v>4.5400000000000003E-2</c:v>
                </c:pt>
                <c:pt idx="5009">
                  <c:v>4.5400000000000003E-2</c:v>
                </c:pt>
                <c:pt idx="5010">
                  <c:v>2.8400000000000002E-2</c:v>
                </c:pt>
                <c:pt idx="5011">
                  <c:v>2.8400000000000002E-2</c:v>
                </c:pt>
                <c:pt idx="5012">
                  <c:v>2.8400000000000002E-2</c:v>
                </c:pt>
                <c:pt idx="5013">
                  <c:v>2.8400000000000002E-2</c:v>
                </c:pt>
                <c:pt idx="5014">
                  <c:v>2.8400000000000002E-2</c:v>
                </c:pt>
                <c:pt idx="5015">
                  <c:v>2.8400000000000002E-2</c:v>
                </c:pt>
                <c:pt idx="5016">
                  <c:v>2.8400000000000002E-2</c:v>
                </c:pt>
                <c:pt idx="5017">
                  <c:v>-5.6300000000000003E-2</c:v>
                </c:pt>
                <c:pt idx="5018">
                  <c:v>-7.0499999999999993E-2</c:v>
                </c:pt>
                <c:pt idx="5019">
                  <c:v>-7.0499999999999993E-2</c:v>
                </c:pt>
                <c:pt idx="5020">
                  <c:v>-7.0499999999999993E-2</c:v>
                </c:pt>
                <c:pt idx="5021">
                  <c:v>-1.5299999999999999E-2</c:v>
                </c:pt>
                <c:pt idx="5022">
                  <c:v>0.109</c:v>
                </c:pt>
                <c:pt idx="5023">
                  <c:v>0.109</c:v>
                </c:pt>
                <c:pt idx="5024">
                  <c:v>-6.5100000000000005E-2</c:v>
                </c:pt>
                <c:pt idx="5025">
                  <c:v>-6.5100000000000005E-2</c:v>
                </c:pt>
                <c:pt idx="5026">
                  <c:v>-6.5100000000000005E-2</c:v>
                </c:pt>
                <c:pt idx="5027">
                  <c:v>-6.5100000000000005E-2</c:v>
                </c:pt>
                <c:pt idx="5028">
                  <c:v>2.63E-2</c:v>
                </c:pt>
                <c:pt idx="5029">
                  <c:v>2.63E-2</c:v>
                </c:pt>
                <c:pt idx="5030">
                  <c:v>2.63E-2</c:v>
                </c:pt>
                <c:pt idx="5031">
                  <c:v>2.63E-2</c:v>
                </c:pt>
                <c:pt idx="5032">
                  <c:v>2.63E-2</c:v>
                </c:pt>
                <c:pt idx="5033">
                  <c:v>2.18E-2</c:v>
                </c:pt>
                <c:pt idx="5034">
                  <c:v>2.18E-2</c:v>
                </c:pt>
                <c:pt idx="5035">
                  <c:v>2.18E-2</c:v>
                </c:pt>
                <c:pt idx="5036">
                  <c:v>2.18E-2</c:v>
                </c:pt>
                <c:pt idx="5037">
                  <c:v>2.18E-2</c:v>
                </c:pt>
                <c:pt idx="5038">
                  <c:v>2.18E-2</c:v>
                </c:pt>
                <c:pt idx="5039">
                  <c:v>2.18E-2</c:v>
                </c:pt>
                <c:pt idx="5040">
                  <c:v>-3.0099999999999998E-2</c:v>
                </c:pt>
                <c:pt idx="5041">
                  <c:v>-3.0099999999999998E-2</c:v>
                </c:pt>
                <c:pt idx="5042">
                  <c:v>-3.0099999999999998E-2</c:v>
                </c:pt>
                <c:pt idx="5043">
                  <c:v>-3.0099999999999998E-2</c:v>
                </c:pt>
                <c:pt idx="5044">
                  <c:v>2.46E-2</c:v>
                </c:pt>
                <c:pt idx="5045">
                  <c:v>-2.8899999999999999E-2</c:v>
                </c:pt>
                <c:pt idx="5046">
                  <c:v>-4.2999999999999997E-2</c:v>
                </c:pt>
                <c:pt idx="5047">
                  <c:v>-4.2999999999999997E-2</c:v>
                </c:pt>
                <c:pt idx="5048">
                  <c:v>-4.2999999999999997E-2</c:v>
                </c:pt>
                <c:pt idx="5049">
                  <c:v>-4.2999999999999997E-2</c:v>
                </c:pt>
                <c:pt idx="5050">
                  <c:v>-5.5800000000000002E-2</c:v>
                </c:pt>
                <c:pt idx="5051">
                  <c:v>2.0500000000000001E-2</c:v>
                </c:pt>
                <c:pt idx="5052">
                  <c:v>-5.4100000000000002E-2</c:v>
                </c:pt>
                <c:pt idx="5053">
                  <c:v>-5.4100000000000002E-2</c:v>
                </c:pt>
                <c:pt idx="5054">
                  <c:v>-5.4100000000000002E-2</c:v>
                </c:pt>
                <c:pt idx="5055">
                  <c:v>-4.82E-2</c:v>
                </c:pt>
                <c:pt idx="5056">
                  <c:v>-4.82E-2</c:v>
                </c:pt>
                <c:pt idx="5057">
                  <c:v>-4.82E-2</c:v>
                </c:pt>
                <c:pt idx="5058">
                  <c:v>6.0199999999999997E-2</c:v>
                </c:pt>
                <c:pt idx="5059">
                  <c:v>6.0199999999999997E-2</c:v>
                </c:pt>
                <c:pt idx="5060">
                  <c:v>6.0199999999999997E-2</c:v>
                </c:pt>
                <c:pt idx="5061">
                  <c:v>6.0199999999999997E-2</c:v>
                </c:pt>
                <c:pt idx="5062">
                  <c:v>6.0199999999999997E-2</c:v>
                </c:pt>
                <c:pt idx="5063">
                  <c:v>-7.8100000000000001E-3</c:v>
                </c:pt>
                <c:pt idx="5064">
                  <c:v>-7.8100000000000001E-3</c:v>
                </c:pt>
                <c:pt idx="5065">
                  <c:v>-7.8100000000000001E-3</c:v>
                </c:pt>
                <c:pt idx="5066">
                  <c:v>-7.8100000000000001E-3</c:v>
                </c:pt>
                <c:pt idx="5067">
                  <c:v>2.35E-2</c:v>
                </c:pt>
                <c:pt idx="5068">
                  <c:v>-6.4000000000000001E-2</c:v>
                </c:pt>
                <c:pt idx="5069">
                  <c:v>-6.4000000000000001E-2</c:v>
                </c:pt>
                <c:pt idx="5070">
                  <c:v>-6.4000000000000001E-2</c:v>
                </c:pt>
                <c:pt idx="5071">
                  <c:v>-6.4000000000000001E-2</c:v>
                </c:pt>
                <c:pt idx="5072">
                  <c:v>-6.4000000000000001E-2</c:v>
                </c:pt>
                <c:pt idx="5073">
                  <c:v>-6.4000000000000001E-2</c:v>
                </c:pt>
                <c:pt idx="5074">
                  <c:v>-6.4000000000000001E-2</c:v>
                </c:pt>
                <c:pt idx="5075">
                  <c:v>6.2199999999999998E-3</c:v>
                </c:pt>
                <c:pt idx="5076">
                  <c:v>6.2199999999999998E-3</c:v>
                </c:pt>
                <c:pt idx="5077">
                  <c:v>6.2199999999999998E-3</c:v>
                </c:pt>
                <c:pt idx="5078">
                  <c:v>6.2199999999999998E-3</c:v>
                </c:pt>
                <c:pt idx="5079">
                  <c:v>6.2199999999999998E-3</c:v>
                </c:pt>
                <c:pt idx="5080">
                  <c:v>3.3099999999999997E-2</c:v>
                </c:pt>
                <c:pt idx="5081">
                  <c:v>-3.1399999999999997E-2</c:v>
                </c:pt>
                <c:pt idx="5082">
                  <c:v>-3.1399999999999997E-2</c:v>
                </c:pt>
                <c:pt idx="5083">
                  <c:v>-3.1399999999999997E-2</c:v>
                </c:pt>
                <c:pt idx="5084">
                  <c:v>-1.5299999999999999E-2</c:v>
                </c:pt>
                <c:pt idx="5085">
                  <c:v>-1.5299999999999999E-2</c:v>
                </c:pt>
                <c:pt idx="5086">
                  <c:v>-1.5299999999999999E-2</c:v>
                </c:pt>
                <c:pt idx="5087">
                  <c:v>-5.0799999999999998E-2</c:v>
                </c:pt>
                <c:pt idx="5088">
                  <c:v>7.3599999999999999E-2</c:v>
                </c:pt>
                <c:pt idx="5089">
                  <c:v>7.3599999999999999E-2</c:v>
                </c:pt>
                <c:pt idx="5090">
                  <c:v>6.6299999999999998E-2</c:v>
                </c:pt>
                <c:pt idx="5091">
                  <c:v>5.3699999999999998E-2</c:v>
                </c:pt>
                <c:pt idx="5092">
                  <c:v>5.3699999999999998E-2</c:v>
                </c:pt>
                <c:pt idx="5093">
                  <c:v>5.3699999999999998E-2</c:v>
                </c:pt>
                <c:pt idx="5094">
                  <c:v>5.3699999999999998E-2</c:v>
                </c:pt>
                <c:pt idx="5095">
                  <c:v>5.3699999999999998E-2</c:v>
                </c:pt>
                <c:pt idx="5096">
                  <c:v>5.3699999999999998E-2</c:v>
                </c:pt>
                <c:pt idx="5097">
                  <c:v>-0.123</c:v>
                </c:pt>
                <c:pt idx="5098">
                  <c:v>-8.3400000000000002E-2</c:v>
                </c:pt>
                <c:pt idx="5099">
                  <c:v>-8.3400000000000002E-2</c:v>
                </c:pt>
                <c:pt idx="5100">
                  <c:v>-8.3400000000000002E-2</c:v>
                </c:pt>
                <c:pt idx="5101">
                  <c:v>-8.3400000000000002E-2</c:v>
                </c:pt>
                <c:pt idx="5102">
                  <c:v>-8.3400000000000002E-2</c:v>
                </c:pt>
                <c:pt idx="5103">
                  <c:v>-8.3400000000000002E-2</c:v>
                </c:pt>
                <c:pt idx="5104">
                  <c:v>-8.3400000000000002E-2</c:v>
                </c:pt>
                <c:pt idx="5105">
                  <c:v>-6.5799999999999997E-2</c:v>
                </c:pt>
                <c:pt idx="5106">
                  <c:v>-6.5799999999999997E-2</c:v>
                </c:pt>
                <c:pt idx="5107">
                  <c:v>-6.5799999999999997E-2</c:v>
                </c:pt>
                <c:pt idx="5108">
                  <c:v>-6.5799999999999997E-2</c:v>
                </c:pt>
                <c:pt idx="5109">
                  <c:v>-6.5799999999999997E-2</c:v>
                </c:pt>
                <c:pt idx="5110">
                  <c:v>-6.5799999999999997E-2</c:v>
                </c:pt>
                <c:pt idx="5111">
                  <c:v>-6.5799999999999997E-2</c:v>
                </c:pt>
                <c:pt idx="5112">
                  <c:v>-6.5799999999999997E-2</c:v>
                </c:pt>
                <c:pt idx="5113">
                  <c:v>2.1899999999999999E-2</c:v>
                </c:pt>
                <c:pt idx="5114">
                  <c:v>2.1899999999999999E-2</c:v>
                </c:pt>
                <c:pt idx="5115">
                  <c:v>2.1899999999999999E-2</c:v>
                </c:pt>
                <c:pt idx="5116">
                  <c:v>8.3099999999999993E-2</c:v>
                </c:pt>
                <c:pt idx="5117">
                  <c:v>3.0700000000000002E-2</c:v>
                </c:pt>
                <c:pt idx="5118">
                  <c:v>3.0700000000000002E-2</c:v>
                </c:pt>
                <c:pt idx="5119">
                  <c:v>3.0700000000000002E-2</c:v>
                </c:pt>
                <c:pt idx="5120">
                  <c:v>3.0700000000000002E-2</c:v>
                </c:pt>
                <c:pt idx="5121">
                  <c:v>3.0700000000000002E-2</c:v>
                </c:pt>
                <c:pt idx="5122">
                  <c:v>3.0700000000000002E-2</c:v>
                </c:pt>
                <c:pt idx="5123">
                  <c:v>3.0700000000000002E-2</c:v>
                </c:pt>
                <c:pt idx="5124">
                  <c:v>-1.4200000000000001E-2</c:v>
                </c:pt>
                <c:pt idx="5125">
                  <c:v>-7.9900000000000006E-3</c:v>
                </c:pt>
                <c:pt idx="5126">
                  <c:v>-7.9900000000000006E-3</c:v>
                </c:pt>
                <c:pt idx="5127">
                  <c:v>-7.9900000000000006E-3</c:v>
                </c:pt>
                <c:pt idx="5128">
                  <c:v>-1.9099999999999999E-2</c:v>
                </c:pt>
                <c:pt idx="5129">
                  <c:v>-1.9099999999999999E-2</c:v>
                </c:pt>
                <c:pt idx="5130">
                  <c:v>4.6800000000000001E-3</c:v>
                </c:pt>
                <c:pt idx="5131">
                  <c:v>4.6800000000000001E-3</c:v>
                </c:pt>
                <c:pt idx="5132">
                  <c:v>5.1900000000000004E-4</c:v>
                </c:pt>
                <c:pt idx="5133">
                  <c:v>5.2499999999999998E-2</c:v>
                </c:pt>
                <c:pt idx="5134">
                  <c:v>5.2499999999999998E-2</c:v>
                </c:pt>
                <c:pt idx="5135">
                  <c:v>-1.5699999999999999E-2</c:v>
                </c:pt>
                <c:pt idx="5136">
                  <c:v>-1.5699999999999999E-2</c:v>
                </c:pt>
                <c:pt idx="5137">
                  <c:v>2.3800000000000002E-3</c:v>
                </c:pt>
                <c:pt idx="5138">
                  <c:v>2.3800000000000002E-3</c:v>
                </c:pt>
                <c:pt idx="5139">
                  <c:v>6.8400000000000002E-2</c:v>
                </c:pt>
                <c:pt idx="5140">
                  <c:v>6.8400000000000002E-2</c:v>
                </c:pt>
                <c:pt idx="5141">
                  <c:v>1.5599999999999999E-2</c:v>
                </c:pt>
                <c:pt idx="5142">
                  <c:v>1.5599999999999999E-2</c:v>
                </c:pt>
                <c:pt idx="5143">
                  <c:v>1.5599999999999999E-2</c:v>
                </c:pt>
                <c:pt idx="5144">
                  <c:v>1.5599999999999999E-2</c:v>
                </c:pt>
                <c:pt idx="5145">
                  <c:v>-3.9399999999999998E-2</c:v>
                </c:pt>
                <c:pt idx="5146">
                  <c:v>5.11E-2</c:v>
                </c:pt>
                <c:pt idx="5147">
                  <c:v>5.11E-2</c:v>
                </c:pt>
                <c:pt idx="5148">
                  <c:v>4.1500000000000002E-2</c:v>
                </c:pt>
                <c:pt idx="5149">
                  <c:v>-2.2599999999999999E-2</c:v>
                </c:pt>
                <c:pt idx="5150">
                  <c:v>-3.8699999999999998E-2</c:v>
                </c:pt>
                <c:pt idx="5151">
                  <c:v>-3.8699999999999998E-2</c:v>
                </c:pt>
                <c:pt idx="5152">
                  <c:v>1.9499999999999999E-3</c:v>
                </c:pt>
                <c:pt idx="5153">
                  <c:v>1.9499999999999999E-3</c:v>
                </c:pt>
                <c:pt idx="5154">
                  <c:v>1.9499999999999999E-3</c:v>
                </c:pt>
                <c:pt idx="5155">
                  <c:v>1.9499999999999999E-3</c:v>
                </c:pt>
                <c:pt idx="5156">
                  <c:v>3.6299999999999999E-2</c:v>
                </c:pt>
                <c:pt idx="5157">
                  <c:v>3.6299999999999999E-2</c:v>
                </c:pt>
                <c:pt idx="5158">
                  <c:v>3.6299999999999999E-2</c:v>
                </c:pt>
                <c:pt idx="5159">
                  <c:v>3.6299999999999999E-2</c:v>
                </c:pt>
                <c:pt idx="5160">
                  <c:v>3.6299999999999999E-2</c:v>
                </c:pt>
                <c:pt idx="5161">
                  <c:v>-5.2200000000000003E-2</c:v>
                </c:pt>
                <c:pt idx="5162">
                  <c:v>-5.2200000000000003E-2</c:v>
                </c:pt>
                <c:pt idx="5163">
                  <c:v>-5.2200000000000003E-2</c:v>
                </c:pt>
                <c:pt idx="5164">
                  <c:v>-5.2200000000000003E-2</c:v>
                </c:pt>
                <c:pt idx="5165">
                  <c:v>-5.2200000000000003E-2</c:v>
                </c:pt>
                <c:pt idx="5166">
                  <c:v>-5.2200000000000003E-2</c:v>
                </c:pt>
                <c:pt idx="5167">
                  <c:v>2.7699999999999999E-2</c:v>
                </c:pt>
                <c:pt idx="5168">
                  <c:v>2.7699999999999999E-2</c:v>
                </c:pt>
                <c:pt idx="5169">
                  <c:v>-7.4000000000000003E-3</c:v>
                </c:pt>
                <c:pt idx="5170">
                  <c:v>1.2800000000000001E-2</c:v>
                </c:pt>
                <c:pt idx="5171">
                  <c:v>1.2800000000000001E-2</c:v>
                </c:pt>
                <c:pt idx="5172">
                  <c:v>1.2800000000000001E-2</c:v>
                </c:pt>
                <c:pt idx="5173">
                  <c:v>1.2800000000000001E-2</c:v>
                </c:pt>
                <c:pt idx="5174">
                  <c:v>2.9600000000000001E-2</c:v>
                </c:pt>
                <c:pt idx="5175">
                  <c:v>2.9600000000000001E-2</c:v>
                </c:pt>
                <c:pt idx="5176">
                  <c:v>2.9600000000000001E-2</c:v>
                </c:pt>
                <c:pt idx="5177">
                  <c:v>3.9300000000000002E-2</c:v>
                </c:pt>
                <c:pt idx="5178">
                  <c:v>3.9300000000000002E-2</c:v>
                </c:pt>
                <c:pt idx="5179">
                  <c:v>3.9300000000000002E-2</c:v>
                </c:pt>
                <c:pt idx="5180">
                  <c:v>3.9300000000000002E-2</c:v>
                </c:pt>
                <c:pt idx="5181">
                  <c:v>-3.6799999999999999E-2</c:v>
                </c:pt>
                <c:pt idx="5182">
                  <c:v>-3.6799999999999999E-2</c:v>
                </c:pt>
                <c:pt idx="5183">
                  <c:v>-1.0500000000000001E-2</c:v>
                </c:pt>
                <c:pt idx="5184">
                  <c:v>-1.0500000000000001E-2</c:v>
                </c:pt>
                <c:pt idx="5185">
                  <c:v>-1.0500000000000001E-2</c:v>
                </c:pt>
                <c:pt idx="5186">
                  <c:v>-1.0500000000000001E-2</c:v>
                </c:pt>
                <c:pt idx="5187">
                  <c:v>-1.0500000000000001E-2</c:v>
                </c:pt>
                <c:pt idx="5188">
                  <c:v>-1.0500000000000001E-2</c:v>
                </c:pt>
                <c:pt idx="5189">
                  <c:v>5.77E-3</c:v>
                </c:pt>
                <c:pt idx="5190">
                  <c:v>8.94E-3</c:v>
                </c:pt>
                <c:pt idx="5191">
                  <c:v>-7.5199999999999998E-3</c:v>
                </c:pt>
                <c:pt idx="5192">
                  <c:v>3.3799999999999997E-2</c:v>
                </c:pt>
                <c:pt idx="5193">
                  <c:v>3.3799999999999997E-2</c:v>
                </c:pt>
                <c:pt idx="5194">
                  <c:v>3.3799999999999997E-2</c:v>
                </c:pt>
                <c:pt idx="5195">
                  <c:v>3.3799999999999997E-2</c:v>
                </c:pt>
                <c:pt idx="5196">
                  <c:v>3.3799999999999997E-2</c:v>
                </c:pt>
                <c:pt idx="5197">
                  <c:v>3.3799999999999997E-2</c:v>
                </c:pt>
                <c:pt idx="5198">
                  <c:v>3.3799999999999997E-2</c:v>
                </c:pt>
                <c:pt idx="5199">
                  <c:v>3.3799999999999997E-2</c:v>
                </c:pt>
                <c:pt idx="5200">
                  <c:v>3.3799999999999997E-2</c:v>
                </c:pt>
                <c:pt idx="5201">
                  <c:v>3.3799999999999997E-2</c:v>
                </c:pt>
                <c:pt idx="5202">
                  <c:v>3.3799999999999997E-2</c:v>
                </c:pt>
                <c:pt idx="5203">
                  <c:v>3.3799999999999997E-2</c:v>
                </c:pt>
                <c:pt idx="5204">
                  <c:v>3.3799999999999997E-2</c:v>
                </c:pt>
                <c:pt idx="5205">
                  <c:v>3.3799999999999997E-2</c:v>
                </c:pt>
                <c:pt idx="5206">
                  <c:v>7.9200000000000007E-2</c:v>
                </c:pt>
                <c:pt idx="5207">
                  <c:v>1.06E-2</c:v>
                </c:pt>
                <c:pt idx="5208">
                  <c:v>1.06E-2</c:v>
                </c:pt>
                <c:pt idx="5209">
                  <c:v>1.06E-2</c:v>
                </c:pt>
                <c:pt idx="5210">
                  <c:v>1.06E-2</c:v>
                </c:pt>
                <c:pt idx="5211">
                  <c:v>3.2000000000000001E-2</c:v>
                </c:pt>
                <c:pt idx="5212">
                  <c:v>3.2000000000000001E-2</c:v>
                </c:pt>
                <c:pt idx="5213">
                  <c:v>3.2000000000000001E-2</c:v>
                </c:pt>
                <c:pt idx="5214">
                  <c:v>3.2000000000000001E-2</c:v>
                </c:pt>
                <c:pt idx="5215">
                  <c:v>-1.37E-2</c:v>
                </c:pt>
                <c:pt idx="5216">
                  <c:v>-1.9199999999999998E-2</c:v>
                </c:pt>
                <c:pt idx="5217">
                  <c:v>-1.9199999999999998E-2</c:v>
                </c:pt>
                <c:pt idx="5218">
                  <c:v>3.8300000000000001E-2</c:v>
                </c:pt>
                <c:pt idx="5219">
                  <c:v>3.8300000000000001E-2</c:v>
                </c:pt>
                <c:pt idx="5220">
                  <c:v>3.8300000000000001E-2</c:v>
                </c:pt>
                <c:pt idx="5221">
                  <c:v>3.8300000000000001E-2</c:v>
                </c:pt>
                <c:pt idx="5222">
                  <c:v>3.8300000000000001E-2</c:v>
                </c:pt>
                <c:pt idx="5223">
                  <c:v>3.8300000000000001E-2</c:v>
                </c:pt>
                <c:pt idx="5224">
                  <c:v>-4.4600000000000001E-2</c:v>
                </c:pt>
                <c:pt idx="5225">
                  <c:v>-4.4600000000000001E-2</c:v>
                </c:pt>
                <c:pt idx="5226">
                  <c:v>-4.4600000000000001E-2</c:v>
                </c:pt>
                <c:pt idx="5227">
                  <c:v>-4.4600000000000001E-2</c:v>
                </c:pt>
                <c:pt idx="5228">
                  <c:v>-4.4600000000000001E-2</c:v>
                </c:pt>
                <c:pt idx="5229">
                  <c:v>-4.4600000000000001E-2</c:v>
                </c:pt>
                <c:pt idx="5230">
                  <c:v>-4.4600000000000001E-2</c:v>
                </c:pt>
                <c:pt idx="5231">
                  <c:v>-1.29E-2</c:v>
                </c:pt>
                <c:pt idx="5232">
                  <c:v>-1.29E-2</c:v>
                </c:pt>
                <c:pt idx="5233" formatCode="0.00E+00">
                  <c:v>-1.9199999999999999E-5</c:v>
                </c:pt>
                <c:pt idx="5234" formatCode="0.00E+00">
                  <c:v>-1.9199999999999999E-5</c:v>
                </c:pt>
                <c:pt idx="5235" formatCode="0.00E+00">
                  <c:v>-1.9199999999999999E-5</c:v>
                </c:pt>
                <c:pt idx="5236" formatCode="0.00E+00">
                  <c:v>-1.9199999999999999E-5</c:v>
                </c:pt>
                <c:pt idx="5237">
                  <c:v>2.3199999999999998E-2</c:v>
                </c:pt>
                <c:pt idx="5238">
                  <c:v>2.3199999999999998E-2</c:v>
                </c:pt>
                <c:pt idx="5239">
                  <c:v>2.2100000000000002E-2</c:v>
                </c:pt>
                <c:pt idx="5240">
                  <c:v>2.2100000000000002E-2</c:v>
                </c:pt>
                <c:pt idx="5241">
                  <c:v>2.2100000000000002E-2</c:v>
                </c:pt>
                <c:pt idx="5242">
                  <c:v>2.2100000000000002E-2</c:v>
                </c:pt>
                <c:pt idx="5243">
                  <c:v>3.04E-2</c:v>
                </c:pt>
                <c:pt idx="5244">
                  <c:v>3.04E-2</c:v>
                </c:pt>
                <c:pt idx="5245">
                  <c:v>3.04E-2</c:v>
                </c:pt>
                <c:pt idx="5246">
                  <c:v>3.04E-2</c:v>
                </c:pt>
                <c:pt idx="5247">
                  <c:v>3.04E-2</c:v>
                </c:pt>
                <c:pt idx="5248">
                  <c:v>3.04E-2</c:v>
                </c:pt>
                <c:pt idx="5249">
                  <c:v>2.81E-2</c:v>
                </c:pt>
                <c:pt idx="5250">
                  <c:v>2.64E-2</c:v>
                </c:pt>
                <c:pt idx="5251">
                  <c:v>1.09E-3</c:v>
                </c:pt>
                <c:pt idx="5252">
                  <c:v>1.09E-3</c:v>
                </c:pt>
                <c:pt idx="5253">
                  <c:v>1.09E-3</c:v>
                </c:pt>
                <c:pt idx="5254">
                  <c:v>1.09E-3</c:v>
                </c:pt>
                <c:pt idx="5255">
                  <c:v>1.09E-3</c:v>
                </c:pt>
                <c:pt idx="5256">
                  <c:v>1.09E-3</c:v>
                </c:pt>
                <c:pt idx="5257">
                  <c:v>1.09E-3</c:v>
                </c:pt>
                <c:pt idx="5258">
                  <c:v>-1.03E-2</c:v>
                </c:pt>
                <c:pt idx="5259">
                  <c:v>-1.03E-2</c:v>
                </c:pt>
                <c:pt idx="5260">
                  <c:v>-1.03E-2</c:v>
                </c:pt>
                <c:pt idx="5261">
                  <c:v>-1.03E-2</c:v>
                </c:pt>
                <c:pt idx="5262">
                  <c:v>6.4500000000000002E-2</c:v>
                </c:pt>
                <c:pt idx="5263">
                  <c:v>6.4500000000000002E-2</c:v>
                </c:pt>
                <c:pt idx="5264">
                  <c:v>6.4500000000000002E-2</c:v>
                </c:pt>
                <c:pt idx="5265">
                  <c:v>6.4500000000000002E-2</c:v>
                </c:pt>
                <c:pt idx="5266">
                  <c:v>6.4500000000000002E-2</c:v>
                </c:pt>
                <c:pt idx="5267">
                  <c:v>6.4500000000000002E-2</c:v>
                </c:pt>
                <c:pt idx="5268">
                  <c:v>-1.43E-2</c:v>
                </c:pt>
                <c:pt idx="5269">
                  <c:v>-1.43E-2</c:v>
                </c:pt>
                <c:pt idx="5270">
                  <c:v>-1.43E-2</c:v>
                </c:pt>
                <c:pt idx="5271">
                  <c:v>-1.43E-2</c:v>
                </c:pt>
                <c:pt idx="5272">
                  <c:v>-1.43E-2</c:v>
                </c:pt>
                <c:pt idx="5273">
                  <c:v>-1.43E-2</c:v>
                </c:pt>
                <c:pt idx="5274">
                  <c:v>-1.43E-2</c:v>
                </c:pt>
                <c:pt idx="5275">
                  <c:v>-1.43E-2</c:v>
                </c:pt>
                <c:pt idx="5276">
                  <c:v>-1.43E-2</c:v>
                </c:pt>
                <c:pt idx="5277">
                  <c:v>1.2E-2</c:v>
                </c:pt>
                <c:pt idx="5278">
                  <c:v>1.2E-2</c:v>
                </c:pt>
                <c:pt idx="5279">
                  <c:v>1.2E-2</c:v>
                </c:pt>
                <c:pt idx="5280">
                  <c:v>9.1299999999999992E-3</c:v>
                </c:pt>
                <c:pt idx="5281">
                  <c:v>3.3099999999999997E-2</c:v>
                </c:pt>
                <c:pt idx="5282">
                  <c:v>3.3099999999999997E-2</c:v>
                </c:pt>
                <c:pt idx="5283">
                  <c:v>6.6800000000000002E-3</c:v>
                </c:pt>
                <c:pt idx="5284">
                  <c:v>6.6800000000000002E-3</c:v>
                </c:pt>
                <c:pt idx="5285">
                  <c:v>3.3599999999999998E-2</c:v>
                </c:pt>
                <c:pt idx="5286">
                  <c:v>3.3599999999999998E-2</c:v>
                </c:pt>
                <c:pt idx="5287">
                  <c:v>3.3599999999999998E-2</c:v>
                </c:pt>
                <c:pt idx="5288">
                  <c:v>3.3599999999999998E-2</c:v>
                </c:pt>
                <c:pt idx="5289">
                  <c:v>3.3599999999999998E-2</c:v>
                </c:pt>
                <c:pt idx="5290">
                  <c:v>-1.54E-2</c:v>
                </c:pt>
                <c:pt idx="5291">
                  <c:v>-1.54E-2</c:v>
                </c:pt>
                <c:pt idx="5292">
                  <c:v>-2.0300000000000001E-3</c:v>
                </c:pt>
                <c:pt idx="5293">
                  <c:v>-2.0300000000000001E-3</c:v>
                </c:pt>
                <c:pt idx="5294">
                  <c:v>-2.0300000000000001E-3</c:v>
                </c:pt>
                <c:pt idx="5295">
                  <c:v>-2.0300000000000001E-3</c:v>
                </c:pt>
                <c:pt idx="5296">
                  <c:v>-2.0300000000000001E-3</c:v>
                </c:pt>
                <c:pt idx="5297">
                  <c:v>-2.0300000000000001E-3</c:v>
                </c:pt>
                <c:pt idx="5298">
                  <c:v>-2.5399999999999999E-2</c:v>
                </c:pt>
                <c:pt idx="5299">
                  <c:v>-1.12E-2</c:v>
                </c:pt>
                <c:pt idx="5300">
                  <c:v>2.7300000000000001E-2</c:v>
                </c:pt>
                <c:pt idx="5301">
                  <c:v>4.4600000000000004E-3</c:v>
                </c:pt>
                <c:pt idx="5302">
                  <c:v>4.4600000000000004E-3</c:v>
                </c:pt>
                <c:pt idx="5303">
                  <c:v>4.4600000000000004E-3</c:v>
                </c:pt>
                <c:pt idx="5304">
                  <c:v>1.78E-2</c:v>
                </c:pt>
                <c:pt idx="5305">
                  <c:v>1.78E-2</c:v>
                </c:pt>
                <c:pt idx="5306">
                  <c:v>1.78E-2</c:v>
                </c:pt>
                <c:pt idx="5307">
                  <c:v>1.78E-2</c:v>
                </c:pt>
                <c:pt idx="5308">
                  <c:v>1.78E-2</c:v>
                </c:pt>
                <c:pt idx="5309">
                  <c:v>-6.9699999999999996E-3</c:v>
                </c:pt>
                <c:pt idx="5310">
                  <c:v>-1.84E-2</c:v>
                </c:pt>
                <c:pt idx="5311">
                  <c:v>-1.84E-2</c:v>
                </c:pt>
                <c:pt idx="5312">
                  <c:v>-1.84E-2</c:v>
                </c:pt>
                <c:pt idx="5313">
                  <c:v>-1.84E-2</c:v>
                </c:pt>
                <c:pt idx="5314">
                  <c:v>-1.84E-2</c:v>
                </c:pt>
                <c:pt idx="5315">
                  <c:v>-1.84E-2</c:v>
                </c:pt>
                <c:pt idx="5316">
                  <c:v>3.4500000000000003E-2</c:v>
                </c:pt>
                <c:pt idx="5317">
                  <c:v>1.44E-2</c:v>
                </c:pt>
                <c:pt idx="5318">
                  <c:v>1.44E-2</c:v>
                </c:pt>
                <c:pt idx="5319">
                  <c:v>1.44E-2</c:v>
                </c:pt>
                <c:pt idx="5320">
                  <c:v>2.4199999999999999E-2</c:v>
                </c:pt>
                <c:pt idx="5321">
                  <c:v>1.8700000000000001E-2</c:v>
                </c:pt>
                <c:pt idx="5322">
                  <c:v>4.6699999999999998E-2</c:v>
                </c:pt>
                <c:pt idx="5323">
                  <c:v>-2.7300000000000001E-2</c:v>
                </c:pt>
                <c:pt idx="5324">
                  <c:v>-2.7300000000000001E-2</c:v>
                </c:pt>
                <c:pt idx="5325">
                  <c:v>-2.7300000000000001E-2</c:v>
                </c:pt>
                <c:pt idx="5326">
                  <c:v>-2.7300000000000001E-2</c:v>
                </c:pt>
                <c:pt idx="5327">
                  <c:v>-2.7300000000000001E-2</c:v>
                </c:pt>
                <c:pt idx="5328">
                  <c:v>-2.7300000000000001E-2</c:v>
                </c:pt>
                <c:pt idx="5329">
                  <c:v>-2.7300000000000001E-2</c:v>
                </c:pt>
                <c:pt idx="5330">
                  <c:v>-2.7300000000000001E-2</c:v>
                </c:pt>
                <c:pt idx="5331">
                  <c:v>-4.9500000000000002E-2</c:v>
                </c:pt>
                <c:pt idx="5332">
                  <c:v>-4.9500000000000002E-2</c:v>
                </c:pt>
                <c:pt idx="5333">
                  <c:v>-4.9500000000000002E-2</c:v>
                </c:pt>
                <c:pt idx="5334">
                  <c:v>-4.9500000000000002E-2</c:v>
                </c:pt>
                <c:pt idx="5335">
                  <c:v>-4.9500000000000002E-2</c:v>
                </c:pt>
                <c:pt idx="5336">
                  <c:v>5.8700000000000002E-2</c:v>
                </c:pt>
                <c:pt idx="5337">
                  <c:v>2.2200000000000002E-3</c:v>
                </c:pt>
                <c:pt idx="5338">
                  <c:v>2.2200000000000002E-3</c:v>
                </c:pt>
                <c:pt idx="5339">
                  <c:v>4.5900000000000003E-3</c:v>
                </c:pt>
                <c:pt idx="5340">
                  <c:v>1.12E-2</c:v>
                </c:pt>
                <c:pt idx="5341">
                  <c:v>1.12E-2</c:v>
                </c:pt>
                <c:pt idx="5342">
                  <c:v>1.12E-2</c:v>
                </c:pt>
                <c:pt idx="5343">
                  <c:v>1.12E-2</c:v>
                </c:pt>
                <c:pt idx="5344">
                  <c:v>1.12E-2</c:v>
                </c:pt>
                <c:pt idx="5345">
                  <c:v>-2.5700000000000001E-2</c:v>
                </c:pt>
                <c:pt idx="5346">
                  <c:v>9.7100000000000006E-2</c:v>
                </c:pt>
                <c:pt idx="5347">
                  <c:v>9.7100000000000006E-2</c:v>
                </c:pt>
                <c:pt idx="5348">
                  <c:v>4.8300000000000003E-2</c:v>
                </c:pt>
                <c:pt idx="5349">
                  <c:v>4.6300000000000001E-2</c:v>
                </c:pt>
                <c:pt idx="5350">
                  <c:v>4.6300000000000001E-2</c:v>
                </c:pt>
                <c:pt idx="5351">
                  <c:v>4.6300000000000001E-2</c:v>
                </c:pt>
                <c:pt idx="5352">
                  <c:v>4.6300000000000001E-2</c:v>
                </c:pt>
                <c:pt idx="5353">
                  <c:v>4.99E-2</c:v>
                </c:pt>
                <c:pt idx="5354">
                  <c:v>-4.7399999999999998E-2</c:v>
                </c:pt>
                <c:pt idx="5355">
                  <c:v>-4.7399999999999998E-2</c:v>
                </c:pt>
                <c:pt idx="5356">
                  <c:v>-5.8000000000000003E-2</c:v>
                </c:pt>
                <c:pt idx="5357">
                  <c:v>-5.8000000000000003E-2</c:v>
                </c:pt>
                <c:pt idx="5358">
                  <c:v>-5.8000000000000003E-2</c:v>
                </c:pt>
                <c:pt idx="5359">
                  <c:v>-5.8000000000000003E-2</c:v>
                </c:pt>
                <c:pt idx="5360">
                  <c:v>-5.0099999999999999E-2</c:v>
                </c:pt>
                <c:pt idx="5361">
                  <c:v>-5.0099999999999999E-2</c:v>
                </c:pt>
                <c:pt idx="5362">
                  <c:v>-5.0099999999999999E-2</c:v>
                </c:pt>
                <c:pt idx="5363">
                  <c:v>7.3899999999999993E-2</c:v>
                </c:pt>
                <c:pt idx="5364">
                  <c:v>9.35E-2</c:v>
                </c:pt>
                <c:pt idx="5365">
                  <c:v>9.35E-2</c:v>
                </c:pt>
                <c:pt idx="5366">
                  <c:v>9.35E-2</c:v>
                </c:pt>
                <c:pt idx="5367">
                  <c:v>9.35E-2</c:v>
                </c:pt>
                <c:pt idx="5368">
                  <c:v>9.35E-2</c:v>
                </c:pt>
                <c:pt idx="5369">
                  <c:v>9.35E-2</c:v>
                </c:pt>
                <c:pt idx="5370">
                  <c:v>9.35E-2</c:v>
                </c:pt>
                <c:pt idx="5371">
                  <c:v>9.35E-2</c:v>
                </c:pt>
                <c:pt idx="5372">
                  <c:v>4.8099999999999997E-2</c:v>
                </c:pt>
                <c:pt idx="5373">
                  <c:v>7.0400000000000004E-2</c:v>
                </c:pt>
                <c:pt idx="5374">
                  <c:v>7.0400000000000004E-2</c:v>
                </c:pt>
                <c:pt idx="5375">
                  <c:v>7.0400000000000004E-2</c:v>
                </c:pt>
                <c:pt idx="5376">
                  <c:v>-2.9499999999999998E-2</c:v>
                </c:pt>
                <c:pt idx="5377">
                  <c:v>-2.9499999999999998E-2</c:v>
                </c:pt>
                <c:pt idx="5378">
                  <c:v>-2.9499999999999998E-2</c:v>
                </c:pt>
                <c:pt idx="5379">
                  <c:v>-2.9499999999999998E-2</c:v>
                </c:pt>
                <c:pt idx="5380">
                  <c:v>-2.9499999999999998E-2</c:v>
                </c:pt>
                <c:pt idx="5381">
                  <c:v>-6.1100000000000002E-2</c:v>
                </c:pt>
                <c:pt idx="5382">
                  <c:v>5.04E-2</c:v>
                </c:pt>
                <c:pt idx="5383">
                  <c:v>5.6599999999999998E-2</c:v>
                </c:pt>
                <c:pt idx="5384">
                  <c:v>5.6599999999999998E-2</c:v>
                </c:pt>
                <c:pt idx="5385">
                  <c:v>-2.7599999999999999E-4</c:v>
                </c:pt>
                <c:pt idx="5386">
                  <c:v>-2.7599999999999999E-4</c:v>
                </c:pt>
                <c:pt idx="5387">
                  <c:v>-2.7599999999999999E-4</c:v>
                </c:pt>
                <c:pt idx="5388">
                  <c:v>-2.7599999999999999E-4</c:v>
                </c:pt>
                <c:pt idx="5389">
                  <c:v>-2.7599999999999999E-4</c:v>
                </c:pt>
                <c:pt idx="5390">
                  <c:v>-2.7599999999999999E-4</c:v>
                </c:pt>
                <c:pt idx="5391">
                  <c:v>-2.7599999999999999E-4</c:v>
                </c:pt>
                <c:pt idx="5392">
                  <c:v>-2.7599999999999999E-4</c:v>
                </c:pt>
                <c:pt idx="5393">
                  <c:v>-2.5899999999999999E-2</c:v>
                </c:pt>
                <c:pt idx="5394">
                  <c:v>-2.5899999999999999E-2</c:v>
                </c:pt>
                <c:pt idx="5395">
                  <c:v>-2.5899999999999999E-2</c:v>
                </c:pt>
                <c:pt idx="5396">
                  <c:v>-2.5899999999999999E-2</c:v>
                </c:pt>
                <c:pt idx="5397">
                  <c:v>-2.5899999999999999E-2</c:v>
                </c:pt>
                <c:pt idx="5398">
                  <c:v>-7.6200000000000004E-2</c:v>
                </c:pt>
                <c:pt idx="5399">
                  <c:v>-7.6200000000000004E-2</c:v>
                </c:pt>
                <c:pt idx="5400">
                  <c:v>-7.9600000000000004E-2</c:v>
                </c:pt>
                <c:pt idx="5401">
                  <c:v>-7.9600000000000004E-2</c:v>
                </c:pt>
                <c:pt idx="5402">
                  <c:v>7.8299999999999995E-2</c:v>
                </c:pt>
                <c:pt idx="5403">
                  <c:v>-1.32E-2</c:v>
                </c:pt>
                <c:pt idx="5404">
                  <c:v>6.9100000000000003E-3</c:v>
                </c:pt>
                <c:pt idx="5405">
                  <c:v>6.9100000000000003E-3</c:v>
                </c:pt>
                <c:pt idx="5406">
                  <c:v>6.9100000000000003E-3</c:v>
                </c:pt>
                <c:pt idx="5407">
                  <c:v>-7.9600000000000004E-2</c:v>
                </c:pt>
                <c:pt idx="5408">
                  <c:v>-2.8000000000000001E-2</c:v>
                </c:pt>
                <c:pt idx="5409">
                  <c:v>-3.04E-2</c:v>
                </c:pt>
                <c:pt idx="5410">
                  <c:v>2.41E-2</c:v>
                </c:pt>
                <c:pt idx="5411">
                  <c:v>-7.0499999999999993E-2</c:v>
                </c:pt>
                <c:pt idx="5412">
                  <c:v>6.7000000000000004E-2</c:v>
                </c:pt>
                <c:pt idx="5413">
                  <c:v>6.7000000000000004E-2</c:v>
                </c:pt>
                <c:pt idx="5414">
                  <c:v>6.7000000000000004E-2</c:v>
                </c:pt>
                <c:pt idx="5415">
                  <c:v>5.11E-2</c:v>
                </c:pt>
                <c:pt idx="5416">
                  <c:v>5.11E-2</c:v>
                </c:pt>
                <c:pt idx="5417">
                  <c:v>-6.8500000000000005E-2</c:v>
                </c:pt>
                <c:pt idx="5418">
                  <c:v>-6.8500000000000005E-2</c:v>
                </c:pt>
                <c:pt idx="5419">
                  <c:v>3.1800000000000002E-2</c:v>
                </c:pt>
                <c:pt idx="5420">
                  <c:v>3.1800000000000002E-2</c:v>
                </c:pt>
                <c:pt idx="5421">
                  <c:v>3.1800000000000002E-2</c:v>
                </c:pt>
                <c:pt idx="5422">
                  <c:v>3.1800000000000002E-2</c:v>
                </c:pt>
                <c:pt idx="5423">
                  <c:v>3.1800000000000002E-2</c:v>
                </c:pt>
                <c:pt idx="5424">
                  <c:v>3.1800000000000002E-2</c:v>
                </c:pt>
                <c:pt idx="5425">
                  <c:v>1.26E-2</c:v>
                </c:pt>
                <c:pt idx="5426">
                  <c:v>1.26E-2</c:v>
                </c:pt>
                <c:pt idx="5427">
                  <c:v>-1.6E-2</c:v>
                </c:pt>
                <c:pt idx="5428">
                  <c:v>2.2599999999999999E-2</c:v>
                </c:pt>
                <c:pt idx="5429">
                  <c:v>-4.0200000000000001E-3</c:v>
                </c:pt>
                <c:pt idx="5430">
                  <c:v>-4.0200000000000001E-3</c:v>
                </c:pt>
                <c:pt idx="5431">
                  <c:v>-4.0200000000000001E-3</c:v>
                </c:pt>
                <c:pt idx="5432">
                  <c:v>-4.0200000000000001E-3</c:v>
                </c:pt>
                <c:pt idx="5433">
                  <c:v>-4.0200000000000001E-3</c:v>
                </c:pt>
                <c:pt idx="5434">
                  <c:v>-4.0200000000000001E-3</c:v>
                </c:pt>
                <c:pt idx="5435">
                  <c:v>-4.0200000000000001E-3</c:v>
                </c:pt>
                <c:pt idx="5436">
                  <c:v>-4.24E-2</c:v>
                </c:pt>
                <c:pt idx="5437">
                  <c:v>-4.24E-2</c:v>
                </c:pt>
                <c:pt idx="5438">
                  <c:v>-5.91E-2</c:v>
                </c:pt>
                <c:pt idx="5439">
                  <c:v>1.6299999999999999E-2</c:v>
                </c:pt>
                <c:pt idx="5440">
                  <c:v>-2.0500000000000001E-2</c:v>
                </c:pt>
                <c:pt idx="5441">
                  <c:v>-2.0500000000000001E-2</c:v>
                </c:pt>
                <c:pt idx="5442">
                  <c:v>-2.0500000000000001E-2</c:v>
                </c:pt>
                <c:pt idx="5443">
                  <c:v>-2.0500000000000001E-2</c:v>
                </c:pt>
                <c:pt idx="5444">
                  <c:v>1.3100000000000001E-2</c:v>
                </c:pt>
                <c:pt idx="5445">
                  <c:v>1.3100000000000001E-2</c:v>
                </c:pt>
                <c:pt idx="5446">
                  <c:v>2.06E-2</c:v>
                </c:pt>
                <c:pt idx="5447">
                  <c:v>2.06E-2</c:v>
                </c:pt>
                <c:pt idx="5448">
                  <c:v>9.7299999999999998E-2</c:v>
                </c:pt>
                <c:pt idx="5449">
                  <c:v>9.7299999999999998E-2</c:v>
                </c:pt>
                <c:pt idx="5450">
                  <c:v>7.6799999999999993E-2</c:v>
                </c:pt>
                <c:pt idx="5451">
                  <c:v>7.6799999999999993E-2</c:v>
                </c:pt>
                <c:pt idx="5452">
                  <c:v>7.6799999999999993E-2</c:v>
                </c:pt>
                <c:pt idx="5453">
                  <c:v>0.13100000000000001</c:v>
                </c:pt>
                <c:pt idx="5454">
                  <c:v>-0.125</c:v>
                </c:pt>
                <c:pt idx="5455">
                  <c:v>-8.0100000000000005E-2</c:v>
                </c:pt>
                <c:pt idx="5456">
                  <c:v>-8.0100000000000005E-2</c:v>
                </c:pt>
                <c:pt idx="5457">
                  <c:v>-8.0100000000000005E-2</c:v>
                </c:pt>
                <c:pt idx="5458">
                  <c:v>-8.0100000000000005E-2</c:v>
                </c:pt>
                <c:pt idx="5459">
                  <c:v>4.53E-2</c:v>
                </c:pt>
                <c:pt idx="5460">
                  <c:v>4.53E-2</c:v>
                </c:pt>
                <c:pt idx="5461">
                  <c:v>4.53E-2</c:v>
                </c:pt>
                <c:pt idx="5462">
                  <c:v>-2.63E-2</c:v>
                </c:pt>
                <c:pt idx="5463">
                  <c:v>-2.63E-2</c:v>
                </c:pt>
                <c:pt idx="5464">
                  <c:v>3.85E-2</c:v>
                </c:pt>
                <c:pt idx="5465">
                  <c:v>3.5099999999999999E-2</c:v>
                </c:pt>
                <c:pt idx="5466">
                  <c:v>3.5099999999999999E-2</c:v>
                </c:pt>
                <c:pt idx="5467">
                  <c:v>3.5099999999999999E-2</c:v>
                </c:pt>
                <c:pt idx="5468">
                  <c:v>3.5099999999999999E-2</c:v>
                </c:pt>
                <c:pt idx="5469">
                  <c:v>-2.24E-2</c:v>
                </c:pt>
                <c:pt idx="5470">
                  <c:v>-2.24E-2</c:v>
                </c:pt>
                <c:pt idx="5471">
                  <c:v>-2.24E-2</c:v>
                </c:pt>
                <c:pt idx="5472">
                  <c:v>-2.24E-2</c:v>
                </c:pt>
                <c:pt idx="5473">
                  <c:v>-0.1</c:v>
                </c:pt>
                <c:pt idx="5474">
                  <c:v>-0.1</c:v>
                </c:pt>
                <c:pt idx="5475">
                  <c:v>-0.1</c:v>
                </c:pt>
                <c:pt idx="5476">
                  <c:v>-0.1</c:v>
                </c:pt>
                <c:pt idx="5477">
                  <c:v>-0.1</c:v>
                </c:pt>
                <c:pt idx="5478">
                  <c:v>-7.0900000000000005E-2</c:v>
                </c:pt>
                <c:pt idx="5479">
                  <c:v>5.9499999999999997E-2</c:v>
                </c:pt>
                <c:pt idx="5480">
                  <c:v>5.9499999999999997E-2</c:v>
                </c:pt>
                <c:pt idx="5481">
                  <c:v>5.9499999999999997E-2</c:v>
                </c:pt>
                <c:pt idx="5482">
                  <c:v>5.9499999999999997E-2</c:v>
                </c:pt>
                <c:pt idx="5483">
                  <c:v>-5.6899999999999999E-2</c:v>
                </c:pt>
                <c:pt idx="5484">
                  <c:v>-5.6899999999999999E-2</c:v>
                </c:pt>
                <c:pt idx="5485">
                  <c:v>-5.6899999999999999E-2</c:v>
                </c:pt>
                <c:pt idx="5486">
                  <c:v>-5.6899999999999999E-2</c:v>
                </c:pt>
                <c:pt idx="5487">
                  <c:v>-5.6899999999999999E-2</c:v>
                </c:pt>
                <c:pt idx="5488">
                  <c:v>-5.6899999999999999E-2</c:v>
                </c:pt>
                <c:pt idx="5489">
                  <c:v>-5.6899999999999999E-2</c:v>
                </c:pt>
                <c:pt idx="5490">
                  <c:v>7.6799999999999993E-2</c:v>
                </c:pt>
                <c:pt idx="5491">
                  <c:v>7.6799999999999993E-2</c:v>
                </c:pt>
                <c:pt idx="5492">
                  <c:v>-1.8499999999999999E-2</c:v>
                </c:pt>
                <c:pt idx="5493">
                  <c:v>4.1200000000000001E-2</c:v>
                </c:pt>
                <c:pt idx="5494">
                  <c:v>4.1200000000000001E-2</c:v>
                </c:pt>
                <c:pt idx="5495">
                  <c:v>4.1200000000000001E-2</c:v>
                </c:pt>
                <c:pt idx="5496">
                  <c:v>4.1200000000000001E-2</c:v>
                </c:pt>
                <c:pt idx="5497">
                  <c:v>-1.2800000000000001E-2</c:v>
                </c:pt>
                <c:pt idx="5498">
                  <c:v>-1.2800000000000001E-2</c:v>
                </c:pt>
                <c:pt idx="5499">
                  <c:v>-1.2800000000000001E-2</c:v>
                </c:pt>
                <c:pt idx="5500">
                  <c:v>-1.2800000000000001E-2</c:v>
                </c:pt>
                <c:pt idx="5501">
                  <c:v>-1.2800000000000001E-2</c:v>
                </c:pt>
                <c:pt idx="5502">
                  <c:v>-1.2800000000000001E-2</c:v>
                </c:pt>
                <c:pt idx="5503">
                  <c:v>4.1799999999999997E-2</c:v>
                </c:pt>
                <c:pt idx="5504">
                  <c:v>-4.0399999999999998E-2</c:v>
                </c:pt>
                <c:pt idx="5505">
                  <c:v>-4.0399999999999998E-2</c:v>
                </c:pt>
                <c:pt idx="5506">
                  <c:v>-4.0399999999999998E-2</c:v>
                </c:pt>
                <c:pt idx="5507">
                  <c:v>-4.0399999999999998E-2</c:v>
                </c:pt>
                <c:pt idx="5508">
                  <c:v>-1.5299999999999999E-2</c:v>
                </c:pt>
                <c:pt idx="5509">
                  <c:v>-3.6400000000000002E-2</c:v>
                </c:pt>
                <c:pt idx="5510">
                  <c:v>-3.6400000000000002E-2</c:v>
                </c:pt>
                <c:pt idx="5511">
                  <c:v>-3.6400000000000002E-2</c:v>
                </c:pt>
                <c:pt idx="5512">
                  <c:v>1.9699999999999999E-2</c:v>
                </c:pt>
                <c:pt idx="5513">
                  <c:v>1.9699999999999999E-2</c:v>
                </c:pt>
                <c:pt idx="5514">
                  <c:v>-1.7899999999999999E-2</c:v>
                </c:pt>
                <c:pt idx="5515">
                  <c:v>-1.7899999999999999E-2</c:v>
                </c:pt>
                <c:pt idx="5516">
                  <c:v>-1.7899999999999999E-2</c:v>
                </c:pt>
                <c:pt idx="5517">
                  <c:v>-1.7899999999999999E-2</c:v>
                </c:pt>
                <c:pt idx="5518">
                  <c:v>-1.7899999999999999E-2</c:v>
                </c:pt>
                <c:pt idx="5519">
                  <c:v>-1.7899999999999999E-2</c:v>
                </c:pt>
                <c:pt idx="5520">
                  <c:v>-1.7899999999999999E-2</c:v>
                </c:pt>
                <c:pt idx="5521">
                  <c:v>-1.7899999999999999E-2</c:v>
                </c:pt>
                <c:pt idx="5522">
                  <c:v>-1.7899999999999999E-2</c:v>
                </c:pt>
                <c:pt idx="5523">
                  <c:v>-3.7699999999999997E-2</c:v>
                </c:pt>
                <c:pt idx="5524">
                  <c:v>-3.7699999999999997E-2</c:v>
                </c:pt>
                <c:pt idx="5525">
                  <c:v>-3.7699999999999997E-2</c:v>
                </c:pt>
                <c:pt idx="5526">
                  <c:v>-3.7699999999999997E-2</c:v>
                </c:pt>
                <c:pt idx="5527">
                  <c:v>1.18E-2</c:v>
                </c:pt>
                <c:pt idx="5528">
                  <c:v>1.18E-2</c:v>
                </c:pt>
                <c:pt idx="5529">
                  <c:v>1.18E-2</c:v>
                </c:pt>
                <c:pt idx="5530">
                  <c:v>1.01E-2</c:v>
                </c:pt>
                <c:pt idx="5531">
                  <c:v>1.01E-2</c:v>
                </c:pt>
                <c:pt idx="5532">
                  <c:v>3.15E-2</c:v>
                </c:pt>
                <c:pt idx="5533">
                  <c:v>3.15E-2</c:v>
                </c:pt>
                <c:pt idx="5534">
                  <c:v>3.15E-2</c:v>
                </c:pt>
                <c:pt idx="5535">
                  <c:v>-3.1800000000000002E-2</c:v>
                </c:pt>
                <c:pt idx="5536">
                  <c:v>-3.1800000000000002E-2</c:v>
                </c:pt>
                <c:pt idx="5537">
                  <c:v>-3.1800000000000002E-2</c:v>
                </c:pt>
                <c:pt idx="5538">
                  <c:v>-3.1800000000000002E-2</c:v>
                </c:pt>
                <c:pt idx="5539">
                  <c:v>-3.1800000000000002E-2</c:v>
                </c:pt>
                <c:pt idx="5540">
                  <c:v>-3.1800000000000002E-2</c:v>
                </c:pt>
                <c:pt idx="5541">
                  <c:v>-6.9699999999999998E-2</c:v>
                </c:pt>
                <c:pt idx="5542">
                  <c:v>-6.9699999999999998E-2</c:v>
                </c:pt>
                <c:pt idx="5543">
                  <c:v>4.5900000000000003E-2</c:v>
                </c:pt>
                <c:pt idx="5544">
                  <c:v>4.5900000000000003E-2</c:v>
                </c:pt>
                <c:pt idx="5545">
                  <c:v>4.5900000000000003E-2</c:v>
                </c:pt>
                <c:pt idx="5546">
                  <c:v>4.5900000000000003E-2</c:v>
                </c:pt>
                <c:pt idx="5547">
                  <c:v>1.8700000000000001E-2</c:v>
                </c:pt>
                <c:pt idx="5548">
                  <c:v>1.8700000000000001E-2</c:v>
                </c:pt>
                <c:pt idx="5549">
                  <c:v>1.8700000000000001E-2</c:v>
                </c:pt>
                <c:pt idx="5550">
                  <c:v>-4.36E-2</c:v>
                </c:pt>
                <c:pt idx="5551">
                  <c:v>-4.36E-2</c:v>
                </c:pt>
                <c:pt idx="5552">
                  <c:v>2.2499999999999999E-2</c:v>
                </c:pt>
                <c:pt idx="5553">
                  <c:v>-1.55E-2</c:v>
                </c:pt>
                <c:pt idx="5554">
                  <c:v>-1.55E-2</c:v>
                </c:pt>
                <c:pt idx="5555">
                  <c:v>-1.55E-2</c:v>
                </c:pt>
                <c:pt idx="5556">
                  <c:v>3.5999999999999997E-2</c:v>
                </c:pt>
                <c:pt idx="5557">
                  <c:v>3.5999999999999997E-2</c:v>
                </c:pt>
                <c:pt idx="5558">
                  <c:v>3.5999999999999997E-2</c:v>
                </c:pt>
                <c:pt idx="5559">
                  <c:v>3.5999999999999997E-2</c:v>
                </c:pt>
                <c:pt idx="5560">
                  <c:v>3.5999999999999997E-2</c:v>
                </c:pt>
                <c:pt idx="5561">
                  <c:v>3.5999999999999997E-2</c:v>
                </c:pt>
                <c:pt idx="5562">
                  <c:v>3.1099999999999999E-2</c:v>
                </c:pt>
                <c:pt idx="5563">
                  <c:v>3.1099999999999999E-2</c:v>
                </c:pt>
                <c:pt idx="5564">
                  <c:v>3.1099999999999999E-2</c:v>
                </c:pt>
                <c:pt idx="5565">
                  <c:v>3.1099999999999999E-2</c:v>
                </c:pt>
                <c:pt idx="5566">
                  <c:v>3.1099999999999999E-2</c:v>
                </c:pt>
                <c:pt idx="5567">
                  <c:v>3.1099999999999999E-2</c:v>
                </c:pt>
                <c:pt idx="5568">
                  <c:v>3.1099999999999999E-2</c:v>
                </c:pt>
                <c:pt idx="5569">
                  <c:v>-3.8899999999999997E-2</c:v>
                </c:pt>
                <c:pt idx="5570">
                  <c:v>-3.8899999999999997E-2</c:v>
                </c:pt>
                <c:pt idx="5571">
                  <c:v>-3.8899999999999997E-2</c:v>
                </c:pt>
                <c:pt idx="5572">
                  <c:v>-3.15E-2</c:v>
                </c:pt>
                <c:pt idx="5573">
                  <c:v>-3.15E-2</c:v>
                </c:pt>
                <c:pt idx="5574">
                  <c:v>-3.3399999999999999E-2</c:v>
                </c:pt>
                <c:pt idx="5575">
                  <c:v>-3.3399999999999999E-2</c:v>
                </c:pt>
                <c:pt idx="5576">
                  <c:v>-1.6299999999999999E-2</c:v>
                </c:pt>
                <c:pt idx="5577">
                  <c:v>-1.6299999999999999E-2</c:v>
                </c:pt>
                <c:pt idx="5578">
                  <c:v>-1.7299999999999999E-2</c:v>
                </c:pt>
                <c:pt idx="5579">
                  <c:v>-1.7299999999999999E-2</c:v>
                </c:pt>
                <c:pt idx="5580">
                  <c:v>-1.7299999999999999E-2</c:v>
                </c:pt>
                <c:pt idx="5581">
                  <c:v>-1.7299999999999999E-2</c:v>
                </c:pt>
                <c:pt idx="5582">
                  <c:v>-1.7299999999999999E-2</c:v>
                </c:pt>
                <c:pt idx="5583">
                  <c:v>-1.7299999999999999E-2</c:v>
                </c:pt>
                <c:pt idx="5584">
                  <c:v>-1.7299999999999999E-2</c:v>
                </c:pt>
                <c:pt idx="5585">
                  <c:v>-1.7299999999999999E-2</c:v>
                </c:pt>
                <c:pt idx="5586">
                  <c:v>-1.7299999999999999E-2</c:v>
                </c:pt>
                <c:pt idx="5587">
                  <c:v>-1.7299999999999999E-2</c:v>
                </c:pt>
                <c:pt idx="5588">
                  <c:v>-1.7299999999999999E-2</c:v>
                </c:pt>
                <c:pt idx="5589">
                  <c:v>-1.7299999999999999E-2</c:v>
                </c:pt>
                <c:pt idx="5590">
                  <c:v>-1.7299999999999999E-2</c:v>
                </c:pt>
                <c:pt idx="5591">
                  <c:v>-1.7299999999999999E-2</c:v>
                </c:pt>
                <c:pt idx="5592">
                  <c:v>-3.9800000000000002E-2</c:v>
                </c:pt>
                <c:pt idx="5593">
                  <c:v>-3.9800000000000002E-2</c:v>
                </c:pt>
                <c:pt idx="5594">
                  <c:v>-4.9299999999999997E-2</c:v>
                </c:pt>
                <c:pt idx="5595">
                  <c:v>7.6399999999999996E-2</c:v>
                </c:pt>
                <c:pt idx="5596">
                  <c:v>-1.6199999999999999E-2</c:v>
                </c:pt>
                <c:pt idx="5597">
                  <c:v>-1.6199999999999999E-2</c:v>
                </c:pt>
                <c:pt idx="5598">
                  <c:v>6.6100000000000004E-3</c:v>
                </c:pt>
                <c:pt idx="5599">
                  <c:v>6.6100000000000004E-3</c:v>
                </c:pt>
                <c:pt idx="5600">
                  <c:v>4.41E-2</c:v>
                </c:pt>
                <c:pt idx="5601">
                  <c:v>4.41E-2</c:v>
                </c:pt>
                <c:pt idx="5602">
                  <c:v>5.6399999999999999E-2</c:v>
                </c:pt>
                <c:pt idx="5603">
                  <c:v>5.6399999999999999E-2</c:v>
                </c:pt>
                <c:pt idx="5604">
                  <c:v>5.6399999999999999E-2</c:v>
                </c:pt>
                <c:pt idx="5605">
                  <c:v>-5.2400000000000002E-2</c:v>
                </c:pt>
                <c:pt idx="5606">
                  <c:v>3.1699999999999999E-2</c:v>
                </c:pt>
                <c:pt idx="5607">
                  <c:v>3.1699999999999999E-2</c:v>
                </c:pt>
                <c:pt idx="5608">
                  <c:v>3.1699999999999999E-2</c:v>
                </c:pt>
                <c:pt idx="5609">
                  <c:v>-4.53E-2</c:v>
                </c:pt>
                <c:pt idx="5610">
                  <c:v>6.3200000000000006E-2</c:v>
                </c:pt>
                <c:pt idx="5611">
                  <c:v>6.3200000000000006E-2</c:v>
                </c:pt>
                <c:pt idx="5612">
                  <c:v>6.3200000000000006E-2</c:v>
                </c:pt>
                <c:pt idx="5613">
                  <c:v>6.3200000000000006E-2</c:v>
                </c:pt>
                <c:pt idx="5614">
                  <c:v>-3.7900000000000003E-2</c:v>
                </c:pt>
                <c:pt idx="5615">
                  <c:v>-3.7900000000000003E-2</c:v>
                </c:pt>
                <c:pt idx="5616">
                  <c:v>-3.7900000000000003E-2</c:v>
                </c:pt>
                <c:pt idx="5617">
                  <c:v>1.8700000000000001E-2</c:v>
                </c:pt>
                <c:pt idx="5618">
                  <c:v>1.8700000000000001E-2</c:v>
                </c:pt>
                <c:pt idx="5619">
                  <c:v>1.8700000000000001E-2</c:v>
                </c:pt>
                <c:pt idx="5620">
                  <c:v>4.9000000000000002E-2</c:v>
                </c:pt>
                <c:pt idx="5621">
                  <c:v>4.9000000000000002E-2</c:v>
                </c:pt>
                <c:pt idx="5622">
                  <c:v>1.6900000000000001E-3</c:v>
                </c:pt>
                <c:pt idx="5623">
                  <c:v>1.6900000000000001E-3</c:v>
                </c:pt>
                <c:pt idx="5624">
                  <c:v>1.44E-2</c:v>
                </c:pt>
                <c:pt idx="5625">
                  <c:v>1.44E-2</c:v>
                </c:pt>
                <c:pt idx="5626">
                  <c:v>1.44E-2</c:v>
                </c:pt>
                <c:pt idx="5627">
                  <c:v>4.5900000000000003E-2</c:v>
                </c:pt>
                <c:pt idx="5628">
                  <c:v>4.5900000000000003E-2</c:v>
                </c:pt>
                <c:pt idx="5629">
                  <c:v>4.5900000000000003E-2</c:v>
                </c:pt>
                <c:pt idx="5630">
                  <c:v>4.5900000000000003E-2</c:v>
                </c:pt>
                <c:pt idx="5631">
                  <c:v>4.5900000000000003E-2</c:v>
                </c:pt>
                <c:pt idx="5632">
                  <c:v>4.5900000000000003E-2</c:v>
                </c:pt>
                <c:pt idx="5633">
                  <c:v>3.2099999999999997E-2</c:v>
                </c:pt>
                <c:pt idx="5634">
                  <c:v>3.2099999999999997E-2</c:v>
                </c:pt>
                <c:pt idx="5635">
                  <c:v>3.2099999999999997E-2</c:v>
                </c:pt>
                <c:pt idx="5636">
                  <c:v>3.2099999999999997E-2</c:v>
                </c:pt>
                <c:pt idx="5637">
                  <c:v>3.2099999999999997E-2</c:v>
                </c:pt>
                <c:pt idx="5638">
                  <c:v>-2.5600000000000002E-3</c:v>
                </c:pt>
                <c:pt idx="5639">
                  <c:v>-2.5600000000000002E-3</c:v>
                </c:pt>
                <c:pt idx="5640">
                  <c:v>-2.5600000000000002E-3</c:v>
                </c:pt>
                <c:pt idx="5641">
                  <c:v>-2.5600000000000002E-3</c:v>
                </c:pt>
                <c:pt idx="5642">
                  <c:v>-2.5600000000000002E-3</c:v>
                </c:pt>
                <c:pt idx="5643">
                  <c:v>-3.4799999999999998E-2</c:v>
                </c:pt>
                <c:pt idx="5644">
                  <c:v>2.86E-2</c:v>
                </c:pt>
                <c:pt idx="5645">
                  <c:v>2.86E-2</c:v>
                </c:pt>
                <c:pt idx="5646">
                  <c:v>2.86E-2</c:v>
                </c:pt>
                <c:pt idx="5647">
                  <c:v>2.86E-2</c:v>
                </c:pt>
                <c:pt idx="5648">
                  <c:v>-1.72E-2</c:v>
                </c:pt>
                <c:pt idx="5649">
                  <c:v>-1.72E-2</c:v>
                </c:pt>
                <c:pt idx="5650">
                  <c:v>-1.72E-2</c:v>
                </c:pt>
                <c:pt idx="5651">
                  <c:v>5.1499999999999997E-2</c:v>
                </c:pt>
                <c:pt idx="5652">
                  <c:v>-3.39E-2</c:v>
                </c:pt>
                <c:pt idx="5653">
                  <c:v>3.3000000000000002E-2</c:v>
                </c:pt>
                <c:pt idx="5654">
                  <c:v>3.3000000000000002E-2</c:v>
                </c:pt>
                <c:pt idx="5655">
                  <c:v>5.1900000000000002E-2</c:v>
                </c:pt>
                <c:pt idx="5656">
                  <c:v>5.1900000000000002E-2</c:v>
                </c:pt>
                <c:pt idx="5657">
                  <c:v>0.13</c:v>
                </c:pt>
                <c:pt idx="5658">
                  <c:v>0.13</c:v>
                </c:pt>
                <c:pt idx="5659">
                  <c:v>-8.2600000000000007E-2</c:v>
                </c:pt>
                <c:pt idx="5660">
                  <c:v>-8.2600000000000007E-2</c:v>
                </c:pt>
                <c:pt idx="5661">
                  <c:v>-8.2600000000000007E-2</c:v>
                </c:pt>
                <c:pt idx="5662">
                  <c:v>-8.2600000000000007E-2</c:v>
                </c:pt>
                <c:pt idx="5663">
                  <c:v>-8.2600000000000007E-2</c:v>
                </c:pt>
                <c:pt idx="5664">
                  <c:v>1.9E-2</c:v>
                </c:pt>
                <c:pt idx="5665">
                  <c:v>1.9E-2</c:v>
                </c:pt>
                <c:pt idx="5666">
                  <c:v>1.9E-2</c:v>
                </c:pt>
                <c:pt idx="5667">
                  <c:v>1.8200000000000001E-2</c:v>
                </c:pt>
                <c:pt idx="5668">
                  <c:v>-2.9499999999999998E-2</c:v>
                </c:pt>
                <c:pt idx="5669">
                  <c:v>-1.0800000000000001E-2</c:v>
                </c:pt>
                <c:pt idx="5670">
                  <c:v>-1.0800000000000001E-2</c:v>
                </c:pt>
                <c:pt idx="5671">
                  <c:v>-3.8100000000000002E-2</c:v>
                </c:pt>
                <c:pt idx="5672">
                  <c:v>-3.8100000000000002E-2</c:v>
                </c:pt>
                <c:pt idx="5673">
                  <c:v>4.53E-2</c:v>
                </c:pt>
                <c:pt idx="5674">
                  <c:v>5.9700000000000003E-2</c:v>
                </c:pt>
                <c:pt idx="5675">
                  <c:v>5.5599999999999997E-2</c:v>
                </c:pt>
                <c:pt idx="5676">
                  <c:v>5.5599999999999997E-2</c:v>
                </c:pt>
                <c:pt idx="5677">
                  <c:v>5.5599999999999997E-2</c:v>
                </c:pt>
                <c:pt idx="5678">
                  <c:v>1.89E-2</c:v>
                </c:pt>
                <c:pt idx="5679">
                  <c:v>1.89E-2</c:v>
                </c:pt>
                <c:pt idx="5680">
                  <c:v>-3.2099999999999997E-2</c:v>
                </c:pt>
                <c:pt idx="5681">
                  <c:v>-3.2099999999999997E-2</c:v>
                </c:pt>
                <c:pt idx="5682">
                  <c:v>-3.2099999999999997E-2</c:v>
                </c:pt>
                <c:pt idx="5683">
                  <c:v>-3.2099999999999997E-2</c:v>
                </c:pt>
                <c:pt idx="5684">
                  <c:v>-3.2099999999999997E-2</c:v>
                </c:pt>
                <c:pt idx="5685">
                  <c:v>-3.2099999999999997E-2</c:v>
                </c:pt>
                <c:pt idx="5686">
                  <c:v>-3.2099999999999997E-2</c:v>
                </c:pt>
                <c:pt idx="5687">
                  <c:v>-3.2099999999999997E-2</c:v>
                </c:pt>
                <c:pt idx="5688">
                  <c:v>-3.2099999999999997E-2</c:v>
                </c:pt>
                <c:pt idx="5689">
                  <c:v>5.5500000000000001E-2</c:v>
                </c:pt>
                <c:pt idx="5690">
                  <c:v>1.1900000000000001E-2</c:v>
                </c:pt>
                <c:pt idx="5691">
                  <c:v>6.1399999999999996E-3</c:v>
                </c:pt>
                <c:pt idx="5692">
                  <c:v>2.12E-2</c:v>
                </c:pt>
                <c:pt idx="5693">
                  <c:v>2.12E-2</c:v>
                </c:pt>
                <c:pt idx="5694">
                  <c:v>3.49E-2</c:v>
                </c:pt>
                <c:pt idx="5695">
                  <c:v>-1.2500000000000001E-2</c:v>
                </c:pt>
                <c:pt idx="5696">
                  <c:v>-1.2500000000000001E-2</c:v>
                </c:pt>
                <c:pt idx="5697">
                  <c:v>5.7200000000000001E-2</c:v>
                </c:pt>
                <c:pt idx="5698">
                  <c:v>5.7200000000000001E-2</c:v>
                </c:pt>
                <c:pt idx="5699">
                  <c:v>5.7200000000000001E-2</c:v>
                </c:pt>
                <c:pt idx="5700">
                  <c:v>5.7200000000000001E-2</c:v>
                </c:pt>
                <c:pt idx="5701">
                  <c:v>1.7600000000000001E-2</c:v>
                </c:pt>
                <c:pt idx="5702">
                  <c:v>1.7600000000000001E-2</c:v>
                </c:pt>
                <c:pt idx="5703">
                  <c:v>1.7600000000000001E-2</c:v>
                </c:pt>
                <c:pt idx="5704">
                  <c:v>-4.4400000000000002E-2</c:v>
                </c:pt>
                <c:pt idx="5705">
                  <c:v>-4.4400000000000002E-2</c:v>
                </c:pt>
                <c:pt idx="5706">
                  <c:v>-4.4400000000000002E-2</c:v>
                </c:pt>
                <c:pt idx="5707">
                  <c:v>-0.105</c:v>
                </c:pt>
                <c:pt idx="5708">
                  <c:v>-2.4799999999999999E-2</c:v>
                </c:pt>
                <c:pt idx="5709">
                  <c:v>-1.17E-3</c:v>
                </c:pt>
                <c:pt idx="5710">
                  <c:v>-1.17E-3</c:v>
                </c:pt>
                <c:pt idx="5711">
                  <c:v>-1.17E-3</c:v>
                </c:pt>
                <c:pt idx="5712">
                  <c:v>-1.17E-3</c:v>
                </c:pt>
                <c:pt idx="5713">
                  <c:v>3.2899999999999999E-2</c:v>
                </c:pt>
                <c:pt idx="5714">
                  <c:v>-4.48E-2</c:v>
                </c:pt>
                <c:pt idx="5715">
                  <c:v>1.6400000000000001E-2</c:v>
                </c:pt>
                <c:pt idx="5716">
                  <c:v>1.6400000000000001E-2</c:v>
                </c:pt>
                <c:pt idx="5717">
                  <c:v>1.6E-2</c:v>
                </c:pt>
                <c:pt idx="5718">
                  <c:v>2.5799999999999998E-3</c:v>
                </c:pt>
                <c:pt idx="5719">
                  <c:v>2.5799999999999998E-3</c:v>
                </c:pt>
                <c:pt idx="5720">
                  <c:v>2.5799999999999998E-3</c:v>
                </c:pt>
                <c:pt idx="5721">
                  <c:v>2.5799999999999998E-3</c:v>
                </c:pt>
                <c:pt idx="5722">
                  <c:v>2.5799999999999998E-3</c:v>
                </c:pt>
                <c:pt idx="5723">
                  <c:v>-1.2999999999999999E-2</c:v>
                </c:pt>
                <c:pt idx="5724">
                  <c:v>-1.2999999999999999E-2</c:v>
                </c:pt>
                <c:pt idx="5725">
                  <c:v>-1.2999999999999999E-2</c:v>
                </c:pt>
                <c:pt idx="5726">
                  <c:v>-2.53E-2</c:v>
                </c:pt>
                <c:pt idx="5727">
                  <c:v>-1.9599999999999999E-2</c:v>
                </c:pt>
                <c:pt idx="5728">
                  <c:v>-1.9599999999999999E-2</c:v>
                </c:pt>
                <c:pt idx="5729">
                  <c:v>8.2799999999999999E-2</c:v>
                </c:pt>
                <c:pt idx="5730">
                  <c:v>8.2799999999999999E-2</c:v>
                </c:pt>
                <c:pt idx="5731">
                  <c:v>8.2799999999999999E-2</c:v>
                </c:pt>
                <c:pt idx="5732">
                  <c:v>5.7099999999999998E-2</c:v>
                </c:pt>
                <c:pt idx="5733">
                  <c:v>-9.3100000000000002E-2</c:v>
                </c:pt>
                <c:pt idx="5734">
                  <c:v>-6.13E-2</c:v>
                </c:pt>
                <c:pt idx="5735">
                  <c:v>-6.13E-2</c:v>
                </c:pt>
                <c:pt idx="5736">
                  <c:v>-6.13E-2</c:v>
                </c:pt>
                <c:pt idx="5737">
                  <c:v>1.7299999999999999E-2</c:v>
                </c:pt>
                <c:pt idx="5738">
                  <c:v>1.7299999999999999E-2</c:v>
                </c:pt>
                <c:pt idx="5739">
                  <c:v>2.2800000000000001E-2</c:v>
                </c:pt>
                <c:pt idx="5740">
                  <c:v>2.2800000000000001E-2</c:v>
                </c:pt>
                <c:pt idx="5741">
                  <c:v>2.2800000000000001E-2</c:v>
                </c:pt>
                <c:pt idx="5742">
                  <c:v>2.2800000000000001E-2</c:v>
                </c:pt>
                <c:pt idx="5743">
                  <c:v>2.2800000000000001E-2</c:v>
                </c:pt>
                <c:pt idx="5744">
                  <c:v>2.2800000000000001E-2</c:v>
                </c:pt>
                <c:pt idx="5745">
                  <c:v>2.2800000000000001E-2</c:v>
                </c:pt>
                <c:pt idx="5746">
                  <c:v>-5.7299999999999997E-2</c:v>
                </c:pt>
                <c:pt idx="5747">
                  <c:v>-5.7299999999999997E-2</c:v>
                </c:pt>
                <c:pt idx="5748">
                  <c:v>-5.7299999999999997E-2</c:v>
                </c:pt>
                <c:pt idx="5749">
                  <c:v>-4.3200000000000002E-2</c:v>
                </c:pt>
                <c:pt idx="5750">
                  <c:v>-1.9400000000000001E-2</c:v>
                </c:pt>
                <c:pt idx="5751">
                  <c:v>-3.39E-2</c:v>
                </c:pt>
                <c:pt idx="5752">
                  <c:v>-3.39E-2</c:v>
                </c:pt>
                <c:pt idx="5753">
                  <c:v>-3.39E-2</c:v>
                </c:pt>
                <c:pt idx="5754">
                  <c:v>-3.95E-2</c:v>
                </c:pt>
                <c:pt idx="5755">
                  <c:v>-3.95E-2</c:v>
                </c:pt>
                <c:pt idx="5756">
                  <c:v>2.8899999999999999E-2</c:v>
                </c:pt>
                <c:pt idx="5757">
                  <c:v>2.8899999999999999E-2</c:v>
                </c:pt>
                <c:pt idx="5758">
                  <c:v>2.8899999999999999E-2</c:v>
                </c:pt>
                <c:pt idx="5759">
                  <c:v>2.8899999999999999E-2</c:v>
                </c:pt>
                <c:pt idx="5760">
                  <c:v>-7.0299999999999996E-4</c:v>
                </c:pt>
                <c:pt idx="5761">
                  <c:v>-7.0299999999999996E-4</c:v>
                </c:pt>
                <c:pt idx="5762">
                  <c:v>-7.0299999999999996E-4</c:v>
                </c:pt>
                <c:pt idx="5763">
                  <c:v>-7.0299999999999996E-4</c:v>
                </c:pt>
                <c:pt idx="5764">
                  <c:v>-7.0299999999999996E-4</c:v>
                </c:pt>
                <c:pt idx="5765">
                  <c:v>-7.0299999999999996E-4</c:v>
                </c:pt>
                <c:pt idx="5766">
                  <c:v>2.7099999999999999E-2</c:v>
                </c:pt>
                <c:pt idx="5767">
                  <c:v>3.8399999999999997E-2</c:v>
                </c:pt>
                <c:pt idx="5768">
                  <c:v>1.9300000000000001E-2</c:v>
                </c:pt>
                <c:pt idx="5769">
                  <c:v>1.9300000000000001E-2</c:v>
                </c:pt>
                <c:pt idx="5770">
                  <c:v>-2.4299999999999999E-2</c:v>
                </c:pt>
                <c:pt idx="5771">
                  <c:v>-2.4299999999999999E-2</c:v>
                </c:pt>
                <c:pt idx="5772">
                  <c:v>-2.4299999999999999E-2</c:v>
                </c:pt>
                <c:pt idx="5773">
                  <c:v>-2.4299999999999999E-2</c:v>
                </c:pt>
                <c:pt idx="5774">
                  <c:v>-2.4299999999999999E-2</c:v>
                </c:pt>
                <c:pt idx="5775">
                  <c:v>2.52E-2</c:v>
                </c:pt>
                <c:pt idx="5776">
                  <c:v>1.77E-2</c:v>
                </c:pt>
                <c:pt idx="5777">
                  <c:v>1.77E-2</c:v>
                </c:pt>
                <c:pt idx="5778">
                  <c:v>2.4400000000000002E-2</c:v>
                </c:pt>
                <c:pt idx="5779">
                  <c:v>2.4400000000000002E-2</c:v>
                </c:pt>
                <c:pt idx="5780">
                  <c:v>2.4400000000000002E-2</c:v>
                </c:pt>
                <c:pt idx="5781">
                  <c:v>-2.2499999999999999E-2</c:v>
                </c:pt>
                <c:pt idx="5782">
                  <c:v>-2.2499999999999999E-2</c:v>
                </c:pt>
                <c:pt idx="5783">
                  <c:v>-2.2499999999999999E-2</c:v>
                </c:pt>
                <c:pt idx="5784">
                  <c:v>3.0000000000000001E-3</c:v>
                </c:pt>
                <c:pt idx="5785">
                  <c:v>3.0000000000000001E-3</c:v>
                </c:pt>
                <c:pt idx="5786">
                  <c:v>3.0000000000000001E-3</c:v>
                </c:pt>
                <c:pt idx="5787">
                  <c:v>3.0000000000000001E-3</c:v>
                </c:pt>
                <c:pt idx="5788">
                  <c:v>3.0000000000000001E-3</c:v>
                </c:pt>
                <c:pt idx="5789">
                  <c:v>3.0000000000000001E-3</c:v>
                </c:pt>
                <c:pt idx="5790">
                  <c:v>3.0000000000000001E-3</c:v>
                </c:pt>
                <c:pt idx="5791">
                  <c:v>3.0000000000000001E-3</c:v>
                </c:pt>
                <c:pt idx="5792">
                  <c:v>1.6799999999999999E-2</c:v>
                </c:pt>
                <c:pt idx="5793">
                  <c:v>1.6799999999999999E-2</c:v>
                </c:pt>
                <c:pt idx="5794">
                  <c:v>1.6799999999999999E-2</c:v>
                </c:pt>
                <c:pt idx="5795">
                  <c:v>1.6799999999999999E-2</c:v>
                </c:pt>
                <c:pt idx="5796">
                  <c:v>1.7899999999999999E-4</c:v>
                </c:pt>
                <c:pt idx="5797">
                  <c:v>6.4799999999999996E-2</c:v>
                </c:pt>
                <c:pt idx="5798">
                  <c:v>6.4799999999999996E-2</c:v>
                </c:pt>
                <c:pt idx="5799">
                  <c:v>0.109</c:v>
                </c:pt>
                <c:pt idx="5800">
                  <c:v>-1.18E-2</c:v>
                </c:pt>
                <c:pt idx="5801">
                  <c:v>-1.72E-2</c:v>
                </c:pt>
                <c:pt idx="5802">
                  <c:v>-2.13E-4</c:v>
                </c:pt>
                <c:pt idx="5803">
                  <c:v>-2.13E-4</c:v>
                </c:pt>
                <c:pt idx="5804">
                  <c:v>-2.13E-4</c:v>
                </c:pt>
                <c:pt idx="5805">
                  <c:v>-2.13E-4</c:v>
                </c:pt>
                <c:pt idx="5806">
                  <c:v>-2.13E-4</c:v>
                </c:pt>
                <c:pt idx="5807">
                  <c:v>-2.1999999999999999E-2</c:v>
                </c:pt>
                <c:pt idx="5808">
                  <c:v>-2.1999999999999999E-2</c:v>
                </c:pt>
                <c:pt idx="5809">
                  <c:v>-2.1999999999999999E-2</c:v>
                </c:pt>
                <c:pt idx="5810">
                  <c:v>-2.7799999999999998E-2</c:v>
                </c:pt>
                <c:pt idx="5811">
                  <c:v>-2.7799999999999998E-2</c:v>
                </c:pt>
                <c:pt idx="5812">
                  <c:v>-2.7799999999999998E-2</c:v>
                </c:pt>
                <c:pt idx="5813">
                  <c:v>-2.7799999999999998E-2</c:v>
                </c:pt>
                <c:pt idx="5814">
                  <c:v>-2.7799999999999998E-2</c:v>
                </c:pt>
                <c:pt idx="5815">
                  <c:v>6.9400000000000003E-2</c:v>
                </c:pt>
                <c:pt idx="5816">
                  <c:v>6.9400000000000003E-2</c:v>
                </c:pt>
                <c:pt idx="5817">
                  <c:v>-9.8199999999999996E-2</c:v>
                </c:pt>
                <c:pt idx="5818">
                  <c:v>-9.8199999999999996E-2</c:v>
                </c:pt>
                <c:pt idx="5819">
                  <c:v>-9.8199999999999996E-2</c:v>
                </c:pt>
                <c:pt idx="5820">
                  <c:v>-9.8199999999999996E-2</c:v>
                </c:pt>
                <c:pt idx="5821">
                  <c:v>-9.8199999999999996E-2</c:v>
                </c:pt>
                <c:pt idx="5822">
                  <c:v>0.13300000000000001</c:v>
                </c:pt>
                <c:pt idx="5823">
                  <c:v>0.13400000000000001</c:v>
                </c:pt>
                <c:pt idx="5824">
                  <c:v>0.13400000000000001</c:v>
                </c:pt>
                <c:pt idx="5825">
                  <c:v>0.13400000000000001</c:v>
                </c:pt>
                <c:pt idx="5826">
                  <c:v>0.13400000000000001</c:v>
                </c:pt>
                <c:pt idx="5827">
                  <c:v>4.48E-2</c:v>
                </c:pt>
                <c:pt idx="5828">
                  <c:v>5.1900000000000002E-2</c:v>
                </c:pt>
                <c:pt idx="5829">
                  <c:v>3.1700000000000001E-3</c:v>
                </c:pt>
                <c:pt idx="5830">
                  <c:v>3.1700000000000001E-3</c:v>
                </c:pt>
                <c:pt idx="5831">
                  <c:v>3.1700000000000001E-3</c:v>
                </c:pt>
                <c:pt idx="5832">
                  <c:v>3.1700000000000001E-3</c:v>
                </c:pt>
                <c:pt idx="5833">
                  <c:v>3.1700000000000001E-3</c:v>
                </c:pt>
                <c:pt idx="5834">
                  <c:v>3.1700000000000001E-3</c:v>
                </c:pt>
                <c:pt idx="5835">
                  <c:v>3.1700000000000001E-3</c:v>
                </c:pt>
                <c:pt idx="5836">
                  <c:v>6.7199999999999996E-2</c:v>
                </c:pt>
                <c:pt idx="5837">
                  <c:v>6.7199999999999996E-2</c:v>
                </c:pt>
                <c:pt idx="5838">
                  <c:v>1.3899999999999999E-2</c:v>
                </c:pt>
                <c:pt idx="5839">
                  <c:v>1.3899999999999999E-2</c:v>
                </c:pt>
                <c:pt idx="5840">
                  <c:v>1.3899999999999999E-2</c:v>
                </c:pt>
                <c:pt idx="5841">
                  <c:v>-4.0399999999999998E-2</c:v>
                </c:pt>
                <c:pt idx="5842">
                  <c:v>-4.0399999999999998E-2</c:v>
                </c:pt>
                <c:pt idx="5843">
                  <c:v>-4.1500000000000002E-2</c:v>
                </c:pt>
                <c:pt idx="5844">
                  <c:v>-4.1500000000000002E-2</c:v>
                </c:pt>
                <c:pt idx="5845">
                  <c:v>3.4099999999999998E-2</c:v>
                </c:pt>
                <c:pt idx="5846">
                  <c:v>2.9399999999999999E-2</c:v>
                </c:pt>
                <c:pt idx="5847">
                  <c:v>2.9399999999999999E-2</c:v>
                </c:pt>
                <c:pt idx="5848">
                  <c:v>2.9399999999999999E-2</c:v>
                </c:pt>
                <c:pt idx="5849">
                  <c:v>-3.1199999999999999E-3</c:v>
                </c:pt>
                <c:pt idx="5850">
                  <c:v>-2.0199999999999999E-2</c:v>
                </c:pt>
                <c:pt idx="5851">
                  <c:v>-2.0199999999999999E-2</c:v>
                </c:pt>
                <c:pt idx="5852">
                  <c:v>-2.0199999999999999E-2</c:v>
                </c:pt>
                <c:pt idx="5853">
                  <c:v>-2.0199999999999999E-2</c:v>
                </c:pt>
                <c:pt idx="5854">
                  <c:v>-2.0199999999999999E-2</c:v>
                </c:pt>
                <c:pt idx="5855">
                  <c:v>-2.7699999999999999E-2</c:v>
                </c:pt>
                <c:pt idx="5856">
                  <c:v>1.32E-2</c:v>
                </c:pt>
                <c:pt idx="5857">
                  <c:v>1.32E-2</c:v>
                </c:pt>
                <c:pt idx="5858">
                  <c:v>1.32E-2</c:v>
                </c:pt>
                <c:pt idx="5859">
                  <c:v>1.32E-2</c:v>
                </c:pt>
                <c:pt idx="5860">
                  <c:v>-7.9200000000000007E-2</c:v>
                </c:pt>
                <c:pt idx="5861">
                  <c:v>-7.9200000000000007E-2</c:v>
                </c:pt>
                <c:pt idx="5862">
                  <c:v>-7.9200000000000007E-2</c:v>
                </c:pt>
                <c:pt idx="5863">
                  <c:v>-7.9200000000000007E-2</c:v>
                </c:pt>
                <c:pt idx="5864">
                  <c:v>0.121</c:v>
                </c:pt>
                <c:pt idx="5865">
                  <c:v>0.121</c:v>
                </c:pt>
                <c:pt idx="5866">
                  <c:v>3.9800000000000002E-2</c:v>
                </c:pt>
                <c:pt idx="5867">
                  <c:v>3.9800000000000002E-2</c:v>
                </c:pt>
                <c:pt idx="5868">
                  <c:v>3.9800000000000002E-2</c:v>
                </c:pt>
                <c:pt idx="5869">
                  <c:v>3.9800000000000002E-2</c:v>
                </c:pt>
                <c:pt idx="5870">
                  <c:v>4.3400000000000001E-2</c:v>
                </c:pt>
                <c:pt idx="5871">
                  <c:v>4.3400000000000001E-2</c:v>
                </c:pt>
                <c:pt idx="5872">
                  <c:v>-5.3699999999999998E-2</c:v>
                </c:pt>
                <c:pt idx="5873">
                  <c:v>-5.3699999999999998E-2</c:v>
                </c:pt>
                <c:pt idx="5874">
                  <c:v>-7.9699999999999993E-2</c:v>
                </c:pt>
                <c:pt idx="5875">
                  <c:v>-7.9699999999999993E-2</c:v>
                </c:pt>
                <c:pt idx="5876">
                  <c:v>-7.9699999999999993E-2</c:v>
                </c:pt>
                <c:pt idx="5877">
                  <c:v>-4.6399999999999997E-2</c:v>
                </c:pt>
                <c:pt idx="5878">
                  <c:v>-4.9099999999999998E-2</c:v>
                </c:pt>
                <c:pt idx="5879">
                  <c:v>-4.9099999999999998E-2</c:v>
                </c:pt>
                <c:pt idx="5880">
                  <c:v>-8.9099999999999999E-2</c:v>
                </c:pt>
                <c:pt idx="5881">
                  <c:v>-8.9099999999999999E-2</c:v>
                </c:pt>
                <c:pt idx="5882">
                  <c:v>7.4200000000000002E-2</c:v>
                </c:pt>
                <c:pt idx="5883">
                  <c:v>2.3699999999999999E-2</c:v>
                </c:pt>
                <c:pt idx="5884">
                  <c:v>2.3699999999999999E-2</c:v>
                </c:pt>
                <c:pt idx="5885">
                  <c:v>-3.9E-2</c:v>
                </c:pt>
                <c:pt idx="5886">
                  <c:v>-2.1700000000000001E-2</c:v>
                </c:pt>
                <c:pt idx="5887">
                  <c:v>-2.1700000000000001E-2</c:v>
                </c:pt>
                <c:pt idx="5888">
                  <c:v>2.46E-2</c:v>
                </c:pt>
                <c:pt idx="5889">
                  <c:v>2.46E-2</c:v>
                </c:pt>
                <c:pt idx="5890">
                  <c:v>2.46E-2</c:v>
                </c:pt>
                <c:pt idx="5891">
                  <c:v>2.46E-2</c:v>
                </c:pt>
                <c:pt idx="5892">
                  <c:v>1.9599999999999999E-2</c:v>
                </c:pt>
                <c:pt idx="5893">
                  <c:v>1.9599999999999999E-2</c:v>
                </c:pt>
                <c:pt idx="5894">
                  <c:v>1.9599999999999999E-2</c:v>
                </c:pt>
                <c:pt idx="5895">
                  <c:v>1.9599999999999999E-2</c:v>
                </c:pt>
                <c:pt idx="5896">
                  <c:v>1.9599999999999999E-2</c:v>
                </c:pt>
                <c:pt idx="5897">
                  <c:v>1.9599999999999999E-2</c:v>
                </c:pt>
                <c:pt idx="5898">
                  <c:v>6.2399999999999999E-3</c:v>
                </c:pt>
                <c:pt idx="5899">
                  <c:v>6.2399999999999999E-3</c:v>
                </c:pt>
                <c:pt idx="5900">
                  <c:v>-1.38E-2</c:v>
                </c:pt>
                <c:pt idx="5901">
                  <c:v>1.9900000000000001E-2</c:v>
                </c:pt>
                <c:pt idx="5902">
                  <c:v>1.9900000000000001E-2</c:v>
                </c:pt>
                <c:pt idx="5903">
                  <c:v>1.9900000000000001E-2</c:v>
                </c:pt>
                <c:pt idx="5904">
                  <c:v>1.9900000000000001E-2</c:v>
                </c:pt>
                <c:pt idx="5905">
                  <c:v>1.9900000000000001E-2</c:v>
                </c:pt>
                <c:pt idx="5906">
                  <c:v>2.76E-2</c:v>
                </c:pt>
                <c:pt idx="5907">
                  <c:v>-2.1000000000000001E-2</c:v>
                </c:pt>
                <c:pt idx="5908">
                  <c:v>-2.1000000000000001E-2</c:v>
                </c:pt>
                <c:pt idx="5909">
                  <c:v>4.6399999999999997E-2</c:v>
                </c:pt>
                <c:pt idx="5910">
                  <c:v>4.6399999999999997E-2</c:v>
                </c:pt>
                <c:pt idx="5911">
                  <c:v>4.6399999999999997E-2</c:v>
                </c:pt>
                <c:pt idx="5912">
                  <c:v>4.6399999999999997E-2</c:v>
                </c:pt>
                <c:pt idx="5913">
                  <c:v>4.6399999999999997E-2</c:v>
                </c:pt>
                <c:pt idx="5914">
                  <c:v>4.6399999999999997E-2</c:v>
                </c:pt>
                <c:pt idx="5915">
                  <c:v>4.6399999999999997E-2</c:v>
                </c:pt>
                <c:pt idx="5916">
                  <c:v>4.6399999999999997E-2</c:v>
                </c:pt>
                <c:pt idx="5917">
                  <c:v>4.6399999999999997E-2</c:v>
                </c:pt>
                <c:pt idx="5918">
                  <c:v>4.6399999999999997E-2</c:v>
                </c:pt>
                <c:pt idx="5919">
                  <c:v>4.6399999999999997E-2</c:v>
                </c:pt>
                <c:pt idx="5920">
                  <c:v>4.6399999999999997E-2</c:v>
                </c:pt>
                <c:pt idx="5921">
                  <c:v>4.6399999999999997E-2</c:v>
                </c:pt>
                <c:pt idx="5922">
                  <c:v>4.6399999999999997E-2</c:v>
                </c:pt>
                <c:pt idx="5923">
                  <c:v>4.6399999999999997E-2</c:v>
                </c:pt>
                <c:pt idx="5924">
                  <c:v>2.6499999999999999E-2</c:v>
                </c:pt>
                <c:pt idx="5925">
                  <c:v>2.6499999999999999E-2</c:v>
                </c:pt>
                <c:pt idx="5926">
                  <c:v>2.6499999999999999E-2</c:v>
                </c:pt>
                <c:pt idx="5927">
                  <c:v>2.6499999999999999E-2</c:v>
                </c:pt>
                <c:pt idx="5928">
                  <c:v>2.6499999999999999E-2</c:v>
                </c:pt>
                <c:pt idx="5929">
                  <c:v>2.6499999999999999E-2</c:v>
                </c:pt>
                <c:pt idx="5930">
                  <c:v>2.6499999999999999E-2</c:v>
                </c:pt>
                <c:pt idx="5931">
                  <c:v>2.6499999999999999E-2</c:v>
                </c:pt>
                <c:pt idx="5932">
                  <c:v>2.6499999999999999E-2</c:v>
                </c:pt>
                <c:pt idx="5933">
                  <c:v>2.6499999999999999E-2</c:v>
                </c:pt>
                <c:pt idx="5934">
                  <c:v>2.6499999999999999E-2</c:v>
                </c:pt>
                <c:pt idx="5935">
                  <c:v>-6.8599999999999998E-3</c:v>
                </c:pt>
                <c:pt idx="5936">
                  <c:v>-6.8599999999999998E-3</c:v>
                </c:pt>
                <c:pt idx="5937">
                  <c:v>-1.0200000000000001E-2</c:v>
                </c:pt>
                <c:pt idx="5938">
                  <c:v>-1.0200000000000001E-2</c:v>
                </c:pt>
                <c:pt idx="5939">
                  <c:v>-1.0200000000000001E-2</c:v>
                </c:pt>
                <c:pt idx="5940">
                  <c:v>-1.0200000000000001E-2</c:v>
                </c:pt>
                <c:pt idx="5941">
                  <c:v>-1.0200000000000001E-2</c:v>
                </c:pt>
                <c:pt idx="5942">
                  <c:v>-1.0200000000000001E-2</c:v>
                </c:pt>
                <c:pt idx="5943">
                  <c:v>-1.0200000000000001E-2</c:v>
                </c:pt>
                <c:pt idx="5944">
                  <c:v>3.04E-2</c:v>
                </c:pt>
                <c:pt idx="5945">
                  <c:v>3.04E-2</c:v>
                </c:pt>
                <c:pt idx="5946">
                  <c:v>7.3700000000000002E-2</c:v>
                </c:pt>
                <c:pt idx="5947">
                  <c:v>7.3700000000000002E-2</c:v>
                </c:pt>
                <c:pt idx="5948">
                  <c:v>7.3700000000000002E-2</c:v>
                </c:pt>
                <c:pt idx="5949">
                  <c:v>-9.4100000000000003E-2</c:v>
                </c:pt>
                <c:pt idx="5950">
                  <c:v>-7.4300000000000005E-2</c:v>
                </c:pt>
                <c:pt idx="5951">
                  <c:v>-7.8799999999999995E-2</c:v>
                </c:pt>
                <c:pt idx="5952">
                  <c:v>-6.9800000000000001E-2</c:v>
                </c:pt>
                <c:pt idx="5953">
                  <c:v>-6.9800000000000001E-2</c:v>
                </c:pt>
                <c:pt idx="5954">
                  <c:v>-6.9800000000000001E-2</c:v>
                </c:pt>
                <c:pt idx="5955">
                  <c:v>-6.9800000000000001E-2</c:v>
                </c:pt>
                <c:pt idx="5956">
                  <c:v>-6.9800000000000001E-2</c:v>
                </c:pt>
                <c:pt idx="5957">
                  <c:v>4.7899999999999998E-2</c:v>
                </c:pt>
                <c:pt idx="5958">
                  <c:v>4.2799999999999998E-2</c:v>
                </c:pt>
                <c:pt idx="5959">
                  <c:v>4.2799999999999998E-2</c:v>
                </c:pt>
                <c:pt idx="5960">
                  <c:v>4.2799999999999998E-2</c:v>
                </c:pt>
                <c:pt idx="5961">
                  <c:v>4.2799999999999998E-2</c:v>
                </c:pt>
                <c:pt idx="5962">
                  <c:v>4.2799999999999998E-2</c:v>
                </c:pt>
                <c:pt idx="5963">
                  <c:v>4.99E-2</c:v>
                </c:pt>
                <c:pt idx="5964">
                  <c:v>-1.1900000000000001E-2</c:v>
                </c:pt>
                <c:pt idx="5965">
                  <c:v>-1.1900000000000001E-2</c:v>
                </c:pt>
                <c:pt idx="5966">
                  <c:v>1.61E-2</c:v>
                </c:pt>
                <c:pt idx="5967">
                  <c:v>1.61E-2</c:v>
                </c:pt>
                <c:pt idx="5968">
                  <c:v>1.61E-2</c:v>
                </c:pt>
                <c:pt idx="5969">
                  <c:v>5.11E-2</c:v>
                </c:pt>
                <c:pt idx="5970">
                  <c:v>5.11E-2</c:v>
                </c:pt>
                <c:pt idx="5971">
                  <c:v>5.11E-2</c:v>
                </c:pt>
                <c:pt idx="5972">
                  <c:v>-2.1600000000000001E-2</c:v>
                </c:pt>
                <c:pt idx="5973">
                  <c:v>-2.1600000000000001E-2</c:v>
                </c:pt>
                <c:pt idx="5974">
                  <c:v>-4.9599999999999998E-2</c:v>
                </c:pt>
                <c:pt idx="5975">
                  <c:v>-4.9599999999999998E-2</c:v>
                </c:pt>
                <c:pt idx="5976">
                  <c:v>-4.9599999999999998E-2</c:v>
                </c:pt>
                <c:pt idx="5977">
                  <c:v>5.2900000000000003E-2</c:v>
                </c:pt>
                <c:pt idx="5978">
                  <c:v>5.2900000000000003E-2</c:v>
                </c:pt>
                <c:pt idx="5979">
                  <c:v>5.2900000000000003E-2</c:v>
                </c:pt>
                <c:pt idx="5980">
                  <c:v>4.2999999999999997E-2</c:v>
                </c:pt>
                <c:pt idx="5981">
                  <c:v>4.2999999999999997E-2</c:v>
                </c:pt>
                <c:pt idx="5982">
                  <c:v>4.2999999999999997E-2</c:v>
                </c:pt>
                <c:pt idx="5983">
                  <c:v>4.2999999999999997E-2</c:v>
                </c:pt>
                <c:pt idx="5984">
                  <c:v>-4.3700000000000003E-2</c:v>
                </c:pt>
                <c:pt idx="5985">
                  <c:v>-4.3700000000000003E-2</c:v>
                </c:pt>
                <c:pt idx="5986">
                  <c:v>6.2199999999999998E-2</c:v>
                </c:pt>
                <c:pt idx="5987">
                  <c:v>6.2199999999999998E-2</c:v>
                </c:pt>
                <c:pt idx="5988">
                  <c:v>6.2199999999999998E-2</c:v>
                </c:pt>
                <c:pt idx="5989">
                  <c:v>6.2199999999999998E-2</c:v>
                </c:pt>
                <c:pt idx="5990">
                  <c:v>2.3699999999999999E-2</c:v>
                </c:pt>
                <c:pt idx="5991">
                  <c:v>2.3699999999999999E-2</c:v>
                </c:pt>
                <c:pt idx="5992">
                  <c:v>2.3699999999999999E-2</c:v>
                </c:pt>
                <c:pt idx="5993">
                  <c:v>2.3699999999999999E-2</c:v>
                </c:pt>
                <c:pt idx="5994">
                  <c:v>2.3699999999999999E-2</c:v>
                </c:pt>
                <c:pt idx="5995">
                  <c:v>2.3699999999999999E-2</c:v>
                </c:pt>
                <c:pt idx="5996">
                  <c:v>2.3699999999999999E-2</c:v>
                </c:pt>
                <c:pt idx="5997">
                  <c:v>-2.5700000000000001E-2</c:v>
                </c:pt>
                <c:pt idx="5998">
                  <c:v>-2.5700000000000001E-2</c:v>
                </c:pt>
                <c:pt idx="5999">
                  <c:v>-2.5700000000000001E-2</c:v>
                </c:pt>
                <c:pt idx="6000">
                  <c:v>-2.5700000000000001E-2</c:v>
                </c:pt>
                <c:pt idx="6001">
                  <c:v>-7.9399999999999998E-2</c:v>
                </c:pt>
                <c:pt idx="6002">
                  <c:v>7.8200000000000006E-2</c:v>
                </c:pt>
                <c:pt idx="6003">
                  <c:v>7.8200000000000006E-2</c:v>
                </c:pt>
                <c:pt idx="6004">
                  <c:v>7.8200000000000006E-2</c:v>
                </c:pt>
                <c:pt idx="6005">
                  <c:v>7.8200000000000006E-2</c:v>
                </c:pt>
                <c:pt idx="6006">
                  <c:v>7.8200000000000006E-2</c:v>
                </c:pt>
                <c:pt idx="6007">
                  <c:v>7.8200000000000006E-2</c:v>
                </c:pt>
                <c:pt idx="6008">
                  <c:v>6.96E-3</c:v>
                </c:pt>
                <c:pt idx="6009">
                  <c:v>6.96E-3</c:v>
                </c:pt>
                <c:pt idx="6010">
                  <c:v>6.96E-3</c:v>
                </c:pt>
                <c:pt idx="6011">
                  <c:v>6.96E-3</c:v>
                </c:pt>
                <c:pt idx="6012">
                  <c:v>2.7E-2</c:v>
                </c:pt>
                <c:pt idx="6013">
                  <c:v>2.7E-2</c:v>
                </c:pt>
                <c:pt idx="6014">
                  <c:v>2.7E-2</c:v>
                </c:pt>
                <c:pt idx="6015">
                  <c:v>2.7E-2</c:v>
                </c:pt>
                <c:pt idx="6016">
                  <c:v>6.7900000000000002E-2</c:v>
                </c:pt>
                <c:pt idx="6017">
                  <c:v>-8.4099999999999994E-2</c:v>
                </c:pt>
                <c:pt idx="6018">
                  <c:v>8.8900000000000007E-2</c:v>
                </c:pt>
                <c:pt idx="6019">
                  <c:v>3.56E-2</c:v>
                </c:pt>
                <c:pt idx="6020">
                  <c:v>-1.72E-2</c:v>
                </c:pt>
                <c:pt idx="6021">
                  <c:v>-1.72E-2</c:v>
                </c:pt>
                <c:pt idx="6022">
                  <c:v>-1.72E-2</c:v>
                </c:pt>
                <c:pt idx="6023">
                  <c:v>-1.72E-2</c:v>
                </c:pt>
                <c:pt idx="6024">
                  <c:v>-1.72E-2</c:v>
                </c:pt>
                <c:pt idx="6025">
                  <c:v>-1.72E-2</c:v>
                </c:pt>
                <c:pt idx="6026">
                  <c:v>-1.72E-2</c:v>
                </c:pt>
                <c:pt idx="6027">
                  <c:v>2.3800000000000002E-2</c:v>
                </c:pt>
                <c:pt idx="6028">
                  <c:v>2.3800000000000002E-2</c:v>
                </c:pt>
                <c:pt idx="6029">
                  <c:v>-3.2000000000000001E-2</c:v>
                </c:pt>
                <c:pt idx="6030">
                  <c:v>-3.2000000000000001E-2</c:v>
                </c:pt>
                <c:pt idx="6031">
                  <c:v>3.5999999999999997E-2</c:v>
                </c:pt>
                <c:pt idx="6032">
                  <c:v>5.3499999999999999E-2</c:v>
                </c:pt>
                <c:pt idx="6033">
                  <c:v>5.3499999999999999E-2</c:v>
                </c:pt>
                <c:pt idx="6034">
                  <c:v>5.3900000000000003E-2</c:v>
                </c:pt>
                <c:pt idx="6035">
                  <c:v>4.4299999999999999E-3</c:v>
                </c:pt>
                <c:pt idx="6036">
                  <c:v>4.4299999999999999E-3</c:v>
                </c:pt>
                <c:pt idx="6037">
                  <c:v>4.4299999999999999E-3</c:v>
                </c:pt>
                <c:pt idx="6038">
                  <c:v>4.4299999999999999E-3</c:v>
                </c:pt>
                <c:pt idx="6039">
                  <c:v>4.4299999999999999E-3</c:v>
                </c:pt>
                <c:pt idx="6040">
                  <c:v>4.4299999999999999E-3</c:v>
                </c:pt>
                <c:pt idx="6041">
                  <c:v>4.4299999999999999E-3</c:v>
                </c:pt>
                <c:pt idx="6042">
                  <c:v>9.7800000000000005E-3</c:v>
                </c:pt>
                <c:pt idx="6043">
                  <c:v>9.7800000000000005E-3</c:v>
                </c:pt>
                <c:pt idx="6044">
                  <c:v>9.7800000000000005E-3</c:v>
                </c:pt>
                <c:pt idx="6045">
                  <c:v>9.7800000000000005E-3</c:v>
                </c:pt>
                <c:pt idx="6046">
                  <c:v>-5.5100000000000001E-3</c:v>
                </c:pt>
                <c:pt idx="6047">
                  <c:v>-3.5700000000000003E-2</c:v>
                </c:pt>
                <c:pt idx="6048">
                  <c:v>-3.5700000000000003E-2</c:v>
                </c:pt>
                <c:pt idx="6049">
                  <c:v>-3.5700000000000003E-2</c:v>
                </c:pt>
                <c:pt idx="6050">
                  <c:v>-3.5700000000000003E-2</c:v>
                </c:pt>
                <c:pt idx="6051">
                  <c:v>-9.9500000000000001E-4</c:v>
                </c:pt>
                <c:pt idx="6052">
                  <c:v>-4.4400000000000004E-3</c:v>
                </c:pt>
                <c:pt idx="6053">
                  <c:v>-4.4400000000000004E-3</c:v>
                </c:pt>
                <c:pt idx="6054">
                  <c:v>-4.4400000000000004E-3</c:v>
                </c:pt>
                <c:pt idx="6055">
                  <c:v>-4.4400000000000004E-3</c:v>
                </c:pt>
                <c:pt idx="6056">
                  <c:v>-4.4400000000000004E-3</c:v>
                </c:pt>
                <c:pt idx="6057">
                  <c:v>-4.4400000000000004E-3</c:v>
                </c:pt>
                <c:pt idx="6058">
                  <c:v>-4.4400000000000004E-3</c:v>
                </c:pt>
                <c:pt idx="6059">
                  <c:v>-4.4400000000000004E-3</c:v>
                </c:pt>
                <c:pt idx="6060">
                  <c:v>-4.4400000000000004E-3</c:v>
                </c:pt>
                <c:pt idx="6061">
                  <c:v>-4.4400000000000004E-3</c:v>
                </c:pt>
                <c:pt idx="6062">
                  <c:v>-5.2900000000000003E-2</c:v>
                </c:pt>
                <c:pt idx="6063">
                  <c:v>-5.2900000000000003E-2</c:v>
                </c:pt>
                <c:pt idx="6064">
                  <c:v>5.7299999999999997E-2</c:v>
                </c:pt>
                <c:pt idx="6065">
                  <c:v>3.1899999999999998E-2</c:v>
                </c:pt>
                <c:pt idx="6066">
                  <c:v>3.1899999999999998E-2</c:v>
                </c:pt>
                <c:pt idx="6067">
                  <c:v>3.1899999999999998E-2</c:v>
                </c:pt>
                <c:pt idx="6068">
                  <c:v>-4.24E-2</c:v>
                </c:pt>
                <c:pt idx="6069">
                  <c:v>-6.6900000000000001E-2</c:v>
                </c:pt>
                <c:pt idx="6070">
                  <c:v>-6.6900000000000001E-2</c:v>
                </c:pt>
                <c:pt idx="6071">
                  <c:v>-6.6900000000000001E-2</c:v>
                </c:pt>
                <c:pt idx="6072">
                  <c:v>6.4000000000000001E-2</c:v>
                </c:pt>
                <c:pt idx="6073">
                  <c:v>6.0600000000000001E-2</c:v>
                </c:pt>
                <c:pt idx="6074">
                  <c:v>6.0600000000000001E-2</c:v>
                </c:pt>
                <c:pt idx="6075">
                  <c:v>-8.4900000000000003E-2</c:v>
                </c:pt>
                <c:pt idx="6076">
                  <c:v>-8.4900000000000003E-2</c:v>
                </c:pt>
                <c:pt idx="6077">
                  <c:v>-8.4900000000000003E-2</c:v>
                </c:pt>
                <c:pt idx="6078">
                  <c:v>-8.4900000000000003E-2</c:v>
                </c:pt>
                <c:pt idx="6079">
                  <c:v>-8.4900000000000003E-2</c:v>
                </c:pt>
                <c:pt idx="6080">
                  <c:v>2.2499999999999999E-2</c:v>
                </c:pt>
                <c:pt idx="6081">
                  <c:v>2.2499999999999999E-2</c:v>
                </c:pt>
                <c:pt idx="6082">
                  <c:v>2.2499999999999999E-2</c:v>
                </c:pt>
                <c:pt idx="6083">
                  <c:v>7.6100000000000001E-2</c:v>
                </c:pt>
                <c:pt idx="6084">
                  <c:v>7.6100000000000001E-2</c:v>
                </c:pt>
                <c:pt idx="6085">
                  <c:v>-0.122</c:v>
                </c:pt>
                <c:pt idx="6086">
                  <c:v>-0.122</c:v>
                </c:pt>
                <c:pt idx="6087">
                  <c:v>4.5699999999999998E-2</c:v>
                </c:pt>
                <c:pt idx="6088">
                  <c:v>-5.79E-2</c:v>
                </c:pt>
                <c:pt idx="6089">
                  <c:v>-5.79E-2</c:v>
                </c:pt>
                <c:pt idx="6090">
                  <c:v>-5.79E-2</c:v>
                </c:pt>
                <c:pt idx="6091">
                  <c:v>-5.79E-2</c:v>
                </c:pt>
                <c:pt idx="6092">
                  <c:v>5.16E-2</c:v>
                </c:pt>
                <c:pt idx="6093">
                  <c:v>5.16E-2</c:v>
                </c:pt>
                <c:pt idx="6094">
                  <c:v>5.16E-2</c:v>
                </c:pt>
                <c:pt idx="6095">
                  <c:v>5.16E-2</c:v>
                </c:pt>
                <c:pt idx="6096">
                  <c:v>1.6500000000000001E-2</c:v>
                </c:pt>
                <c:pt idx="6097">
                  <c:v>1.6500000000000001E-2</c:v>
                </c:pt>
                <c:pt idx="6098">
                  <c:v>1.6500000000000001E-2</c:v>
                </c:pt>
                <c:pt idx="6099">
                  <c:v>-6.1699999999999998E-2</c:v>
                </c:pt>
                <c:pt idx="6100">
                  <c:v>-6.1699999999999998E-2</c:v>
                </c:pt>
                <c:pt idx="6101">
                  <c:v>-0.107</c:v>
                </c:pt>
                <c:pt idx="6102">
                  <c:v>-0.107</c:v>
                </c:pt>
                <c:pt idx="6103">
                  <c:v>-6.9400000000000003E-2</c:v>
                </c:pt>
                <c:pt idx="6104">
                  <c:v>-5.2999999999999999E-2</c:v>
                </c:pt>
                <c:pt idx="6105">
                  <c:v>-5.2999999999999999E-2</c:v>
                </c:pt>
                <c:pt idx="6106" formatCode="0.00E+00">
                  <c:v>5.6099999999999997E-6</c:v>
                </c:pt>
                <c:pt idx="6107" formatCode="0.00E+00">
                  <c:v>5.6099999999999997E-6</c:v>
                </c:pt>
                <c:pt idx="6108" formatCode="0.00E+00">
                  <c:v>5.6099999999999997E-6</c:v>
                </c:pt>
                <c:pt idx="6109">
                  <c:v>-1.3100000000000001E-2</c:v>
                </c:pt>
                <c:pt idx="6110">
                  <c:v>-1.3100000000000001E-2</c:v>
                </c:pt>
                <c:pt idx="6111">
                  <c:v>-1.3100000000000001E-2</c:v>
                </c:pt>
                <c:pt idx="6112">
                  <c:v>-1.3100000000000001E-2</c:v>
                </c:pt>
                <c:pt idx="6113">
                  <c:v>-1.3100000000000001E-2</c:v>
                </c:pt>
                <c:pt idx="6114">
                  <c:v>8.4499999999999992E-3</c:v>
                </c:pt>
                <c:pt idx="6115">
                  <c:v>8.4499999999999992E-3</c:v>
                </c:pt>
                <c:pt idx="6116">
                  <c:v>8.4499999999999992E-3</c:v>
                </c:pt>
                <c:pt idx="6117">
                  <c:v>-1.03E-2</c:v>
                </c:pt>
                <c:pt idx="6118">
                  <c:v>-1.03E-2</c:v>
                </c:pt>
                <c:pt idx="6119">
                  <c:v>-1.03E-2</c:v>
                </c:pt>
                <c:pt idx="6120">
                  <c:v>2.5999999999999999E-2</c:v>
                </c:pt>
                <c:pt idx="6121">
                  <c:v>2.5999999999999999E-2</c:v>
                </c:pt>
                <c:pt idx="6122">
                  <c:v>2.5999999999999999E-2</c:v>
                </c:pt>
                <c:pt idx="6123">
                  <c:v>-2.7799999999999998E-2</c:v>
                </c:pt>
                <c:pt idx="6124">
                  <c:v>-5.2499999999999998E-2</c:v>
                </c:pt>
                <c:pt idx="6125">
                  <c:v>-1.09E-2</c:v>
                </c:pt>
                <c:pt idx="6126">
                  <c:v>-6.6899999999999998E-3</c:v>
                </c:pt>
                <c:pt idx="6127">
                  <c:v>-1.26E-2</c:v>
                </c:pt>
                <c:pt idx="6128">
                  <c:v>-1.26E-2</c:v>
                </c:pt>
                <c:pt idx="6129">
                  <c:v>-4.7E-2</c:v>
                </c:pt>
                <c:pt idx="6130">
                  <c:v>-4.7E-2</c:v>
                </c:pt>
                <c:pt idx="6131">
                  <c:v>-0.02</c:v>
                </c:pt>
                <c:pt idx="6132">
                  <c:v>-0.02</c:v>
                </c:pt>
                <c:pt idx="6133">
                  <c:v>-0.02</c:v>
                </c:pt>
                <c:pt idx="6134">
                  <c:v>-0.02</c:v>
                </c:pt>
                <c:pt idx="6135">
                  <c:v>-0.02</c:v>
                </c:pt>
                <c:pt idx="6136">
                  <c:v>-2.2100000000000002E-2</c:v>
                </c:pt>
                <c:pt idx="6137">
                  <c:v>-2.2100000000000002E-2</c:v>
                </c:pt>
                <c:pt idx="6138">
                  <c:v>-1.4200000000000001E-2</c:v>
                </c:pt>
                <c:pt idx="6139">
                  <c:v>-1.4200000000000001E-2</c:v>
                </c:pt>
                <c:pt idx="6140">
                  <c:v>-1.4200000000000001E-2</c:v>
                </c:pt>
                <c:pt idx="6141">
                  <c:v>-1.4200000000000001E-2</c:v>
                </c:pt>
                <c:pt idx="6142">
                  <c:v>-1.4200000000000001E-2</c:v>
                </c:pt>
                <c:pt idx="6143">
                  <c:v>-1.4200000000000001E-2</c:v>
                </c:pt>
                <c:pt idx="6144">
                  <c:v>1.57E-3</c:v>
                </c:pt>
                <c:pt idx="6145">
                  <c:v>1.57E-3</c:v>
                </c:pt>
                <c:pt idx="6146">
                  <c:v>1.57E-3</c:v>
                </c:pt>
                <c:pt idx="6147">
                  <c:v>1.57E-3</c:v>
                </c:pt>
                <c:pt idx="6148">
                  <c:v>1.57E-3</c:v>
                </c:pt>
                <c:pt idx="6149">
                  <c:v>1.57E-3</c:v>
                </c:pt>
                <c:pt idx="6150">
                  <c:v>1.57E-3</c:v>
                </c:pt>
                <c:pt idx="6151">
                  <c:v>1.57E-3</c:v>
                </c:pt>
                <c:pt idx="6152">
                  <c:v>1.57E-3</c:v>
                </c:pt>
                <c:pt idx="6153">
                  <c:v>3.7499999999999999E-3</c:v>
                </c:pt>
                <c:pt idx="6154">
                  <c:v>3.7499999999999999E-3</c:v>
                </c:pt>
                <c:pt idx="6155">
                  <c:v>4.4900000000000002E-2</c:v>
                </c:pt>
                <c:pt idx="6156">
                  <c:v>5.4699999999999999E-2</c:v>
                </c:pt>
                <c:pt idx="6157">
                  <c:v>5.4699999999999999E-2</c:v>
                </c:pt>
                <c:pt idx="6158">
                  <c:v>-6.1399999999999996E-3</c:v>
                </c:pt>
                <c:pt idx="6159">
                  <c:v>-6.1399999999999996E-3</c:v>
                </c:pt>
                <c:pt idx="6160">
                  <c:v>8.6499999999999997E-3</c:v>
                </c:pt>
                <c:pt idx="6161">
                  <c:v>8.6499999999999997E-3</c:v>
                </c:pt>
                <c:pt idx="6162">
                  <c:v>8.6499999999999997E-3</c:v>
                </c:pt>
                <c:pt idx="6163">
                  <c:v>8.6499999999999997E-3</c:v>
                </c:pt>
                <c:pt idx="6164">
                  <c:v>7.2500000000000004E-3</c:v>
                </c:pt>
                <c:pt idx="6165">
                  <c:v>7.2500000000000004E-3</c:v>
                </c:pt>
                <c:pt idx="6166">
                  <c:v>7.2500000000000004E-3</c:v>
                </c:pt>
                <c:pt idx="6167">
                  <c:v>7.2500000000000004E-3</c:v>
                </c:pt>
                <c:pt idx="6168">
                  <c:v>7.2500000000000004E-3</c:v>
                </c:pt>
                <c:pt idx="6169">
                  <c:v>-3.1800000000000002E-2</c:v>
                </c:pt>
                <c:pt idx="6170">
                  <c:v>-3.1800000000000002E-2</c:v>
                </c:pt>
                <c:pt idx="6171">
                  <c:v>5.9700000000000003E-2</c:v>
                </c:pt>
                <c:pt idx="6172">
                  <c:v>5.9700000000000003E-2</c:v>
                </c:pt>
                <c:pt idx="6173">
                  <c:v>5.9700000000000003E-2</c:v>
                </c:pt>
                <c:pt idx="6174">
                  <c:v>5.9700000000000003E-2</c:v>
                </c:pt>
                <c:pt idx="6175">
                  <c:v>-1.8499999999999999E-2</c:v>
                </c:pt>
                <c:pt idx="6176">
                  <c:v>-6.9099999999999995E-2</c:v>
                </c:pt>
                <c:pt idx="6177">
                  <c:v>6.9400000000000003E-2</c:v>
                </c:pt>
                <c:pt idx="6178">
                  <c:v>6.9400000000000003E-2</c:v>
                </c:pt>
                <c:pt idx="6179">
                  <c:v>-7.3099999999999998E-2</c:v>
                </c:pt>
                <c:pt idx="6180">
                  <c:v>2.1299999999999999E-2</c:v>
                </c:pt>
                <c:pt idx="6181">
                  <c:v>2.1299999999999999E-2</c:v>
                </c:pt>
                <c:pt idx="6182">
                  <c:v>2.1299999999999999E-2</c:v>
                </c:pt>
                <c:pt idx="6183">
                  <c:v>2.1299999999999999E-2</c:v>
                </c:pt>
                <c:pt idx="6184">
                  <c:v>3.73E-2</c:v>
                </c:pt>
                <c:pt idx="6185">
                  <c:v>3.73E-2</c:v>
                </c:pt>
                <c:pt idx="6186">
                  <c:v>3.73E-2</c:v>
                </c:pt>
                <c:pt idx="6187">
                  <c:v>3.73E-2</c:v>
                </c:pt>
                <c:pt idx="6188">
                  <c:v>3.3399999999999999E-2</c:v>
                </c:pt>
                <c:pt idx="6189">
                  <c:v>3.3399999999999999E-2</c:v>
                </c:pt>
                <c:pt idx="6190">
                  <c:v>3.3399999999999999E-2</c:v>
                </c:pt>
                <c:pt idx="6191">
                  <c:v>-2.7199999999999998E-2</c:v>
                </c:pt>
                <c:pt idx="6192">
                  <c:v>-2.7199999999999998E-2</c:v>
                </c:pt>
                <c:pt idx="6193">
                  <c:v>-2.7199999999999998E-2</c:v>
                </c:pt>
                <c:pt idx="6194">
                  <c:v>-2.7199999999999998E-2</c:v>
                </c:pt>
                <c:pt idx="6195">
                  <c:v>-2.7199999999999998E-2</c:v>
                </c:pt>
                <c:pt idx="6196">
                  <c:v>-2.4199999999999999E-2</c:v>
                </c:pt>
                <c:pt idx="6197">
                  <c:v>-2.4199999999999999E-2</c:v>
                </c:pt>
                <c:pt idx="6198">
                  <c:v>-2.4199999999999999E-2</c:v>
                </c:pt>
                <c:pt idx="6199">
                  <c:v>-2.4199999999999999E-2</c:v>
                </c:pt>
                <c:pt idx="6200">
                  <c:v>-2.4199999999999999E-2</c:v>
                </c:pt>
                <c:pt idx="6201">
                  <c:v>-2.4199999999999999E-2</c:v>
                </c:pt>
                <c:pt idx="6202">
                  <c:v>-2.4199999999999999E-2</c:v>
                </c:pt>
                <c:pt idx="6203">
                  <c:v>-2.4199999999999999E-2</c:v>
                </c:pt>
                <c:pt idx="6204">
                  <c:v>-2.4199999999999999E-2</c:v>
                </c:pt>
                <c:pt idx="6205">
                  <c:v>-2.4199999999999999E-2</c:v>
                </c:pt>
                <c:pt idx="6206">
                  <c:v>-2.4199999999999999E-2</c:v>
                </c:pt>
                <c:pt idx="6207">
                  <c:v>-8.3000000000000004E-2</c:v>
                </c:pt>
                <c:pt idx="6208">
                  <c:v>-8.3000000000000004E-2</c:v>
                </c:pt>
                <c:pt idx="6209">
                  <c:v>-8.3000000000000004E-2</c:v>
                </c:pt>
                <c:pt idx="6210">
                  <c:v>-8.3000000000000004E-2</c:v>
                </c:pt>
                <c:pt idx="6211">
                  <c:v>3.8899999999999997E-2</c:v>
                </c:pt>
                <c:pt idx="6212">
                  <c:v>-4.1799999999999997E-2</c:v>
                </c:pt>
                <c:pt idx="6213">
                  <c:v>-4.1799999999999997E-2</c:v>
                </c:pt>
                <c:pt idx="6214">
                  <c:v>-4.1799999999999997E-2</c:v>
                </c:pt>
                <c:pt idx="6215">
                  <c:v>-4.1799999999999997E-2</c:v>
                </c:pt>
                <c:pt idx="6216">
                  <c:v>-4.1799999999999997E-2</c:v>
                </c:pt>
                <c:pt idx="6217">
                  <c:v>-4.1799999999999997E-2</c:v>
                </c:pt>
                <c:pt idx="6218">
                  <c:v>-4.1799999999999997E-2</c:v>
                </c:pt>
                <c:pt idx="6219">
                  <c:v>-5.0500000000000003E-2</c:v>
                </c:pt>
                <c:pt idx="6220">
                  <c:v>-5.0500000000000003E-2</c:v>
                </c:pt>
                <c:pt idx="6221">
                  <c:v>-5.0500000000000003E-2</c:v>
                </c:pt>
                <c:pt idx="6222">
                  <c:v>-5.0500000000000003E-2</c:v>
                </c:pt>
                <c:pt idx="6223">
                  <c:v>3.44E-2</c:v>
                </c:pt>
                <c:pt idx="6224">
                  <c:v>3.44E-2</c:v>
                </c:pt>
                <c:pt idx="6225">
                  <c:v>4.1399999999999999E-2</c:v>
                </c:pt>
                <c:pt idx="6226">
                  <c:v>4.1399999999999999E-2</c:v>
                </c:pt>
                <c:pt idx="6227">
                  <c:v>7.2999999999999995E-2</c:v>
                </c:pt>
                <c:pt idx="6228">
                  <c:v>5.0999999999999997E-2</c:v>
                </c:pt>
                <c:pt idx="6229">
                  <c:v>2.76E-2</c:v>
                </c:pt>
                <c:pt idx="6230">
                  <c:v>-9.2200000000000008E-3</c:v>
                </c:pt>
                <c:pt idx="6231">
                  <c:v>-7.0000000000000001E-3</c:v>
                </c:pt>
                <c:pt idx="6232">
                  <c:v>-7.0000000000000001E-3</c:v>
                </c:pt>
                <c:pt idx="6233">
                  <c:v>-7.0000000000000001E-3</c:v>
                </c:pt>
                <c:pt idx="6234">
                  <c:v>-7.0000000000000001E-3</c:v>
                </c:pt>
                <c:pt idx="6235">
                  <c:v>-7.0000000000000001E-3</c:v>
                </c:pt>
                <c:pt idx="6236">
                  <c:v>-7.0000000000000001E-3</c:v>
                </c:pt>
                <c:pt idx="6237">
                  <c:v>-7.0000000000000001E-3</c:v>
                </c:pt>
                <c:pt idx="6238">
                  <c:v>5.6800000000000003E-2</c:v>
                </c:pt>
                <c:pt idx="6239">
                  <c:v>5.6800000000000003E-2</c:v>
                </c:pt>
                <c:pt idx="6240">
                  <c:v>-1.35E-2</c:v>
                </c:pt>
                <c:pt idx="6241">
                  <c:v>-1.35E-2</c:v>
                </c:pt>
                <c:pt idx="6242">
                  <c:v>-1.35E-2</c:v>
                </c:pt>
                <c:pt idx="6243">
                  <c:v>-1.35E-2</c:v>
                </c:pt>
                <c:pt idx="6244">
                  <c:v>-1.47E-2</c:v>
                </c:pt>
                <c:pt idx="6245">
                  <c:v>-1.47E-2</c:v>
                </c:pt>
                <c:pt idx="6246">
                  <c:v>-1.17E-2</c:v>
                </c:pt>
                <c:pt idx="6247">
                  <c:v>2.1600000000000001E-2</c:v>
                </c:pt>
                <c:pt idx="6248">
                  <c:v>2.1600000000000001E-2</c:v>
                </c:pt>
                <c:pt idx="6249">
                  <c:v>2.1600000000000001E-2</c:v>
                </c:pt>
                <c:pt idx="6250">
                  <c:v>2.1600000000000001E-2</c:v>
                </c:pt>
                <c:pt idx="6251">
                  <c:v>2.1600000000000001E-2</c:v>
                </c:pt>
                <c:pt idx="6252">
                  <c:v>2.1600000000000001E-2</c:v>
                </c:pt>
                <c:pt idx="6253">
                  <c:v>3.5799999999999998E-3</c:v>
                </c:pt>
                <c:pt idx="6254">
                  <c:v>3.5799999999999998E-3</c:v>
                </c:pt>
                <c:pt idx="6255">
                  <c:v>9.4500000000000001E-3</c:v>
                </c:pt>
                <c:pt idx="6256">
                  <c:v>9.4500000000000001E-3</c:v>
                </c:pt>
                <c:pt idx="6257">
                  <c:v>9.4500000000000001E-3</c:v>
                </c:pt>
                <c:pt idx="6258">
                  <c:v>9.4500000000000001E-3</c:v>
                </c:pt>
                <c:pt idx="6259">
                  <c:v>9.4500000000000001E-3</c:v>
                </c:pt>
                <c:pt idx="6260">
                  <c:v>9.4500000000000001E-3</c:v>
                </c:pt>
                <c:pt idx="6261">
                  <c:v>9.4500000000000001E-3</c:v>
                </c:pt>
                <c:pt idx="6262">
                  <c:v>9.4500000000000001E-3</c:v>
                </c:pt>
                <c:pt idx="6263">
                  <c:v>9.4500000000000001E-3</c:v>
                </c:pt>
                <c:pt idx="6264">
                  <c:v>9.4500000000000001E-3</c:v>
                </c:pt>
                <c:pt idx="6265">
                  <c:v>9.4500000000000001E-3</c:v>
                </c:pt>
                <c:pt idx="6266">
                  <c:v>9.4500000000000001E-3</c:v>
                </c:pt>
                <c:pt idx="6267">
                  <c:v>9.4500000000000001E-3</c:v>
                </c:pt>
                <c:pt idx="6268">
                  <c:v>1.09E-2</c:v>
                </c:pt>
                <c:pt idx="6269">
                  <c:v>1.09E-2</c:v>
                </c:pt>
                <c:pt idx="6270">
                  <c:v>1.09E-2</c:v>
                </c:pt>
                <c:pt idx="6271">
                  <c:v>1.09E-2</c:v>
                </c:pt>
                <c:pt idx="6272">
                  <c:v>1.09E-2</c:v>
                </c:pt>
                <c:pt idx="6273">
                  <c:v>1.09E-2</c:v>
                </c:pt>
                <c:pt idx="6274">
                  <c:v>1.09E-2</c:v>
                </c:pt>
                <c:pt idx="6275">
                  <c:v>7.1999999999999995E-2</c:v>
                </c:pt>
                <c:pt idx="6276">
                  <c:v>-2.52E-2</c:v>
                </c:pt>
                <c:pt idx="6277">
                  <c:v>-3.56E-2</c:v>
                </c:pt>
                <c:pt idx="6278">
                  <c:v>2.4E-2</c:v>
                </c:pt>
                <c:pt idx="6279">
                  <c:v>2.4E-2</c:v>
                </c:pt>
                <c:pt idx="6280">
                  <c:v>2.4E-2</c:v>
                </c:pt>
                <c:pt idx="6281">
                  <c:v>-1.9699999999999999E-2</c:v>
                </c:pt>
                <c:pt idx="6282">
                  <c:v>-1.9699999999999999E-2</c:v>
                </c:pt>
                <c:pt idx="6283">
                  <c:v>-1.9699999999999999E-2</c:v>
                </c:pt>
                <c:pt idx="6284">
                  <c:v>-3.2199999999999999E-2</c:v>
                </c:pt>
                <c:pt idx="6285">
                  <c:v>-3.2199999999999999E-2</c:v>
                </c:pt>
                <c:pt idx="6286">
                  <c:v>-3.2199999999999999E-2</c:v>
                </c:pt>
                <c:pt idx="6287">
                  <c:v>-3.2199999999999999E-2</c:v>
                </c:pt>
                <c:pt idx="6288">
                  <c:v>-3.2199999999999999E-2</c:v>
                </c:pt>
                <c:pt idx="6289">
                  <c:v>-3.9100000000000003E-2</c:v>
                </c:pt>
                <c:pt idx="6290">
                  <c:v>-3.9100000000000003E-2</c:v>
                </c:pt>
                <c:pt idx="6291">
                  <c:v>-3.9100000000000003E-2</c:v>
                </c:pt>
                <c:pt idx="6292">
                  <c:v>-3.9100000000000003E-2</c:v>
                </c:pt>
                <c:pt idx="6293">
                  <c:v>-7.6800000000000002E-3</c:v>
                </c:pt>
                <c:pt idx="6294">
                  <c:v>7.9600000000000001E-3</c:v>
                </c:pt>
                <c:pt idx="6295">
                  <c:v>7.9600000000000001E-3</c:v>
                </c:pt>
                <c:pt idx="6296">
                  <c:v>7.9600000000000001E-3</c:v>
                </c:pt>
                <c:pt idx="6297">
                  <c:v>7.9600000000000001E-3</c:v>
                </c:pt>
                <c:pt idx="6298">
                  <c:v>-1.38E-2</c:v>
                </c:pt>
                <c:pt idx="6299">
                  <c:v>-1.38E-2</c:v>
                </c:pt>
                <c:pt idx="6300">
                  <c:v>3.1E-2</c:v>
                </c:pt>
                <c:pt idx="6301">
                  <c:v>3.1E-2</c:v>
                </c:pt>
                <c:pt idx="6302">
                  <c:v>3.1E-2</c:v>
                </c:pt>
                <c:pt idx="6303">
                  <c:v>3.1E-2</c:v>
                </c:pt>
                <c:pt idx="6304">
                  <c:v>3.1E-2</c:v>
                </c:pt>
                <c:pt idx="6305">
                  <c:v>3.1E-2</c:v>
                </c:pt>
                <c:pt idx="6306">
                  <c:v>3.1E-2</c:v>
                </c:pt>
                <c:pt idx="6307">
                  <c:v>1.9699999999999999E-2</c:v>
                </c:pt>
                <c:pt idx="6308">
                  <c:v>-0.108</c:v>
                </c:pt>
                <c:pt idx="6309">
                  <c:v>-0.108</c:v>
                </c:pt>
                <c:pt idx="6310">
                  <c:v>1.1900000000000001E-2</c:v>
                </c:pt>
                <c:pt idx="6311">
                  <c:v>1.1900000000000001E-2</c:v>
                </c:pt>
                <c:pt idx="6312">
                  <c:v>1.1900000000000001E-2</c:v>
                </c:pt>
                <c:pt idx="6313">
                  <c:v>1.5699999999999999E-2</c:v>
                </c:pt>
                <c:pt idx="6314">
                  <c:v>1.5699999999999999E-2</c:v>
                </c:pt>
                <c:pt idx="6315">
                  <c:v>4.9200000000000001E-2</c:v>
                </c:pt>
                <c:pt idx="6316">
                  <c:v>2.1299999999999999E-2</c:v>
                </c:pt>
                <c:pt idx="6317">
                  <c:v>2.1299999999999999E-2</c:v>
                </c:pt>
                <c:pt idx="6318">
                  <c:v>0.10100000000000001</c:v>
                </c:pt>
                <c:pt idx="6319">
                  <c:v>1.4800000000000001E-2</c:v>
                </c:pt>
                <c:pt idx="6320">
                  <c:v>1.4800000000000001E-2</c:v>
                </c:pt>
                <c:pt idx="6321">
                  <c:v>1.4800000000000001E-2</c:v>
                </c:pt>
                <c:pt idx="6322">
                  <c:v>1.4800000000000001E-2</c:v>
                </c:pt>
                <c:pt idx="6323">
                  <c:v>-0.02</c:v>
                </c:pt>
                <c:pt idx="6324">
                  <c:v>-0.02</c:v>
                </c:pt>
                <c:pt idx="6325">
                  <c:v>-0.02</c:v>
                </c:pt>
                <c:pt idx="6326">
                  <c:v>3.3000000000000002E-2</c:v>
                </c:pt>
                <c:pt idx="6327">
                  <c:v>3.3000000000000002E-2</c:v>
                </c:pt>
                <c:pt idx="6328">
                  <c:v>3.3000000000000002E-2</c:v>
                </c:pt>
                <c:pt idx="6329">
                  <c:v>3.3000000000000002E-2</c:v>
                </c:pt>
                <c:pt idx="6330">
                  <c:v>0.14399999999999999</c:v>
                </c:pt>
                <c:pt idx="6331">
                  <c:v>0.14399999999999999</c:v>
                </c:pt>
                <c:pt idx="6332">
                  <c:v>0.14399999999999999</c:v>
                </c:pt>
                <c:pt idx="6333">
                  <c:v>0.14399999999999999</c:v>
                </c:pt>
                <c:pt idx="6334">
                  <c:v>0.14399999999999999</c:v>
                </c:pt>
                <c:pt idx="6335">
                  <c:v>0.14399999999999999</c:v>
                </c:pt>
                <c:pt idx="6336">
                  <c:v>1.2E-2</c:v>
                </c:pt>
                <c:pt idx="6337">
                  <c:v>-3.4099999999999998E-3</c:v>
                </c:pt>
                <c:pt idx="6338">
                  <c:v>2.5899999999999999E-2</c:v>
                </c:pt>
                <c:pt idx="6339">
                  <c:v>2.5899999999999999E-2</c:v>
                </c:pt>
                <c:pt idx="6340">
                  <c:v>2.5899999999999999E-2</c:v>
                </c:pt>
                <c:pt idx="6341">
                  <c:v>2.5899999999999999E-2</c:v>
                </c:pt>
                <c:pt idx="6342">
                  <c:v>2.5899999999999999E-2</c:v>
                </c:pt>
                <c:pt idx="6343">
                  <c:v>2.5899999999999999E-2</c:v>
                </c:pt>
                <c:pt idx="6344">
                  <c:v>2.5899999999999999E-2</c:v>
                </c:pt>
                <c:pt idx="6345">
                  <c:v>-0.113</c:v>
                </c:pt>
                <c:pt idx="6346">
                  <c:v>-0.113</c:v>
                </c:pt>
                <c:pt idx="6347">
                  <c:v>-0.104</c:v>
                </c:pt>
                <c:pt idx="6348">
                  <c:v>-3.85E-2</c:v>
                </c:pt>
                <c:pt idx="6349">
                  <c:v>-3.85E-2</c:v>
                </c:pt>
                <c:pt idx="6350">
                  <c:v>-3.85E-2</c:v>
                </c:pt>
                <c:pt idx="6351">
                  <c:v>-3.85E-2</c:v>
                </c:pt>
                <c:pt idx="6352">
                  <c:v>-3.85E-2</c:v>
                </c:pt>
                <c:pt idx="6353">
                  <c:v>-3.85E-2</c:v>
                </c:pt>
                <c:pt idx="6354">
                  <c:v>-3.85E-2</c:v>
                </c:pt>
                <c:pt idx="6355">
                  <c:v>-3.85E-2</c:v>
                </c:pt>
                <c:pt idx="6356">
                  <c:v>-3.85E-2</c:v>
                </c:pt>
                <c:pt idx="6357">
                  <c:v>-3.0099999999999998E-2</c:v>
                </c:pt>
                <c:pt idx="6358">
                  <c:v>4.19E-2</c:v>
                </c:pt>
                <c:pt idx="6359">
                  <c:v>4.6699999999999998E-2</c:v>
                </c:pt>
                <c:pt idx="6360">
                  <c:v>4.6699999999999998E-2</c:v>
                </c:pt>
                <c:pt idx="6361">
                  <c:v>4.6699999999999998E-2</c:v>
                </c:pt>
                <c:pt idx="6362">
                  <c:v>4.6699999999999998E-2</c:v>
                </c:pt>
                <c:pt idx="6363">
                  <c:v>4.6699999999999998E-2</c:v>
                </c:pt>
                <c:pt idx="6364">
                  <c:v>4.6699999999999998E-2</c:v>
                </c:pt>
                <c:pt idx="6365">
                  <c:v>4.6699999999999998E-2</c:v>
                </c:pt>
                <c:pt idx="6366">
                  <c:v>-0.108</c:v>
                </c:pt>
                <c:pt idx="6367">
                  <c:v>4.0400000000000002E-3</c:v>
                </c:pt>
                <c:pt idx="6368">
                  <c:v>-1.35E-2</c:v>
                </c:pt>
                <c:pt idx="6369">
                  <c:v>-1.35E-2</c:v>
                </c:pt>
                <c:pt idx="6370">
                  <c:v>-1.35E-2</c:v>
                </c:pt>
                <c:pt idx="6371">
                  <c:v>-1.09E-2</c:v>
                </c:pt>
                <c:pt idx="6372">
                  <c:v>-3.3799999999999997E-2</c:v>
                </c:pt>
                <c:pt idx="6373">
                  <c:v>-3.3799999999999997E-2</c:v>
                </c:pt>
                <c:pt idx="6374">
                  <c:v>-3.3799999999999997E-2</c:v>
                </c:pt>
                <c:pt idx="6375">
                  <c:v>-3.3799999999999997E-2</c:v>
                </c:pt>
                <c:pt idx="6376">
                  <c:v>3.49E-2</c:v>
                </c:pt>
                <c:pt idx="6377">
                  <c:v>3.49E-2</c:v>
                </c:pt>
                <c:pt idx="6378">
                  <c:v>7.3599999999999999E-2</c:v>
                </c:pt>
                <c:pt idx="6379">
                  <c:v>7.3599999999999999E-2</c:v>
                </c:pt>
                <c:pt idx="6380">
                  <c:v>4.9000000000000002E-2</c:v>
                </c:pt>
                <c:pt idx="6381">
                  <c:v>1.54E-2</c:v>
                </c:pt>
                <c:pt idx="6382">
                  <c:v>1.54E-2</c:v>
                </c:pt>
                <c:pt idx="6383">
                  <c:v>1.54E-2</c:v>
                </c:pt>
                <c:pt idx="6384">
                  <c:v>8.25E-4</c:v>
                </c:pt>
                <c:pt idx="6385">
                  <c:v>8.25E-4</c:v>
                </c:pt>
                <c:pt idx="6386">
                  <c:v>-4.4400000000000002E-2</c:v>
                </c:pt>
                <c:pt idx="6387">
                  <c:v>-8.1900000000000001E-2</c:v>
                </c:pt>
                <c:pt idx="6388">
                  <c:v>-8.1900000000000001E-2</c:v>
                </c:pt>
                <c:pt idx="6389">
                  <c:v>-7.5899999999999995E-2</c:v>
                </c:pt>
                <c:pt idx="6390">
                  <c:v>5.7099999999999998E-2</c:v>
                </c:pt>
                <c:pt idx="6391">
                  <c:v>-6.08E-2</c:v>
                </c:pt>
                <c:pt idx="6392">
                  <c:v>-6.08E-2</c:v>
                </c:pt>
                <c:pt idx="6393">
                  <c:v>-6.08E-2</c:v>
                </c:pt>
                <c:pt idx="6394">
                  <c:v>-6.08E-2</c:v>
                </c:pt>
                <c:pt idx="6395">
                  <c:v>-6.08E-2</c:v>
                </c:pt>
                <c:pt idx="6396">
                  <c:v>-6.08E-2</c:v>
                </c:pt>
                <c:pt idx="6397">
                  <c:v>-6.08E-2</c:v>
                </c:pt>
                <c:pt idx="6398">
                  <c:v>-6.08E-2</c:v>
                </c:pt>
                <c:pt idx="6399" formatCode="0.00E+00">
                  <c:v>8.4900000000000004E-5</c:v>
                </c:pt>
                <c:pt idx="6400">
                  <c:v>-3.3700000000000001E-2</c:v>
                </c:pt>
                <c:pt idx="6401">
                  <c:v>-3.3700000000000001E-2</c:v>
                </c:pt>
                <c:pt idx="6402">
                  <c:v>-3.3700000000000001E-2</c:v>
                </c:pt>
                <c:pt idx="6403">
                  <c:v>-3.3700000000000001E-2</c:v>
                </c:pt>
                <c:pt idx="6404">
                  <c:v>-3.3700000000000001E-2</c:v>
                </c:pt>
                <c:pt idx="6405">
                  <c:v>-3.3700000000000001E-2</c:v>
                </c:pt>
                <c:pt idx="6406">
                  <c:v>-0.05</c:v>
                </c:pt>
                <c:pt idx="6407">
                  <c:v>-0.05</c:v>
                </c:pt>
                <c:pt idx="6408">
                  <c:v>-0.05</c:v>
                </c:pt>
                <c:pt idx="6409">
                  <c:v>-1.8499999999999999E-2</c:v>
                </c:pt>
                <c:pt idx="6410">
                  <c:v>-1.8499999999999999E-2</c:v>
                </c:pt>
                <c:pt idx="6411">
                  <c:v>-1.18E-2</c:v>
                </c:pt>
                <c:pt idx="6412">
                  <c:v>-1.18E-2</c:v>
                </c:pt>
                <c:pt idx="6413">
                  <c:v>-1.18E-2</c:v>
                </c:pt>
                <c:pt idx="6414">
                  <c:v>-1.18E-2</c:v>
                </c:pt>
                <c:pt idx="6415">
                  <c:v>-1.18E-2</c:v>
                </c:pt>
                <c:pt idx="6416">
                  <c:v>-1.18E-2</c:v>
                </c:pt>
                <c:pt idx="6417">
                  <c:v>1.1299999999999999E-3</c:v>
                </c:pt>
                <c:pt idx="6418">
                  <c:v>1.1299999999999999E-3</c:v>
                </c:pt>
                <c:pt idx="6419">
                  <c:v>-2.8299999999999999E-2</c:v>
                </c:pt>
                <c:pt idx="6420">
                  <c:v>-2.8299999999999999E-2</c:v>
                </c:pt>
                <c:pt idx="6421">
                  <c:v>-2.8299999999999999E-2</c:v>
                </c:pt>
                <c:pt idx="6422">
                  <c:v>-2.8299999999999999E-2</c:v>
                </c:pt>
                <c:pt idx="6423">
                  <c:v>-2.8299999999999999E-2</c:v>
                </c:pt>
                <c:pt idx="6424">
                  <c:v>4.1300000000000003E-2</c:v>
                </c:pt>
                <c:pt idx="6425">
                  <c:v>4.1300000000000003E-2</c:v>
                </c:pt>
                <c:pt idx="6426">
                  <c:v>-4.6699999999999998E-2</c:v>
                </c:pt>
                <c:pt idx="6427">
                  <c:v>-0.02</c:v>
                </c:pt>
                <c:pt idx="6428">
                  <c:v>-0.02</c:v>
                </c:pt>
                <c:pt idx="6429">
                  <c:v>-3.8800000000000001E-2</c:v>
                </c:pt>
                <c:pt idx="6430">
                  <c:v>-3.8800000000000001E-2</c:v>
                </c:pt>
                <c:pt idx="6431">
                  <c:v>-4.1099999999999998E-2</c:v>
                </c:pt>
                <c:pt idx="6432">
                  <c:v>-4.1099999999999998E-2</c:v>
                </c:pt>
                <c:pt idx="6433">
                  <c:v>5.1399999999999996E-3</c:v>
                </c:pt>
                <c:pt idx="6434">
                  <c:v>-4.79E-3</c:v>
                </c:pt>
                <c:pt idx="6435">
                  <c:v>-4.79E-3</c:v>
                </c:pt>
                <c:pt idx="6436">
                  <c:v>-4.79E-3</c:v>
                </c:pt>
                <c:pt idx="6437">
                  <c:v>-4.79E-3</c:v>
                </c:pt>
                <c:pt idx="6438">
                  <c:v>-1.3299999999999999E-2</c:v>
                </c:pt>
                <c:pt idx="6439">
                  <c:v>-1.3299999999999999E-2</c:v>
                </c:pt>
                <c:pt idx="6440">
                  <c:v>3.2300000000000002E-2</c:v>
                </c:pt>
                <c:pt idx="6441">
                  <c:v>3.2300000000000002E-2</c:v>
                </c:pt>
                <c:pt idx="6442">
                  <c:v>3.8999999999999998E-3</c:v>
                </c:pt>
                <c:pt idx="6443">
                  <c:v>3.8999999999999998E-3</c:v>
                </c:pt>
                <c:pt idx="6444">
                  <c:v>1.9800000000000002E-2</c:v>
                </c:pt>
                <c:pt idx="6445">
                  <c:v>-2.6700000000000002E-2</c:v>
                </c:pt>
                <c:pt idx="6446">
                  <c:v>-2.6700000000000002E-2</c:v>
                </c:pt>
                <c:pt idx="6447">
                  <c:v>-2.6700000000000002E-2</c:v>
                </c:pt>
                <c:pt idx="6448">
                  <c:v>-2.6700000000000002E-2</c:v>
                </c:pt>
                <c:pt idx="6449">
                  <c:v>-2.6700000000000002E-2</c:v>
                </c:pt>
                <c:pt idx="6450">
                  <c:v>5.2999999999999999E-2</c:v>
                </c:pt>
                <c:pt idx="6451">
                  <c:v>5.2999999999999999E-2</c:v>
                </c:pt>
                <c:pt idx="6452">
                  <c:v>5.2999999999999999E-2</c:v>
                </c:pt>
                <c:pt idx="6453">
                  <c:v>5.2999999999999999E-2</c:v>
                </c:pt>
                <c:pt idx="6454">
                  <c:v>-2.1600000000000001E-2</c:v>
                </c:pt>
                <c:pt idx="6455">
                  <c:v>-2.1600000000000001E-2</c:v>
                </c:pt>
                <c:pt idx="6456">
                  <c:v>-2.1600000000000001E-2</c:v>
                </c:pt>
                <c:pt idx="6457">
                  <c:v>-2.1600000000000001E-2</c:v>
                </c:pt>
                <c:pt idx="6458">
                  <c:v>2.3699999999999999E-2</c:v>
                </c:pt>
                <c:pt idx="6459">
                  <c:v>2.3699999999999999E-2</c:v>
                </c:pt>
                <c:pt idx="6460">
                  <c:v>-2.8900000000000002E-3</c:v>
                </c:pt>
                <c:pt idx="6461">
                  <c:v>-2.8900000000000002E-3</c:v>
                </c:pt>
                <c:pt idx="6462">
                  <c:v>-2.8900000000000002E-3</c:v>
                </c:pt>
                <c:pt idx="6463">
                  <c:v>5.1299999999999998E-2</c:v>
                </c:pt>
                <c:pt idx="6464">
                  <c:v>5.1299999999999998E-2</c:v>
                </c:pt>
                <c:pt idx="6465">
                  <c:v>1.14E-3</c:v>
                </c:pt>
                <c:pt idx="6466">
                  <c:v>1.14E-3</c:v>
                </c:pt>
                <c:pt idx="6467">
                  <c:v>-3.1E-2</c:v>
                </c:pt>
                <c:pt idx="6468">
                  <c:v>-3.1E-2</c:v>
                </c:pt>
                <c:pt idx="6469">
                  <c:v>-4.3200000000000002E-2</c:v>
                </c:pt>
                <c:pt idx="6470">
                  <c:v>-4.3200000000000002E-2</c:v>
                </c:pt>
                <c:pt idx="6471">
                  <c:v>-4.3200000000000002E-2</c:v>
                </c:pt>
                <c:pt idx="6472">
                  <c:v>-3.4799999999999998E-2</c:v>
                </c:pt>
                <c:pt idx="6473">
                  <c:v>-3.4799999999999998E-2</c:v>
                </c:pt>
                <c:pt idx="6474">
                  <c:v>8.1700000000000002E-3</c:v>
                </c:pt>
                <c:pt idx="6475">
                  <c:v>6.0400000000000002E-2</c:v>
                </c:pt>
                <c:pt idx="6476">
                  <c:v>7.0699999999999999E-2</c:v>
                </c:pt>
                <c:pt idx="6477">
                  <c:v>7.0699999999999999E-2</c:v>
                </c:pt>
                <c:pt idx="6478">
                  <c:v>9.3899999999999997E-2</c:v>
                </c:pt>
                <c:pt idx="6479">
                  <c:v>4.3799999999999999E-2</c:v>
                </c:pt>
                <c:pt idx="6480">
                  <c:v>4.3799999999999999E-2</c:v>
                </c:pt>
                <c:pt idx="6481">
                  <c:v>4.3799999999999999E-2</c:v>
                </c:pt>
                <c:pt idx="6482">
                  <c:v>4.3799999999999999E-2</c:v>
                </c:pt>
                <c:pt idx="6483">
                  <c:v>4.3799999999999999E-2</c:v>
                </c:pt>
                <c:pt idx="6484">
                  <c:v>4.3799999999999999E-2</c:v>
                </c:pt>
                <c:pt idx="6485">
                  <c:v>4.3799999999999999E-2</c:v>
                </c:pt>
                <c:pt idx="6486">
                  <c:v>4.3799999999999999E-2</c:v>
                </c:pt>
                <c:pt idx="6487">
                  <c:v>4.3799999999999999E-2</c:v>
                </c:pt>
                <c:pt idx="6488">
                  <c:v>3.1600000000000003E-2</c:v>
                </c:pt>
                <c:pt idx="6489">
                  <c:v>-2.06E-2</c:v>
                </c:pt>
                <c:pt idx="6490">
                  <c:v>-2.06E-2</c:v>
                </c:pt>
                <c:pt idx="6491">
                  <c:v>-2.06E-2</c:v>
                </c:pt>
                <c:pt idx="6492">
                  <c:v>-2.06E-2</c:v>
                </c:pt>
                <c:pt idx="6493">
                  <c:v>3.6200000000000003E-2</c:v>
                </c:pt>
                <c:pt idx="6494">
                  <c:v>1.5900000000000001E-2</c:v>
                </c:pt>
                <c:pt idx="6495">
                  <c:v>1.5900000000000001E-2</c:v>
                </c:pt>
                <c:pt idx="6496">
                  <c:v>-4.2200000000000001E-2</c:v>
                </c:pt>
                <c:pt idx="6497">
                  <c:v>-4.2200000000000001E-2</c:v>
                </c:pt>
                <c:pt idx="6498">
                  <c:v>-4.2200000000000001E-2</c:v>
                </c:pt>
                <c:pt idx="6499">
                  <c:v>-4.2200000000000001E-2</c:v>
                </c:pt>
                <c:pt idx="6500">
                  <c:v>-4.2200000000000001E-2</c:v>
                </c:pt>
                <c:pt idx="6501">
                  <c:v>-4.2200000000000001E-2</c:v>
                </c:pt>
                <c:pt idx="6502">
                  <c:v>-4.2200000000000001E-2</c:v>
                </c:pt>
                <c:pt idx="6503">
                  <c:v>-4.2200000000000001E-2</c:v>
                </c:pt>
                <c:pt idx="6504">
                  <c:v>-4.2200000000000001E-2</c:v>
                </c:pt>
                <c:pt idx="6505">
                  <c:v>-4.2200000000000001E-2</c:v>
                </c:pt>
                <c:pt idx="6506">
                  <c:v>-4.2200000000000001E-2</c:v>
                </c:pt>
                <c:pt idx="6507">
                  <c:v>-3.0099999999999998E-2</c:v>
                </c:pt>
                <c:pt idx="6508">
                  <c:v>-3.0099999999999998E-2</c:v>
                </c:pt>
                <c:pt idx="6509">
                  <c:v>-3.0099999999999998E-2</c:v>
                </c:pt>
                <c:pt idx="6510">
                  <c:v>-3.0099999999999998E-2</c:v>
                </c:pt>
                <c:pt idx="6511">
                  <c:v>-3.0099999999999998E-2</c:v>
                </c:pt>
                <c:pt idx="6512">
                  <c:v>-3.0099999999999998E-2</c:v>
                </c:pt>
                <c:pt idx="6513">
                  <c:v>-3.0099999999999998E-2</c:v>
                </c:pt>
                <c:pt idx="6514">
                  <c:v>-3.0099999999999998E-2</c:v>
                </c:pt>
                <c:pt idx="6515">
                  <c:v>-3.0099999999999998E-2</c:v>
                </c:pt>
                <c:pt idx="6516">
                  <c:v>2.7300000000000001E-2</c:v>
                </c:pt>
                <c:pt idx="6517">
                  <c:v>2.7300000000000001E-2</c:v>
                </c:pt>
                <c:pt idx="6518">
                  <c:v>-8.4599999999999995E-2</c:v>
                </c:pt>
                <c:pt idx="6519">
                  <c:v>7.5500000000000003E-3</c:v>
                </c:pt>
                <c:pt idx="6520">
                  <c:v>7.5500000000000003E-3</c:v>
                </c:pt>
                <c:pt idx="6521">
                  <c:v>7.5500000000000003E-3</c:v>
                </c:pt>
                <c:pt idx="6522">
                  <c:v>7.5500000000000003E-3</c:v>
                </c:pt>
                <c:pt idx="6523">
                  <c:v>-4.8599999999999997E-2</c:v>
                </c:pt>
                <c:pt idx="6524">
                  <c:v>-4.8599999999999997E-2</c:v>
                </c:pt>
                <c:pt idx="6525">
                  <c:v>-4.8599999999999997E-2</c:v>
                </c:pt>
                <c:pt idx="6526">
                  <c:v>-4.8599999999999997E-2</c:v>
                </c:pt>
                <c:pt idx="6527">
                  <c:v>-4.3099999999999999E-2</c:v>
                </c:pt>
                <c:pt idx="6528">
                  <c:v>-4.3099999999999999E-2</c:v>
                </c:pt>
                <c:pt idx="6529">
                  <c:v>-4.3099999999999999E-2</c:v>
                </c:pt>
                <c:pt idx="6530">
                  <c:v>-4.3099999999999999E-2</c:v>
                </c:pt>
                <c:pt idx="6531">
                  <c:v>4.9500000000000004E-3</c:v>
                </c:pt>
                <c:pt idx="6532">
                  <c:v>-5.0999999999999997E-2</c:v>
                </c:pt>
                <c:pt idx="6533">
                  <c:v>-5.0999999999999997E-2</c:v>
                </c:pt>
                <c:pt idx="6534">
                  <c:v>-5.0999999999999997E-2</c:v>
                </c:pt>
                <c:pt idx="6535">
                  <c:v>-5.0999999999999997E-2</c:v>
                </c:pt>
                <c:pt idx="6536">
                  <c:v>-5.0999999999999997E-2</c:v>
                </c:pt>
                <c:pt idx="6537">
                  <c:v>-5.0999999999999997E-2</c:v>
                </c:pt>
                <c:pt idx="6538">
                  <c:v>-5.0999999999999997E-2</c:v>
                </c:pt>
                <c:pt idx="6539">
                  <c:v>-5.0999999999999997E-2</c:v>
                </c:pt>
                <c:pt idx="6540">
                  <c:v>-5.0999999999999997E-2</c:v>
                </c:pt>
                <c:pt idx="6541">
                  <c:v>-5.0999999999999997E-2</c:v>
                </c:pt>
                <c:pt idx="6542">
                  <c:v>-5.0999999999999997E-2</c:v>
                </c:pt>
                <c:pt idx="6543">
                  <c:v>-5.0999999999999997E-2</c:v>
                </c:pt>
                <c:pt idx="6544">
                  <c:v>-5.0999999999999997E-2</c:v>
                </c:pt>
                <c:pt idx="6545">
                  <c:v>-5.0999999999999997E-2</c:v>
                </c:pt>
                <c:pt idx="6546">
                  <c:v>-5.0999999999999997E-2</c:v>
                </c:pt>
                <c:pt idx="6547">
                  <c:v>-5.0999999999999997E-2</c:v>
                </c:pt>
                <c:pt idx="6548">
                  <c:v>-5.0999999999999997E-2</c:v>
                </c:pt>
                <c:pt idx="6549">
                  <c:v>-5.0999999999999997E-2</c:v>
                </c:pt>
                <c:pt idx="6550">
                  <c:v>-5.1200000000000002E-2</c:v>
                </c:pt>
                <c:pt idx="6551">
                  <c:v>-5.1200000000000002E-2</c:v>
                </c:pt>
                <c:pt idx="6552">
                  <c:v>-5.1200000000000002E-2</c:v>
                </c:pt>
                <c:pt idx="6553">
                  <c:v>-2.2800000000000001E-2</c:v>
                </c:pt>
                <c:pt idx="6554">
                  <c:v>-2.2800000000000001E-2</c:v>
                </c:pt>
                <c:pt idx="6555">
                  <c:v>-2.2800000000000001E-2</c:v>
                </c:pt>
                <c:pt idx="6556">
                  <c:v>-1.06E-2</c:v>
                </c:pt>
                <c:pt idx="6557">
                  <c:v>-1.06E-2</c:v>
                </c:pt>
                <c:pt idx="6558">
                  <c:v>-1.06E-2</c:v>
                </c:pt>
                <c:pt idx="6559">
                  <c:v>-1.8800000000000001E-2</c:v>
                </c:pt>
                <c:pt idx="6560">
                  <c:v>-1.8800000000000001E-2</c:v>
                </c:pt>
                <c:pt idx="6561">
                  <c:v>-1.8800000000000001E-2</c:v>
                </c:pt>
                <c:pt idx="6562">
                  <c:v>-1.8800000000000001E-2</c:v>
                </c:pt>
                <c:pt idx="6563">
                  <c:v>-1.8800000000000001E-2</c:v>
                </c:pt>
                <c:pt idx="6564">
                  <c:v>-1.8800000000000001E-2</c:v>
                </c:pt>
                <c:pt idx="6565">
                  <c:v>-1.8800000000000001E-2</c:v>
                </c:pt>
                <c:pt idx="6566">
                  <c:v>-1.8800000000000001E-2</c:v>
                </c:pt>
                <c:pt idx="6567">
                  <c:v>-1.8800000000000001E-2</c:v>
                </c:pt>
                <c:pt idx="6568">
                  <c:v>-8.6800000000000002E-3</c:v>
                </c:pt>
                <c:pt idx="6569">
                  <c:v>2.1399999999999999E-2</c:v>
                </c:pt>
                <c:pt idx="6570">
                  <c:v>3.5000000000000003E-2</c:v>
                </c:pt>
                <c:pt idx="6571">
                  <c:v>3.5000000000000003E-2</c:v>
                </c:pt>
                <c:pt idx="6572">
                  <c:v>8.0199999999999994E-3</c:v>
                </c:pt>
                <c:pt idx="6573">
                  <c:v>7.8799999999999999E-3</c:v>
                </c:pt>
                <c:pt idx="6574">
                  <c:v>7.8799999999999999E-3</c:v>
                </c:pt>
                <c:pt idx="6575">
                  <c:v>1.72E-2</c:v>
                </c:pt>
                <c:pt idx="6576">
                  <c:v>-2.3199999999999998E-2</c:v>
                </c:pt>
                <c:pt idx="6577">
                  <c:v>-2.3199999999999998E-2</c:v>
                </c:pt>
                <c:pt idx="6578">
                  <c:v>-2.3199999999999998E-2</c:v>
                </c:pt>
                <c:pt idx="6579">
                  <c:v>-2.3199999999999998E-2</c:v>
                </c:pt>
                <c:pt idx="6580">
                  <c:v>-2.3199999999999998E-2</c:v>
                </c:pt>
                <c:pt idx="6581">
                  <c:v>6.4200000000000004E-3</c:v>
                </c:pt>
                <c:pt idx="6582">
                  <c:v>-4.58E-2</c:v>
                </c:pt>
                <c:pt idx="6583">
                  <c:v>-4.58E-2</c:v>
                </c:pt>
                <c:pt idx="6584">
                  <c:v>-4.58E-2</c:v>
                </c:pt>
                <c:pt idx="6585">
                  <c:v>-4.58E-2</c:v>
                </c:pt>
                <c:pt idx="6586">
                  <c:v>-6.6699999999999995E-2</c:v>
                </c:pt>
                <c:pt idx="6587">
                  <c:v>-6.6699999999999995E-2</c:v>
                </c:pt>
                <c:pt idx="6588">
                  <c:v>-6.6699999999999995E-2</c:v>
                </c:pt>
                <c:pt idx="6589">
                  <c:v>-6.6699999999999995E-2</c:v>
                </c:pt>
                <c:pt idx="6590">
                  <c:v>-6.6699999999999995E-2</c:v>
                </c:pt>
                <c:pt idx="6591">
                  <c:v>-6.6699999999999995E-2</c:v>
                </c:pt>
                <c:pt idx="6592">
                  <c:v>-6.6699999999999995E-2</c:v>
                </c:pt>
                <c:pt idx="6593">
                  <c:v>-6.6699999999999995E-2</c:v>
                </c:pt>
                <c:pt idx="6594">
                  <c:v>-6.6699999999999995E-2</c:v>
                </c:pt>
                <c:pt idx="6595">
                  <c:v>-6.6699999999999995E-2</c:v>
                </c:pt>
                <c:pt idx="6596">
                  <c:v>-6.6699999999999995E-2</c:v>
                </c:pt>
                <c:pt idx="6597">
                  <c:v>-5.74E-2</c:v>
                </c:pt>
                <c:pt idx="6598">
                  <c:v>-5.74E-2</c:v>
                </c:pt>
                <c:pt idx="6599">
                  <c:v>1.54E-2</c:v>
                </c:pt>
                <c:pt idx="6600">
                  <c:v>1.54E-2</c:v>
                </c:pt>
                <c:pt idx="6601">
                  <c:v>1.54E-2</c:v>
                </c:pt>
                <c:pt idx="6602">
                  <c:v>1.54E-2</c:v>
                </c:pt>
                <c:pt idx="6603">
                  <c:v>1.54E-2</c:v>
                </c:pt>
                <c:pt idx="6604">
                  <c:v>1.54E-2</c:v>
                </c:pt>
                <c:pt idx="6605">
                  <c:v>-6.2899999999999998E-2</c:v>
                </c:pt>
                <c:pt idx="6606">
                  <c:v>-6.2899999999999998E-2</c:v>
                </c:pt>
                <c:pt idx="6607">
                  <c:v>-6.2899999999999998E-2</c:v>
                </c:pt>
                <c:pt idx="6608">
                  <c:v>6.2300000000000001E-2</c:v>
                </c:pt>
                <c:pt idx="6609">
                  <c:v>6.2300000000000001E-2</c:v>
                </c:pt>
                <c:pt idx="6610">
                  <c:v>6.2300000000000001E-2</c:v>
                </c:pt>
                <c:pt idx="6611">
                  <c:v>6.2300000000000001E-2</c:v>
                </c:pt>
                <c:pt idx="6612">
                  <c:v>-1.5299999999999999E-2</c:v>
                </c:pt>
                <c:pt idx="6613">
                  <c:v>-3.9699999999999999E-2</c:v>
                </c:pt>
                <c:pt idx="6614">
                  <c:v>-3.9699999999999999E-2</c:v>
                </c:pt>
                <c:pt idx="6615">
                  <c:v>-3.9699999999999999E-2</c:v>
                </c:pt>
                <c:pt idx="6616">
                  <c:v>-3.9699999999999999E-2</c:v>
                </c:pt>
                <c:pt idx="6617">
                  <c:v>4.3399999999999998E-4</c:v>
                </c:pt>
                <c:pt idx="6618">
                  <c:v>4.3399999999999998E-4</c:v>
                </c:pt>
                <c:pt idx="6619">
                  <c:v>4.3399999999999998E-4</c:v>
                </c:pt>
                <c:pt idx="6620">
                  <c:v>4.3399999999999998E-4</c:v>
                </c:pt>
                <c:pt idx="6621">
                  <c:v>-1.47E-3</c:v>
                </c:pt>
                <c:pt idx="6622">
                  <c:v>-1.47E-3</c:v>
                </c:pt>
                <c:pt idx="6623">
                  <c:v>-1.47E-3</c:v>
                </c:pt>
                <c:pt idx="6624">
                  <c:v>-1.47E-3</c:v>
                </c:pt>
                <c:pt idx="6625">
                  <c:v>1.0500000000000001E-2</c:v>
                </c:pt>
                <c:pt idx="6626">
                  <c:v>1.2200000000000001E-2</c:v>
                </c:pt>
                <c:pt idx="6627">
                  <c:v>1.2200000000000001E-2</c:v>
                </c:pt>
                <c:pt idx="6628">
                  <c:v>1.2200000000000001E-2</c:v>
                </c:pt>
                <c:pt idx="6629">
                  <c:v>1.37E-2</c:v>
                </c:pt>
                <c:pt idx="6630">
                  <c:v>1.37E-2</c:v>
                </c:pt>
                <c:pt idx="6631">
                  <c:v>1.37E-2</c:v>
                </c:pt>
                <c:pt idx="6632">
                  <c:v>1.37E-2</c:v>
                </c:pt>
                <c:pt idx="6633">
                  <c:v>1.37E-2</c:v>
                </c:pt>
                <c:pt idx="6634">
                  <c:v>1.37E-2</c:v>
                </c:pt>
                <c:pt idx="6635">
                  <c:v>1.37E-2</c:v>
                </c:pt>
                <c:pt idx="6636">
                  <c:v>-1.6E-2</c:v>
                </c:pt>
                <c:pt idx="6637">
                  <c:v>-1.6E-2</c:v>
                </c:pt>
                <c:pt idx="6638">
                  <c:v>6.6500000000000004E-2</c:v>
                </c:pt>
                <c:pt idx="6639">
                  <c:v>6.6500000000000004E-2</c:v>
                </c:pt>
                <c:pt idx="6640">
                  <c:v>-3.78E-2</c:v>
                </c:pt>
                <c:pt idx="6641">
                  <c:v>5.4399999999999997E-2</c:v>
                </c:pt>
                <c:pt idx="6642">
                  <c:v>4.1200000000000001E-2</c:v>
                </c:pt>
                <c:pt idx="6643">
                  <c:v>4.1200000000000001E-2</c:v>
                </c:pt>
                <c:pt idx="6644">
                  <c:v>4.1200000000000001E-2</c:v>
                </c:pt>
                <c:pt idx="6645">
                  <c:v>4.1200000000000001E-2</c:v>
                </c:pt>
                <c:pt idx="6646">
                  <c:v>-3.5999999999999997E-2</c:v>
                </c:pt>
                <c:pt idx="6647">
                  <c:v>4.24E-2</c:v>
                </c:pt>
                <c:pt idx="6648">
                  <c:v>-1.7299999999999999E-2</c:v>
                </c:pt>
                <c:pt idx="6649">
                  <c:v>-1.7299999999999999E-2</c:v>
                </c:pt>
                <c:pt idx="6650">
                  <c:v>-6.3899999999999998E-3</c:v>
                </c:pt>
                <c:pt idx="6651">
                  <c:v>-6.3899999999999998E-3</c:v>
                </c:pt>
                <c:pt idx="6652">
                  <c:v>-6.3899999999999998E-3</c:v>
                </c:pt>
                <c:pt idx="6653">
                  <c:v>-6.3899999999999998E-3</c:v>
                </c:pt>
                <c:pt idx="6654">
                  <c:v>-5.5900000000000004E-3</c:v>
                </c:pt>
                <c:pt idx="6655">
                  <c:v>-5.5900000000000004E-3</c:v>
                </c:pt>
                <c:pt idx="6656">
                  <c:v>-5.5900000000000004E-3</c:v>
                </c:pt>
                <c:pt idx="6657">
                  <c:v>-5.5900000000000004E-3</c:v>
                </c:pt>
                <c:pt idx="6658">
                  <c:v>-5.5900000000000004E-3</c:v>
                </c:pt>
                <c:pt idx="6659">
                  <c:v>-5.5900000000000004E-3</c:v>
                </c:pt>
                <c:pt idx="6660">
                  <c:v>-5.5900000000000004E-3</c:v>
                </c:pt>
                <c:pt idx="6661">
                  <c:v>-5.5900000000000004E-3</c:v>
                </c:pt>
                <c:pt idx="6662">
                  <c:v>-5.5900000000000004E-3</c:v>
                </c:pt>
                <c:pt idx="6663">
                  <c:v>-5.5900000000000004E-3</c:v>
                </c:pt>
                <c:pt idx="6664">
                  <c:v>-5.5900000000000004E-3</c:v>
                </c:pt>
                <c:pt idx="6665">
                  <c:v>-5.5900000000000004E-3</c:v>
                </c:pt>
                <c:pt idx="6666">
                  <c:v>-5.5900000000000004E-3</c:v>
                </c:pt>
                <c:pt idx="6667">
                  <c:v>-5.5900000000000004E-3</c:v>
                </c:pt>
                <c:pt idx="6668">
                  <c:v>-3.27E-2</c:v>
                </c:pt>
                <c:pt idx="6669">
                  <c:v>6.8199999999999997E-2</c:v>
                </c:pt>
                <c:pt idx="6670">
                  <c:v>6.8199999999999997E-2</c:v>
                </c:pt>
                <c:pt idx="6671">
                  <c:v>6.8199999999999997E-2</c:v>
                </c:pt>
                <c:pt idx="6672">
                  <c:v>6.8199999999999997E-2</c:v>
                </c:pt>
                <c:pt idx="6673">
                  <c:v>-4.4999999999999998E-2</c:v>
                </c:pt>
                <c:pt idx="6674">
                  <c:v>-4.4999999999999998E-2</c:v>
                </c:pt>
                <c:pt idx="6675">
                  <c:v>-4.4999999999999998E-2</c:v>
                </c:pt>
                <c:pt idx="6676">
                  <c:v>-4.4999999999999998E-2</c:v>
                </c:pt>
                <c:pt idx="6677">
                  <c:v>-4.4999999999999998E-2</c:v>
                </c:pt>
                <c:pt idx="6678">
                  <c:v>-2.6200000000000001E-2</c:v>
                </c:pt>
                <c:pt idx="6679">
                  <c:v>-2.6200000000000001E-2</c:v>
                </c:pt>
                <c:pt idx="6680">
                  <c:v>-2.6200000000000001E-2</c:v>
                </c:pt>
                <c:pt idx="6681">
                  <c:v>-2.6200000000000001E-2</c:v>
                </c:pt>
                <c:pt idx="6682">
                  <c:v>3.56E-2</c:v>
                </c:pt>
                <c:pt idx="6683">
                  <c:v>-0.111</c:v>
                </c:pt>
                <c:pt idx="6684">
                  <c:v>5.1499999999999997E-2</c:v>
                </c:pt>
                <c:pt idx="6685">
                  <c:v>5.1499999999999997E-2</c:v>
                </c:pt>
                <c:pt idx="6686">
                  <c:v>5.1499999999999997E-2</c:v>
                </c:pt>
                <c:pt idx="6687">
                  <c:v>3.6700000000000003E-2</c:v>
                </c:pt>
                <c:pt idx="6688">
                  <c:v>3.6700000000000003E-2</c:v>
                </c:pt>
                <c:pt idx="6689">
                  <c:v>3.6700000000000003E-2</c:v>
                </c:pt>
                <c:pt idx="6690">
                  <c:v>3.6700000000000003E-2</c:v>
                </c:pt>
                <c:pt idx="6691">
                  <c:v>3.6700000000000003E-2</c:v>
                </c:pt>
                <c:pt idx="6692">
                  <c:v>-2.1600000000000001E-2</c:v>
                </c:pt>
                <c:pt idx="6693">
                  <c:v>-2.1600000000000001E-2</c:v>
                </c:pt>
                <c:pt idx="6694">
                  <c:v>-2.1600000000000001E-2</c:v>
                </c:pt>
                <c:pt idx="6695">
                  <c:v>-1.09E-3</c:v>
                </c:pt>
                <c:pt idx="6696">
                  <c:v>-1.09E-3</c:v>
                </c:pt>
                <c:pt idx="6697">
                  <c:v>-1.09E-3</c:v>
                </c:pt>
                <c:pt idx="6698">
                  <c:v>2.9600000000000001E-2</c:v>
                </c:pt>
                <c:pt idx="6699">
                  <c:v>2.9600000000000001E-2</c:v>
                </c:pt>
                <c:pt idx="6700">
                  <c:v>2.9600000000000001E-2</c:v>
                </c:pt>
                <c:pt idx="6701">
                  <c:v>2.9600000000000001E-2</c:v>
                </c:pt>
                <c:pt idx="6702">
                  <c:v>2.9600000000000001E-2</c:v>
                </c:pt>
                <c:pt idx="6703">
                  <c:v>2.9600000000000001E-2</c:v>
                </c:pt>
                <c:pt idx="6704">
                  <c:v>2.9600000000000001E-2</c:v>
                </c:pt>
                <c:pt idx="6705">
                  <c:v>4.7600000000000003E-2</c:v>
                </c:pt>
                <c:pt idx="6706">
                  <c:v>4.7600000000000003E-2</c:v>
                </c:pt>
                <c:pt idx="6707">
                  <c:v>-4.0899999999999999E-2</c:v>
                </c:pt>
                <c:pt idx="6708">
                  <c:v>-4.0899999999999999E-2</c:v>
                </c:pt>
                <c:pt idx="6709">
                  <c:v>2.0899999999999998E-3</c:v>
                </c:pt>
                <c:pt idx="6710">
                  <c:v>2.0899999999999998E-3</c:v>
                </c:pt>
                <c:pt idx="6711">
                  <c:v>2.0899999999999998E-3</c:v>
                </c:pt>
                <c:pt idx="6712">
                  <c:v>7.5799999999999999E-3</c:v>
                </c:pt>
                <c:pt idx="6713">
                  <c:v>7.5799999999999999E-3</c:v>
                </c:pt>
                <c:pt idx="6714">
                  <c:v>7.5799999999999999E-3</c:v>
                </c:pt>
                <c:pt idx="6715">
                  <c:v>-3.0099999999999998E-2</c:v>
                </c:pt>
                <c:pt idx="6716">
                  <c:v>0.10100000000000001</c:v>
                </c:pt>
                <c:pt idx="6717">
                  <c:v>0.10100000000000001</c:v>
                </c:pt>
                <c:pt idx="6718">
                  <c:v>8.3599999999999994E-2</c:v>
                </c:pt>
                <c:pt idx="6719">
                  <c:v>8.3599999999999994E-2</c:v>
                </c:pt>
                <c:pt idx="6720">
                  <c:v>4.96E-3</c:v>
                </c:pt>
                <c:pt idx="6721">
                  <c:v>8.3099999999999993E-2</c:v>
                </c:pt>
                <c:pt idx="6722">
                  <c:v>-6.54E-2</c:v>
                </c:pt>
                <c:pt idx="6723">
                  <c:v>-0.105</c:v>
                </c:pt>
                <c:pt idx="6724">
                  <c:v>-0.105</c:v>
                </c:pt>
                <c:pt idx="6725">
                  <c:v>-0.105</c:v>
                </c:pt>
                <c:pt idx="6726">
                  <c:v>-0.105</c:v>
                </c:pt>
                <c:pt idx="6727">
                  <c:v>1.21E-2</c:v>
                </c:pt>
                <c:pt idx="6728">
                  <c:v>1.21E-2</c:v>
                </c:pt>
                <c:pt idx="6729">
                  <c:v>1.32E-2</c:v>
                </c:pt>
                <c:pt idx="6730">
                  <c:v>-2.01E-2</c:v>
                </c:pt>
                <c:pt idx="6731">
                  <c:v>-2.01E-2</c:v>
                </c:pt>
                <c:pt idx="6732">
                  <c:v>-2.01E-2</c:v>
                </c:pt>
                <c:pt idx="6733">
                  <c:v>-2.01E-2</c:v>
                </c:pt>
                <c:pt idx="6734">
                  <c:v>-3.9600000000000003E-2</c:v>
                </c:pt>
                <c:pt idx="6735">
                  <c:v>-3.9600000000000003E-2</c:v>
                </c:pt>
                <c:pt idx="6736">
                  <c:v>-3.9600000000000003E-2</c:v>
                </c:pt>
                <c:pt idx="6737">
                  <c:v>-3.9600000000000003E-2</c:v>
                </c:pt>
                <c:pt idx="6738">
                  <c:v>-3.9600000000000003E-2</c:v>
                </c:pt>
                <c:pt idx="6739">
                  <c:v>-3.9600000000000003E-2</c:v>
                </c:pt>
                <c:pt idx="6740">
                  <c:v>-2.1000000000000001E-2</c:v>
                </c:pt>
                <c:pt idx="6741">
                  <c:v>-2.1000000000000001E-2</c:v>
                </c:pt>
                <c:pt idx="6742">
                  <c:v>-2.1000000000000001E-2</c:v>
                </c:pt>
                <c:pt idx="6743">
                  <c:v>-2.1000000000000001E-2</c:v>
                </c:pt>
                <c:pt idx="6744">
                  <c:v>-2.1000000000000001E-2</c:v>
                </c:pt>
                <c:pt idx="6745">
                  <c:v>-2.1000000000000001E-2</c:v>
                </c:pt>
                <c:pt idx="6746">
                  <c:v>-2.1000000000000001E-2</c:v>
                </c:pt>
                <c:pt idx="6747">
                  <c:v>-2.1000000000000001E-2</c:v>
                </c:pt>
                <c:pt idx="6748">
                  <c:v>6.6299999999999996E-3</c:v>
                </c:pt>
                <c:pt idx="6749">
                  <c:v>6.6299999999999996E-3</c:v>
                </c:pt>
                <c:pt idx="6750">
                  <c:v>6.6299999999999996E-3</c:v>
                </c:pt>
                <c:pt idx="6751">
                  <c:v>6.6299999999999996E-3</c:v>
                </c:pt>
                <c:pt idx="6752">
                  <c:v>6.6299999999999996E-3</c:v>
                </c:pt>
                <c:pt idx="6753">
                  <c:v>6.6299999999999996E-3</c:v>
                </c:pt>
                <c:pt idx="6754">
                  <c:v>6.6299999999999996E-3</c:v>
                </c:pt>
                <c:pt idx="6755">
                  <c:v>-5.3600000000000002E-3</c:v>
                </c:pt>
                <c:pt idx="6756">
                  <c:v>-4.1999999999999997E-3</c:v>
                </c:pt>
                <c:pt idx="6757">
                  <c:v>-4.1999999999999997E-3</c:v>
                </c:pt>
                <c:pt idx="6758">
                  <c:v>-4.1999999999999997E-3</c:v>
                </c:pt>
                <c:pt idx="6759">
                  <c:v>-4.1999999999999997E-3</c:v>
                </c:pt>
                <c:pt idx="6760">
                  <c:v>-4.1999999999999997E-3</c:v>
                </c:pt>
                <c:pt idx="6761">
                  <c:v>1.72E-2</c:v>
                </c:pt>
                <c:pt idx="6762">
                  <c:v>-4.7500000000000001E-2</c:v>
                </c:pt>
                <c:pt idx="6763">
                  <c:v>4.6600000000000003E-2</c:v>
                </c:pt>
                <c:pt idx="6764">
                  <c:v>4.6600000000000003E-2</c:v>
                </c:pt>
                <c:pt idx="6765">
                  <c:v>1.5800000000000002E-2</c:v>
                </c:pt>
                <c:pt idx="6766">
                  <c:v>1.5800000000000002E-2</c:v>
                </c:pt>
                <c:pt idx="6767">
                  <c:v>-3.2800000000000003E-2</c:v>
                </c:pt>
                <c:pt idx="6768">
                  <c:v>-3.2800000000000003E-2</c:v>
                </c:pt>
                <c:pt idx="6769">
                  <c:v>7.1999999999999995E-2</c:v>
                </c:pt>
                <c:pt idx="6770">
                  <c:v>7.1999999999999995E-2</c:v>
                </c:pt>
                <c:pt idx="6771">
                  <c:v>7.1999999999999995E-2</c:v>
                </c:pt>
                <c:pt idx="6772">
                  <c:v>7.1999999999999995E-2</c:v>
                </c:pt>
                <c:pt idx="6773">
                  <c:v>-0.108</c:v>
                </c:pt>
                <c:pt idx="6774">
                  <c:v>-0.108</c:v>
                </c:pt>
                <c:pt idx="6775">
                  <c:v>-0.108</c:v>
                </c:pt>
                <c:pt idx="6776">
                  <c:v>-0.108</c:v>
                </c:pt>
                <c:pt idx="6777">
                  <c:v>-0.108</c:v>
                </c:pt>
                <c:pt idx="6778">
                  <c:v>-0.108</c:v>
                </c:pt>
                <c:pt idx="6779">
                  <c:v>-0.108</c:v>
                </c:pt>
                <c:pt idx="6780">
                  <c:v>-8.1100000000000005E-2</c:v>
                </c:pt>
                <c:pt idx="6781">
                  <c:v>-8.1100000000000005E-2</c:v>
                </c:pt>
                <c:pt idx="6782">
                  <c:v>-9.4000000000000004E-3</c:v>
                </c:pt>
                <c:pt idx="6783">
                  <c:v>-9.4000000000000004E-3</c:v>
                </c:pt>
                <c:pt idx="6784">
                  <c:v>-9.4000000000000004E-3</c:v>
                </c:pt>
                <c:pt idx="6785">
                  <c:v>-9.4000000000000004E-3</c:v>
                </c:pt>
                <c:pt idx="6786">
                  <c:v>-9.4000000000000004E-3</c:v>
                </c:pt>
                <c:pt idx="6787">
                  <c:v>-9.4000000000000004E-3</c:v>
                </c:pt>
                <c:pt idx="6788">
                  <c:v>-9.4000000000000004E-3</c:v>
                </c:pt>
                <c:pt idx="6789">
                  <c:v>3.6299999999999999E-2</c:v>
                </c:pt>
                <c:pt idx="6790">
                  <c:v>-5.8700000000000002E-2</c:v>
                </c:pt>
                <c:pt idx="6791">
                  <c:v>-5.8700000000000002E-2</c:v>
                </c:pt>
                <c:pt idx="6792">
                  <c:v>-5.8700000000000002E-2</c:v>
                </c:pt>
                <c:pt idx="6793">
                  <c:v>4.9099999999999998E-2</c:v>
                </c:pt>
                <c:pt idx="6794">
                  <c:v>4.9099999999999998E-2</c:v>
                </c:pt>
                <c:pt idx="6795">
                  <c:v>4.9099999999999998E-2</c:v>
                </c:pt>
                <c:pt idx="6796">
                  <c:v>-5.33E-2</c:v>
                </c:pt>
                <c:pt idx="6797">
                  <c:v>-5.33E-2</c:v>
                </c:pt>
                <c:pt idx="6798">
                  <c:v>-5.33E-2</c:v>
                </c:pt>
                <c:pt idx="6799">
                  <c:v>-5.33E-2</c:v>
                </c:pt>
                <c:pt idx="6800">
                  <c:v>-5.33E-2</c:v>
                </c:pt>
                <c:pt idx="6801">
                  <c:v>-6.0900000000000003E-2</c:v>
                </c:pt>
                <c:pt idx="6802">
                  <c:v>-6.0900000000000003E-2</c:v>
                </c:pt>
                <c:pt idx="6803">
                  <c:v>-7.0499999999999993E-2</c:v>
                </c:pt>
                <c:pt idx="6804">
                  <c:v>-0.105</c:v>
                </c:pt>
                <c:pt idx="6805">
                  <c:v>-0.105</c:v>
                </c:pt>
                <c:pt idx="6806">
                  <c:v>-0.105</c:v>
                </c:pt>
                <c:pt idx="6807">
                  <c:v>7.8100000000000003E-2</c:v>
                </c:pt>
                <c:pt idx="6808">
                  <c:v>-7.9100000000000004E-2</c:v>
                </c:pt>
                <c:pt idx="6809">
                  <c:v>-7.9100000000000004E-2</c:v>
                </c:pt>
                <c:pt idx="6810">
                  <c:v>-7.9100000000000004E-2</c:v>
                </c:pt>
                <c:pt idx="6811">
                  <c:v>-7.9100000000000004E-2</c:v>
                </c:pt>
                <c:pt idx="6812">
                  <c:v>2.2800000000000001E-2</c:v>
                </c:pt>
                <c:pt idx="6813">
                  <c:v>2.2800000000000001E-2</c:v>
                </c:pt>
                <c:pt idx="6814">
                  <c:v>2.2800000000000001E-2</c:v>
                </c:pt>
                <c:pt idx="6815">
                  <c:v>2.2800000000000001E-2</c:v>
                </c:pt>
                <c:pt idx="6816">
                  <c:v>3.1899999999999998E-2</c:v>
                </c:pt>
                <c:pt idx="6817">
                  <c:v>3.1899999999999998E-2</c:v>
                </c:pt>
                <c:pt idx="6818">
                  <c:v>3.49E-2</c:v>
                </c:pt>
                <c:pt idx="6819">
                  <c:v>-1.52E-2</c:v>
                </c:pt>
                <c:pt idx="6820">
                  <c:v>-1.52E-2</c:v>
                </c:pt>
                <c:pt idx="6821">
                  <c:v>-1.52E-2</c:v>
                </c:pt>
                <c:pt idx="6822">
                  <c:v>-1.52E-2</c:v>
                </c:pt>
                <c:pt idx="6823">
                  <c:v>-1.52E-2</c:v>
                </c:pt>
                <c:pt idx="6824">
                  <c:v>-1.52E-2</c:v>
                </c:pt>
                <c:pt idx="6825">
                  <c:v>7.8799999999999999E-3</c:v>
                </c:pt>
                <c:pt idx="6826">
                  <c:v>7.8799999999999999E-3</c:v>
                </c:pt>
                <c:pt idx="6827">
                  <c:v>5.3100000000000001E-2</c:v>
                </c:pt>
                <c:pt idx="6828">
                  <c:v>5.3100000000000001E-2</c:v>
                </c:pt>
                <c:pt idx="6829">
                  <c:v>-1.23E-2</c:v>
                </c:pt>
                <c:pt idx="6830">
                  <c:v>3.4000000000000002E-2</c:v>
                </c:pt>
                <c:pt idx="6831">
                  <c:v>-5.9499999999999997E-2</c:v>
                </c:pt>
                <c:pt idx="6832">
                  <c:v>2.7199999999999998E-2</c:v>
                </c:pt>
                <c:pt idx="6833">
                  <c:v>1.2200000000000001E-2</c:v>
                </c:pt>
                <c:pt idx="6834">
                  <c:v>1.2200000000000001E-2</c:v>
                </c:pt>
                <c:pt idx="6835">
                  <c:v>1.2200000000000001E-2</c:v>
                </c:pt>
                <c:pt idx="6836">
                  <c:v>-1.4800000000000001E-2</c:v>
                </c:pt>
                <c:pt idx="6837">
                  <c:v>-1.4800000000000001E-2</c:v>
                </c:pt>
                <c:pt idx="6838">
                  <c:v>2.81E-2</c:v>
                </c:pt>
                <c:pt idx="6839">
                  <c:v>2.81E-2</c:v>
                </c:pt>
                <c:pt idx="6840">
                  <c:v>2.81E-2</c:v>
                </c:pt>
                <c:pt idx="6841">
                  <c:v>2.81E-2</c:v>
                </c:pt>
                <c:pt idx="6842">
                  <c:v>2.2100000000000002E-2</c:v>
                </c:pt>
                <c:pt idx="6843">
                  <c:v>-5.2099999999999998E-4</c:v>
                </c:pt>
                <c:pt idx="6844">
                  <c:v>-5.2099999999999998E-4</c:v>
                </c:pt>
                <c:pt idx="6845">
                  <c:v>-5.2099999999999998E-4</c:v>
                </c:pt>
                <c:pt idx="6846">
                  <c:v>-4.2500000000000003E-2</c:v>
                </c:pt>
                <c:pt idx="6847">
                  <c:v>-4.2500000000000003E-2</c:v>
                </c:pt>
                <c:pt idx="6848">
                  <c:v>-4.2500000000000003E-2</c:v>
                </c:pt>
                <c:pt idx="6849">
                  <c:v>-4.2500000000000003E-2</c:v>
                </c:pt>
                <c:pt idx="6850">
                  <c:v>-4.2500000000000003E-2</c:v>
                </c:pt>
                <c:pt idx="6851">
                  <c:v>-4.2500000000000003E-2</c:v>
                </c:pt>
                <c:pt idx="6852">
                  <c:v>2.0299999999999999E-2</c:v>
                </c:pt>
                <c:pt idx="6853">
                  <c:v>6.6600000000000006E-2</c:v>
                </c:pt>
                <c:pt idx="6854">
                  <c:v>6.6600000000000006E-2</c:v>
                </c:pt>
                <c:pt idx="6855">
                  <c:v>6.6600000000000006E-2</c:v>
                </c:pt>
                <c:pt idx="6856">
                  <c:v>6.6600000000000006E-2</c:v>
                </c:pt>
                <c:pt idx="6857">
                  <c:v>6.6600000000000006E-2</c:v>
                </c:pt>
                <c:pt idx="6858">
                  <c:v>6.6600000000000006E-2</c:v>
                </c:pt>
                <c:pt idx="6859">
                  <c:v>0.12</c:v>
                </c:pt>
                <c:pt idx="6860">
                  <c:v>-6.6299999999999998E-2</c:v>
                </c:pt>
                <c:pt idx="6861">
                  <c:v>2.3800000000000002E-3</c:v>
                </c:pt>
                <c:pt idx="6862">
                  <c:v>2.3800000000000002E-3</c:v>
                </c:pt>
                <c:pt idx="6863">
                  <c:v>2.3800000000000002E-3</c:v>
                </c:pt>
                <c:pt idx="6864">
                  <c:v>2.3800000000000002E-3</c:v>
                </c:pt>
                <c:pt idx="6865">
                  <c:v>2.3800000000000002E-3</c:v>
                </c:pt>
                <c:pt idx="6866">
                  <c:v>2.3800000000000002E-3</c:v>
                </c:pt>
                <c:pt idx="6867">
                  <c:v>2.3800000000000002E-3</c:v>
                </c:pt>
                <c:pt idx="6868">
                  <c:v>2.3800000000000002E-3</c:v>
                </c:pt>
                <c:pt idx="6869">
                  <c:v>2.3800000000000002E-3</c:v>
                </c:pt>
                <c:pt idx="6870">
                  <c:v>2.3800000000000002E-3</c:v>
                </c:pt>
                <c:pt idx="6871">
                  <c:v>9.0799999999999995E-4</c:v>
                </c:pt>
                <c:pt idx="6872">
                  <c:v>9.0799999999999995E-4</c:v>
                </c:pt>
                <c:pt idx="6873">
                  <c:v>9.0799999999999995E-4</c:v>
                </c:pt>
                <c:pt idx="6874">
                  <c:v>-1.9E-2</c:v>
                </c:pt>
                <c:pt idx="6875">
                  <c:v>-1.8499999999999999E-2</c:v>
                </c:pt>
                <c:pt idx="6876">
                  <c:v>-1.8499999999999999E-2</c:v>
                </c:pt>
                <c:pt idx="6877">
                  <c:v>1.12E-2</c:v>
                </c:pt>
                <c:pt idx="6878">
                  <c:v>1.12E-2</c:v>
                </c:pt>
                <c:pt idx="6879">
                  <c:v>6.4299999999999996E-2</c:v>
                </c:pt>
                <c:pt idx="6880">
                  <c:v>6.4299999999999996E-2</c:v>
                </c:pt>
                <c:pt idx="6881">
                  <c:v>6.4299999999999996E-2</c:v>
                </c:pt>
                <c:pt idx="6882">
                  <c:v>5.2200000000000003E-2</c:v>
                </c:pt>
                <c:pt idx="6883">
                  <c:v>-3.0800000000000001E-2</c:v>
                </c:pt>
                <c:pt idx="6884">
                  <c:v>-3.0800000000000001E-2</c:v>
                </c:pt>
                <c:pt idx="6885">
                  <c:v>-6.1800000000000001E-2</c:v>
                </c:pt>
                <c:pt idx="6886">
                  <c:v>-6.1800000000000001E-2</c:v>
                </c:pt>
                <c:pt idx="6887">
                  <c:v>-6.1800000000000001E-2</c:v>
                </c:pt>
                <c:pt idx="6888">
                  <c:v>-9.35E-2</c:v>
                </c:pt>
                <c:pt idx="6889">
                  <c:v>-9.35E-2</c:v>
                </c:pt>
                <c:pt idx="6890">
                  <c:v>-9.35E-2</c:v>
                </c:pt>
                <c:pt idx="6891">
                  <c:v>-9.35E-2</c:v>
                </c:pt>
                <c:pt idx="6892">
                  <c:v>-9.35E-2</c:v>
                </c:pt>
                <c:pt idx="6893">
                  <c:v>-3.8699999999999998E-2</c:v>
                </c:pt>
                <c:pt idx="6894">
                  <c:v>-3.8699999999999998E-2</c:v>
                </c:pt>
                <c:pt idx="6895">
                  <c:v>-3.8699999999999998E-2</c:v>
                </c:pt>
                <c:pt idx="6896">
                  <c:v>-3.8699999999999998E-2</c:v>
                </c:pt>
                <c:pt idx="6897">
                  <c:v>-0.105</c:v>
                </c:pt>
                <c:pt idx="6898">
                  <c:v>-0.105</c:v>
                </c:pt>
                <c:pt idx="6899">
                  <c:v>-0.105</c:v>
                </c:pt>
                <c:pt idx="6900">
                  <c:v>-0.105</c:v>
                </c:pt>
                <c:pt idx="6901">
                  <c:v>1.17E-2</c:v>
                </c:pt>
                <c:pt idx="6902">
                  <c:v>1.17E-2</c:v>
                </c:pt>
                <c:pt idx="6903">
                  <c:v>-6.4999999999999997E-3</c:v>
                </c:pt>
                <c:pt idx="6904">
                  <c:v>-2.3099999999999999E-2</c:v>
                </c:pt>
                <c:pt idx="6905">
                  <c:v>3.39E-2</c:v>
                </c:pt>
                <c:pt idx="6906">
                  <c:v>3.39E-2</c:v>
                </c:pt>
                <c:pt idx="6907">
                  <c:v>-1.4500000000000001E-2</c:v>
                </c:pt>
                <c:pt idx="6908">
                  <c:v>-1.47E-2</c:v>
                </c:pt>
                <c:pt idx="6909">
                  <c:v>-1.47E-2</c:v>
                </c:pt>
                <c:pt idx="6910">
                  <c:v>3.32E-2</c:v>
                </c:pt>
                <c:pt idx="6911">
                  <c:v>3.32E-2</c:v>
                </c:pt>
                <c:pt idx="6912">
                  <c:v>3.32E-2</c:v>
                </c:pt>
                <c:pt idx="6913">
                  <c:v>3.32E-2</c:v>
                </c:pt>
                <c:pt idx="6914">
                  <c:v>3.32E-2</c:v>
                </c:pt>
                <c:pt idx="6915">
                  <c:v>-9.7100000000000006E-2</c:v>
                </c:pt>
                <c:pt idx="6916">
                  <c:v>-9.7100000000000006E-2</c:v>
                </c:pt>
                <c:pt idx="6917">
                  <c:v>-8.0399999999999999E-2</c:v>
                </c:pt>
                <c:pt idx="6918">
                  <c:v>-8.0399999999999999E-2</c:v>
                </c:pt>
                <c:pt idx="6919">
                  <c:v>-8.0399999999999999E-2</c:v>
                </c:pt>
                <c:pt idx="6920">
                  <c:v>-8.0399999999999999E-2</c:v>
                </c:pt>
                <c:pt idx="6921">
                  <c:v>-8.0399999999999999E-2</c:v>
                </c:pt>
                <c:pt idx="6922">
                  <c:v>3.32E-2</c:v>
                </c:pt>
                <c:pt idx="6923">
                  <c:v>3.32E-2</c:v>
                </c:pt>
                <c:pt idx="6924">
                  <c:v>3.32E-2</c:v>
                </c:pt>
                <c:pt idx="6925">
                  <c:v>1.32E-2</c:v>
                </c:pt>
                <c:pt idx="6926">
                  <c:v>1.32E-2</c:v>
                </c:pt>
                <c:pt idx="6927">
                  <c:v>-4.3099999999999996E-3</c:v>
                </c:pt>
                <c:pt idx="6928">
                  <c:v>-4.3099999999999996E-3</c:v>
                </c:pt>
                <c:pt idx="6929">
                  <c:v>-1.9599999999999999E-2</c:v>
                </c:pt>
                <c:pt idx="6930">
                  <c:v>-1.9599999999999999E-2</c:v>
                </c:pt>
                <c:pt idx="6931">
                  <c:v>1.2500000000000001E-2</c:v>
                </c:pt>
                <c:pt idx="6932">
                  <c:v>9.2999999999999999E-2</c:v>
                </c:pt>
                <c:pt idx="6933">
                  <c:v>9.2999999999999999E-2</c:v>
                </c:pt>
                <c:pt idx="6934">
                  <c:v>9.2999999999999999E-2</c:v>
                </c:pt>
                <c:pt idx="6935">
                  <c:v>9.2999999999999999E-2</c:v>
                </c:pt>
                <c:pt idx="6936">
                  <c:v>9.2999999999999999E-2</c:v>
                </c:pt>
                <c:pt idx="6937">
                  <c:v>9.2999999999999999E-2</c:v>
                </c:pt>
                <c:pt idx="6938">
                  <c:v>-8.6300000000000002E-2</c:v>
                </c:pt>
                <c:pt idx="6939">
                  <c:v>-8.6300000000000002E-2</c:v>
                </c:pt>
                <c:pt idx="6940">
                  <c:v>-8.6300000000000002E-2</c:v>
                </c:pt>
                <c:pt idx="6941">
                  <c:v>-8.6300000000000002E-2</c:v>
                </c:pt>
                <c:pt idx="6942">
                  <c:v>5.7200000000000001E-2</c:v>
                </c:pt>
                <c:pt idx="6943">
                  <c:v>5.7200000000000001E-2</c:v>
                </c:pt>
                <c:pt idx="6944">
                  <c:v>-5.0099999999999999E-2</c:v>
                </c:pt>
                <c:pt idx="6945">
                  <c:v>7.0000000000000007E-2</c:v>
                </c:pt>
                <c:pt idx="6946">
                  <c:v>7.0000000000000007E-2</c:v>
                </c:pt>
                <c:pt idx="6947">
                  <c:v>-1.2E-2</c:v>
                </c:pt>
                <c:pt idx="6948">
                  <c:v>-1.2E-2</c:v>
                </c:pt>
                <c:pt idx="6949">
                  <c:v>-5.9999999999999995E-4</c:v>
                </c:pt>
                <c:pt idx="6950">
                  <c:v>-5.9999999999999995E-4</c:v>
                </c:pt>
                <c:pt idx="6951">
                  <c:v>-5.9999999999999995E-4</c:v>
                </c:pt>
                <c:pt idx="6952">
                  <c:v>3.8800000000000001E-2</c:v>
                </c:pt>
                <c:pt idx="6953">
                  <c:v>3.8800000000000001E-2</c:v>
                </c:pt>
                <c:pt idx="6954">
                  <c:v>3.8800000000000001E-2</c:v>
                </c:pt>
                <c:pt idx="6955">
                  <c:v>3.8800000000000001E-2</c:v>
                </c:pt>
                <c:pt idx="6956">
                  <c:v>-6.8099999999999994E-2</c:v>
                </c:pt>
                <c:pt idx="6957">
                  <c:v>-6.8099999999999994E-2</c:v>
                </c:pt>
                <c:pt idx="6958">
                  <c:v>-6.8099999999999994E-2</c:v>
                </c:pt>
                <c:pt idx="6959">
                  <c:v>-6.8099999999999994E-2</c:v>
                </c:pt>
                <c:pt idx="6960">
                  <c:v>-8.6499999999999994E-2</c:v>
                </c:pt>
                <c:pt idx="6961">
                  <c:v>-8.0100000000000005E-2</c:v>
                </c:pt>
                <c:pt idx="6962">
                  <c:v>-8.0100000000000005E-2</c:v>
                </c:pt>
                <c:pt idx="6963">
                  <c:v>-8.0100000000000005E-2</c:v>
                </c:pt>
                <c:pt idx="6964">
                  <c:v>-8.0100000000000005E-2</c:v>
                </c:pt>
                <c:pt idx="6965">
                  <c:v>-8.0100000000000005E-2</c:v>
                </c:pt>
                <c:pt idx="6966">
                  <c:v>8.1199999999999994E-2</c:v>
                </c:pt>
                <c:pt idx="6967">
                  <c:v>8.1199999999999994E-2</c:v>
                </c:pt>
                <c:pt idx="6968">
                  <c:v>-6.13E-2</c:v>
                </c:pt>
                <c:pt idx="6969">
                  <c:v>-6.13E-2</c:v>
                </c:pt>
                <c:pt idx="6970">
                  <c:v>-6.13E-2</c:v>
                </c:pt>
                <c:pt idx="6971">
                  <c:v>-6.13E-2</c:v>
                </c:pt>
                <c:pt idx="6972">
                  <c:v>-6.13E-2</c:v>
                </c:pt>
                <c:pt idx="6973">
                  <c:v>-6.3E-2</c:v>
                </c:pt>
                <c:pt idx="6974">
                  <c:v>-7.7899999999999997E-2</c:v>
                </c:pt>
                <c:pt idx="6975">
                  <c:v>-6.5100000000000002E-3</c:v>
                </c:pt>
                <c:pt idx="6976">
                  <c:v>-6.5100000000000002E-3</c:v>
                </c:pt>
                <c:pt idx="6977">
                  <c:v>-6.5100000000000002E-3</c:v>
                </c:pt>
                <c:pt idx="6978">
                  <c:v>-6.5100000000000002E-3</c:v>
                </c:pt>
                <c:pt idx="6979">
                  <c:v>-6.5100000000000002E-3</c:v>
                </c:pt>
                <c:pt idx="6980">
                  <c:v>-6.5100000000000002E-3</c:v>
                </c:pt>
                <c:pt idx="6981">
                  <c:v>-6.5100000000000002E-3</c:v>
                </c:pt>
                <c:pt idx="6982">
                  <c:v>-4.1599999999999996E-3</c:v>
                </c:pt>
                <c:pt idx="6983">
                  <c:v>-4.1599999999999996E-3</c:v>
                </c:pt>
                <c:pt idx="6984">
                  <c:v>-4.1599999999999996E-3</c:v>
                </c:pt>
                <c:pt idx="6985">
                  <c:v>-4.1599999999999996E-3</c:v>
                </c:pt>
                <c:pt idx="6986">
                  <c:v>-4.1599999999999996E-3</c:v>
                </c:pt>
                <c:pt idx="6987">
                  <c:v>-4.1599999999999996E-3</c:v>
                </c:pt>
                <c:pt idx="6988">
                  <c:v>-1.6E-2</c:v>
                </c:pt>
                <c:pt idx="6989">
                  <c:v>-1.6E-2</c:v>
                </c:pt>
                <c:pt idx="6990">
                  <c:v>-3.7599999999999999E-3</c:v>
                </c:pt>
                <c:pt idx="6991">
                  <c:v>-0.08</c:v>
                </c:pt>
                <c:pt idx="6992">
                  <c:v>-0.08</c:v>
                </c:pt>
                <c:pt idx="6993">
                  <c:v>-0.08</c:v>
                </c:pt>
                <c:pt idx="6994">
                  <c:v>5.4399999999999997E-2</c:v>
                </c:pt>
                <c:pt idx="6995">
                  <c:v>5.4399999999999997E-2</c:v>
                </c:pt>
                <c:pt idx="6996">
                  <c:v>5.4399999999999997E-2</c:v>
                </c:pt>
                <c:pt idx="6997">
                  <c:v>5.4399999999999997E-2</c:v>
                </c:pt>
                <c:pt idx="6998">
                  <c:v>6.2E-2</c:v>
                </c:pt>
                <c:pt idx="6999">
                  <c:v>6.2E-2</c:v>
                </c:pt>
                <c:pt idx="7000">
                  <c:v>6.2E-2</c:v>
                </c:pt>
                <c:pt idx="7001">
                  <c:v>6.2E-2</c:v>
                </c:pt>
                <c:pt idx="7002">
                  <c:v>6.1600000000000002E-2</c:v>
                </c:pt>
                <c:pt idx="7003">
                  <c:v>6.1600000000000002E-2</c:v>
                </c:pt>
                <c:pt idx="7004">
                  <c:v>6.1600000000000002E-2</c:v>
                </c:pt>
                <c:pt idx="7005">
                  <c:v>3.4200000000000001E-2</c:v>
                </c:pt>
                <c:pt idx="7006">
                  <c:v>-3.1300000000000001E-2</c:v>
                </c:pt>
                <c:pt idx="7007">
                  <c:v>-3.1300000000000001E-2</c:v>
                </c:pt>
                <c:pt idx="7008">
                  <c:v>-3.1300000000000001E-2</c:v>
                </c:pt>
                <c:pt idx="7009">
                  <c:v>-3.1300000000000001E-2</c:v>
                </c:pt>
                <c:pt idx="7010">
                  <c:v>-3.1300000000000001E-2</c:v>
                </c:pt>
                <c:pt idx="7011">
                  <c:v>1.2E-2</c:v>
                </c:pt>
                <c:pt idx="7012">
                  <c:v>1.2E-2</c:v>
                </c:pt>
                <c:pt idx="7013">
                  <c:v>-2.7699999999999999E-2</c:v>
                </c:pt>
                <c:pt idx="7014">
                  <c:v>-2.7699999999999999E-2</c:v>
                </c:pt>
                <c:pt idx="7015">
                  <c:v>-2.7699999999999999E-2</c:v>
                </c:pt>
                <c:pt idx="7016">
                  <c:v>-2.7699999999999999E-2</c:v>
                </c:pt>
                <c:pt idx="7017">
                  <c:v>-2.7699999999999999E-2</c:v>
                </c:pt>
                <c:pt idx="7018">
                  <c:v>8.6300000000000005E-3</c:v>
                </c:pt>
                <c:pt idx="7019">
                  <c:v>8.6300000000000005E-3</c:v>
                </c:pt>
                <c:pt idx="7020">
                  <c:v>8.6300000000000005E-3</c:v>
                </c:pt>
                <c:pt idx="7021">
                  <c:v>8.6300000000000005E-3</c:v>
                </c:pt>
                <c:pt idx="7022">
                  <c:v>-6.2300000000000001E-2</c:v>
                </c:pt>
                <c:pt idx="7023">
                  <c:v>7.2400000000000006E-2</c:v>
                </c:pt>
                <c:pt idx="7024">
                  <c:v>7.2400000000000006E-2</c:v>
                </c:pt>
                <c:pt idx="7025">
                  <c:v>8.6999999999999994E-3</c:v>
                </c:pt>
                <c:pt idx="7026">
                  <c:v>8.6999999999999994E-3</c:v>
                </c:pt>
                <c:pt idx="7027">
                  <c:v>-5.5700000000000003E-3</c:v>
                </c:pt>
                <c:pt idx="7028">
                  <c:v>-8.4200000000000004E-3</c:v>
                </c:pt>
                <c:pt idx="7029">
                  <c:v>-8.4200000000000004E-3</c:v>
                </c:pt>
                <c:pt idx="7030">
                  <c:v>4.4000000000000003E-3</c:v>
                </c:pt>
                <c:pt idx="7031">
                  <c:v>4.4000000000000003E-3</c:v>
                </c:pt>
                <c:pt idx="7032">
                  <c:v>4.4000000000000003E-3</c:v>
                </c:pt>
                <c:pt idx="7033">
                  <c:v>-5.28E-2</c:v>
                </c:pt>
                <c:pt idx="7034">
                  <c:v>-5.28E-2</c:v>
                </c:pt>
                <c:pt idx="7035">
                  <c:v>-5.28E-2</c:v>
                </c:pt>
                <c:pt idx="7036">
                  <c:v>-2.0400000000000001E-2</c:v>
                </c:pt>
                <c:pt idx="7037">
                  <c:v>-2.0400000000000001E-2</c:v>
                </c:pt>
                <c:pt idx="7038">
                  <c:v>-2.0400000000000001E-2</c:v>
                </c:pt>
                <c:pt idx="7039">
                  <c:v>-2.0400000000000001E-2</c:v>
                </c:pt>
                <c:pt idx="7040">
                  <c:v>-2.0400000000000001E-2</c:v>
                </c:pt>
                <c:pt idx="7041">
                  <c:v>-2.0400000000000001E-2</c:v>
                </c:pt>
                <c:pt idx="7042">
                  <c:v>-3.56E-2</c:v>
                </c:pt>
                <c:pt idx="7043">
                  <c:v>-3.56E-2</c:v>
                </c:pt>
                <c:pt idx="7044">
                  <c:v>2.9899999999999999E-2</c:v>
                </c:pt>
                <c:pt idx="7045">
                  <c:v>2.9899999999999999E-2</c:v>
                </c:pt>
                <c:pt idx="7046">
                  <c:v>2.2499999999999999E-2</c:v>
                </c:pt>
                <c:pt idx="7047">
                  <c:v>2.2499999999999999E-2</c:v>
                </c:pt>
                <c:pt idx="7048">
                  <c:v>2.2499999999999999E-2</c:v>
                </c:pt>
                <c:pt idx="7049">
                  <c:v>2.2499999999999999E-2</c:v>
                </c:pt>
                <c:pt idx="7050">
                  <c:v>2.2499999999999999E-2</c:v>
                </c:pt>
                <c:pt idx="7051">
                  <c:v>2.2499999999999999E-2</c:v>
                </c:pt>
                <c:pt idx="7052">
                  <c:v>2.2499999999999999E-2</c:v>
                </c:pt>
                <c:pt idx="7053">
                  <c:v>2.7699999999999999E-3</c:v>
                </c:pt>
                <c:pt idx="7054">
                  <c:v>2.7699999999999999E-3</c:v>
                </c:pt>
                <c:pt idx="7055">
                  <c:v>2.7699999999999999E-3</c:v>
                </c:pt>
                <c:pt idx="7056">
                  <c:v>2.7699999999999999E-3</c:v>
                </c:pt>
                <c:pt idx="7057">
                  <c:v>2.7699999999999999E-3</c:v>
                </c:pt>
                <c:pt idx="7058">
                  <c:v>2.7699999999999999E-3</c:v>
                </c:pt>
                <c:pt idx="7059">
                  <c:v>2.7699999999999999E-3</c:v>
                </c:pt>
                <c:pt idx="7060">
                  <c:v>2.7699999999999999E-3</c:v>
                </c:pt>
                <c:pt idx="7061">
                  <c:v>2.7699999999999999E-3</c:v>
                </c:pt>
                <c:pt idx="7062">
                  <c:v>2.7699999999999999E-3</c:v>
                </c:pt>
                <c:pt idx="7063">
                  <c:v>2.7699999999999999E-3</c:v>
                </c:pt>
                <c:pt idx="7064">
                  <c:v>2.7699999999999999E-3</c:v>
                </c:pt>
                <c:pt idx="7065">
                  <c:v>-3.2299999999999998E-3</c:v>
                </c:pt>
                <c:pt idx="7066">
                  <c:v>-3.2299999999999998E-3</c:v>
                </c:pt>
                <c:pt idx="7067">
                  <c:v>-4.2200000000000001E-2</c:v>
                </c:pt>
                <c:pt idx="7068">
                  <c:v>-4.2200000000000001E-2</c:v>
                </c:pt>
                <c:pt idx="7069">
                  <c:v>-4.2200000000000001E-2</c:v>
                </c:pt>
                <c:pt idx="7070">
                  <c:v>-2.5700000000000001E-2</c:v>
                </c:pt>
                <c:pt idx="7071">
                  <c:v>-2.5700000000000001E-2</c:v>
                </c:pt>
                <c:pt idx="7072">
                  <c:v>-2.5700000000000001E-2</c:v>
                </c:pt>
                <c:pt idx="7073">
                  <c:v>-2.5700000000000001E-2</c:v>
                </c:pt>
                <c:pt idx="7074">
                  <c:v>-2.5700000000000001E-2</c:v>
                </c:pt>
                <c:pt idx="7075">
                  <c:v>7.0499999999999993E-2</c:v>
                </c:pt>
                <c:pt idx="7076">
                  <c:v>7.0499999999999993E-2</c:v>
                </c:pt>
                <c:pt idx="7077">
                  <c:v>7.0499999999999993E-2</c:v>
                </c:pt>
                <c:pt idx="7078">
                  <c:v>7.0499999999999993E-2</c:v>
                </c:pt>
                <c:pt idx="7079">
                  <c:v>7.0499999999999993E-2</c:v>
                </c:pt>
                <c:pt idx="7080">
                  <c:v>2.5499999999999998E-2</c:v>
                </c:pt>
                <c:pt idx="7081">
                  <c:v>2.5499999999999998E-2</c:v>
                </c:pt>
                <c:pt idx="7082">
                  <c:v>2.5499999999999998E-2</c:v>
                </c:pt>
                <c:pt idx="7083">
                  <c:v>5.3400000000000003E-2</c:v>
                </c:pt>
                <c:pt idx="7084">
                  <c:v>5.3400000000000003E-2</c:v>
                </c:pt>
                <c:pt idx="7085">
                  <c:v>5.3400000000000003E-2</c:v>
                </c:pt>
                <c:pt idx="7086">
                  <c:v>5.3400000000000003E-2</c:v>
                </c:pt>
                <c:pt idx="7087">
                  <c:v>-3.09E-2</c:v>
                </c:pt>
                <c:pt idx="7088">
                  <c:v>-3.09E-2</c:v>
                </c:pt>
                <c:pt idx="7089">
                  <c:v>-3.09E-2</c:v>
                </c:pt>
                <c:pt idx="7090">
                  <c:v>-3.09E-2</c:v>
                </c:pt>
                <c:pt idx="7091">
                  <c:v>-3.09E-2</c:v>
                </c:pt>
                <c:pt idx="7092">
                  <c:v>-3.09E-2</c:v>
                </c:pt>
                <c:pt idx="7093">
                  <c:v>-3.09E-2</c:v>
                </c:pt>
                <c:pt idx="7094">
                  <c:v>4.7500000000000001E-2</c:v>
                </c:pt>
                <c:pt idx="7095">
                  <c:v>-3.1300000000000001E-2</c:v>
                </c:pt>
                <c:pt idx="7096">
                  <c:v>-3.1300000000000001E-2</c:v>
                </c:pt>
                <c:pt idx="7097">
                  <c:v>-3.1300000000000001E-2</c:v>
                </c:pt>
                <c:pt idx="7098">
                  <c:v>1.6199999999999999E-3</c:v>
                </c:pt>
                <c:pt idx="7099">
                  <c:v>1.6199999999999999E-3</c:v>
                </c:pt>
                <c:pt idx="7100">
                  <c:v>-1.6500000000000001E-2</c:v>
                </c:pt>
                <c:pt idx="7101">
                  <c:v>-3.2200000000000002E-4</c:v>
                </c:pt>
                <c:pt idx="7102">
                  <c:v>-3.2200000000000002E-4</c:v>
                </c:pt>
                <c:pt idx="7103">
                  <c:v>-3.2200000000000002E-4</c:v>
                </c:pt>
                <c:pt idx="7104">
                  <c:v>-3.2200000000000002E-4</c:v>
                </c:pt>
                <c:pt idx="7105">
                  <c:v>-3.2200000000000002E-4</c:v>
                </c:pt>
                <c:pt idx="7106">
                  <c:v>-3.2200000000000002E-4</c:v>
                </c:pt>
                <c:pt idx="7107">
                  <c:v>-3.2200000000000002E-4</c:v>
                </c:pt>
                <c:pt idx="7108">
                  <c:v>-3.2200000000000002E-4</c:v>
                </c:pt>
                <c:pt idx="7109">
                  <c:v>-6.7199999999999996E-2</c:v>
                </c:pt>
                <c:pt idx="7110">
                  <c:v>-6.7199999999999996E-2</c:v>
                </c:pt>
                <c:pt idx="7111">
                  <c:v>5.1499999999999997E-2</c:v>
                </c:pt>
                <c:pt idx="7112">
                  <c:v>5.1499999999999997E-2</c:v>
                </c:pt>
                <c:pt idx="7113">
                  <c:v>5.1499999999999997E-2</c:v>
                </c:pt>
                <c:pt idx="7114">
                  <c:v>5.1499999999999997E-2</c:v>
                </c:pt>
                <c:pt idx="7115">
                  <c:v>5.1499999999999997E-2</c:v>
                </c:pt>
                <c:pt idx="7116">
                  <c:v>5.0299999999999997E-2</c:v>
                </c:pt>
                <c:pt idx="7117">
                  <c:v>5.0299999999999997E-2</c:v>
                </c:pt>
                <c:pt idx="7118">
                  <c:v>9.4299999999999995E-2</c:v>
                </c:pt>
                <c:pt idx="7119">
                  <c:v>9.4299999999999995E-2</c:v>
                </c:pt>
                <c:pt idx="7120">
                  <c:v>9.4299999999999995E-2</c:v>
                </c:pt>
                <c:pt idx="7121">
                  <c:v>9.4299999999999995E-2</c:v>
                </c:pt>
                <c:pt idx="7122">
                  <c:v>9.4299999999999995E-2</c:v>
                </c:pt>
                <c:pt idx="7123">
                  <c:v>9.4299999999999995E-2</c:v>
                </c:pt>
                <c:pt idx="7124">
                  <c:v>9.4299999999999995E-2</c:v>
                </c:pt>
                <c:pt idx="7125">
                  <c:v>9.4299999999999995E-2</c:v>
                </c:pt>
                <c:pt idx="7126">
                  <c:v>9.4299999999999995E-2</c:v>
                </c:pt>
                <c:pt idx="7127">
                  <c:v>9.4299999999999995E-2</c:v>
                </c:pt>
                <c:pt idx="7128">
                  <c:v>-6.3699999999999998E-3</c:v>
                </c:pt>
                <c:pt idx="7129">
                  <c:v>-6.3699999999999998E-3</c:v>
                </c:pt>
                <c:pt idx="7130">
                  <c:v>-6.3699999999999998E-3</c:v>
                </c:pt>
                <c:pt idx="7131">
                  <c:v>-6.3699999999999998E-3</c:v>
                </c:pt>
                <c:pt idx="7132">
                  <c:v>-6.3699999999999998E-3</c:v>
                </c:pt>
                <c:pt idx="7133">
                  <c:v>-6.3699999999999998E-3</c:v>
                </c:pt>
                <c:pt idx="7134">
                  <c:v>-6.3699999999999998E-3</c:v>
                </c:pt>
                <c:pt idx="7135">
                  <c:v>-6.3699999999999998E-3</c:v>
                </c:pt>
                <c:pt idx="7136">
                  <c:v>4.0899999999999999E-2</c:v>
                </c:pt>
                <c:pt idx="7137">
                  <c:v>4.0899999999999999E-2</c:v>
                </c:pt>
                <c:pt idx="7138">
                  <c:v>4.0899999999999999E-2</c:v>
                </c:pt>
                <c:pt idx="7139">
                  <c:v>4.0899999999999999E-2</c:v>
                </c:pt>
                <c:pt idx="7140">
                  <c:v>4.0899999999999999E-2</c:v>
                </c:pt>
                <c:pt idx="7141">
                  <c:v>2.4400000000000002E-2</c:v>
                </c:pt>
                <c:pt idx="7142">
                  <c:v>-7.2800000000000004E-2</c:v>
                </c:pt>
                <c:pt idx="7143">
                  <c:v>-7.2800000000000004E-2</c:v>
                </c:pt>
                <c:pt idx="7144">
                  <c:v>4.8399999999999999E-2</c:v>
                </c:pt>
                <c:pt idx="7145">
                  <c:v>5.1500000000000001E-3</c:v>
                </c:pt>
                <c:pt idx="7146">
                  <c:v>5.1500000000000001E-3</c:v>
                </c:pt>
                <c:pt idx="7147">
                  <c:v>5.1500000000000001E-3</c:v>
                </c:pt>
                <c:pt idx="7148">
                  <c:v>5.1500000000000001E-3</c:v>
                </c:pt>
                <c:pt idx="7149">
                  <c:v>-1.75E-3</c:v>
                </c:pt>
                <c:pt idx="7150">
                  <c:v>-1.75E-3</c:v>
                </c:pt>
                <c:pt idx="7151">
                  <c:v>-1.75E-3</c:v>
                </c:pt>
                <c:pt idx="7152">
                  <c:v>-1.75E-3</c:v>
                </c:pt>
                <c:pt idx="7153">
                  <c:v>-1.75E-3</c:v>
                </c:pt>
                <c:pt idx="7154">
                  <c:v>-1.75E-3</c:v>
                </c:pt>
                <c:pt idx="7155">
                  <c:v>3.15E-2</c:v>
                </c:pt>
                <c:pt idx="7156">
                  <c:v>3.15E-2</c:v>
                </c:pt>
                <c:pt idx="7157">
                  <c:v>3.15E-2</c:v>
                </c:pt>
                <c:pt idx="7158">
                  <c:v>3.15E-2</c:v>
                </c:pt>
                <c:pt idx="7159">
                  <c:v>3.15E-2</c:v>
                </c:pt>
                <c:pt idx="7160">
                  <c:v>3.15E-2</c:v>
                </c:pt>
                <c:pt idx="7161">
                  <c:v>-4.3700000000000003E-2</c:v>
                </c:pt>
                <c:pt idx="7162">
                  <c:v>-4.3700000000000003E-2</c:v>
                </c:pt>
                <c:pt idx="7163">
                  <c:v>-4.3700000000000003E-2</c:v>
                </c:pt>
                <c:pt idx="7164">
                  <c:v>-3.1800000000000002E-2</c:v>
                </c:pt>
                <c:pt idx="7165">
                  <c:v>-3.1800000000000002E-2</c:v>
                </c:pt>
                <c:pt idx="7166">
                  <c:v>-3.1800000000000002E-2</c:v>
                </c:pt>
                <c:pt idx="7167">
                  <c:v>6.88E-2</c:v>
                </c:pt>
                <c:pt idx="7168">
                  <c:v>7.22E-2</c:v>
                </c:pt>
                <c:pt idx="7169">
                  <c:v>7.22E-2</c:v>
                </c:pt>
                <c:pt idx="7170">
                  <c:v>7.22E-2</c:v>
                </c:pt>
                <c:pt idx="7171">
                  <c:v>7.22E-2</c:v>
                </c:pt>
                <c:pt idx="7172">
                  <c:v>7.22E-2</c:v>
                </c:pt>
                <c:pt idx="7173">
                  <c:v>-2.6200000000000001E-2</c:v>
                </c:pt>
                <c:pt idx="7174">
                  <c:v>-3.7499999999999999E-2</c:v>
                </c:pt>
                <c:pt idx="7175">
                  <c:v>8.9499999999999996E-3</c:v>
                </c:pt>
                <c:pt idx="7176">
                  <c:v>8.9499999999999996E-3</c:v>
                </c:pt>
                <c:pt idx="7177">
                  <c:v>8.9499999999999996E-3</c:v>
                </c:pt>
                <c:pt idx="7178">
                  <c:v>8.9499999999999996E-3</c:v>
                </c:pt>
                <c:pt idx="7179">
                  <c:v>8.9499999999999996E-3</c:v>
                </c:pt>
                <c:pt idx="7180">
                  <c:v>8.9499999999999996E-3</c:v>
                </c:pt>
                <c:pt idx="7181">
                  <c:v>-5.2400000000000002E-2</c:v>
                </c:pt>
                <c:pt idx="7182">
                  <c:v>5.3999999999999999E-2</c:v>
                </c:pt>
                <c:pt idx="7183">
                  <c:v>5.3999999999999999E-2</c:v>
                </c:pt>
                <c:pt idx="7184">
                  <c:v>5.3999999999999999E-2</c:v>
                </c:pt>
                <c:pt idx="7185">
                  <c:v>-4.8599999999999997E-2</c:v>
                </c:pt>
                <c:pt idx="7186">
                  <c:v>-4.3900000000000002E-2</c:v>
                </c:pt>
                <c:pt idx="7187">
                  <c:v>-4.3900000000000002E-2</c:v>
                </c:pt>
                <c:pt idx="7188">
                  <c:v>-2.7799999999999998E-2</c:v>
                </c:pt>
                <c:pt idx="7189">
                  <c:v>-5.28E-2</c:v>
                </c:pt>
                <c:pt idx="7190">
                  <c:v>-5.28E-2</c:v>
                </c:pt>
                <c:pt idx="7191">
                  <c:v>-5.28E-2</c:v>
                </c:pt>
                <c:pt idx="7192">
                  <c:v>-5.28E-2</c:v>
                </c:pt>
                <c:pt idx="7193">
                  <c:v>-5.28E-2</c:v>
                </c:pt>
                <c:pt idx="7194">
                  <c:v>-1.01E-3</c:v>
                </c:pt>
                <c:pt idx="7195">
                  <c:v>-1.01E-3</c:v>
                </c:pt>
                <c:pt idx="7196">
                  <c:v>-1.01E-3</c:v>
                </c:pt>
                <c:pt idx="7197">
                  <c:v>-1.01E-3</c:v>
                </c:pt>
                <c:pt idx="7198">
                  <c:v>-1.01E-3</c:v>
                </c:pt>
                <c:pt idx="7199">
                  <c:v>-1.01E-3</c:v>
                </c:pt>
                <c:pt idx="7200">
                  <c:v>-2.0400000000000001E-2</c:v>
                </c:pt>
                <c:pt idx="7201">
                  <c:v>-2.0400000000000001E-2</c:v>
                </c:pt>
                <c:pt idx="7202">
                  <c:v>-2.0400000000000001E-2</c:v>
                </c:pt>
                <c:pt idx="7203">
                  <c:v>-6.0400000000000002E-3</c:v>
                </c:pt>
                <c:pt idx="7204">
                  <c:v>-4.4400000000000004E-3</c:v>
                </c:pt>
                <c:pt idx="7205">
                  <c:v>-2.3699999999999999E-2</c:v>
                </c:pt>
                <c:pt idx="7206">
                  <c:v>-2.3699999999999999E-2</c:v>
                </c:pt>
                <c:pt idx="7207">
                  <c:v>-2.3699999999999999E-2</c:v>
                </c:pt>
                <c:pt idx="7208">
                  <c:v>-2.3699999999999999E-2</c:v>
                </c:pt>
                <c:pt idx="7209">
                  <c:v>-2.3699999999999999E-2</c:v>
                </c:pt>
                <c:pt idx="7210">
                  <c:v>-2.3699999999999999E-2</c:v>
                </c:pt>
                <c:pt idx="7211">
                  <c:v>1.2800000000000001E-2</c:v>
                </c:pt>
                <c:pt idx="7212">
                  <c:v>1.2800000000000001E-2</c:v>
                </c:pt>
                <c:pt idx="7213">
                  <c:v>1.2800000000000001E-2</c:v>
                </c:pt>
                <c:pt idx="7214">
                  <c:v>4.1799999999999997E-2</c:v>
                </c:pt>
                <c:pt idx="7215">
                  <c:v>-6.3500000000000001E-2</c:v>
                </c:pt>
                <c:pt idx="7216">
                  <c:v>-8.6800000000000002E-2</c:v>
                </c:pt>
                <c:pt idx="7217">
                  <c:v>-8.6800000000000002E-2</c:v>
                </c:pt>
                <c:pt idx="7218">
                  <c:v>-8.6800000000000002E-2</c:v>
                </c:pt>
                <c:pt idx="7219">
                  <c:v>-8.6800000000000002E-2</c:v>
                </c:pt>
                <c:pt idx="7220">
                  <c:v>5.79E-2</c:v>
                </c:pt>
                <c:pt idx="7221">
                  <c:v>5.79E-2</c:v>
                </c:pt>
                <c:pt idx="7222">
                  <c:v>4.2599999999999999E-2</c:v>
                </c:pt>
                <c:pt idx="7223">
                  <c:v>4.2599999999999999E-2</c:v>
                </c:pt>
                <c:pt idx="7224">
                  <c:v>4.2599999999999999E-2</c:v>
                </c:pt>
                <c:pt idx="7225">
                  <c:v>4.2599999999999999E-2</c:v>
                </c:pt>
                <c:pt idx="7226">
                  <c:v>4.2599999999999999E-2</c:v>
                </c:pt>
                <c:pt idx="7227">
                  <c:v>2.1299999999999999E-2</c:v>
                </c:pt>
                <c:pt idx="7228">
                  <c:v>2.1299999999999999E-2</c:v>
                </c:pt>
                <c:pt idx="7229">
                  <c:v>2.1299999999999999E-2</c:v>
                </c:pt>
                <c:pt idx="7230">
                  <c:v>2.1299999999999999E-2</c:v>
                </c:pt>
                <c:pt idx="7231">
                  <c:v>2.1299999999999999E-2</c:v>
                </c:pt>
                <c:pt idx="7232">
                  <c:v>2.1299999999999999E-2</c:v>
                </c:pt>
                <c:pt idx="7233">
                  <c:v>2.1299999999999999E-2</c:v>
                </c:pt>
                <c:pt idx="7234">
                  <c:v>2.1299999999999999E-2</c:v>
                </c:pt>
                <c:pt idx="7235">
                  <c:v>2.1299999999999999E-2</c:v>
                </c:pt>
                <c:pt idx="7236">
                  <c:v>2.1299999999999999E-2</c:v>
                </c:pt>
                <c:pt idx="7237">
                  <c:v>9.8300000000000002E-3</c:v>
                </c:pt>
                <c:pt idx="7238">
                  <c:v>9.8300000000000002E-3</c:v>
                </c:pt>
                <c:pt idx="7239">
                  <c:v>-4.7299999999999998E-3</c:v>
                </c:pt>
                <c:pt idx="7240">
                  <c:v>-4.7299999999999998E-3</c:v>
                </c:pt>
                <c:pt idx="7241">
                  <c:v>7.8399999999999997E-3</c:v>
                </c:pt>
                <c:pt idx="7242">
                  <c:v>7.8399999999999997E-3</c:v>
                </c:pt>
                <c:pt idx="7243">
                  <c:v>7.8399999999999997E-3</c:v>
                </c:pt>
                <c:pt idx="7244">
                  <c:v>7.8399999999999997E-3</c:v>
                </c:pt>
                <c:pt idx="7245">
                  <c:v>7.8399999999999997E-3</c:v>
                </c:pt>
                <c:pt idx="7246">
                  <c:v>-3.2399999999999998E-2</c:v>
                </c:pt>
                <c:pt idx="7247">
                  <c:v>-2.6100000000000002E-2</c:v>
                </c:pt>
                <c:pt idx="7248">
                  <c:v>-3.5000000000000003E-2</c:v>
                </c:pt>
                <c:pt idx="7249">
                  <c:v>-8.1900000000000001E-2</c:v>
                </c:pt>
                <c:pt idx="7250">
                  <c:v>2.9399999999999999E-2</c:v>
                </c:pt>
                <c:pt idx="7251">
                  <c:v>2.9399999999999999E-2</c:v>
                </c:pt>
                <c:pt idx="7252">
                  <c:v>2.63E-2</c:v>
                </c:pt>
                <c:pt idx="7253">
                  <c:v>2.63E-2</c:v>
                </c:pt>
                <c:pt idx="7254">
                  <c:v>7.8799999999999995E-2</c:v>
                </c:pt>
                <c:pt idx="7255">
                  <c:v>7.8799999999999995E-2</c:v>
                </c:pt>
                <c:pt idx="7256">
                  <c:v>7.8799999999999995E-2</c:v>
                </c:pt>
                <c:pt idx="7257">
                  <c:v>8.3699999999999997E-2</c:v>
                </c:pt>
                <c:pt idx="7258">
                  <c:v>8.3699999999999997E-2</c:v>
                </c:pt>
                <c:pt idx="7259">
                  <c:v>-3.6900000000000002E-2</c:v>
                </c:pt>
                <c:pt idx="7260">
                  <c:v>-7.0299999999999998E-3</c:v>
                </c:pt>
                <c:pt idx="7261">
                  <c:v>-7.0299999999999998E-3</c:v>
                </c:pt>
                <c:pt idx="7262">
                  <c:v>-7.0299999999999998E-3</c:v>
                </c:pt>
                <c:pt idx="7263">
                  <c:v>1.9199999999999998E-2</c:v>
                </c:pt>
                <c:pt idx="7264">
                  <c:v>1.9199999999999998E-2</c:v>
                </c:pt>
                <c:pt idx="7265">
                  <c:v>-7.7100000000000002E-2</c:v>
                </c:pt>
                <c:pt idx="7266">
                  <c:v>8.43E-2</c:v>
                </c:pt>
                <c:pt idx="7267">
                  <c:v>-8.4699999999999998E-2</c:v>
                </c:pt>
                <c:pt idx="7268">
                  <c:v>-3.6600000000000001E-2</c:v>
                </c:pt>
                <c:pt idx="7269">
                  <c:v>-2.6100000000000002E-2</c:v>
                </c:pt>
                <c:pt idx="7270">
                  <c:v>-3.2000000000000001E-2</c:v>
                </c:pt>
                <c:pt idx="7271">
                  <c:v>-3.2000000000000001E-2</c:v>
                </c:pt>
                <c:pt idx="7272">
                  <c:v>-3.2000000000000001E-2</c:v>
                </c:pt>
                <c:pt idx="7273">
                  <c:v>1.18E-2</c:v>
                </c:pt>
                <c:pt idx="7274">
                  <c:v>1.18E-2</c:v>
                </c:pt>
                <c:pt idx="7275">
                  <c:v>1.18E-2</c:v>
                </c:pt>
                <c:pt idx="7276">
                  <c:v>1.18E-2</c:v>
                </c:pt>
                <c:pt idx="7277">
                  <c:v>1.18E-2</c:v>
                </c:pt>
                <c:pt idx="7278">
                  <c:v>1.18E-2</c:v>
                </c:pt>
                <c:pt idx="7279">
                  <c:v>3.5899999999999999E-3</c:v>
                </c:pt>
                <c:pt idx="7280">
                  <c:v>-1.84E-2</c:v>
                </c:pt>
                <c:pt idx="7281">
                  <c:v>-1.84E-2</c:v>
                </c:pt>
                <c:pt idx="7282">
                  <c:v>-1.84E-2</c:v>
                </c:pt>
                <c:pt idx="7283">
                  <c:v>-1.84E-2</c:v>
                </c:pt>
                <c:pt idx="7284">
                  <c:v>4.5400000000000003E-2</c:v>
                </c:pt>
                <c:pt idx="7285">
                  <c:v>3.1800000000000002E-2</c:v>
                </c:pt>
                <c:pt idx="7286">
                  <c:v>-3.9300000000000002E-2</c:v>
                </c:pt>
                <c:pt idx="7287">
                  <c:v>-3.9300000000000002E-2</c:v>
                </c:pt>
                <c:pt idx="7288">
                  <c:v>-3.9300000000000002E-2</c:v>
                </c:pt>
                <c:pt idx="7289">
                  <c:v>-3.9300000000000002E-2</c:v>
                </c:pt>
                <c:pt idx="7290">
                  <c:v>-3.1E-2</c:v>
                </c:pt>
                <c:pt idx="7291">
                  <c:v>-4.8800000000000003E-2</c:v>
                </c:pt>
                <c:pt idx="7292">
                  <c:v>7.5899999999999995E-2</c:v>
                </c:pt>
                <c:pt idx="7293">
                  <c:v>3.8699999999999998E-2</c:v>
                </c:pt>
                <c:pt idx="7294">
                  <c:v>-1.46E-2</c:v>
                </c:pt>
                <c:pt idx="7295">
                  <c:v>-1.46E-2</c:v>
                </c:pt>
                <c:pt idx="7296">
                  <c:v>-1.46E-2</c:v>
                </c:pt>
                <c:pt idx="7297">
                  <c:v>-1.46E-2</c:v>
                </c:pt>
                <c:pt idx="7298">
                  <c:v>-1.46E-2</c:v>
                </c:pt>
                <c:pt idx="7299">
                  <c:v>-1.46E-2</c:v>
                </c:pt>
                <c:pt idx="7300">
                  <c:v>-1.46E-2</c:v>
                </c:pt>
                <c:pt idx="7301">
                  <c:v>-1.46E-2</c:v>
                </c:pt>
                <c:pt idx="7302">
                  <c:v>-1.46E-2</c:v>
                </c:pt>
                <c:pt idx="7303">
                  <c:v>-1.46E-2</c:v>
                </c:pt>
                <c:pt idx="7304">
                  <c:v>-1.46E-2</c:v>
                </c:pt>
                <c:pt idx="7305">
                  <c:v>-1.46E-2</c:v>
                </c:pt>
                <c:pt idx="7306">
                  <c:v>-1.46E-2</c:v>
                </c:pt>
                <c:pt idx="7307">
                  <c:v>-1.46E-2</c:v>
                </c:pt>
                <c:pt idx="7308">
                  <c:v>-1.46E-2</c:v>
                </c:pt>
                <c:pt idx="7309">
                  <c:v>1.34E-3</c:v>
                </c:pt>
                <c:pt idx="7310">
                  <c:v>1.34E-3</c:v>
                </c:pt>
                <c:pt idx="7311">
                  <c:v>-1.12E-2</c:v>
                </c:pt>
                <c:pt idx="7312">
                  <c:v>1.5699999999999999E-2</c:v>
                </c:pt>
                <c:pt idx="7313">
                  <c:v>1.5699999999999999E-2</c:v>
                </c:pt>
                <c:pt idx="7314">
                  <c:v>1.5699999999999999E-2</c:v>
                </c:pt>
                <c:pt idx="7315">
                  <c:v>1.5699999999999999E-2</c:v>
                </c:pt>
                <c:pt idx="7316">
                  <c:v>-2.1600000000000001E-2</c:v>
                </c:pt>
                <c:pt idx="7317">
                  <c:v>3.3899999999999998E-3</c:v>
                </c:pt>
                <c:pt idx="7318">
                  <c:v>3.3899999999999998E-3</c:v>
                </c:pt>
                <c:pt idx="7319">
                  <c:v>3.3899999999999998E-3</c:v>
                </c:pt>
                <c:pt idx="7320">
                  <c:v>3.3899999999999998E-3</c:v>
                </c:pt>
                <c:pt idx="7321">
                  <c:v>3.3899999999999998E-3</c:v>
                </c:pt>
                <c:pt idx="7322">
                  <c:v>3.3899999999999998E-3</c:v>
                </c:pt>
                <c:pt idx="7323">
                  <c:v>3.3899999999999998E-3</c:v>
                </c:pt>
                <c:pt idx="7324">
                  <c:v>3.3899999999999998E-3</c:v>
                </c:pt>
                <c:pt idx="7325">
                  <c:v>3.3899999999999998E-3</c:v>
                </c:pt>
                <c:pt idx="7326">
                  <c:v>3.3899999999999998E-3</c:v>
                </c:pt>
                <c:pt idx="7327">
                  <c:v>3.3899999999999998E-3</c:v>
                </c:pt>
                <c:pt idx="7328">
                  <c:v>3.3899999999999998E-3</c:v>
                </c:pt>
                <c:pt idx="7329">
                  <c:v>-8.1100000000000005E-2</c:v>
                </c:pt>
                <c:pt idx="7330">
                  <c:v>-3.5200000000000002E-2</c:v>
                </c:pt>
                <c:pt idx="7331">
                  <c:v>-3.5200000000000002E-2</c:v>
                </c:pt>
                <c:pt idx="7332">
                  <c:v>-3.5200000000000002E-2</c:v>
                </c:pt>
                <c:pt idx="7333">
                  <c:v>-4.8899999999999999E-2</c:v>
                </c:pt>
                <c:pt idx="7334">
                  <c:v>6.1699999999999998E-2</c:v>
                </c:pt>
                <c:pt idx="7335">
                  <c:v>-8.4099999999999994E-2</c:v>
                </c:pt>
                <c:pt idx="7336">
                  <c:v>4.36E-2</c:v>
                </c:pt>
                <c:pt idx="7337">
                  <c:v>4.7600000000000003E-2</c:v>
                </c:pt>
                <c:pt idx="7338">
                  <c:v>-2.2100000000000002E-2</c:v>
                </c:pt>
                <c:pt idx="7339">
                  <c:v>-2.2100000000000002E-2</c:v>
                </c:pt>
                <c:pt idx="7340">
                  <c:v>-2.2100000000000002E-2</c:v>
                </c:pt>
                <c:pt idx="7341">
                  <c:v>-2.2100000000000002E-2</c:v>
                </c:pt>
                <c:pt idx="7342">
                  <c:v>-2.2100000000000002E-2</c:v>
                </c:pt>
                <c:pt idx="7343">
                  <c:v>3.7199999999999997E-2</c:v>
                </c:pt>
                <c:pt idx="7344">
                  <c:v>1.9900000000000001E-2</c:v>
                </c:pt>
                <c:pt idx="7345">
                  <c:v>1.9900000000000001E-2</c:v>
                </c:pt>
                <c:pt idx="7346">
                  <c:v>3.1199999999999999E-2</c:v>
                </c:pt>
                <c:pt idx="7347">
                  <c:v>3.1199999999999999E-2</c:v>
                </c:pt>
                <c:pt idx="7348">
                  <c:v>-2.18E-2</c:v>
                </c:pt>
                <c:pt idx="7349">
                  <c:v>-2.18E-2</c:v>
                </c:pt>
                <c:pt idx="7350">
                  <c:v>-2.7300000000000001E-2</c:v>
                </c:pt>
                <c:pt idx="7351">
                  <c:v>-2.7300000000000001E-2</c:v>
                </c:pt>
                <c:pt idx="7352">
                  <c:v>-2.7300000000000001E-2</c:v>
                </c:pt>
                <c:pt idx="7353">
                  <c:v>-2.7300000000000001E-2</c:v>
                </c:pt>
                <c:pt idx="7354">
                  <c:v>-6.1400000000000003E-2</c:v>
                </c:pt>
                <c:pt idx="7355">
                  <c:v>-6.1400000000000003E-2</c:v>
                </c:pt>
                <c:pt idx="7356">
                  <c:v>-1.29E-2</c:v>
                </c:pt>
                <c:pt idx="7357">
                  <c:v>-1.29E-2</c:v>
                </c:pt>
                <c:pt idx="7358">
                  <c:v>-1.29E-2</c:v>
                </c:pt>
                <c:pt idx="7359">
                  <c:v>3.0999999999999999E-3</c:v>
                </c:pt>
                <c:pt idx="7360">
                  <c:v>3.0999999999999999E-3</c:v>
                </c:pt>
                <c:pt idx="7361">
                  <c:v>5.2600000000000001E-2</c:v>
                </c:pt>
                <c:pt idx="7362">
                  <c:v>2.4500000000000001E-2</c:v>
                </c:pt>
                <c:pt idx="7363">
                  <c:v>2.4500000000000001E-2</c:v>
                </c:pt>
                <c:pt idx="7364">
                  <c:v>2.4500000000000001E-2</c:v>
                </c:pt>
                <c:pt idx="7365">
                  <c:v>2.4500000000000001E-2</c:v>
                </c:pt>
                <c:pt idx="7366">
                  <c:v>2.4500000000000001E-2</c:v>
                </c:pt>
                <c:pt idx="7367">
                  <c:v>2.6900000000000001E-3</c:v>
                </c:pt>
                <c:pt idx="7368">
                  <c:v>2.6900000000000001E-3</c:v>
                </c:pt>
                <c:pt idx="7369">
                  <c:v>4.2999999999999997E-2</c:v>
                </c:pt>
                <c:pt idx="7370">
                  <c:v>-3.6299999999999999E-2</c:v>
                </c:pt>
                <c:pt idx="7371">
                  <c:v>-3.6299999999999999E-2</c:v>
                </c:pt>
                <c:pt idx="7372">
                  <c:v>-5.6099999999999997E-2</c:v>
                </c:pt>
                <c:pt idx="7373">
                  <c:v>4.1200000000000001E-2</c:v>
                </c:pt>
                <c:pt idx="7374">
                  <c:v>-3.3300000000000003E-2</c:v>
                </c:pt>
                <c:pt idx="7375">
                  <c:v>3.0700000000000002E-2</c:v>
                </c:pt>
                <c:pt idx="7376">
                  <c:v>3.0700000000000002E-2</c:v>
                </c:pt>
                <c:pt idx="7377">
                  <c:v>3.0700000000000002E-2</c:v>
                </c:pt>
                <c:pt idx="7378">
                  <c:v>3.0700000000000002E-2</c:v>
                </c:pt>
                <c:pt idx="7379">
                  <c:v>3.0700000000000002E-2</c:v>
                </c:pt>
                <c:pt idx="7380">
                  <c:v>3.0700000000000002E-2</c:v>
                </c:pt>
                <c:pt idx="7381">
                  <c:v>3.0700000000000002E-2</c:v>
                </c:pt>
                <c:pt idx="7382">
                  <c:v>-3.48E-3</c:v>
                </c:pt>
                <c:pt idx="7383">
                  <c:v>-3.48E-3</c:v>
                </c:pt>
                <c:pt idx="7384">
                  <c:v>-3.48E-3</c:v>
                </c:pt>
                <c:pt idx="7385">
                  <c:v>-3.48E-3</c:v>
                </c:pt>
                <c:pt idx="7386">
                  <c:v>-4.4999999999999998E-2</c:v>
                </c:pt>
                <c:pt idx="7387">
                  <c:v>-4.4999999999999998E-2</c:v>
                </c:pt>
                <c:pt idx="7388">
                  <c:v>-4.4999999999999998E-2</c:v>
                </c:pt>
                <c:pt idx="7389">
                  <c:v>3.1800000000000002E-2</c:v>
                </c:pt>
                <c:pt idx="7390">
                  <c:v>3.1800000000000002E-2</c:v>
                </c:pt>
                <c:pt idx="7391">
                  <c:v>-1.09E-2</c:v>
                </c:pt>
                <c:pt idx="7392">
                  <c:v>7.45E-3</c:v>
                </c:pt>
                <c:pt idx="7393">
                  <c:v>7.45E-3</c:v>
                </c:pt>
                <c:pt idx="7394">
                  <c:v>2.5700000000000001E-4</c:v>
                </c:pt>
                <c:pt idx="7395">
                  <c:v>-2.5499999999999998E-2</c:v>
                </c:pt>
                <c:pt idx="7396">
                  <c:v>1.22E-4</c:v>
                </c:pt>
                <c:pt idx="7397">
                  <c:v>1.22E-4</c:v>
                </c:pt>
                <c:pt idx="7398">
                  <c:v>-2.9700000000000001E-2</c:v>
                </c:pt>
                <c:pt idx="7399">
                  <c:v>-2.9700000000000001E-2</c:v>
                </c:pt>
                <c:pt idx="7400">
                  <c:v>-2.9700000000000001E-2</c:v>
                </c:pt>
                <c:pt idx="7401">
                  <c:v>-1.2200000000000001E-2</c:v>
                </c:pt>
                <c:pt idx="7402">
                  <c:v>-1.2200000000000001E-2</c:v>
                </c:pt>
                <c:pt idx="7403">
                  <c:v>-1.2200000000000001E-2</c:v>
                </c:pt>
                <c:pt idx="7404">
                  <c:v>-1.2200000000000001E-2</c:v>
                </c:pt>
                <c:pt idx="7405">
                  <c:v>-1.2200000000000001E-2</c:v>
                </c:pt>
                <c:pt idx="7406">
                  <c:v>-1.2200000000000001E-2</c:v>
                </c:pt>
                <c:pt idx="7407">
                  <c:v>6.8700000000000002E-3</c:v>
                </c:pt>
                <c:pt idx="7408">
                  <c:v>6.8700000000000002E-3</c:v>
                </c:pt>
                <c:pt idx="7409">
                  <c:v>5.04E-2</c:v>
                </c:pt>
                <c:pt idx="7410">
                  <c:v>-1.66E-2</c:v>
                </c:pt>
                <c:pt idx="7411">
                  <c:v>-4.9299999999999997E-2</c:v>
                </c:pt>
                <c:pt idx="7412">
                  <c:v>-4.9299999999999997E-2</c:v>
                </c:pt>
                <c:pt idx="7413">
                  <c:v>-3.7400000000000003E-2</c:v>
                </c:pt>
                <c:pt idx="7414">
                  <c:v>-3.7400000000000003E-2</c:v>
                </c:pt>
                <c:pt idx="7415">
                  <c:v>-1.5800000000000002E-2</c:v>
                </c:pt>
                <c:pt idx="7416">
                  <c:v>-1.5800000000000002E-2</c:v>
                </c:pt>
                <c:pt idx="7417">
                  <c:v>-6.4799999999999996E-2</c:v>
                </c:pt>
                <c:pt idx="7418">
                  <c:v>-7.2599999999999998E-2</c:v>
                </c:pt>
                <c:pt idx="7419">
                  <c:v>2.2800000000000001E-2</c:v>
                </c:pt>
                <c:pt idx="7420">
                  <c:v>2.2800000000000001E-2</c:v>
                </c:pt>
                <c:pt idx="7421">
                  <c:v>2.2800000000000001E-2</c:v>
                </c:pt>
                <c:pt idx="7422">
                  <c:v>2.2800000000000001E-2</c:v>
                </c:pt>
                <c:pt idx="7423">
                  <c:v>5.7200000000000001E-2</c:v>
                </c:pt>
                <c:pt idx="7424">
                  <c:v>-0.10299999999999999</c:v>
                </c:pt>
                <c:pt idx="7425">
                  <c:v>-0.10299999999999999</c:v>
                </c:pt>
                <c:pt idx="7426">
                  <c:v>-5.45E-2</c:v>
                </c:pt>
                <c:pt idx="7427">
                  <c:v>-2.7799999999999998E-2</c:v>
                </c:pt>
                <c:pt idx="7428">
                  <c:v>-2.7799999999999998E-2</c:v>
                </c:pt>
                <c:pt idx="7429">
                  <c:v>-1.9300000000000001E-2</c:v>
                </c:pt>
                <c:pt idx="7430">
                  <c:v>-1.9300000000000001E-2</c:v>
                </c:pt>
                <c:pt idx="7431">
                  <c:v>4.02E-2</c:v>
                </c:pt>
                <c:pt idx="7432">
                  <c:v>4.02E-2</c:v>
                </c:pt>
                <c:pt idx="7433">
                  <c:v>4.02E-2</c:v>
                </c:pt>
                <c:pt idx="7434">
                  <c:v>-4.9399999999999999E-2</c:v>
                </c:pt>
                <c:pt idx="7435">
                  <c:v>-4.9399999999999999E-2</c:v>
                </c:pt>
                <c:pt idx="7436">
                  <c:v>-4.9399999999999999E-2</c:v>
                </c:pt>
                <c:pt idx="7437">
                  <c:v>-4.9399999999999999E-2</c:v>
                </c:pt>
                <c:pt idx="7438">
                  <c:v>-4.9399999999999999E-2</c:v>
                </c:pt>
                <c:pt idx="7439">
                  <c:v>1.9199999999999998E-2</c:v>
                </c:pt>
                <c:pt idx="7440">
                  <c:v>-1.17E-3</c:v>
                </c:pt>
                <c:pt idx="7441">
                  <c:v>-1.17E-3</c:v>
                </c:pt>
                <c:pt idx="7442">
                  <c:v>-1.17E-3</c:v>
                </c:pt>
                <c:pt idx="7443">
                  <c:v>-1.17E-3</c:v>
                </c:pt>
                <c:pt idx="7444">
                  <c:v>1.78E-2</c:v>
                </c:pt>
                <c:pt idx="7445">
                  <c:v>1.78E-2</c:v>
                </c:pt>
                <c:pt idx="7446">
                  <c:v>1.78E-2</c:v>
                </c:pt>
                <c:pt idx="7447">
                  <c:v>1.78E-2</c:v>
                </c:pt>
                <c:pt idx="7448">
                  <c:v>1.78E-2</c:v>
                </c:pt>
                <c:pt idx="7449">
                  <c:v>1.78E-2</c:v>
                </c:pt>
                <c:pt idx="7450">
                  <c:v>1.78E-2</c:v>
                </c:pt>
                <c:pt idx="7451">
                  <c:v>1.78E-2</c:v>
                </c:pt>
                <c:pt idx="7452">
                  <c:v>1.78E-2</c:v>
                </c:pt>
                <c:pt idx="7453">
                  <c:v>1.78E-2</c:v>
                </c:pt>
                <c:pt idx="7454">
                  <c:v>1.78E-2</c:v>
                </c:pt>
                <c:pt idx="7455">
                  <c:v>-2.5100000000000001E-2</c:v>
                </c:pt>
                <c:pt idx="7456">
                  <c:v>-2.5100000000000001E-2</c:v>
                </c:pt>
                <c:pt idx="7457">
                  <c:v>-2.5100000000000001E-2</c:v>
                </c:pt>
                <c:pt idx="7458">
                  <c:v>-2.5100000000000001E-2</c:v>
                </c:pt>
                <c:pt idx="7459">
                  <c:v>-2.5100000000000001E-2</c:v>
                </c:pt>
                <c:pt idx="7460">
                  <c:v>-6.7299999999999999E-3</c:v>
                </c:pt>
                <c:pt idx="7461">
                  <c:v>2.1499999999999998E-2</c:v>
                </c:pt>
                <c:pt idx="7462">
                  <c:v>2.1499999999999998E-2</c:v>
                </c:pt>
                <c:pt idx="7463">
                  <c:v>2.1499999999999998E-2</c:v>
                </c:pt>
                <c:pt idx="7464">
                  <c:v>-1.7999999999999999E-2</c:v>
                </c:pt>
                <c:pt idx="7465">
                  <c:v>-1.7999999999999999E-2</c:v>
                </c:pt>
                <c:pt idx="7466">
                  <c:v>-1.7999999999999999E-2</c:v>
                </c:pt>
                <c:pt idx="7467">
                  <c:v>-1.7999999999999999E-2</c:v>
                </c:pt>
                <c:pt idx="7468">
                  <c:v>2.7E-2</c:v>
                </c:pt>
                <c:pt idx="7469">
                  <c:v>2.7E-2</c:v>
                </c:pt>
                <c:pt idx="7470">
                  <c:v>2.7E-2</c:v>
                </c:pt>
                <c:pt idx="7471">
                  <c:v>2.7E-2</c:v>
                </c:pt>
                <c:pt idx="7472">
                  <c:v>2.7E-2</c:v>
                </c:pt>
                <c:pt idx="7473">
                  <c:v>2.7E-2</c:v>
                </c:pt>
                <c:pt idx="7474">
                  <c:v>1.3699999999999999E-3</c:v>
                </c:pt>
                <c:pt idx="7475">
                  <c:v>5.5E-2</c:v>
                </c:pt>
                <c:pt idx="7476">
                  <c:v>5.5E-2</c:v>
                </c:pt>
                <c:pt idx="7477">
                  <c:v>5.5E-2</c:v>
                </c:pt>
                <c:pt idx="7478">
                  <c:v>5.5E-2</c:v>
                </c:pt>
                <c:pt idx="7479">
                  <c:v>5.5E-2</c:v>
                </c:pt>
                <c:pt idx="7480">
                  <c:v>-2.18E-2</c:v>
                </c:pt>
                <c:pt idx="7481">
                  <c:v>-2.18E-2</c:v>
                </c:pt>
                <c:pt idx="7482">
                  <c:v>-1.0200000000000001E-2</c:v>
                </c:pt>
                <c:pt idx="7483">
                  <c:v>-1.0200000000000001E-2</c:v>
                </c:pt>
                <c:pt idx="7484">
                  <c:v>-1.0200000000000001E-2</c:v>
                </c:pt>
                <c:pt idx="7485">
                  <c:v>1.47E-2</c:v>
                </c:pt>
                <c:pt idx="7486">
                  <c:v>1.47E-2</c:v>
                </c:pt>
                <c:pt idx="7487">
                  <c:v>-4.0099999999999997E-3</c:v>
                </c:pt>
                <c:pt idx="7488">
                  <c:v>-4.0099999999999997E-3</c:v>
                </c:pt>
                <c:pt idx="7489">
                  <c:v>-4.0099999999999997E-3</c:v>
                </c:pt>
                <c:pt idx="7490">
                  <c:v>-4.0099999999999997E-3</c:v>
                </c:pt>
                <c:pt idx="7491">
                  <c:v>-4.0099999999999997E-3</c:v>
                </c:pt>
                <c:pt idx="7492">
                  <c:v>1.9900000000000001E-2</c:v>
                </c:pt>
                <c:pt idx="7493">
                  <c:v>1.9900000000000001E-2</c:v>
                </c:pt>
                <c:pt idx="7494">
                  <c:v>1.9900000000000001E-2</c:v>
                </c:pt>
                <c:pt idx="7495">
                  <c:v>-3.4599999999999999E-2</c:v>
                </c:pt>
                <c:pt idx="7496">
                  <c:v>-3.4599999999999999E-2</c:v>
                </c:pt>
                <c:pt idx="7497">
                  <c:v>-3.4599999999999999E-2</c:v>
                </c:pt>
                <c:pt idx="7498">
                  <c:v>-3.4599999999999999E-2</c:v>
                </c:pt>
                <c:pt idx="7499">
                  <c:v>-3.4599999999999999E-2</c:v>
                </c:pt>
                <c:pt idx="7500">
                  <c:v>-3.4599999999999999E-2</c:v>
                </c:pt>
                <c:pt idx="7501">
                  <c:v>5.4399999999999997E-2</c:v>
                </c:pt>
                <c:pt idx="7502">
                  <c:v>-3.4299999999999997E-2</c:v>
                </c:pt>
                <c:pt idx="7503">
                  <c:v>-3.4299999999999997E-2</c:v>
                </c:pt>
                <c:pt idx="7504">
                  <c:v>-3.4299999999999997E-2</c:v>
                </c:pt>
                <c:pt idx="7505">
                  <c:v>-3.4299999999999997E-2</c:v>
                </c:pt>
                <c:pt idx="7506">
                  <c:v>-3.4299999999999997E-2</c:v>
                </c:pt>
                <c:pt idx="7507">
                  <c:v>-3.4299999999999997E-2</c:v>
                </c:pt>
                <c:pt idx="7508">
                  <c:v>-3.4299999999999997E-2</c:v>
                </c:pt>
                <c:pt idx="7509">
                  <c:v>-3.4299999999999997E-2</c:v>
                </c:pt>
                <c:pt idx="7510">
                  <c:v>-3.4299999999999997E-2</c:v>
                </c:pt>
                <c:pt idx="7511">
                  <c:v>-3.4299999999999997E-2</c:v>
                </c:pt>
                <c:pt idx="7512">
                  <c:v>-3.4299999999999997E-2</c:v>
                </c:pt>
                <c:pt idx="7513">
                  <c:v>-3.4299999999999997E-2</c:v>
                </c:pt>
                <c:pt idx="7514">
                  <c:v>-3.4299999999999997E-2</c:v>
                </c:pt>
                <c:pt idx="7515">
                  <c:v>-3.4299999999999997E-2</c:v>
                </c:pt>
                <c:pt idx="7516">
                  <c:v>-6.13E-3</c:v>
                </c:pt>
                <c:pt idx="7517">
                  <c:v>-6.13E-3</c:v>
                </c:pt>
                <c:pt idx="7518">
                  <c:v>-6.13E-3</c:v>
                </c:pt>
                <c:pt idx="7519">
                  <c:v>-6.13E-3</c:v>
                </c:pt>
                <c:pt idx="7520">
                  <c:v>-6.13E-3</c:v>
                </c:pt>
                <c:pt idx="7521">
                  <c:v>-6.13E-3</c:v>
                </c:pt>
                <c:pt idx="7522">
                  <c:v>-3.7699999999999997E-2</c:v>
                </c:pt>
                <c:pt idx="7523">
                  <c:v>-3.98E-3</c:v>
                </c:pt>
                <c:pt idx="7524">
                  <c:v>-3.98E-3</c:v>
                </c:pt>
                <c:pt idx="7525">
                  <c:v>-2.24E-2</c:v>
                </c:pt>
                <c:pt idx="7526">
                  <c:v>-1.3599999999999999E-2</c:v>
                </c:pt>
                <c:pt idx="7527">
                  <c:v>4.5500000000000002E-3</c:v>
                </c:pt>
                <c:pt idx="7528">
                  <c:v>5.4100000000000002E-2</c:v>
                </c:pt>
                <c:pt idx="7529">
                  <c:v>-6.8100000000000001E-3</c:v>
                </c:pt>
                <c:pt idx="7530">
                  <c:v>-6.8100000000000001E-3</c:v>
                </c:pt>
                <c:pt idx="7531">
                  <c:v>-6.8100000000000001E-3</c:v>
                </c:pt>
                <c:pt idx="7532">
                  <c:v>-6.8100000000000001E-3</c:v>
                </c:pt>
                <c:pt idx="7533">
                  <c:v>-6.8100000000000001E-3</c:v>
                </c:pt>
                <c:pt idx="7534">
                  <c:v>-6.8100000000000001E-3</c:v>
                </c:pt>
                <c:pt idx="7535">
                  <c:v>-6.8100000000000001E-3</c:v>
                </c:pt>
                <c:pt idx="7536">
                  <c:v>-6.8100000000000001E-3</c:v>
                </c:pt>
                <c:pt idx="7537">
                  <c:v>-6.8100000000000001E-3</c:v>
                </c:pt>
                <c:pt idx="7538">
                  <c:v>4.65E-2</c:v>
                </c:pt>
                <c:pt idx="7539">
                  <c:v>4.65E-2</c:v>
                </c:pt>
                <c:pt idx="7540">
                  <c:v>1.26E-2</c:v>
                </c:pt>
                <c:pt idx="7541">
                  <c:v>1.26E-2</c:v>
                </c:pt>
                <c:pt idx="7542">
                  <c:v>1.38E-2</c:v>
                </c:pt>
                <c:pt idx="7543">
                  <c:v>1.38E-2</c:v>
                </c:pt>
                <c:pt idx="7544">
                  <c:v>1.38E-2</c:v>
                </c:pt>
                <c:pt idx="7545">
                  <c:v>1.38E-2</c:v>
                </c:pt>
                <c:pt idx="7546">
                  <c:v>1.38E-2</c:v>
                </c:pt>
                <c:pt idx="7547">
                  <c:v>-9.64E-2</c:v>
                </c:pt>
                <c:pt idx="7548">
                  <c:v>-9.64E-2</c:v>
                </c:pt>
                <c:pt idx="7549">
                  <c:v>3.1099999999999999E-2</c:v>
                </c:pt>
                <c:pt idx="7550">
                  <c:v>3.1099999999999999E-2</c:v>
                </c:pt>
                <c:pt idx="7551">
                  <c:v>3.1099999999999999E-2</c:v>
                </c:pt>
                <c:pt idx="7552">
                  <c:v>2.92E-2</c:v>
                </c:pt>
                <c:pt idx="7553">
                  <c:v>2.92E-2</c:v>
                </c:pt>
                <c:pt idx="7554">
                  <c:v>2.92E-2</c:v>
                </c:pt>
                <c:pt idx="7555">
                  <c:v>2.92E-2</c:v>
                </c:pt>
                <c:pt idx="7556">
                  <c:v>2.92E-2</c:v>
                </c:pt>
                <c:pt idx="7557">
                  <c:v>2.92E-2</c:v>
                </c:pt>
                <c:pt idx="7558">
                  <c:v>2.92E-2</c:v>
                </c:pt>
                <c:pt idx="7559">
                  <c:v>2.92E-2</c:v>
                </c:pt>
                <c:pt idx="7560">
                  <c:v>2.92E-2</c:v>
                </c:pt>
                <c:pt idx="7561">
                  <c:v>2.92E-2</c:v>
                </c:pt>
                <c:pt idx="7562">
                  <c:v>2.92E-2</c:v>
                </c:pt>
                <c:pt idx="7563">
                  <c:v>2.92E-2</c:v>
                </c:pt>
                <c:pt idx="7564">
                  <c:v>2.92E-2</c:v>
                </c:pt>
                <c:pt idx="7565">
                  <c:v>-3.2899999999999999E-2</c:v>
                </c:pt>
                <c:pt idx="7566">
                  <c:v>-3.2899999999999999E-2</c:v>
                </c:pt>
                <c:pt idx="7567">
                  <c:v>-3.2899999999999999E-2</c:v>
                </c:pt>
                <c:pt idx="7568">
                  <c:v>4.9200000000000001E-2</c:v>
                </c:pt>
                <c:pt idx="7569">
                  <c:v>4.9200000000000001E-2</c:v>
                </c:pt>
                <c:pt idx="7570">
                  <c:v>6.6699999999999995E-2</c:v>
                </c:pt>
                <c:pt idx="7571">
                  <c:v>6.6699999999999995E-2</c:v>
                </c:pt>
                <c:pt idx="7572">
                  <c:v>-7.3800000000000004E-2</c:v>
                </c:pt>
                <c:pt idx="7573">
                  <c:v>2.3300000000000001E-2</c:v>
                </c:pt>
                <c:pt idx="7574">
                  <c:v>2.3300000000000001E-2</c:v>
                </c:pt>
                <c:pt idx="7575">
                  <c:v>3.3599999999999998E-2</c:v>
                </c:pt>
                <c:pt idx="7576">
                  <c:v>3.3599999999999998E-2</c:v>
                </c:pt>
                <c:pt idx="7577">
                  <c:v>3.3599999999999998E-2</c:v>
                </c:pt>
                <c:pt idx="7578">
                  <c:v>3.3599999999999998E-2</c:v>
                </c:pt>
                <c:pt idx="7579">
                  <c:v>3.3599999999999998E-2</c:v>
                </c:pt>
                <c:pt idx="7580">
                  <c:v>-4.3E-3</c:v>
                </c:pt>
                <c:pt idx="7581">
                  <c:v>-1.6500000000000001E-2</c:v>
                </c:pt>
                <c:pt idx="7582">
                  <c:v>-1.6500000000000001E-2</c:v>
                </c:pt>
                <c:pt idx="7583">
                  <c:v>-1.6500000000000001E-2</c:v>
                </c:pt>
                <c:pt idx="7584">
                  <c:v>-3.19E-4</c:v>
                </c:pt>
                <c:pt idx="7585">
                  <c:v>-3.19E-4</c:v>
                </c:pt>
                <c:pt idx="7586">
                  <c:v>1.15E-2</c:v>
                </c:pt>
                <c:pt idx="7587">
                  <c:v>1.15E-2</c:v>
                </c:pt>
                <c:pt idx="7588">
                  <c:v>1.15E-2</c:v>
                </c:pt>
                <c:pt idx="7589">
                  <c:v>-1.45E-4</c:v>
                </c:pt>
                <c:pt idx="7590">
                  <c:v>-1.45E-4</c:v>
                </c:pt>
                <c:pt idx="7591">
                  <c:v>-1.45E-4</c:v>
                </c:pt>
                <c:pt idx="7592">
                  <c:v>-3.73E-2</c:v>
                </c:pt>
                <c:pt idx="7593">
                  <c:v>-3.73E-2</c:v>
                </c:pt>
                <c:pt idx="7594">
                  <c:v>-9.6600000000000002E-3</c:v>
                </c:pt>
                <c:pt idx="7595">
                  <c:v>1.61E-2</c:v>
                </c:pt>
                <c:pt idx="7596">
                  <c:v>1.61E-2</c:v>
                </c:pt>
                <c:pt idx="7597">
                  <c:v>1.61E-2</c:v>
                </c:pt>
                <c:pt idx="7598">
                  <c:v>-5.9300000000000004E-3</c:v>
                </c:pt>
                <c:pt idx="7599">
                  <c:v>-5.9300000000000004E-3</c:v>
                </c:pt>
                <c:pt idx="7600">
                  <c:v>1.77E-2</c:v>
                </c:pt>
                <c:pt idx="7601">
                  <c:v>1.77E-2</c:v>
                </c:pt>
                <c:pt idx="7602">
                  <c:v>1.77E-2</c:v>
                </c:pt>
                <c:pt idx="7603">
                  <c:v>1.77E-2</c:v>
                </c:pt>
                <c:pt idx="7604">
                  <c:v>1.77E-2</c:v>
                </c:pt>
                <c:pt idx="7605">
                  <c:v>3.6700000000000003E-2</c:v>
                </c:pt>
                <c:pt idx="7606">
                  <c:v>5.0700000000000002E-2</c:v>
                </c:pt>
                <c:pt idx="7607">
                  <c:v>-9.8799999999999999E-2</c:v>
                </c:pt>
                <c:pt idx="7608">
                  <c:v>2.58E-2</c:v>
                </c:pt>
                <c:pt idx="7609">
                  <c:v>2.58E-2</c:v>
                </c:pt>
                <c:pt idx="7610">
                  <c:v>2.58E-2</c:v>
                </c:pt>
                <c:pt idx="7611">
                  <c:v>2.58E-2</c:v>
                </c:pt>
                <c:pt idx="7612">
                  <c:v>2.58E-2</c:v>
                </c:pt>
                <c:pt idx="7613">
                  <c:v>-1.2800000000000001E-2</c:v>
                </c:pt>
                <c:pt idx="7614">
                  <c:v>-1.2800000000000001E-2</c:v>
                </c:pt>
                <c:pt idx="7615">
                  <c:v>-1.2800000000000001E-2</c:v>
                </c:pt>
                <c:pt idx="7616">
                  <c:v>-1.2800000000000001E-2</c:v>
                </c:pt>
                <c:pt idx="7617">
                  <c:v>-1.2800000000000001E-2</c:v>
                </c:pt>
                <c:pt idx="7618">
                  <c:v>-1.2800000000000001E-2</c:v>
                </c:pt>
                <c:pt idx="7619">
                  <c:v>-1.2800000000000001E-2</c:v>
                </c:pt>
                <c:pt idx="7620">
                  <c:v>-1.2800000000000001E-2</c:v>
                </c:pt>
                <c:pt idx="7621">
                  <c:v>-2.5899999999999999E-2</c:v>
                </c:pt>
                <c:pt idx="7622">
                  <c:v>-2.5899999999999999E-2</c:v>
                </c:pt>
                <c:pt idx="7623">
                  <c:v>5.9299999999999999E-2</c:v>
                </c:pt>
                <c:pt idx="7624">
                  <c:v>5.9299999999999999E-2</c:v>
                </c:pt>
                <c:pt idx="7625">
                  <c:v>5.9299999999999999E-2</c:v>
                </c:pt>
                <c:pt idx="7626">
                  <c:v>1.5100000000000001E-2</c:v>
                </c:pt>
                <c:pt idx="7627">
                  <c:v>1.5100000000000001E-2</c:v>
                </c:pt>
                <c:pt idx="7628">
                  <c:v>1.5100000000000001E-2</c:v>
                </c:pt>
                <c:pt idx="7629">
                  <c:v>1.5100000000000001E-2</c:v>
                </c:pt>
                <c:pt idx="7630">
                  <c:v>1.5100000000000001E-2</c:v>
                </c:pt>
                <c:pt idx="7631">
                  <c:v>1.5100000000000001E-2</c:v>
                </c:pt>
                <c:pt idx="7632">
                  <c:v>1.5100000000000001E-2</c:v>
                </c:pt>
                <c:pt idx="7633">
                  <c:v>-2.6700000000000002E-2</c:v>
                </c:pt>
                <c:pt idx="7634">
                  <c:v>-2.6700000000000002E-2</c:v>
                </c:pt>
                <c:pt idx="7635">
                  <c:v>-2.6700000000000002E-2</c:v>
                </c:pt>
                <c:pt idx="7636">
                  <c:v>-2.46E-2</c:v>
                </c:pt>
                <c:pt idx="7637">
                  <c:v>2.93E-2</c:v>
                </c:pt>
                <c:pt idx="7638">
                  <c:v>-2.1899999999999999E-2</c:v>
                </c:pt>
                <c:pt idx="7639">
                  <c:v>-2.1899999999999999E-2</c:v>
                </c:pt>
                <c:pt idx="7640">
                  <c:v>-2.1899999999999999E-2</c:v>
                </c:pt>
                <c:pt idx="7641">
                  <c:v>-2.1899999999999999E-2</c:v>
                </c:pt>
                <c:pt idx="7642">
                  <c:v>-1.9900000000000001E-2</c:v>
                </c:pt>
                <c:pt idx="7643">
                  <c:v>-1.9900000000000001E-2</c:v>
                </c:pt>
                <c:pt idx="7644">
                  <c:v>-3.9300000000000002E-2</c:v>
                </c:pt>
                <c:pt idx="7645">
                  <c:v>-3.9300000000000002E-2</c:v>
                </c:pt>
                <c:pt idx="7646">
                  <c:v>7.5499999999999998E-2</c:v>
                </c:pt>
                <c:pt idx="7647">
                  <c:v>-5.8999999999999997E-2</c:v>
                </c:pt>
                <c:pt idx="7648">
                  <c:v>-5.8999999999999997E-2</c:v>
                </c:pt>
                <c:pt idx="7649">
                  <c:v>0.03</c:v>
                </c:pt>
                <c:pt idx="7650">
                  <c:v>-4.5900000000000003E-2</c:v>
                </c:pt>
                <c:pt idx="7651">
                  <c:v>-4.5900000000000003E-2</c:v>
                </c:pt>
                <c:pt idx="7652">
                  <c:v>-4.5900000000000003E-2</c:v>
                </c:pt>
                <c:pt idx="7653">
                  <c:v>2.2499999999999999E-2</c:v>
                </c:pt>
                <c:pt idx="7654">
                  <c:v>2.2499999999999999E-2</c:v>
                </c:pt>
                <c:pt idx="7655">
                  <c:v>2.2499999999999999E-2</c:v>
                </c:pt>
                <c:pt idx="7656">
                  <c:v>1.7999999999999999E-2</c:v>
                </c:pt>
                <c:pt idx="7657">
                  <c:v>2.5799999999999998E-3</c:v>
                </c:pt>
                <c:pt idx="7658">
                  <c:v>2.5799999999999998E-3</c:v>
                </c:pt>
                <c:pt idx="7659">
                  <c:v>2.5799999999999998E-3</c:v>
                </c:pt>
                <c:pt idx="7660">
                  <c:v>7.46E-2</c:v>
                </c:pt>
                <c:pt idx="7661">
                  <c:v>7.46E-2</c:v>
                </c:pt>
                <c:pt idx="7662">
                  <c:v>7.46E-2</c:v>
                </c:pt>
                <c:pt idx="7663">
                  <c:v>7.46E-2</c:v>
                </c:pt>
                <c:pt idx="7664">
                  <c:v>7.46E-2</c:v>
                </c:pt>
                <c:pt idx="7665">
                  <c:v>7.46E-2</c:v>
                </c:pt>
                <c:pt idx="7666">
                  <c:v>7.46E-2</c:v>
                </c:pt>
                <c:pt idx="7667">
                  <c:v>7.46E-2</c:v>
                </c:pt>
                <c:pt idx="7668">
                  <c:v>-3.5900000000000001E-2</c:v>
                </c:pt>
                <c:pt idx="7669">
                  <c:v>-3.5900000000000001E-2</c:v>
                </c:pt>
                <c:pt idx="7670">
                  <c:v>-3.5900000000000001E-2</c:v>
                </c:pt>
                <c:pt idx="7671">
                  <c:v>-3.5900000000000001E-2</c:v>
                </c:pt>
                <c:pt idx="7672">
                  <c:v>-3.5900000000000001E-2</c:v>
                </c:pt>
                <c:pt idx="7673">
                  <c:v>-9.8399999999999998E-3</c:v>
                </c:pt>
                <c:pt idx="7674">
                  <c:v>-9.8399999999999998E-3</c:v>
                </c:pt>
                <c:pt idx="7675">
                  <c:v>-9.8399999999999998E-3</c:v>
                </c:pt>
                <c:pt idx="7676">
                  <c:v>-9.8399999999999998E-3</c:v>
                </c:pt>
                <c:pt idx="7677">
                  <c:v>-9.8399999999999998E-3</c:v>
                </c:pt>
                <c:pt idx="7678">
                  <c:v>-9.8399999999999998E-3</c:v>
                </c:pt>
                <c:pt idx="7679">
                  <c:v>-0.11600000000000001</c:v>
                </c:pt>
                <c:pt idx="7680">
                  <c:v>-0.11600000000000001</c:v>
                </c:pt>
                <c:pt idx="7681">
                  <c:v>-0.11600000000000001</c:v>
                </c:pt>
                <c:pt idx="7682">
                  <c:v>-0.11600000000000001</c:v>
                </c:pt>
                <c:pt idx="7683">
                  <c:v>-0.105</c:v>
                </c:pt>
                <c:pt idx="7684">
                  <c:v>-5.1299999999999998E-2</c:v>
                </c:pt>
                <c:pt idx="7685">
                  <c:v>-5.1299999999999998E-2</c:v>
                </c:pt>
                <c:pt idx="7686">
                  <c:v>0.114</c:v>
                </c:pt>
                <c:pt idx="7687">
                  <c:v>6.7000000000000004E-2</c:v>
                </c:pt>
                <c:pt idx="7688">
                  <c:v>-2.7399999999999998E-3</c:v>
                </c:pt>
                <c:pt idx="7689">
                  <c:v>-2.7399999999999998E-3</c:v>
                </c:pt>
                <c:pt idx="7690">
                  <c:v>-2.7399999999999998E-3</c:v>
                </c:pt>
                <c:pt idx="7691">
                  <c:v>4.1700000000000001E-2</c:v>
                </c:pt>
                <c:pt idx="7692">
                  <c:v>-1.4200000000000001E-2</c:v>
                </c:pt>
                <c:pt idx="7693">
                  <c:v>-1.4200000000000001E-2</c:v>
                </c:pt>
                <c:pt idx="7694">
                  <c:v>-1.4200000000000001E-2</c:v>
                </c:pt>
                <c:pt idx="7695">
                  <c:v>-1.4200000000000001E-2</c:v>
                </c:pt>
                <c:pt idx="7696">
                  <c:v>4.4299999999999999E-2</c:v>
                </c:pt>
                <c:pt idx="7697">
                  <c:v>1.5900000000000001E-2</c:v>
                </c:pt>
                <c:pt idx="7698">
                  <c:v>1.5900000000000001E-2</c:v>
                </c:pt>
                <c:pt idx="7699">
                  <c:v>3.5900000000000001E-2</c:v>
                </c:pt>
                <c:pt idx="7700">
                  <c:v>3.5900000000000001E-2</c:v>
                </c:pt>
                <c:pt idx="7701">
                  <c:v>-1.2E-2</c:v>
                </c:pt>
                <c:pt idx="7702">
                  <c:v>-1.17E-2</c:v>
                </c:pt>
                <c:pt idx="7703">
                  <c:v>-1.17E-2</c:v>
                </c:pt>
                <c:pt idx="7704">
                  <c:v>-1.17E-2</c:v>
                </c:pt>
                <c:pt idx="7705">
                  <c:v>-1.17E-2</c:v>
                </c:pt>
                <c:pt idx="7706">
                  <c:v>-1.17E-2</c:v>
                </c:pt>
                <c:pt idx="7707">
                  <c:v>-1.17E-2</c:v>
                </c:pt>
                <c:pt idx="7708">
                  <c:v>-2.0899999999999998E-2</c:v>
                </c:pt>
                <c:pt idx="7709">
                  <c:v>-2.0899999999999998E-2</c:v>
                </c:pt>
                <c:pt idx="7710">
                  <c:v>-2.7900000000000001E-2</c:v>
                </c:pt>
                <c:pt idx="7711">
                  <c:v>9.0300000000000005E-2</c:v>
                </c:pt>
                <c:pt idx="7712">
                  <c:v>-6.5799999999999997E-2</c:v>
                </c:pt>
                <c:pt idx="7713">
                  <c:v>-6.5799999999999997E-2</c:v>
                </c:pt>
                <c:pt idx="7714">
                  <c:v>2.5999999999999999E-2</c:v>
                </c:pt>
                <c:pt idx="7715">
                  <c:v>1.6999999999999999E-3</c:v>
                </c:pt>
                <c:pt idx="7716">
                  <c:v>-2.8500000000000001E-2</c:v>
                </c:pt>
                <c:pt idx="7717">
                  <c:v>-8.9200000000000008E-3</c:v>
                </c:pt>
                <c:pt idx="7718">
                  <c:v>-8.9200000000000008E-3</c:v>
                </c:pt>
                <c:pt idx="7719">
                  <c:v>-2.0299999999999999E-2</c:v>
                </c:pt>
                <c:pt idx="7720">
                  <c:v>2.9899999999999999E-2</c:v>
                </c:pt>
                <c:pt idx="7721">
                  <c:v>2.9899999999999999E-2</c:v>
                </c:pt>
                <c:pt idx="7722">
                  <c:v>-3.8800000000000001E-2</c:v>
                </c:pt>
                <c:pt idx="7723">
                  <c:v>-3.8800000000000001E-2</c:v>
                </c:pt>
                <c:pt idx="7724">
                  <c:v>-8.0399999999999999E-2</c:v>
                </c:pt>
                <c:pt idx="7725">
                  <c:v>1.6299999999999999E-2</c:v>
                </c:pt>
                <c:pt idx="7726">
                  <c:v>1.0500000000000001E-2</c:v>
                </c:pt>
                <c:pt idx="7727">
                  <c:v>1.23E-2</c:v>
                </c:pt>
                <c:pt idx="7728">
                  <c:v>1.23E-2</c:v>
                </c:pt>
                <c:pt idx="7729">
                  <c:v>-1.26E-2</c:v>
                </c:pt>
                <c:pt idx="7730">
                  <c:v>-1.26E-2</c:v>
                </c:pt>
                <c:pt idx="7731">
                  <c:v>-1.26E-2</c:v>
                </c:pt>
                <c:pt idx="7732">
                  <c:v>-1.26E-2</c:v>
                </c:pt>
                <c:pt idx="7733">
                  <c:v>-1.26E-2</c:v>
                </c:pt>
                <c:pt idx="7734">
                  <c:v>-1.26E-2</c:v>
                </c:pt>
                <c:pt idx="7735">
                  <c:v>-1.26E-2</c:v>
                </c:pt>
                <c:pt idx="7736">
                  <c:v>-1.26E-2</c:v>
                </c:pt>
                <c:pt idx="7737">
                  <c:v>-1.26E-2</c:v>
                </c:pt>
                <c:pt idx="7738">
                  <c:v>-1.26E-2</c:v>
                </c:pt>
                <c:pt idx="7739">
                  <c:v>-1.26E-2</c:v>
                </c:pt>
                <c:pt idx="7740">
                  <c:v>-1.26E-2</c:v>
                </c:pt>
                <c:pt idx="7741">
                  <c:v>5.4300000000000001E-2</c:v>
                </c:pt>
                <c:pt idx="7742">
                  <c:v>5.4300000000000001E-2</c:v>
                </c:pt>
                <c:pt idx="7743">
                  <c:v>-5.9299999999999999E-2</c:v>
                </c:pt>
                <c:pt idx="7744">
                  <c:v>-5.9299999999999999E-2</c:v>
                </c:pt>
                <c:pt idx="7745">
                  <c:v>7.2099999999999997E-2</c:v>
                </c:pt>
                <c:pt idx="7746">
                  <c:v>7.2099999999999997E-2</c:v>
                </c:pt>
                <c:pt idx="7747">
                  <c:v>2.4199999999999999E-2</c:v>
                </c:pt>
                <c:pt idx="7748">
                  <c:v>-1.9800000000000002E-2</c:v>
                </c:pt>
                <c:pt idx="7749">
                  <c:v>-7.0499999999999998E-3</c:v>
                </c:pt>
                <c:pt idx="7750">
                  <c:v>-3.2000000000000001E-2</c:v>
                </c:pt>
                <c:pt idx="7751">
                  <c:v>-3.2000000000000001E-2</c:v>
                </c:pt>
                <c:pt idx="7752">
                  <c:v>-2.4199999999999999E-2</c:v>
                </c:pt>
                <c:pt idx="7753">
                  <c:v>-6.8500000000000002E-3</c:v>
                </c:pt>
                <c:pt idx="7754">
                  <c:v>-6.8500000000000002E-3</c:v>
                </c:pt>
                <c:pt idx="7755">
                  <c:v>-6.8500000000000002E-3</c:v>
                </c:pt>
                <c:pt idx="7756">
                  <c:v>-6.8500000000000002E-3</c:v>
                </c:pt>
                <c:pt idx="7757">
                  <c:v>1.9300000000000001E-2</c:v>
                </c:pt>
                <c:pt idx="7758">
                  <c:v>1.9300000000000001E-2</c:v>
                </c:pt>
                <c:pt idx="7759">
                  <c:v>9.41E-3</c:v>
                </c:pt>
                <c:pt idx="7760">
                  <c:v>9.41E-3</c:v>
                </c:pt>
                <c:pt idx="7761">
                  <c:v>9.41E-3</c:v>
                </c:pt>
                <c:pt idx="7762">
                  <c:v>9.41E-3</c:v>
                </c:pt>
                <c:pt idx="7763">
                  <c:v>-5.3400000000000003E-2</c:v>
                </c:pt>
                <c:pt idx="7764">
                  <c:v>-5.3400000000000003E-2</c:v>
                </c:pt>
                <c:pt idx="7765">
                  <c:v>4.4699999999999997E-2</c:v>
                </c:pt>
                <c:pt idx="7766">
                  <c:v>4.4699999999999997E-2</c:v>
                </c:pt>
                <c:pt idx="7767">
                  <c:v>4.4699999999999997E-2</c:v>
                </c:pt>
                <c:pt idx="7768">
                  <c:v>4.4699999999999997E-2</c:v>
                </c:pt>
                <c:pt idx="7769">
                  <c:v>3.09E-2</c:v>
                </c:pt>
                <c:pt idx="7770">
                  <c:v>2.7799999999999998E-2</c:v>
                </c:pt>
                <c:pt idx="7771">
                  <c:v>2.4E-2</c:v>
                </c:pt>
                <c:pt idx="7772">
                  <c:v>2.4E-2</c:v>
                </c:pt>
                <c:pt idx="7773">
                  <c:v>2.4E-2</c:v>
                </c:pt>
                <c:pt idx="7774">
                  <c:v>2.4E-2</c:v>
                </c:pt>
                <c:pt idx="7775">
                  <c:v>2.4E-2</c:v>
                </c:pt>
                <c:pt idx="7776">
                  <c:v>2.4E-2</c:v>
                </c:pt>
                <c:pt idx="7777">
                  <c:v>2.4E-2</c:v>
                </c:pt>
                <c:pt idx="7778">
                  <c:v>-1.6899999999999998E-2</c:v>
                </c:pt>
                <c:pt idx="7779">
                  <c:v>-1.6899999999999998E-2</c:v>
                </c:pt>
                <c:pt idx="7780">
                  <c:v>3.2499999999999999E-3</c:v>
                </c:pt>
                <c:pt idx="7781">
                  <c:v>3.2499999999999999E-3</c:v>
                </c:pt>
                <c:pt idx="7782">
                  <c:v>3.2499999999999999E-3</c:v>
                </c:pt>
                <c:pt idx="7783">
                  <c:v>3.2499999999999999E-3</c:v>
                </c:pt>
                <c:pt idx="7784">
                  <c:v>2.0500000000000001E-2</c:v>
                </c:pt>
                <c:pt idx="7785">
                  <c:v>2.0500000000000001E-2</c:v>
                </c:pt>
                <c:pt idx="7786">
                  <c:v>-4.1300000000000003E-2</c:v>
                </c:pt>
                <c:pt idx="7787">
                  <c:v>-4.1300000000000003E-2</c:v>
                </c:pt>
                <c:pt idx="7788">
                  <c:v>-4.1300000000000003E-2</c:v>
                </c:pt>
                <c:pt idx="7789">
                  <c:v>-4.1300000000000003E-2</c:v>
                </c:pt>
                <c:pt idx="7790">
                  <c:v>-4.1300000000000003E-2</c:v>
                </c:pt>
                <c:pt idx="7791">
                  <c:v>-4.1300000000000003E-2</c:v>
                </c:pt>
                <c:pt idx="7792">
                  <c:v>-4.1300000000000003E-2</c:v>
                </c:pt>
                <c:pt idx="7793">
                  <c:v>-4.1300000000000003E-2</c:v>
                </c:pt>
                <c:pt idx="7794">
                  <c:v>-4.1300000000000003E-2</c:v>
                </c:pt>
                <c:pt idx="7795">
                  <c:v>-3.1E-2</c:v>
                </c:pt>
                <c:pt idx="7796">
                  <c:v>-3.1E-2</c:v>
                </c:pt>
                <c:pt idx="7797">
                  <c:v>-3.1E-2</c:v>
                </c:pt>
                <c:pt idx="7798">
                  <c:v>-3.1E-2</c:v>
                </c:pt>
                <c:pt idx="7799">
                  <c:v>1.73E-3</c:v>
                </c:pt>
                <c:pt idx="7800">
                  <c:v>3.5899999999999999E-3</c:v>
                </c:pt>
                <c:pt idx="7801">
                  <c:v>1.5699999999999999E-2</c:v>
                </c:pt>
                <c:pt idx="7802">
                  <c:v>1.5699999999999999E-2</c:v>
                </c:pt>
                <c:pt idx="7803">
                  <c:v>1.5699999999999999E-2</c:v>
                </c:pt>
                <c:pt idx="7804">
                  <c:v>1.5699999999999999E-2</c:v>
                </c:pt>
                <c:pt idx="7805">
                  <c:v>1.5699999999999999E-2</c:v>
                </c:pt>
                <c:pt idx="7806">
                  <c:v>1.5699999999999999E-2</c:v>
                </c:pt>
                <c:pt idx="7807">
                  <c:v>1.5699999999999999E-2</c:v>
                </c:pt>
                <c:pt idx="7808">
                  <c:v>1.5699999999999999E-2</c:v>
                </c:pt>
                <c:pt idx="7809">
                  <c:v>1.5699999999999999E-2</c:v>
                </c:pt>
                <c:pt idx="7810">
                  <c:v>3.7600000000000001E-2</c:v>
                </c:pt>
                <c:pt idx="7811">
                  <c:v>-6.1400000000000003E-2</c:v>
                </c:pt>
                <c:pt idx="7812">
                  <c:v>-6.1400000000000003E-2</c:v>
                </c:pt>
                <c:pt idx="7813">
                  <c:v>-4.4400000000000002E-2</c:v>
                </c:pt>
                <c:pt idx="7814">
                  <c:v>-4.4400000000000002E-2</c:v>
                </c:pt>
                <c:pt idx="7815">
                  <c:v>-3.2300000000000002E-2</c:v>
                </c:pt>
                <c:pt idx="7816">
                  <c:v>-3.2300000000000002E-2</c:v>
                </c:pt>
                <c:pt idx="7817">
                  <c:v>-2.5899999999999999E-2</c:v>
                </c:pt>
                <c:pt idx="7818">
                  <c:v>-2.5899999999999999E-2</c:v>
                </c:pt>
                <c:pt idx="7819">
                  <c:v>-2.5899999999999999E-2</c:v>
                </c:pt>
                <c:pt idx="7820">
                  <c:v>-2.5899999999999999E-2</c:v>
                </c:pt>
                <c:pt idx="7821">
                  <c:v>-5.5300000000000002E-2</c:v>
                </c:pt>
                <c:pt idx="7822">
                  <c:v>2.4E-2</c:v>
                </c:pt>
                <c:pt idx="7823">
                  <c:v>2.4E-2</c:v>
                </c:pt>
                <c:pt idx="7824">
                  <c:v>4.6100000000000002E-2</c:v>
                </c:pt>
                <c:pt idx="7825">
                  <c:v>-2.63E-2</c:v>
                </c:pt>
                <c:pt idx="7826">
                  <c:v>-4.5499999999999999E-2</c:v>
                </c:pt>
                <c:pt idx="7827">
                  <c:v>3.2199999999999999E-2</c:v>
                </c:pt>
                <c:pt idx="7828">
                  <c:v>8.8999999999999996E-2</c:v>
                </c:pt>
                <c:pt idx="7829">
                  <c:v>8.8999999999999996E-2</c:v>
                </c:pt>
                <c:pt idx="7830">
                  <c:v>8.8999999999999996E-2</c:v>
                </c:pt>
                <c:pt idx="7831">
                  <c:v>8.8999999999999996E-2</c:v>
                </c:pt>
                <c:pt idx="7832">
                  <c:v>8.8999999999999996E-2</c:v>
                </c:pt>
                <c:pt idx="7833">
                  <c:v>9.0899999999999995E-2</c:v>
                </c:pt>
                <c:pt idx="7834">
                  <c:v>9.0899999999999995E-2</c:v>
                </c:pt>
                <c:pt idx="7835">
                  <c:v>-3.7999999999999999E-2</c:v>
                </c:pt>
                <c:pt idx="7836">
                  <c:v>3.9E-2</c:v>
                </c:pt>
                <c:pt idx="7837">
                  <c:v>3.9E-2</c:v>
                </c:pt>
                <c:pt idx="7838">
                  <c:v>3.9E-2</c:v>
                </c:pt>
                <c:pt idx="7839">
                  <c:v>3.9E-2</c:v>
                </c:pt>
                <c:pt idx="7840">
                  <c:v>-2.1399999999999999E-2</c:v>
                </c:pt>
                <c:pt idx="7841">
                  <c:v>-2.1399999999999999E-2</c:v>
                </c:pt>
                <c:pt idx="7842">
                  <c:v>-2.1399999999999999E-2</c:v>
                </c:pt>
                <c:pt idx="7843">
                  <c:v>-3.5400000000000001E-2</c:v>
                </c:pt>
                <c:pt idx="7844">
                  <c:v>-7.6400000000000001E-3</c:v>
                </c:pt>
                <c:pt idx="7845">
                  <c:v>-7.6400000000000001E-3</c:v>
                </c:pt>
                <c:pt idx="7846">
                  <c:v>-7.6400000000000001E-3</c:v>
                </c:pt>
                <c:pt idx="7847">
                  <c:v>6.0999999999999999E-2</c:v>
                </c:pt>
                <c:pt idx="7848">
                  <c:v>6.0999999999999999E-2</c:v>
                </c:pt>
                <c:pt idx="7849">
                  <c:v>6.0999999999999999E-2</c:v>
                </c:pt>
                <c:pt idx="7850">
                  <c:v>6.0999999999999999E-2</c:v>
                </c:pt>
                <c:pt idx="7851">
                  <c:v>8.7899999999999992E-3</c:v>
                </c:pt>
                <c:pt idx="7852">
                  <c:v>-4.06E-4</c:v>
                </c:pt>
                <c:pt idx="7853">
                  <c:v>-4.06E-4</c:v>
                </c:pt>
                <c:pt idx="7854">
                  <c:v>-4.06E-4</c:v>
                </c:pt>
                <c:pt idx="7855">
                  <c:v>-4.06E-4</c:v>
                </c:pt>
                <c:pt idx="7856">
                  <c:v>-4.06E-4</c:v>
                </c:pt>
                <c:pt idx="7857">
                  <c:v>1.49E-2</c:v>
                </c:pt>
                <c:pt idx="7858">
                  <c:v>3.9100000000000003E-2</c:v>
                </c:pt>
                <c:pt idx="7859">
                  <c:v>-3.2099999999999997E-2</c:v>
                </c:pt>
                <c:pt idx="7860">
                  <c:v>-3.2099999999999997E-2</c:v>
                </c:pt>
                <c:pt idx="7861">
                  <c:v>1.4500000000000001E-2</c:v>
                </c:pt>
                <c:pt idx="7862">
                  <c:v>1.4500000000000001E-2</c:v>
                </c:pt>
                <c:pt idx="7863">
                  <c:v>1.4500000000000001E-2</c:v>
                </c:pt>
                <c:pt idx="7864">
                  <c:v>4.2099999999999999E-2</c:v>
                </c:pt>
                <c:pt idx="7865">
                  <c:v>4.2099999999999999E-2</c:v>
                </c:pt>
                <c:pt idx="7866">
                  <c:v>-1.3299999999999999E-2</c:v>
                </c:pt>
                <c:pt idx="7867">
                  <c:v>-1.3299999999999999E-2</c:v>
                </c:pt>
                <c:pt idx="7868">
                  <c:v>-1.3299999999999999E-2</c:v>
                </c:pt>
                <c:pt idx="7869">
                  <c:v>-1.26E-2</c:v>
                </c:pt>
                <c:pt idx="7870">
                  <c:v>-2.0299999999999999E-2</c:v>
                </c:pt>
                <c:pt idx="7871">
                  <c:v>-2.0299999999999999E-2</c:v>
                </c:pt>
                <c:pt idx="7872">
                  <c:v>2.4899999999999999E-2</c:v>
                </c:pt>
                <c:pt idx="7873">
                  <c:v>2.4899999999999999E-2</c:v>
                </c:pt>
                <c:pt idx="7874">
                  <c:v>2.4899999999999999E-2</c:v>
                </c:pt>
                <c:pt idx="7875">
                  <c:v>2.4899999999999999E-2</c:v>
                </c:pt>
                <c:pt idx="7876">
                  <c:v>2.4899999999999999E-2</c:v>
                </c:pt>
                <c:pt idx="7877">
                  <c:v>2.4899999999999999E-2</c:v>
                </c:pt>
                <c:pt idx="7878">
                  <c:v>2.4899999999999999E-2</c:v>
                </c:pt>
                <c:pt idx="7879">
                  <c:v>2.4899999999999999E-2</c:v>
                </c:pt>
                <c:pt idx="7880">
                  <c:v>-3.7499999999999999E-2</c:v>
                </c:pt>
                <c:pt idx="7881">
                  <c:v>-3.7499999999999999E-2</c:v>
                </c:pt>
                <c:pt idx="7882">
                  <c:v>-3.7499999999999999E-2</c:v>
                </c:pt>
                <c:pt idx="7883">
                  <c:v>-3.7499999999999999E-2</c:v>
                </c:pt>
                <c:pt idx="7884">
                  <c:v>-3.7499999999999999E-2</c:v>
                </c:pt>
                <c:pt idx="7885">
                  <c:v>-3.7499999999999999E-2</c:v>
                </c:pt>
                <c:pt idx="7886">
                  <c:v>-3.7499999999999999E-2</c:v>
                </c:pt>
                <c:pt idx="7887">
                  <c:v>-3.7499999999999999E-2</c:v>
                </c:pt>
                <c:pt idx="7888">
                  <c:v>5.0200000000000002E-2</c:v>
                </c:pt>
                <c:pt idx="7889">
                  <c:v>5.0200000000000002E-2</c:v>
                </c:pt>
                <c:pt idx="7890">
                  <c:v>6.62E-3</c:v>
                </c:pt>
                <c:pt idx="7891">
                  <c:v>6.62E-3</c:v>
                </c:pt>
                <c:pt idx="7892">
                  <c:v>6.62E-3</c:v>
                </c:pt>
                <c:pt idx="7893">
                  <c:v>-8.6900000000000005E-2</c:v>
                </c:pt>
                <c:pt idx="7894">
                  <c:v>2.6700000000000002E-2</c:v>
                </c:pt>
                <c:pt idx="7895">
                  <c:v>-5.0099999999999997E-3</c:v>
                </c:pt>
                <c:pt idx="7896">
                  <c:v>-5.0099999999999997E-3</c:v>
                </c:pt>
                <c:pt idx="7897">
                  <c:v>-5.0099999999999997E-3</c:v>
                </c:pt>
                <c:pt idx="7898">
                  <c:v>-5.0099999999999997E-3</c:v>
                </c:pt>
                <c:pt idx="7899">
                  <c:v>-5.0099999999999997E-3</c:v>
                </c:pt>
                <c:pt idx="7900">
                  <c:v>-5.0099999999999997E-3</c:v>
                </c:pt>
                <c:pt idx="7901">
                  <c:v>-5.0099999999999997E-3</c:v>
                </c:pt>
                <c:pt idx="7902">
                  <c:v>1.7999999999999999E-2</c:v>
                </c:pt>
                <c:pt idx="7903">
                  <c:v>8.1499999999999993E-3</c:v>
                </c:pt>
                <c:pt idx="7904">
                  <c:v>8.1499999999999993E-3</c:v>
                </c:pt>
                <c:pt idx="7905">
                  <c:v>5.67E-2</c:v>
                </c:pt>
                <c:pt idx="7906">
                  <c:v>5.67E-2</c:v>
                </c:pt>
                <c:pt idx="7907">
                  <c:v>5.67E-2</c:v>
                </c:pt>
                <c:pt idx="7908">
                  <c:v>7.46E-2</c:v>
                </c:pt>
                <c:pt idx="7909">
                  <c:v>7.46E-2</c:v>
                </c:pt>
                <c:pt idx="7910">
                  <c:v>7.46E-2</c:v>
                </c:pt>
                <c:pt idx="7911">
                  <c:v>7.46E-2</c:v>
                </c:pt>
                <c:pt idx="7912">
                  <c:v>-9.6599999999999995E-4</c:v>
                </c:pt>
                <c:pt idx="7913">
                  <c:v>-9.6599999999999995E-4</c:v>
                </c:pt>
                <c:pt idx="7914">
                  <c:v>-5.62E-3</c:v>
                </c:pt>
                <c:pt idx="7915">
                  <c:v>-5.62E-3</c:v>
                </c:pt>
                <c:pt idx="7916">
                  <c:v>-5.62E-3</c:v>
                </c:pt>
                <c:pt idx="7917">
                  <c:v>-5.62E-3</c:v>
                </c:pt>
                <c:pt idx="7918">
                  <c:v>-5.62E-3</c:v>
                </c:pt>
                <c:pt idx="7919">
                  <c:v>-5.62E-3</c:v>
                </c:pt>
                <c:pt idx="7920">
                  <c:v>-5.62E-3</c:v>
                </c:pt>
                <c:pt idx="7921">
                  <c:v>-5.62E-3</c:v>
                </c:pt>
                <c:pt idx="7922">
                  <c:v>-5.62E-3</c:v>
                </c:pt>
                <c:pt idx="7923">
                  <c:v>-5.62E-3</c:v>
                </c:pt>
                <c:pt idx="7924">
                  <c:v>8.72E-2</c:v>
                </c:pt>
                <c:pt idx="7925">
                  <c:v>8.72E-2</c:v>
                </c:pt>
                <c:pt idx="7926">
                  <c:v>8.72E-2</c:v>
                </c:pt>
                <c:pt idx="7927">
                  <c:v>8.9499999999999996E-2</c:v>
                </c:pt>
                <c:pt idx="7928">
                  <c:v>7.1599999999999997E-2</c:v>
                </c:pt>
                <c:pt idx="7929">
                  <c:v>7.1599999999999997E-2</c:v>
                </c:pt>
                <c:pt idx="7930">
                  <c:v>7.1599999999999997E-2</c:v>
                </c:pt>
                <c:pt idx="7931">
                  <c:v>7.1599999999999997E-2</c:v>
                </c:pt>
                <c:pt idx="7932">
                  <c:v>7.1599999999999997E-2</c:v>
                </c:pt>
                <c:pt idx="7933">
                  <c:v>7.3899999999999993E-2</c:v>
                </c:pt>
                <c:pt idx="7934">
                  <c:v>7.3899999999999993E-2</c:v>
                </c:pt>
                <c:pt idx="7935">
                  <c:v>7.3899999999999993E-2</c:v>
                </c:pt>
                <c:pt idx="7936">
                  <c:v>-7.2999999999999996E-4</c:v>
                </c:pt>
                <c:pt idx="7937">
                  <c:v>-7.2999999999999996E-4</c:v>
                </c:pt>
                <c:pt idx="7938">
                  <c:v>-7.2999999999999996E-4</c:v>
                </c:pt>
                <c:pt idx="7939">
                  <c:v>-7.2999999999999996E-4</c:v>
                </c:pt>
                <c:pt idx="7940">
                  <c:v>-2.7799999999999998E-2</c:v>
                </c:pt>
                <c:pt idx="7941">
                  <c:v>-2.7799999999999998E-2</c:v>
                </c:pt>
                <c:pt idx="7942">
                  <c:v>-1.29E-2</c:v>
                </c:pt>
                <c:pt idx="7943">
                  <c:v>-1.29E-2</c:v>
                </c:pt>
                <c:pt idx="7944">
                  <c:v>-1.29E-2</c:v>
                </c:pt>
                <c:pt idx="7945">
                  <c:v>-3.5400000000000001E-2</c:v>
                </c:pt>
                <c:pt idx="7946">
                  <c:v>-3.5400000000000001E-2</c:v>
                </c:pt>
                <c:pt idx="7947">
                  <c:v>-3.5400000000000001E-2</c:v>
                </c:pt>
                <c:pt idx="7948">
                  <c:v>-3.5400000000000001E-2</c:v>
                </c:pt>
                <c:pt idx="7949">
                  <c:v>-2.29E-2</c:v>
                </c:pt>
                <c:pt idx="7950">
                  <c:v>-3.15E-2</c:v>
                </c:pt>
                <c:pt idx="7951">
                  <c:v>6.1699999999999998E-2</c:v>
                </c:pt>
                <c:pt idx="7952">
                  <c:v>6.1699999999999998E-2</c:v>
                </c:pt>
                <c:pt idx="7953">
                  <c:v>6.1699999999999998E-2</c:v>
                </c:pt>
                <c:pt idx="7954">
                  <c:v>6.1699999999999998E-2</c:v>
                </c:pt>
                <c:pt idx="7955">
                  <c:v>6.1699999999999998E-2</c:v>
                </c:pt>
                <c:pt idx="7956">
                  <c:v>6.1699999999999998E-2</c:v>
                </c:pt>
                <c:pt idx="7957">
                  <c:v>-1.78E-2</c:v>
                </c:pt>
                <c:pt idx="7958">
                  <c:v>-1.78E-2</c:v>
                </c:pt>
                <c:pt idx="7959">
                  <c:v>-1.78E-2</c:v>
                </c:pt>
                <c:pt idx="7960">
                  <c:v>-1.78E-2</c:v>
                </c:pt>
                <c:pt idx="7961">
                  <c:v>2.7100000000000002E-3</c:v>
                </c:pt>
                <c:pt idx="7962">
                  <c:v>2.7100000000000002E-3</c:v>
                </c:pt>
                <c:pt idx="7963">
                  <c:v>2.7100000000000002E-3</c:v>
                </c:pt>
                <c:pt idx="7964">
                  <c:v>2.7100000000000002E-3</c:v>
                </c:pt>
                <c:pt idx="7965">
                  <c:v>-1.9800000000000002E-2</c:v>
                </c:pt>
                <c:pt idx="7966">
                  <c:v>-1.9800000000000002E-2</c:v>
                </c:pt>
                <c:pt idx="7967">
                  <c:v>3.5799999999999997E-4</c:v>
                </c:pt>
                <c:pt idx="7968">
                  <c:v>3.5799999999999997E-4</c:v>
                </c:pt>
                <c:pt idx="7969">
                  <c:v>3.5799999999999997E-4</c:v>
                </c:pt>
                <c:pt idx="7970">
                  <c:v>3.5799999999999997E-4</c:v>
                </c:pt>
                <c:pt idx="7971">
                  <c:v>3.5799999999999997E-4</c:v>
                </c:pt>
                <c:pt idx="7972">
                  <c:v>3.5799999999999997E-4</c:v>
                </c:pt>
                <c:pt idx="7973">
                  <c:v>-1.77E-2</c:v>
                </c:pt>
                <c:pt idx="7974">
                  <c:v>-1.77E-2</c:v>
                </c:pt>
                <c:pt idx="7975">
                  <c:v>-1.77E-2</c:v>
                </c:pt>
                <c:pt idx="7976">
                  <c:v>-1.77E-2</c:v>
                </c:pt>
                <c:pt idx="7977">
                  <c:v>-1.77E-2</c:v>
                </c:pt>
                <c:pt idx="7978">
                  <c:v>-1.77E-2</c:v>
                </c:pt>
                <c:pt idx="7979">
                  <c:v>-4.19E-2</c:v>
                </c:pt>
                <c:pt idx="7980">
                  <c:v>-4.19E-2</c:v>
                </c:pt>
                <c:pt idx="7981">
                  <c:v>-4.19E-2</c:v>
                </c:pt>
                <c:pt idx="7982">
                  <c:v>-4.4099999999999999E-3</c:v>
                </c:pt>
                <c:pt idx="7983">
                  <c:v>-4.4099999999999999E-3</c:v>
                </c:pt>
                <c:pt idx="7984">
                  <c:v>-5.3699999999999998E-2</c:v>
                </c:pt>
                <c:pt idx="7985">
                  <c:v>-5.3699999999999998E-2</c:v>
                </c:pt>
                <c:pt idx="7986">
                  <c:v>-5.3699999999999998E-2</c:v>
                </c:pt>
                <c:pt idx="7987">
                  <c:v>1.4500000000000001E-2</c:v>
                </c:pt>
                <c:pt idx="7988">
                  <c:v>1.4500000000000001E-2</c:v>
                </c:pt>
                <c:pt idx="7989">
                  <c:v>1.4500000000000001E-2</c:v>
                </c:pt>
                <c:pt idx="7990">
                  <c:v>1.4500000000000001E-2</c:v>
                </c:pt>
                <c:pt idx="7991">
                  <c:v>1.4500000000000001E-2</c:v>
                </c:pt>
                <c:pt idx="7992">
                  <c:v>-6.8799999999999998E-3</c:v>
                </c:pt>
                <c:pt idx="7993">
                  <c:v>-6.8799999999999998E-3</c:v>
                </c:pt>
                <c:pt idx="7994">
                  <c:v>-6.8799999999999998E-3</c:v>
                </c:pt>
                <c:pt idx="7995">
                  <c:v>-6.8799999999999998E-3</c:v>
                </c:pt>
                <c:pt idx="7996">
                  <c:v>-6.8799999999999998E-3</c:v>
                </c:pt>
                <c:pt idx="7997">
                  <c:v>-1.12E-2</c:v>
                </c:pt>
                <c:pt idx="7998">
                  <c:v>3.9699999999999996E-3</c:v>
                </c:pt>
                <c:pt idx="7999">
                  <c:v>-8.48E-2</c:v>
                </c:pt>
                <c:pt idx="8000">
                  <c:v>-2.8299999999999999E-2</c:v>
                </c:pt>
                <c:pt idx="8001">
                  <c:v>2.9000000000000001E-2</c:v>
                </c:pt>
                <c:pt idx="8002">
                  <c:v>2.9000000000000001E-2</c:v>
                </c:pt>
                <c:pt idx="8003">
                  <c:v>2.9000000000000001E-2</c:v>
                </c:pt>
                <c:pt idx="8004">
                  <c:v>1.72E-2</c:v>
                </c:pt>
                <c:pt idx="8005">
                  <c:v>-4.9299999999999997E-2</c:v>
                </c:pt>
                <c:pt idx="8006">
                  <c:v>-1.5599999999999999E-2</c:v>
                </c:pt>
                <c:pt idx="8007">
                  <c:v>-1.0999999999999999E-2</c:v>
                </c:pt>
                <c:pt idx="8008">
                  <c:v>-1.0999999999999999E-2</c:v>
                </c:pt>
                <c:pt idx="8009">
                  <c:v>-1.0999999999999999E-2</c:v>
                </c:pt>
                <c:pt idx="8010">
                  <c:v>-1.0999999999999999E-2</c:v>
                </c:pt>
                <c:pt idx="8011">
                  <c:v>3.6700000000000003E-2</c:v>
                </c:pt>
                <c:pt idx="8012">
                  <c:v>3.6700000000000003E-2</c:v>
                </c:pt>
                <c:pt idx="8013">
                  <c:v>-4.7899999999999998E-2</c:v>
                </c:pt>
                <c:pt idx="8014">
                  <c:v>-4.7899999999999998E-2</c:v>
                </c:pt>
                <c:pt idx="8015">
                  <c:v>-4.7899999999999998E-2</c:v>
                </c:pt>
                <c:pt idx="8016">
                  <c:v>2.0500000000000001E-2</c:v>
                </c:pt>
                <c:pt idx="8017">
                  <c:v>-2.4199999999999998E-3</c:v>
                </c:pt>
                <c:pt idx="8018">
                  <c:v>4.2900000000000001E-2</c:v>
                </c:pt>
                <c:pt idx="8019">
                  <c:v>4.2900000000000001E-2</c:v>
                </c:pt>
                <c:pt idx="8020">
                  <c:v>4.2900000000000001E-2</c:v>
                </c:pt>
                <c:pt idx="8021">
                  <c:v>4.2900000000000001E-2</c:v>
                </c:pt>
                <c:pt idx="8022">
                  <c:v>-7.9000000000000001E-2</c:v>
                </c:pt>
                <c:pt idx="8023">
                  <c:v>-7.9000000000000001E-2</c:v>
                </c:pt>
                <c:pt idx="8024">
                  <c:v>-7.9000000000000001E-2</c:v>
                </c:pt>
                <c:pt idx="8025">
                  <c:v>4.6699999999999998E-2</c:v>
                </c:pt>
                <c:pt idx="8026">
                  <c:v>4.6699999999999998E-2</c:v>
                </c:pt>
                <c:pt idx="8027">
                  <c:v>9.7600000000000006E-2</c:v>
                </c:pt>
                <c:pt idx="8028">
                  <c:v>9.7600000000000006E-2</c:v>
                </c:pt>
                <c:pt idx="8029">
                  <c:v>9.7600000000000006E-2</c:v>
                </c:pt>
                <c:pt idx="8030">
                  <c:v>9.7600000000000006E-2</c:v>
                </c:pt>
                <c:pt idx="8031">
                  <c:v>9.7600000000000006E-2</c:v>
                </c:pt>
                <c:pt idx="8032">
                  <c:v>-5.8700000000000002E-2</c:v>
                </c:pt>
                <c:pt idx="8033">
                  <c:v>-5.8700000000000002E-2</c:v>
                </c:pt>
                <c:pt idx="8034">
                  <c:v>-5.8700000000000002E-2</c:v>
                </c:pt>
                <c:pt idx="8035">
                  <c:v>-3.2099999999999997E-2</c:v>
                </c:pt>
                <c:pt idx="8036">
                  <c:v>-3.2099999999999997E-2</c:v>
                </c:pt>
                <c:pt idx="8037">
                  <c:v>-3.2099999999999997E-2</c:v>
                </c:pt>
                <c:pt idx="8038">
                  <c:v>-3.2099999999999997E-2</c:v>
                </c:pt>
                <c:pt idx="8039">
                  <c:v>-3.2099999999999997E-2</c:v>
                </c:pt>
                <c:pt idx="8040">
                  <c:v>-3.2099999999999997E-2</c:v>
                </c:pt>
                <c:pt idx="8041">
                  <c:v>-3.2099999999999997E-2</c:v>
                </c:pt>
                <c:pt idx="8042">
                  <c:v>-3.2099999999999997E-2</c:v>
                </c:pt>
                <c:pt idx="8043">
                  <c:v>-3.2099999999999997E-2</c:v>
                </c:pt>
                <c:pt idx="8044">
                  <c:v>-3.2099999999999997E-2</c:v>
                </c:pt>
                <c:pt idx="8045">
                  <c:v>-3.2099999999999997E-2</c:v>
                </c:pt>
                <c:pt idx="8046">
                  <c:v>-3.2099999999999997E-2</c:v>
                </c:pt>
                <c:pt idx="8047">
                  <c:v>-3.2099999999999997E-2</c:v>
                </c:pt>
                <c:pt idx="8048">
                  <c:v>-3.1899999999999998E-2</c:v>
                </c:pt>
                <c:pt idx="8049">
                  <c:v>-3.1899999999999998E-2</c:v>
                </c:pt>
                <c:pt idx="8050">
                  <c:v>-3.1899999999999998E-2</c:v>
                </c:pt>
                <c:pt idx="8051">
                  <c:v>-3.1899999999999998E-2</c:v>
                </c:pt>
                <c:pt idx="8052">
                  <c:v>-2.0899999999999998E-2</c:v>
                </c:pt>
                <c:pt idx="8053">
                  <c:v>-2.0899999999999998E-2</c:v>
                </c:pt>
                <c:pt idx="8054">
                  <c:v>1.4E-2</c:v>
                </c:pt>
                <c:pt idx="8055">
                  <c:v>1.4E-2</c:v>
                </c:pt>
                <c:pt idx="8056">
                  <c:v>1.4E-2</c:v>
                </c:pt>
                <c:pt idx="8057">
                  <c:v>2.2599999999999999E-2</c:v>
                </c:pt>
                <c:pt idx="8058">
                  <c:v>2.2599999999999999E-2</c:v>
                </c:pt>
                <c:pt idx="8059">
                  <c:v>2.2599999999999999E-2</c:v>
                </c:pt>
                <c:pt idx="8060">
                  <c:v>2.2599999999999999E-2</c:v>
                </c:pt>
                <c:pt idx="8061">
                  <c:v>-5.8200000000000002E-2</c:v>
                </c:pt>
                <c:pt idx="8062">
                  <c:v>-5.8200000000000002E-2</c:v>
                </c:pt>
                <c:pt idx="8063">
                  <c:v>-5.8200000000000002E-2</c:v>
                </c:pt>
                <c:pt idx="8064">
                  <c:v>-5.8200000000000002E-2</c:v>
                </c:pt>
                <c:pt idx="8065">
                  <c:v>-5.8200000000000002E-2</c:v>
                </c:pt>
                <c:pt idx="8066">
                  <c:v>-5.8200000000000002E-2</c:v>
                </c:pt>
                <c:pt idx="8067">
                  <c:v>-8.8099999999999998E-2</c:v>
                </c:pt>
                <c:pt idx="8068">
                  <c:v>-1.54E-2</c:v>
                </c:pt>
                <c:pt idx="8069">
                  <c:v>-2.5999999999999999E-2</c:v>
                </c:pt>
                <c:pt idx="8070">
                  <c:v>-2.5999999999999999E-2</c:v>
                </c:pt>
                <c:pt idx="8071">
                  <c:v>-2.5999999999999999E-2</c:v>
                </c:pt>
                <c:pt idx="8072">
                  <c:v>-1.03E-2</c:v>
                </c:pt>
                <c:pt idx="8073">
                  <c:v>-1.03E-2</c:v>
                </c:pt>
                <c:pt idx="8074">
                  <c:v>-1.03E-2</c:v>
                </c:pt>
                <c:pt idx="8075">
                  <c:v>-1.03E-2</c:v>
                </c:pt>
                <c:pt idx="8076">
                  <c:v>-1.03E-2</c:v>
                </c:pt>
                <c:pt idx="8077">
                  <c:v>-1.03E-2</c:v>
                </c:pt>
                <c:pt idx="8078">
                  <c:v>-1.03E-2</c:v>
                </c:pt>
                <c:pt idx="8079">
                  <c:v>-1.03E-2</c:v>
                </c:pt>
                <c:pt idx="8080">
                  <c:v>-1.03E-2</c:v>
                </c:pt>
                <c:pt idx="8081">
                  <c:v>-1.03E-2</c:v>
                </c:pt>
                <c:pt idx="8082">
                  <c:v>-1.03E-2</c:v>
                </c:pt>
                <c:pt idx="8083">
                  <c:v>-1.03E-2</c:v>
                </c:pt>
                <c:pt idx="8084">
                  <c:v>-1.03E-2</c:v>
                </c:pt>
                <c:pt idx="8085">
                  <c:v>-1.03E-2</c:v>
                </c:pt>
                <c:pt idx="8086">
                  <c:v>-7.0800000000000002E-2</c:v>
                </c:pt>
                <c:pt idx="8087">
                  <c:v>-7.0800000000000002E-2</c:v>
                </c:pt>
                <c:pt idx="8088">
                  <c:v>-5.96E-2</c:v>
                </c:pt>
                <c:pt idx="8089">
                  <c:v>-5.96E-2</c:v>
                </c:pt>
                <c:pt idx="8090">
                  <c:v>-5.96E-2</c:v>
                </c:pt>
                <c:pt idx="8091">
                  <c:v>-5.96E-2</c:v>
                </c:pt>
                <c:pt idx="8092">
                  <c:v>-5.96E-2</c:v>
                </c:pt>
                <c:pt idx="8093">
                  <c:v>-5.96E-2</c:v>
                </c:pt>
                <c:pt idx="8094">
                  <c:v>-5.96E-2</c:v>
                </c:pt>
                <c:pt idx="8095">
                  <c:v>-5.96E-2</c:v>
                </c:pt>
                <c:pt idx="8096">
                  <c:v>-5.96E-2</c:v>
                </c:pt>
                <c:pt idx="8097">
                  <c:v>3.0800000000000001E-2</c:v>
                </c:pt>
                <c:pt idx="8098">
                  <c:v>3.0800000000000001E-2</c:v>
                </c:pt>
                <c:pt idx="8099">
                  <c:v>3.0800000000000001E-2</c:v>
                </c:pt>
                <c:pt idx="8100">
                  <c:v>3.0800000000000001E-2</c:v>
                </c:pt>
                <c:pt idx="8101">
                  <c:v>4.0599999999999997E-2</c:v>
                </c:pt>
                <c:pt idx="8102">
                  <c:v>4.0599999999999997E-2</c:v>
                </c:pt>
                <c:pt idx="8103">
                  <c:v>1.75E-3</c:v>
                </c:pt>
                <c:pt idx="8104">
                  <c:v>1.75E-3</c:v>
                </c:pt>
                <c:pt idx="8105">
                  <c:v>1.75E-3</c:v>
                </c:pt>
                <c:pt idx="8106">
                  <c:v>1.75E-3</c:v>
                </c:pt>
                <c:pt idx="8107">
                  <c:v>1.75E-3</c:v>
                </c:pt>
                <c:pt idx="8108">
                  <c:v>1.75E-3</c:v>
                </c:pt>
                <c:pt idx="8109">
                  <c:v>1.75E-3</c:v>
                </c:pt>
                <c:pt idx="8110">
                  <c:v>2.9899999999999999E-2</c:v>
                </c:pt>
                <c:pt idx="8111">
                  <c:v>2.9899999999999999E-2</c:v>
                </c:pt>
                <c:pt idx="8112">
                  <c:v>2.9899999999999999E-2</c:v>
                </c:pt>
                <c:pt idx="8113">
                  <c:v>2.9899999999999999E-2</c:v>
                </c:pt>
                <c:pt idx="8114">
                  <c:v>2.5899999999999999E-2</c:v>
                </c:pt>
                <c:pt idx="8115">
                  <c:v>3.6900000000000002E-2</c:v>
                </c:pt>
                <c:pt idx="8116">
                  <c:v>-4.1099999999999998E-2</c:v>
                </c:pt>
                <c:pt idx="8117">
                  <c:v>-1.7899999999999999E-2</c:v>
                </c:pt>
                <c:pt idx="8118">
                  <c:v>-5.5000000000000003E-4</c:v>
                </c:pt>
                <c:pt idx="8119">
                  <c:v>-5.5000000000000003E-4</c:v>
                </c:pt>
                <c:pt idx="8120">
                  <c:v>-5.5000000000000003E-4</c:v>
                </c:pt>
                <c:pt idx="8121">
                  <c:v>-5.5000000000000003E-4</c:v>
                </c:pt>
                <c:pt idx="8122">
                  <c:v>-5.5000000000000003E-4</c:v>
                </c:pt>
                <c:pt idx="8123">
                  <c:v>-2.35E-2</c:v>
                </c:pt>
                <c:pt idx="8124">
                  <c:v>-2.35E-2</c:v>
                </c:pt>
                <c:pt idx="8125">
                  <c:v>2.2800000000000001E-2</c:v>
                </c:pt>
                <c:pt idx="8126">
                  <c:v>6.25E-2</c:v>
                </c:pt>
                <c:pt idx="8127">
                  <c:v>6.25E-2</c:v>
                </c:pt>
                <c:pt idx="8128">
                  <c:v>6.25E-2</c:v>
                </c:pt>
                <c:pt idx="8129">
                  <c:v>6.25E-2</c:v>
                </c:pt>
                <c:pt idx="8130">
                  <c:v>6.25E-2</c:v>
                </c:pt>
                <c:pt idx="8131">
                  <c:v>6.25E-2</c:v>
                </c:pt>
                <c:pt idx="8132">
                  <c:v>-5.4199999999999998E-2</c:v>
                </c:pt>
                <c:pt idx="8133">
                  <c:v>-5.4199999999999998E-2</c:v>
                </c:pt>
                <c:pt idx="8134">
                  <c:v>-5.4199999999999998E-2</c:v>
                </c:pt>
                <c:pt idx="8135">
                  <c:v>-3.29E-3</c:v>
                </c:pt>
                <c:pt idx="8136">
                  <c:v>-3.29E-3</c:v>
                </c:pt>
                <c:pt idx="8137">
                  <c:v>-3.29E-3</c:v>
                </c:pt>
                <c:pt idx="8138">
                  <c:v>-3.29E-3</c:v>
                </c:pt>
                <c:pt idx="8139">
                  <c:v>-3.29E-3</c:v>
                </c:pt>
                <c:pt idx="8140">
                  <c:v>-3.29E-3</c:v>
                </c:pt>
                <c:pt idx="8141">
                  <c:v>-4.82E-2</c:v>
                </c:pt>
                <c:pt idx="8142">
                  <c:v>2.07E-2</c:v>
                </c:pt>
                <c:pt idx="8143">
                  <c:v>2.07E-2</c:v>
                </c:pt>
                <c:pt idx="8144">
                  <c:v>2.07E-2</c:v>
                </c:pt>
                <c:pt idx="8145">
                  <c:v>2.07E-2</c:v>
                </c:pt>
                <c:pt idx="8146">
                  <c:v>2.07E-2</c:v>
                </c:pt>
                <c:pt idx="8147">
                  <c:v>2.07E-2</c:v>
                </c:pt>
                <c:pt idx="8148">
                  <c:v>-3.78E-2</c:v>
                </c:pt>
                <c:pt idx="8149">
                  <c:v>-3.78E-2</c:v>
                </c:pt>
                <c:pt idx="8150">
                  <c:v>-6.8500000000000005E-2</c:v>
                </c:pt>
                <c:pt idx="8151">
                  <c:v>-6.8500000000000005E-2</c:v>
                </c:pt>
                <c:pt idx="8152">
                  <c:v>7.8499999999999993E-3</c:v>
                </c:pt>
                <c:pt idx="8153">
                  <c:v>7.8499999999999993E-3</c:v>
                </c:pt>
                <c:pt idx="8154">
                  <c:v>7.8499999999999993E-3</c:v>
                </c:pt>
                <c:pt idx="8155">
                  <c:v>7.8499999999999993E-3</c:v>
                </c:pt>
                <c:pt idx="8156">
                  <c:v>7.8499999999999993E-3</c:v>
                </c:pt>
                <c:pt idx="8157">
                  <c:v>7.8499999999999993E-3</c:v>
                </c:pt>
                <c:pt idx="8158">
                  <c:v>4.8000000000000001E-2</c:v>
                </c:pt>
                <c:pt idx="8159">
                  <c:v>-7.8100000000000003E-2</c:v>
                </c:pt>
                <c:pt idx="8160">
                  <c:v>-7.8100000000000003E-2</c:v>
                </c:pt>
                <c:pt idx="8161">
                  <c:v>-7.8100000000000003E-2</c:v>
                </c:pt>
                <c:pt idx="8162">
                  <c:v>-0.105</c:v>
                </c:pt>
                <c:pt idx="8163">
                  <c:v>-7.7899999999999997E-2</c:v>
                </c:pt>
                <c:pt idx="8164">
                  <c:v>-9.4E-2</c:v>
                </c:pt>
                <c:pt idx="8165">
                  <c:v>-9.4E-2</c:v>
                </c:pt>
                <c:pt idx="8166">
                  <c:v>2.1099999999999999E-3</c:v>
                </c:pt>
                <c:pt idx="8167">
                  <c:v>2.1099999999999999E-3</c:v>
                </c:pt>
                <c:pt idx="8168">
                  <c:v>2.1099999999999999E-3</c:v>
                </c:pt>
                <c:pt idx="8169">
                  <c:v>2.1099999999999999E-3</c:v>
                </c:pt>
                <c:pt idx="8170">
                  <c:v>2.1099999999999999E-3</c:v>
                </c:pt>
                <c:pt idx="8171">
                  <c:v>2.1099999999999999E-3</c:v>
                </c:pt>
                <c:pt idx="8172">
                  <c:v>2.1099999999999999E-3</c:v>
                </c:pt>
                <c:pt idx="8173">
                  <c:v>2.1099999999999999E-3</c:v>
                </c:pt>
                <c:pt idx="8174">
                  <c:v>2.1099999999999999E-3</c:v>
                </c:pt>
                <c:pt idx="8175">
                  <c:v>-1.9800000000000002E-2</c:v>
                </c:pt>
                <c:pt idx="8176">
                  <c:v>9.8200000000000006E-3</c:v>
                </c:pt>
                <c:pt idx="8177">
                  <c:v>9.8200000000000006E-3</c:v>
                </c:pt>
                <c:pt idx="8178">
                  <c:v>9.8200000000000006E-3</c:v>
                </c:pt>
                <c:pt idx="8179">
                  <c:v>9.8200000000000006E-3</c:v>
                </c:pt>
                <c:pt idx="8180">
                  <c:v>9.8200000000000006E-3</c:v>
                </c:pt>
                <c:pt idx="8181">
                  <c:v>9.8200000000000006E-3</c:v>
                </c:pt>
                <c:pt idx="8182">
                  <c:v>9.8200000000000006E-3</c:v>
                </c:pt>
                <c:pt idx="8183">
                  <c:v>-0.13100000000000001</c:v>
                </c:pt>
                <c:pt idx="8184">
                  <c:v>-0.13100000000000001</c:v>
                </c:pt>
                <c:pt idx="8185">
                  <c:v>-0.13100000000000001</c:v>
                </c:pt>
                <c:pt idx="8186">
                  <c:v>6.4100000000000004E-2</c:v>
                </c:pt>
                <c:pt idx="8187">
                  <c:v>6.4100000000000004E-2</c:v>
                </c:pt>
                <c:pt idx="8188">
                  <c:v>6.4100000000000004E-2</c:v>
                </c:pt>
                <c:pt idx="8189">
                  <c:v>6.4100000000000004E-2</c:v>
                </c:pt>
                <c:pt idx="8190">
                  <c:v>6.4100000000000004E-2</c:v>
                </c:pt>
                <c:pt idx="8191">
                  <c:v>6.4100000000000004E-2</c:v>
                </c:pt>
                <c:pt idx="8192">
                  <c:v>6.4100000000000004E-2</c:v>
                </c:pt>
                <c:pt idx="8193">
                  <c:v>2.76E-2</c:v>
                </c:pt>
                <c:pt idx="8194">
                  <c:v>2.76E-2</c:v>
                </c:pt>
                <c:pt idx="8195">
                  <c:v>2.76E-2</c:v>
                </c:pt>
                <c:pt idx="8196">
                  <c:v>2.76E-2</c:v>
                </c:pt>
                <c:pt idx="8197">
                  <c:v>2.76E-2</c:v>
                </c:pt>
                <c:pt idx="8198">
                  <c:v>2.76E-2</c:v>
                </c:pt>
                <c:pt idx="8199">
                  <c:v>2.76E-2</c:v>
                </c:pt>
                <c:pt idx="8200">
                  <c:v>8.6899999999999998E-3</c:v>
                </c:pt>
                <c:pt idx="8201">
                  <c:v>8.6899999999999998E-3</c:v>
                </c:pt>
                <c:pt idx="8202">
                  <c:v>8.6899999999999998E-3</c:v>
                </c:pt>
                <c:pt idx="8203">
                  <c:v>-5.8699999999999996E-4</c:v>
                </c:pt>
                <c:pt idx="8204">
                  <c:v>-5.8699999999999996E-4</c:v>
                </c:pt>
                <c:pt idx="8205">
                  <c:v>-5.8699999999999996E-4</c:v>
                </c:pt>
                <c:pt idx="8206">
                  <c:v>-5.8699999999999996E-4</c:v>
                </c:pt>
                <c:pt idx="8207">
                  <c:v>-5.8699999999999996E-4</c:v>
                </c:pt>
                <c:pt idx="8208">
                  <c:v>-5.8699999999999996E-4</c:v>
                </c:pt>
                <c:pt idx="8209">
                  <c:v>4.82E-2</c:v>
                </c:pt>
                <c:pt idx="8210">
                  <c:v>4.82E-2</c:v>
                </c:pt>
                <c:pt idx="8211">
                  <c:v>4.82E-2</c:v>
                </c:pt>
                <c:pt idx="8212">
                  <c:v>4.82E-2</c:v>
                </c:pt>
                <c:pt idx="8213">
                  <c:v>4.82E-2</c:v>
                </c:pt>
                <c:pt idx="8214">
                  <c:v>4.82E-2</c:v>
                </c:pt>
                <c:pt idx="8215">
                  <c:v>4.82E-2</c:v>
                </c:pt>
                <c:pt idx="8216">
                  <c:v>-2.5499999999999998E-2</c:v>
                </c:pt>
                <c:pt idx="8217">
                  <c:v>-2.5499999999999998E-2</c:v>
                </c:pt>
                <c:pt idx="8218">
                  <c:v>-2.5499999999999998E-2</c:v>
                </c:pt>
                <c:pt idx="8219">
                  <c:v>-2.5499999999999998E-2</c:v>
                </c:pt>
                <c:pt idx="8220">
                  <c:v>-2.5499999999999998E-2</c:v>
                </c:pt>
                <c:pt idx="8221">
                  <c:v>2.8500000000000001E-2</c:v>
                </c:pt>
                <c:pt idx="8222">
                  <c:v>2.8500000000000001E-2</c:v>
                </c:pt>
                <c:pt idx="8223">
                  <c:v>2.8500000000000001E-2</c:v>
                </c:pt>
                <c:pt idx="8224">
                  <c:v>2.8500000000000001E-2</c:v>
                </c:pt>
                <c:pt idx="8225">
                  <c:v>2.1899999999999999E-2</c:v>
                </c:pt>
                <c:pt idx="8226">
                  <c:v>2.1899999999999999E-2</c:v>
                </c:pt>
                <c:pt idx="8227">
                  <c:v>-4.4299999999999999E-2</c:v>
                </c:pt>
                <c:pt idx="8228">
                  <c:v>-5.3100000000000001E-2</c:v>
                </c:pt>
                <c:pt idx="8229">
                  <c:v>-5.3100000000000001E-2</c:v>
                </c:pt>
                <c:pt idx="8230">
                  <c:v>-5.45E-2</c:v>
                </c:pt>
                <c:pt idx="8231">
                  <c:v>4.8399999999999999E-2</c:v>
                </c:pt>
                <c:pt idx="8232">
                  <c:v>4.8399999999999999E-2</c:v>
                </c:pt>
                <c:pt idx="8233">
                  <c:v>4.8399999999999999E-2</c:v>
                </c:pt>
                <c:pt idx="8234">
                  <c:v>4.8399999999999999E-2</c:v>
                </c:pt>
                <c:pt idx="8235">
                  <c:v>4.8399999999999999E-2</c:v>
                </c:pt>
                <c:pt idx="8236">
                  <c:v>4.8399999999999999E-2</c:v>
                </c:pt>
                <c:pt idx="8237">
                  <c:v>4.8399999999999999E-2</c:v>
                </c:pt>
                <c:pt idx="8238">
                  <c:v>4.8399999999999999E-2</c:v>
                </c:pt>
                <c:pt idx="8239">
                  <c:v>7.7399999999999997E-2</c:v>
                </c:pt>
                <c:pt idx="8240">
                  <c:v>7.7399999999999997E-2</c:v>
                </c:pt>
                <c:pt idx="8241">
                  <c:v>7.7399999999999997E-2</c:v>
                </c:pt>
                <c:pt idx="8242">
                  <c:v>7.7399999999999997E-2</c:v>
                </c:pt>
                <c:pt idx="8243">
                  <c:v>7.7399999999999997E-2</c:v>
                </c:pt>
                <c:pt idx="8244">
                  <c:v>7.7399999999999997E-2</c:v>
                </c:pt>
                <c:pt idx="8245">
                  <c:v>7.7399999999999997E-2</c:v>
                </c:pt>
                <c:pt idx="8246">
                  <c:v>7.7399999999999997E-2</c:v>
                </c:pt>
                <c:pt idx="8247">
                  <c:v>0.123</c:v>
                </c:pt>
                <c:pt idx="8248">
                  <c:v>0.123</c:v>
                </c:pt>
                <c:pt idx="8249">
                  <c:v>0.123</c:v>
                </c:pt>
                <c:pt idx="8250">
                  <c:v>0.123</c:v>
                </c:pt>
                <c:pt idx="8251">
                  <c:v>0.123</c:v>
                </c:pt>
                <c:pt idx="8252">
                  <c:v>0.123</c:v>
                </c:pt>
                <c:pt idx="8253">
                  <c:v>6.2199999999999998E-2</c:v>
                </c:pt>
                <c:pt idx="8254">
                  <c:v>6.2199999999999998E-2</c:v>
                </c:pt>
                <c:pt idx="8255">
                  <c:v>0.10100000000000001</c:v>
                </c:pt>
                <c:pt idx="8256">
                  <c:v>0.10100000000000001</c:v>
                </c:pt>
                <c:pt idx="8257">
                  <c:v>0.111</c:v>
                </c:pt>
                <c:pt idx="8258">
                  <c:v>7.2400000000000006E-2</c:v>
                </c:pt>
                <c:pt idx="8259">
                  <c:v>7.2400000000000006E-2</c:v>
                </c:pt>
                <c:pt idx="8260">
                  <c:v>8.4599999999999995E-2</c:v>
                </c:pt>
                <c:pt idx="8261">
                  <c:v>8.4599999999999995E-2</c:v>
                </c:pt>
                <c:pt idx="8262">
                  <c:v>0.16300000000000001</c:v>
                </c:pt>
                <c:pt idx="8263">
                  <c:v>0.16300000000000001</c:v>
                </c:pt>
                <c:pt idx="8264">
                  <c:v>-0.114</c:v>
                </c:pt>
                <c:pt idx="8265">
                  <c:v>-0.114</c:v>
                </c:pt>
                <c:pt idx="8266">
                  <c:v>-0.114</c:v>
                </c:pt>
                <c:pt idx="8267">
                  <c:v>6.0199999999999997E-2</c:v>
                </c:pt>
                <c:pt idx="8268">
                  <c:v>1.3299999999999999E-2</c:v>
                </c:pt>
                <c:pt idx="8269">
                  <c:v>1.3299999999999999E-2</c:v>
                </c:pt>
                <c:pt idx="8270">
                  <c:v>1.0800000000000001E-2</c:v>
                </c:pt>
                <c:pt idx="8271">
                  <c:v>-1.9099999999999999E-2</c:v>
                </c:pt>
                <c:pt idx="8272">
                  <c:v>-1.9099999999999999E-2</c:v>
                </c:pt>
                <c:pt idx="8273">
                  <c:v>7.9900000000000006E-3</c:v>
                </c:pt>
                <c:pt idx="8274">
                  <c:v>2.2499999999999999E-2</c:v>
                </c:pt>
                <c:pt idx="8275">
                  <c:v>2.2499999999999999E-2</c:v>
                </c:pt>
                <c:pt idx="8276">
                  <c:v>2.2499999999999999E-2</c:v>
                </c:pt>
                <c:pt idx="8277">
                  <c:v>2.2499999999999999E-2</c:v>
                </c:pt>
                <c:pt idx="8278">
                  <c:v>2.2499999999999999E-2</c:v>
                </c:pt>
                <c:pt idx="8279">
                  <c:v>2.2499999999999999E-2</c:v>
                </c:pt>
                <c:pt idx="8280">
                  <c:v>2.2499999999999999E-2</c:v>
                </c:pt>
                <c:pt idx="8281">
                  <c:v>-5.28E-2</c:v>
                </c:pt>
                <c:pt idx="8282">
                  <c:v>-5.28E-2</c:v>
                </c:pt>
                <c:pt idx="8283">
                  <c:v>-5.28E-2</c:v>
                </c:pt>
                <c:pt idx="8284">
                  <c:v>6.54E-2</c:v>
                </c:pt>
                <c:pt idx="8285">
                  <c:v>4.9099999999999998E-2</c:v>
                </c:pt>
                <c:pt idx="8286">
                  <c:v>4.9099999999999998E-2</c:v>
                </c:pt>
                <c:pt idx="8287">
                  <c:v>4.9099999999999998E-2</c:v>
                </c:pt>
                <c:pt idx="8288">
                  <c:v>-7.2300000000000003E-2</c:v>
                </c:pt>
                <c:pt idx="8289">
                  <c:v>-7.2300000000000003E-2</c:v>
                </c:pt>
                <c:pt idx="8290">
                  <c:v>-7.2300000000000003E-2</c:v>
                </c:pt>
                <c:pt idx="8291">
                  <c:v>-7.2300000000000003E-2</c:v>
                </c:pt>
                <c:pt idx="8292">
                  <c:v>-7.2300000000000003E-2</c:v>
                </c:pt>
                <c:pt idx="8293">
                  <c:v>5.7799999999999997E-2</c:v>
                </c:pt>
                <c:pt idx="8294">
                  <c:v>-1.0999999999999999E-2</c:v>
                </c:pt>
                <c:pt idx="8295">
                  <c:v>-1.0999999999999999E-2</c:v>
                </c:pt>
                <c:pt idx="8296">
                  <c:v>-1.0999999999999999E-2</c:v>
                </c:pt>
                <c:pt idx="8297">
                  <c:v>-1.0999999999999999E-2</c:v>
                </c:pt>
                <c:pt idx="8298">
                  <c:v>-1.0999999999999999E-2</c:v>
                </c:pt>
                <c:pt idx="8299">
                  <c:v>5.6800000000000003E-2</c:v>
                </c:pt>
                <c:pt idx="8300">
                  <c:v>3.73E-2</c:v>
                </c:pt>
                <c:pt idx="8301">
                  <c:v>3.73E-2</c:v>
                </c:pt>
                <c:pt idx="8302">
                  <c:v>3.73E-2</c:v>
                </c:pt>
                <c:pt idx="8303">
                  <c:v>-5.6300000000000003E-2</c:v>
                </c:pt>
                <c:pt idx="8304">
                  <c:v>-5.6300000000000003E-2</c:v>
                </c:pt>
                <c:pt idx="8305">
                  <c:v>-5.6300000000000003E-2</c:v>
                </c:pt>
                <c:pt idx="8306">
                  <c:v>-5.6300000000000003E-2</c:v>
                </c:pt>
                <c:pt idx="8307">
                  <c:v>-5.6300000000000003E-2</c:v>
                </c:pt>
                <c:pt idx="8308">
                  <c:v>-5.6300000000000003E-2</c:v>
                </c:pt>
                <c:pt idx="8309">
                  <c:v>5.5100000000000003E-2</c:v>
                </c:pt>
                <c:pt idx="8310">
                  <c:v>-9.0500000000000008E-3</c:v>
                </c:pt>
                <c:pt idx="8311">
                  <c:v>-2.4799999999999999E-2</c:v>
                </c:pt>
                <c:pt idx="8312">
                  <c:v>-2.4799999999999999E-2</c:v>
                </c:pt>
                <c:pt idx="8313">
                  <c:v>-2.4799999999999999E-2</c:v>
                </c:pt>
                <c:pt idx="8314">
                  <c:v>-1.3299999999999999E-2</c:v>
                </c:pt>
                <c:pt idx="8315">
                  <c:v>-1.3299999999999999E-2</c:v>
                </c:pt>
                <c:pt idx="8316">
                  <c:v>-1.3299999999999999E-2</c:v>
                </c:pt>
                <c:pt idx="8317">
                  <c:v>6.6600000000000006E-2</c:v>
                </c:pt>
                <c:pt idx="8318">
                  <c:v>6.6600000000000006E-2</c:v>
                </c:pt>
                <c:pt idx="8319">
                  <c:v>6.6600000000000006E-2</c:v>
                </c:pt>
                <c:pt idx="8320">
                  <c:v>8.3900000000000002E-2</c:v>
                </c:pt>
                <c:pt idx="8321">
                  <c:v>8.3900000000000002E-2</c:v>
                </c:pt>
                <c:pt idx="8322">
                  <c:v>8.3900000000000002E-2</c:v>
                </c:pt>
                <c:pt idx="8323">
                  <c:v>-5.4800000000000001E-2</c:v>
                </c:pt>
                <c:pt idx="8324">
                  <c:v>-5.4800000000000001E-2</c:v>
                </c:pt>
                <c:pt idx="8325">
                  <c:v>-5.4800000000000001E-2</c:v>
                </c:pt>
                <c:pt idx="8326">
                  <c:v>5.3400000000000003E-2</c:v>
                </c:pt>
                <c:pt idx="8327">
                  <c:v>5.3400000000000003E-2</c:v>
                </c:pt>
                <c:pt idx="8328">
                  <c:v>5.3400000000000003E-2</c:v>
                </c:pt>
                <c:pt idx="8329">
                  <c:v>-1.8499999999999999E-2</c:v>
                </c:pt>
                <c:pt idx="8330">
                  <c:v>3.9100000000000003E-3</c:v>
                </c:pt>
                <c:pt idx="8331">
                  <c:v>3.9100000000000003E-3</c:v>
                </c:pt>
                <c:pt idx="8332">
                  <c:v>3.9100000000000003E-3</c:v>
                </c:pt>
                <c:pt idx="8333">
                  <c:v>3.9100000000000003E-3</c:v>
                </c:pt>
                <c:pt idx="8334">
                  <c:v>-1.32E-2</c:v>
                </c:pt>
                <c:pt idx="8335">
                  <c:v>-2.3199999999999998E-2</c:v>
                </c:pt>
                <c:pt idx="8336">
                  <c:v>-2.3199999999999998E-2</c:v>
                </c:pt>
                <c:pt idx="8337">
                  <c:v>-1.6799999999999999E-2</c:v>
                </c:pt>
                <c:pt idx="8338">
                  <c:v>-1.6799999999999999E-2</c:v>
                </c:pt>
                <c:pt idx="8339">
                  <c:v>-1.6799999999999999E-2</c:v>
                </c:pt>
                <c:pt idx="8340">
                  <c:v>-1.03E-2</c:v>
                </c:pt>
                <c:pt idx="8341">
                  <c:v>2.7699999999999999E-2</c:v>
                </c:pt>
                <c:pt idx="8342">
                  <c:v>2.7699999999999999E-2</c:v>
                </c:pt>
                <c:pt idx="8343">
                  <c:v>2.7699999999999999E-2</c:v>
                </c:pt>
                <c:pt idx="8344">
                  <c:v>1.3100000000000001E-2</c:v>
                </c:pt>
                <c:pt idx="8345">
                  <c:v>5.6800000000000003E-2</c:v>
                </c:pt>
                <c:pt idx="8346">
                  <c:v>-9.64E-2</c:v>
                </c:pt>
                <c:pt idx="8347">
                  <c:v>7.0199999999999999E-2</c:v>
                </c:pt>
                <c:pt idx="8348">
                  <c:v>-2.76E-2</c:v>
                </c:pt>
                <c:pt idx="8349">
                  <c:v>-2.76E-2</c:v>
                </c:pt>
                <c:pt idx="8350">
                  <c:v>-2.76E-2</c:v>
                </c:pt>
                <c:pt idx="8351">
                  <c:v>-2.76E-2</c:v>
                </c:pt>
                <c:pt idx="8352">
                  <c:v>3.9800000000000002E-2</c:v>
                </c:pt>
                <c:pt idx="8353">
                  <c:v>4.8000000000000001E-2</c:v>
                </c:pt>
                <c:pt idx="8354">
                  <c:v>-1.14E-2</c:v>
                </c:pt>
                <c:pt idx="8355">
                  <c:v>-1.14E-2</c:v>
                </c:pt>
                <c:pt idx="8356">
                  <c:v>-1.14E-2</c:v>
                </c:pt>
                <c:pt idx="8357">
                  <c:v>-1.14E-2</c:v>
                </c:pt>
                <c:pt idx="8358">
                  <c:v>-1.14E-2</c:v>
                </c:pt>
                <c:pt idx="8359">
                  <c:v>-1.14E-2</c:v>
                </c:pt>
                <c:pt idx="8360">
                  <c:v>1.11E-2</c:v>
                </c:pt>
                <c:pt idx="8361">
                  <c:v>-5.67E-2</c:v>
                </c:pt>
                <c:pt idx="8362">
                  <c:v>-6.59E-2</c:v>
                </c:pt>
                <c:pt idx="8363">
                  <c:v>3.04E-2</c:v>
                </c:pt>
                <c:pt idx="8364">
                  <c:v>3.04E-2</c:v>
                </c:pt>
                <c:pt idx="8365">
                  <c:v>3.04E-2</c:v>
                </c:pt>
                <c:pt idx="8366">
                  <c:v>1.54E-2</c:v>
                </c:pt>
                <c:pt idx="8367">
                  <c:v>-1.12E-2</c:v>
                </c:pt>
                <c:pt idx="8368">
                  <c:v>9.8900000000000002E-2</c:v>
                </c:pt>
                <c:pt idx="8369">
                  <c:v>9.8900000000000002E-2</c:v>
                </c:pt>
                <c:pt idx="8370">
                  <c:v>9.8900000000000002E-2</c:v>
                </c:pt>
                <c:pt idx="8371">
                  <c:v>-3.2099999999999997E-2</c:v>
                </c:pt>
                <c:pt idx="8372">
                  <c:v>-3.2099999999999997E-2</c:v>
                </c:pt>
                <c:pt idx="8373">
                  <c:v>-3.2099999999999997E-2</c:v>
                </c:pt>
                <c:pt idx="8374">
                  <c:v>-3.2099999999999997E-2</c:v>
                </c:pt>
                <c:pt idx="8375">
                  <c:v>-3.2099999999999997E-2</c:v>
                </c:pt>
                <c:pt idx="8376">
                  <c:v>1.8200000000000001E-2</c:v>
                </c:pt>
                <c:pt idx="8377">
                  <c:v>1.8200000000000001E-2</c:v>
                </c:pt>
                <c:pt idx="8378">
                  <c:v>1.8200000000000001E-2</c:v>
                </c:pt>
                <c:pt idx="8379">
                  <c:v>1.8200000000000001E-2</c:v>
                </c:pt>
                <c:pt idx="8380">
                  <c:v>1.8200000000000001E-2</c:v>
                </c:pt>
                <c:pt idx="8381">
                  <c:v>1.8200000000000001E-2</c:v>
                </c:pt>
                <c:pt idx="8382">
                  <c:v>1.8200000000000001E-2</c:v>
                </c:pt>
                <c:pt idx="8383">
                  <c:v>1.8200000000000001E-2</c:v>
                </c:pt>
                <c:pt idx="8384">
                  <c:v>1.8200000000000001E-2</c:v>
                </c:pt>
                <c:pt idx="8385">
                  <c:v>1.8200000000000001E-2</c:v>
                </c:pt>
                <c:pt idx="8386">
                  <c:v>1.8200000000000001E-2</c:v>
                </c:pt>
                <c:pt idx="8387">
                  <c:v>1.8200000000000001E-2</c:v>
                </c:pt>
                <c:pt idx="8388">
                  <c:v>1.6100000000000001E-3</c:v>
                </c:pt>
                <c:pt idx="8389">
                  <c:v>1.6100000000000001E-3</c:v>
                </c:pt>
                <c:pt idx="8390">
                  <c:v>-5.7200000000000001E-2</c:v>
                </c:pt>
                <c:pt idx="8391">
                  <c:v>-5.7200000000000001E-2</c:v>
                </c:pt>
                <c:pt idx="8392">
                  <c:v>-5.7200000000000001E-2</c:v>
                </c:pt>
                <c:pt idx="8393">
                  <c:v>-5.7200000000000001E-2</c:v>
                </c:pt>
                <c:pt idx="8394">
                  <c:v>-8.0599999999999995E-3</c:v>
                </c:pt>
                <c:pt idx="8395">
                  <c:v>-8.0599999999999995E-3</c:v>
                </c:pt>
                <c:pt idx="8396">
                  <c:v>-8.0599999999999995E-3</c:v>
                </c:pt>
                <c:pt idx="8397">
                  <c:v>-8.0599999999999995E-3</c:v>
                </c:pt>
                <c:pt idx="8398">
                  <c:v>-8.0599999999999995E-3</c:v>
                </c:pt>
                <c:pt idx="8399">
                  <c:v>4.2900000000000001E-2</c:v>
                </c:pt>
                <c:pt idx="8400">
                  <c:v>4.2900000000000001E-2</c:v>
                </c:pt>
                <c:pt idx="8401">
                  <c:v>4.2900000000000001E-2</c:v>
                </c:pt>
                <c:pt idx="8402">
                  <c:v>-7.2800000000000004E-2</c:v>
                </c:pt>
                <c:pt idx="8403">
                  <c:v>-7.2800000000000004E-2</c:v>
                </c:pt>
                <c:pt idx="8404">
                  <c:v>-7.2800000000000004E-2</c:v>
                </c:pt>
                <c:pt idx="8405">
                  <c:v>-7.2800000000000004E-2</c:v>
                </c:pt>
                <c:pt idx="8406">
                  <c:v>-4.7800000000000002E-2</c:v>
                </c:pt>
                <c:pt idx="8407">
                  <c:v>-4.7800000000000002E-2</c:v>
                </c:pt>
                <c:pt idx="8408">
                  <c:v>5.7799999999999997E-2</c:v>
                </c:pt>
                <c:pt idx="8409">
                  <c:v>5.7799999999999997E-2</c:v>
                </c:pt>
                <c:pt idx="8410">
                  <c:v>5.7799999999999997E-2</c:v>
                </c:pt>
                <c:pt idx="8411">
                  <c:v>5.7799999999999997E-2</c:v>
                </c:pt>
                <c:pt idx="8412">
                  <c:v>5.7799999999999997E-2</c:v>
                </c:pt>
                <c:pt idx="8413">
                  <c:v>5.7799999999999997E-2</c:v>
                </c:pt>
                <c:pt idx="8414">
                  <c:v>5.5300000000000002E-2</c:v>
                </c:pt>
                <c:pt idx="8415">
                  <c:v>5.5300000000000002E-2</c:v>
                </c:pt>
                <c:pt idx="8416">
                  <c:v>5.5300000000000002E-2</c:v>
                </c:pt>
                <c:pt idx="8417">
                  <c:v>5.5300000000000002E-2</c:v>
                </c:pt>
                <c:pt idx="8418">
                  <c:v>6.2799999999999995E-2</c:v>
                </c:pt>
                <c:pt idx="8419">
                  <c:v>6.2799999999999995E-2</c:v>
                </c:pt>
                <c:pt idx="8420">
                  <c:v>-4.0099999999999997E-3</c:v>
                </c:pt>
                <c:pt idx="8421">
                  <c:v>-4.0099999999999997E-3</c:v>
                </c:pt>
                <c:pt idx="8422">
                  <c:v>-4.0099999999999997E-3</c:v>
                </c:pt>
                <c:pt idx="8423">
                  <c:v>-4.0099999999999997E-3</c:v>
                </c:pt>
                <c:pt idx="8424">
                  <c:v>-4.0099999999999997E-3</c:v>
                </c:pt>
                <c:pt idx="8425">
                  <c:v>-4.0099999999999997E-3</c:v>
                </c:pt>
                <c:pt idx="8426">
                  <c:v>-4.0099999999999997E-3</c:v>
                </c:pt>
                <c:pt idx="8427">
                  <c:v>-3.5200000000000002E-2</c:v>
                </c:pt>
                <c:pt idx="8428">
                  <c:v>-3.5200000000000002E-2</c:v>
                </c:pt>
                <c:pt idx="8429">
                  <c:v>1.4500000000000001E-2</c:v>
                </c:pt>
                <c:pt idx="8430">
                  <c:v>1.4500000000000001E-2</c:v>
                </c:pt>
                <c:pt idx="8431">
                  <c:v>1.4500000000000001E-2</c:v>
                </c:pt>
                <c:pt idx="8432">
                  <c:v>-1.8800000000000001E-2</c:v>
                </c:pt>
                <c:pt idx="8433">
                  <c:v>-1.8800000000000001E-2</c:v>
                </c:pt>
                <c:pt idx="8434">
                  <c:v>3.2399999999999998E-2</c:v>
                </c:pt>
                <c:pt idx="8435">
                  <c:v>-2.2800000000000001E-2</c:v>
                </c:pt>
                <c:pt idx="8436">
                  <c:v>3.2399999999999998E-2</c:v>
                </c:pt>
                <c:pt idx="8437">
                  <c:v>5.33E-2</c:v>
                </c:pt>
                <c:pt idx="8438">
                  <c:v>1.73E-3</c:v>
                </c:pt>
                <c:pt idx="8439">
                  <c:v>1.73E-3</c:v>
                </c:pt>
                <c:pt idx="8440">
                  <c:v>-6.6500000000000004E-2</c:v>
                </c:pt>
                <c:pt idx="8441">
                  <c:v>-6.6500000000000004E-2</c:v>
                </c:pt>
                <c:pt idx="8442">
                  <c:v>-6.6500000000000004E-2</c:v>
                </c:pt>
                <c:pt idx="8443">
                  <c:v>5.0700000000000002E-2</c:v>
                </c:pt>
                <c:pt idx="8444">
                  <c:v>5.0700000000000002E-2</c:v>
                </c:pt>
                <c:pt idx="8445">
                  <c:v>5.0700000000000002E-2</c:v>
                </c:pt>
                <c:pt idx="8446">
                  <c:v>5.0700000000000002E-2</c:v>
                </c:pt>
                <c:pt idx="8447">
                  <c:v>5.0700000000000002E-2</c:v>
                </c:pt>
                <c:pt idx="8448">
                  <c:v>5.0700000000000002E-2</c:v>
                </c:pt>
                <c:pt idx="8449">
                  <c:v>4.7600000000000003E-2</c:v>
                </c:pt>
                <c:pt idx="8450">
                  <c:v>4.7600000000000003E-2</c:v>
                </c:pt>
                <c:pt idx="8451">
                  <c:v>4.7600000000000003E-2</c:v>
                </c:pt>
                <c:pt idx="8452">
                  <c:v>4.7600000000000003E-2</c:v>
                </c:pt>
                <c:pt idx="8453">
                  <c:v>-2.1399999999999999E-2</c:v>
                </c:pt>
                <c:pt idx="8454">
                  <c:v>-2.1399999999999999E-2</c:v>
                </c:pt>
                <c:pt idx="8455">
                  <c:v>-2.1399999999999999E-2</c:v>
                </c:pt>
                <c:pt idx="8456">
                  <c:v>-7.3599999999999999E-2</c:v>
                </c:pt>
                <c:pt idx="8457">
                  <c:v>-7.3599999999999999E-2</c:v>
                </c:pt>
                <c:pt idx="8458">
                  <c:v>-7.3599999999999999E-2</c:v>
                </c:pt>
                <c:pt idx="8459">
                  <c:v>-4.9000000000000002E-2</c:v>
                </c:pt>
                <c:pt idx="8460">
                  <c:v>-4.9000000000000002E-2</c:v>
                </c:pt>
                <c:pt idx="8461">
                  <c:v>-4.9000000000000002E-2</c:v>
                </c:pt>
                <c:pt idx="8462">
                  <c:v>-4.9000000000000002E-2</c:v>
                </c:pt>
                <c:pt idx="8463">
                  <c:v>-4.9000000000000002E-2</c:v>
                </c:pt>
                <c:pt idx="8464">
                  <c:v>2.0799999999999999E-2</c:v>
                </c:pt>
                <c:pt idx="8465">
                  <c:v>-2.6800000000000001E-2</c:v>
                </c:pt>
                <c:pt idx="8466">
                  <c:v>-2.6800000000000001E-2</c:v>
                </c:pt>
                <c:pt idx="8467">
                  <c:v>-2.6800000000000001E-2</c:v>
                </c:pt>
                <c:pt idx="8468">
                  <c:v>2.2599999999999999E-2</c:v>
                </c:pt>
                <c:pt idx="8469">
                  <c:v>3.7200000000000002E-3</c:v>
                </c:pt>
                <c:pt idx="8470">
                  <c:v>-1.4200000000000001E-2</c:v>
                </c:pt>
                <c:pt idx="8471">
                  <c:v>-8.9899999999999994E-2</c:v>
                </c:pt>
                <c:pt idx="8472">
                  <c:v>-8.9899999999999994E-2</c:v>
                </c:pt>
                <c:pt idx="8473">
                  <c:v>-1.1599999999999999E-2</c:v>
                </c:pt>
                <c:pt idx="8474">
                  <c:v>-1.1599999999999999E-2</c:v>
                </c:pt>
                <c:pt idx="8475">
                  <c:v>3.3399999999999999E-2</c:v>
                </c:pt>
                <c:pt idx="8476">
                  <c:v>3.3399999999999999E-2</c:v>
                </c:pt>
                <c:pt idx="8477">
                  <c:v>3.3399999999999999E-2</c:v>
                </c:pt>
                <c:pt idx="8478">
                  <c:v>3.3399999999999999E-2</c:v>
                </c:pt>
                <c:pt idx="8479">
                  <c:v>3.3399999999999999E-2</c:v>
                </c:pt>
                <c:pt idx="8480">
                  <c:v>3.3399999999999999E-2</c:v>
                </c:pt>
                <c:pt idx="8481">
                  <c:v>-3.6600000000000001E-2</c:v>
                </c:pt>
                <c:pt idx="8482">
                  <c:v>-3.6600000000000001E-2</c:v>
                </c:pt>
                <c:pt idx="8483">
                  <c:v>-3.61E-2</c:v>
                </c:pt>
                <c:pt idx="8484">
                  <c:v>-3.61E-2</c:v>
                </c:pt>
                <c:pt idx="8485">
                  <c:v>-3.61E-2</c:v>
                </c:pt>
                <c:pt idx="8486">
                  <c:v>-3.61E-2</c:v>
                </c:pt>
                <c:pt idx="8487">
                  <c:v>-3.61E-2</c:v>
                </c:pt>
                <c:pt idx="8488">
                  <c:v>-3.61E-2</c:v>
                </c:pt>
                <c:pt idx="8489">
                  <c:v>-3.61E-2</c:v>
                </c:pt>
                <c:pt idx="8490">
                  <c:v>-3.61E-2</c:v>
                </c:pt>
                <c:pt idx="8491">
                  <c:v>-2.63E-3</c:v>
                </c:pt>
                <c:pt idx="8492">
                  <c:v>-2.63E-3</c:v>
                </c:pt>
                <c:pt idx="8493">
                  <c:v>-2.63E-3</c:v>
                </c:pt>
                <c:pt idx="8494">
                  <c:v>-2.63E-3</c:v>
                </c:pt>
                <c:pt idx="8495">
                  <c:v>-2.63E-3</c:v>
                </c:pt>
                <c:pt idx="8496">
                  <c:v>-2.63E-3</c:v>
                </c:pt>
                <c:pt idx="8497">
                  <c:v>-2.63E-3</c:v>
                </c:pt>
                <c:pt idx="8498">
                  <c:v>-2.63E-3</c:v>
                </c:pt>
                <c:pt idx="8499">
                  <c:v>3.4799999999999998E-2</c:v>
                </c:pt>
                <c:pt idx="8500">
                  <c:v>3.4799999999999998E-2</c:v>
                </c:pt>
                <c:pt idx="8501">
                  <c:v>3.4799999999999998E-2</c:v>
                </c:pt>
                <c:pt idx="8502">
                  <c:v>3.4799999999999998E-2</c:v>
                </c:pt>
                <c:pt idx="8503">
                  <c:v>3.4799999999999998E-2</c:v>
                </c:pt>
                <c:pt idx="8504">
                  <c:v>3.4799999999999998E-2</c:v>
                </c:pt>
                <c:pt idx="8505">
                  <c:v>3.4799999999999998E-2</c:v>
                </c:pt>
                <c:pt idx="8506">
                  <c:v>3.4799999999999998E-2</c:v>
                </c:pt>
                <c:pt idx="8507">
                  <c:v>3.4799999999999998E-2</c:v>
                </c:pt>
                <c:pt idx="8508">
                  <c:v>3.4799999999999998E-2</c:v>
                </c:pt>
                <c:pt idx="8509">
                  <c:v>3.4799999999999998E-2</c:v>
                </c:pt>
                <c:pt idx="8510">
                  <c:v>3.4799999999999998E-2</c:v>
                </c:pt>
                <c:pt idx="8511">
                  <c:v>3.4799999999999998E-2</c:v>
                </c:pt>
                <c:pt idx="8512">
                  <c:v>3.4799999999999998E-2</c:v>
                </c:pt>
                <c:pt idx="8513">
                  <c:v>-1.7600000000000001E-2</c:v>
                </c:pt>
                <c:pt idx="8514">
                  <c:v>-4.1000000000000002E-2</c:v>
                </c:pt>
                <c:pt idx="8515">
                  <c:v>-4.1000000000000002E-2</c:v>
                </c:pt>
                <c:pt idx="8516">
                  <c:v>0.128</c:v>
                </c:pt>
                <c:pt idx="8517">
                  <c:v>0.128</c:v>
                </c:pt>
                <c:pt idx="8518">
                  <c:v>0.13400000000000001</c:v>
                </c:pt>
                <c:pt idx="8519">
                  <c:v>-3.3099999999999997E-2</c:v>
                </c:pt>
                <c:pt idx="8520">
                  <c:v>-3.3099999999999997E-2</c:v>
                </c:pt>
                <c:pt idx="8521">
                  <c:v>-3.3099999999999997E-2</c:v>
                </c:pt>
                <c:pt idx="8522">
                  <c:v>-3.3099999999999997E-2</c:v>
                </c:pt>
                <c:pt idx="8523">
                  <c:v>-1.21E-2</c:v>
                </c:pt>
                <c:pt idx="8524">
                  <c:v>-1.21E-2</c:v>
                </c:pt>
                <c:pt idx="8525">
                  <c:v>-8.8800000000000007E-3</c:v>
                </c:pt>
                <c:pt idx="8526">
                  <c:v>-8.8800000000000007E-3</c:v>
                </c:pt>
                <c:pt idx="8527">
                  <c:v>-4.1500000000000002E-2</c:v>
                </c:pt>
                <c:pt idx="8528">
                  <c:v>4.9500000000000002E-2</c:v>
                </c:pt>
                <c:pt idx="8529">
                  <c:v>4.9500000000000002E-2</c:v>
                </c:pt>
                <c:pt idx="8530">
                  <c:v>4.9500000000000002E-2</c:v>
                </c:pt>
                <c:pt idx="8531">
                  <c:v>4.9500000000000002E-2</c:v>
                </c:pt>
                <c:pt idx="8532">
                  <c:v>4.9500000000000002E-2</c:v>
                </c:pt>
                <c:pt idx="8533">
                  <c:v>4.9500000000000002E-2</c:v>
                </c:pt>
                <c:pt idx="8534">
                  <c:v>4.9500000000000002E-2</c:v>
                </c:pt>
                <c:pt idx="8535">
                  <c:v>4.9500000000000002E-2</c:v>
                </c:pt>
                <c:pt idx="8536">
                  <c:v>4.9500000000000002E-2</c:v>
                </c:pt>
                <c:pt idx="8537">
                  <c:v>-8.5500000000000007E-2</c:v>
                </c:pt>
                <c:pt idx="8538">
                  <c:v>0.105</c:v>
                </c:pt>
                <c:pt idx="8539">
                  <c:v>4.87E-2</c:v>
                </c:pt>
                <c:pt idx="8540">
                  <c:v>3.3599999999999998E-2</c:v>
                </c:pt>
                <c:pt idx="8541">
                  <c:v>3.3599999999999998E-2</c:v>
                </c:pt>
                <c:pt idx="8542">
                  <c:v>-1.66E-2</c:v>
                </c:pt>
                <c:pt idx="8543">
                  <c:v>-5.91E-2</c:v>
                </c:pt>
                <c:pt idx="8544">
                  <c:v>-5.91E-2</c:v>
                </c:pt>
                <c:pt idx="8545">
                  <c:v>-5.91E-2</c:v>
                </c:pt>
                <c:pt idx="8546">
                  <c:v>-5.91E-2</c:v>
                </c:pt>
                <c:pt idx="8547">
                  <c:v>-5.91E-2</c:v>
                </c:pt>
                <c:pt idx="8548">
                  <c:v>-5.91E-2</c:v>
                </c:pt>
                <c:pt idx="8549">
                  <c:v>6.96E-3</c:v>
                </c:pt>
                <c:pt idx="8550">
                  <c:v>6.96E-3</c:v>
                </c:pt>
                <c:pt idx="8551">
                  <c:v>6.96E-3</c:v>
                </c:pt>
                <c:pt idx="8552">
                  <c:v>6.96E-3</c:v>
                </c:pt>
                <c:pt idx="8553">
                  <c:v>6.96E-3</c:v>
                </c:pt>
                <c:pt idx="8554">
                  <c:v>6.96E-3</c:v>
                </c:pt>
                <c:pt idx="8555">
                  <c:v>6.96E-3</c:v>
                </c:pt>
                <c:pt idx="8556">
                  <c:v>6.96E-3</c:v>
                </c:pt>
                <c:pt idx="8557">
                  <c:v>6.96E-3</c:v>
                </c:pt>
                <c:pt idx="8558">
                  <c:v>6.96E-3</c:v>
                </c:pt>
                <c:pt idx="8559">
                  <c:v>6.96E-3</c:v>
                </c:pt>
                <c:pt idx="8560">
                  <c:v>6.96E-3</c:v>
                </c:pt>
                <c:pt idx="8561">
                  <c:v>6.96E-3</c:v>
                </c:pt>
                <c:pt idx="8562">
                  <c:v>2.7000000000000001E-3</c:v>
                </c:pt>
                <c:pt idx="8563">
                  <c:v>2.7000000000000001E-3</c:v>
                </c:pt>
                <c:pt idx="8564">
                  <c:v>2.7000000000000001E-3</c:v>
                </c:pt>
                <c:pt idx="8565">
                  <c:v>2.7000000000000001E-3</c:v>
                </c:pt>
                <c:pt idx="8566">
                  <c:v>2.7000000000000001E-3</c:v>
                </c:pt>
                <c:pt idx="8567">
                  <c:v>2.7000000000000001E-3</c:v>
                </c:pt>
                <c:pt idx="8568">
                  <c:v>-7.6499999999999997E-3</c:v>
                </c:pt>
                <c:pt idx="8569">
                  <c:v>2.7199999999999998E-2</c:v>
                </c:pt>
                <c:pt idx="8570">
                  <c:v>2.7199999999999998E-2</c:v>
                </c:pt>
                <c:pt idx="8571">
                  <c:v>2.7199999999999998E-2</c:v>
                </c:pt>
                <c:pt idx="8572">
                  <c:v>2.7199999999999998E-2</c:v>
                </c:pt>
                <c:pt idx="8573">
                  <c:v>2.7199999999999998E-2</c:v>
                </c:pt>
                <c:pt idx="8574">
                  <c:v>2.7199999999999998E-2</c:v>
                </c:pt>
                <c:pt idx="8575">
                  <c:v>2.7199999999999998E-2</c:v>
                </c:pt>
                <c:pt idx="8576">
                  <c:v>3.2099999999999997E-2</c:v>
                </c:pt>
                <c:pt idx="8577">
                  <c:v>1.9300000000000001E-2</c:v>
                </c:pt>
                <c:pt idx="8578">
                  <c:v>1.9300000000000001E-2</c:v>
                </c:pt>
                <c:pt idx="8579">
                  <c:v>-4.1200000000000001E-2</c:v>
                </c:pt>
                <c:pt idx="8580">
                  <c:v>-4.1200000000000001E-2</c:v>
                </c:pt>
                <c:pt idx="8581">
                  <c:v>-4.1200000000000001E-2</c:v>
                </c:pt>
                <c:pt idx="8582">
                  <c:v>-4.1200000000000001E-2</c:v>
                </c:pt>
                <c:pt idx="8583">
                  <c:v>-4.1200000000000001E-2</c:v>
                </c:pt>
                <c:pt idx="8584">
                  <c:v>-2.98E-2</c:v>
                </c:pt>
                <c:pt idx="8585">
                  <c:v>2.6700000000000002E-2</c:v>
                </c:pt>
                <c:pt idx="8586">
                  <c:v>-1.2200000000000001E-2</c:v>
                </c:pt>
                <c:pt idx="8587">
                  <c:v>-1.2200000000000001E-2</c:v>
                </c:pt>
                <c:pt idx="8588">
                  <c:v>-1.5900000000000001E-2</c:v>
                </c:pt>
                <c:pt idx="8589">
                  <c:v>-1.5900000000000001E-2</c:v>
                </c:pt>
                <c:pt idx="8590">
                  <c:v>-1.5900000000000001E-2</c:v>
                </c:pt>
                <c:pt idx="8591">
                  <c:v>-1.2500000000000001E-2</c:v>
                </c:pt>
                <c:pt idx="8592">
                  <c:v>-4.6899999999999997E-2</c:v>
                </c:pt>
                <c:pt idx="8593">
                  <c:v>-4.6899999999999997E-2</c:v>
                </c:pt>
                <c:pt idx="8594">
                  <c:v>-3.3799999999999997E-2</c:v>
                </c:pt>
                <c:pt idx="8595">
                  <c:v>-3.3799999999999997E-2</c:v>
                </c:pt>
                <c:pt idx="8596">
                  <c:v>-3.3799999999999997E-2</c:v>
                </c:pt>
                <c:pt idx="8597">
                  <c:v>-3.3799999999999997E-2</c:v>
                </c:pt>
                <c:pt idx="8598">
                  <c:v>4.7699999999999999E-2</c:v>
                </c:pt>
                <c:pt idx="8599">
                  <c:v>-4.1799999999999997E-2</c:v>
                </c:pt>
                <c:pt idx="8600">
                  <c:v>-4.1799999999999997E-2</c:v>
                </c:pt>
                <c:pt idx="8601">
                  <c:v>-4.1799999999999997E-2</c:v>
                </c:pt>
                <c:pt idx="8602">
                  <c:v>-4.1799999999999997E-2</c:v>
                </c:pt>
                <c:pt idx="8603">
                  <c:v>-4.1799999999999997E-2</c:v>
                </c:pt>
                <c:pt idx="8604">
                  <c:v>-4.1799999999999997E-2</c:v>
                </c:pt>
                <c:pt idx="8605">
                  <c:v>-4.1799999999999997E-2</c:v>
                </c:pt>
                <c:pt idx="8606">
                  <c:v>4.3299999999999996E-3</c:v>
                </c:pt>
                <c:pt idx="8607">
                  <c:v>8.0999999999999996E-3</c:v>
                </c:pt>
                <c:pt idx="8608">
                  <c:v>-5.0200000000000002E-2</c:v>
                </c:pt>
                <c:pt idx="8609">
                  <c:v>2.8000000000000001E-2</c:v>
                </c:pt>
                <c:pt idx="8610">
                  <c:v>2.8000000000000001E-2</c:v>
                </c:pt>
                <c:pt idx="8611">
                  <c:v>2.8000000000000001E-2</c:v>
                </c:pt>
                <c:pt idx="8612">
                  <c:v>-3.0300000000000001E-2</c:v>
                </c:pt>
                <c:pt idx="8613">
                  <c:v>2.7E-2</c:v>
                </c:pt>
                <c:pt idx="8614">
                  <c:v>2.7E-2</c:v>
                </c:pt>
                <c:pt idx="8615">
                  <c:v>2.7E-2</c:v>
                </c:pt>
                <c:pt idx="8616">
                  <c:v>-2.3599999999999999E-2</c:v>
                </c:pt>
                <c:pt idx="8617">
                  <c:v>-2.3599999999999999E-2</c:v>
                </c:pt>
                <c:pt idx="8618">
                  <c:v>-2.3599999999999999E-2</c:v>
                </c:pt>
                <c:pt idx="8619">
                  <c:v>-2.3599999999999999E-2</c:v>
                </c:pt>
                <c:pt idx="8620">
                  <c:v>-8.9399999999999993E-2</c:v>
                </c:pt>
                <c:pt idx="8621">
                  <c:v>-8.9399999999999993E-2</c:v>
                </c:pt>
                <c:pt idx="8622">
                  <c:v>-8.9399999999999993E-2</c:v>
                </c:pt>
                <c:pt idx="8623">
                  <c:v>1.09E-2</c:v>
                </c:pt>
                <c:pt idx="8624">
                  <c:v>1.09E-2</c:v>
                </c:pt>
                <c:pt idx="8625">
                  <c:v>1.09E-2</c:v>
                </c:pt>
                <c:pt idx="8626">
                  <c:v>1.09E-2</c:v>
                </c:pt>
                <c:pt idx="8627">
                  <c:v>1.09E-2</c:v>
                </c:pt>
                <c:pt idx="8628">
                  <c:v>1.09E-2</c:v>
                </c:pt>
                <c:pt idx="8629">
                  <c:v>1.09E-2</c:v>
                </c:pt>
                <c:pt idx="8630">
                  <c:v>1.09E-2</c:v>
                </c:pt>
                <c:pt idx="8631">
                  <c:v>8.8400000000000006E-3</c:v>
                </c:pt>
                <c:pt idx="8632">
                  <c:v>8.8400000000000006E-3</c:v>
                </c:pt>
                <c:pt idx="8633">
                  <c:v>8.8400000000000006E-3</c:v>
                </c:pt>
                <c:pt idx="8634">
                  <c:v>8.8400000000000006E-3</c:v>
                </c:pt>
                <c:pt idx="8635">
                  <c:v>3.78E-2</c:v>
                </c:pt>
                <c:pt idx="8636">
                  <c:v>-4.41E-2</c:v>
                </c:pt>
                <c:pt idx="8637">
                  <c:v>-1.11E-2</c:v>
                </c:pt>
                <c:pt idx="8638">
                  <c:v>-1.11E-2</c:v>
                </c:pt>
                <c:pt idx="8639">
                  <c:v>3.0899999999999999E-3</c:v>
                </c:pt>
                <c:pt idx="8640">
                  <c:v>3.0899999999999999E-3</c:v>
                </c:pt>
                <c:pt idx="8641">
                  <c:v>3.0899999999999999E-3</c:v>
                </c:pt>
                <c:pt idx="8642">
                  <c:v>3.0899999999999999E-3</c:v>
                </c:pt>
                <c:pt idx="8643">
                  <c:v>3.0899999999999999E-3</c:v>
                </c:pt>
                <c:pt idx="8644">
                  <c:v>3.0899999999999999E-3</c:v>
                </c:pt>
                <c:pt idx="8645">
                  <c:v>3.0899999999999999E-3</c:v>
                </c:pt>
                <c:pt idx="8646">
                  <c:v>3.0899999999999999E-3</c:v>
                </c:pt>
                <c:pt idx="8647">
                  <c:v>3.0899999999999999E-3</c:v>
                </c:pt>
                <c:pt idx="8648">
                  <c:v>3.0899999999999999E-3</c:v>
                </c:pt>
                <c:pt idx="8649">
                  <c:v>3.0899999999999999E-3</c:v>
                </c:pt>
                <c:pt idx="8650">
                  <c:v>3.0899999999999999E-3</c:v>
                </c:pt>
                <c:pt idx="8651">
                  <c:v>3.0899999999999999E-3</c:v>
                </c:pt>
                <c:pt idx="8652">
                  <c:v>3.0899999999999999E-3</c:v>
                </c:pt>
                <c:pt idx="8653">
                  <c:v>3.0899999999999999E-3</c:v>
                </c:pt>
                <c:pt idx="8654">
                  <c:v>3.0899999999999999E-3</c:v>
                </c:pt>
                <c:pt idx="8655">
                  <c:v>3.0899999999999999E-3</c:v>
                </c:pt>
                <c:pt idx="8656">
                  <c:v>3.0899999999999999E-3</c:v>
                </c:pt>
                <c:pt idx="8657">
                  <c:v>3.0899999999999999E-3</c:v>
                </c:pt>
                <c:pt idx="8658">
                  <c:v>-1.61E-2</c:v>
                </c:pt>
                <c:pt idx="8659">
                  <c:v>-1.61E-2</c:v>
                </c:pt>
                <c:pt idx="8660">
                  <c:v>-1.61E-2</c:v>
                </c:pt>
                <c:pt idx="8661">
                  <c:v>4.6799999999999999E-4</c:v>
                </c:pt>
                <c:pt idx="8662">
                  <c:v>4.6799999999999999E-4</c:v>
                </c:pt>
                <c:pt idx="8663">
                  <c:v>4.6799999999999999E-4</c:v>
                </c:pt>
                <c:pt idx="8664">
                  <c:v>4.6799999999999999E-4</c:v>
                </c:pt>
                <c:pt idx="8665">
                  <c:v>4.6799999999999999E-4</c:v>
                </c:pt>
                <c:pt idx="8666">
                  <c:v>4.6799999999999999E-4</c:v>
                </c:pt>
                <c:pt idx="8667">
                  <c:v>4.6799999999999999E-4</c:v>
                </c:pt>
                <c:pt idx="8668">
                  <c:v>4.6799999999999999E-4</c:v>
                </c:pt>
                <c:pt idx="8669">
                  <c:v>-3.85E-2</c:v>
                </c:pt>
                <c:pt idx="8670">
                  <c:v>-3.85E-2</c:v>
                </c:pt>
                <c:pt idx="8671">
                  <c:v>-3.85E-2</c:v>
                </c:pt>
                <c:pt idx="8672">
                  <c:v>-3.85E-2</c:v>
                </c:pt>
                <c:pt idx="8673">
                  <c:v>1.04E-2</c:v>
                </c:pt>
                <c:pt idx="8674">
                  <c:v>-4.8500000000000001E-2</c:v>
                </c:pt>
                <c:pt idx="8675">
                  <c:v>-4.8500000000000001E-2</c:v>
                </c:pt>
                <c:pt idx="8676">
                  <c:v>-4.8500000000000001E-2</c:v>
                </c:pt>
                <c:pt idx="8677">
                  <c:v>-4.8500000000000001E-2</c:v>
                </c:pt>
                <c:pt idx="8678">
                  <c:v>-4.8500000000000001E-2</c:v>
                </c:pt>
                <c:pt idx="8679">
                  <c:v>-4.8500000000000001E-2</c:v>
                </c:pt>
                <c:pt idx="8680">
                  <c:v>3.39E-2</c:v>
                </c:pt>
                <c:pt idx="8681">
                  <c:v>3.39E-2</c:v>
                </c:pt>
                <c:pt idx="8682">
                  <c:v>3.39E-2</c:v>
                </c:pt>
                <c:pt idx="8683">
                  <c:v>3.39E-2</c:v>
                </c:pt>
                <c:pt idx="8684">
                  <c:v>3.39E-2</c:v>
                </c:pt>
                <c:pt idx="8685">
                  <c:v>3.39E-2</c:v>
                </c:pt>
                <c:pt idx="8686">
                  <c:v>3.39E-2</c:v>
                </c:pt>
                <c:pt idx="8687">
                  <c:v>3.39E-2</c:v>
                </c:pt>
                <c:pt idx="8688">
                  <c:v>3.39E-2</c:v>
                </c:pt>
                <c:pt idx="8689">
                  <c:v>9.9699999999999997E-2</c:v>
                </c:pt>
                <c:pt idx="8690">
                  <c:v>9.9699999999999997E-2</c:v>
                </c:pt>
                <c:pt idx="8691">
                  <c:v>1.2699999999999999E-2</c:v>
                </c:pt>
                <c:pt idx="8692">
                  <c:v>4.45E-3</c:v>
                </c:pt>
                <c:pt idx="8693">
                  <c:v>4.45E-3</c:v>
                </c:pt>
                <c:pt idx="8694">
                  <c:v>4.45E-3</c:v>
                </c:pt>
                <c:pt idx="8695">
                  <c:v>4.45E-3</c:v>
                </c:pt>
                <c:pt idx="8696">
                  <c:v>4.45E-3</c:v>
                </c:pt>
                <c:pt idx="8697">
                  <c:v>4.45E-3</c:v>
                </c:pt>
                <c:pt idx="8698">
                  <c:v>4.45E-3</c:v>
                </c:pt>
                <c:pt idx="8699">
                  <c:v>4.45E-3</c:v>
                </c:pt>
                <c:pt idx="8700">
                  <c:v>1.6299999999999999E-2</c:v>
                </c:pt>
                <c:pt idx="8701">
                  <c:v>1.6299999999999999E-2</c:v>
                </c:pt>
                <c:pt idx="8702">
                  <c:v>1.52E-2</c:v>
                </c:pt>
                <c:pt idx="8703">
                  <c:v>1.52E-2</c:v>
                </c:pt>
                <c:pt idx="8704">
                  <c:v>1.52E-2</c:v>
                </c:pt>
                <c:pt idx="8705">
                  <c:v>6.9699999999999996E-3</c:v>
                </c:pt>
                <c:pt idx="8706">
                  <c:v>-2.3599999999999999E-2</c:v>
                </c:pt>
                <c:pt idx="8707">
                  <c:v>-2.3599999999999999E-2</c:v>
                </c:pt>
                <c:pt idx="8708">
                  <c:v>-2.3599999999999999E-2</c:v>
                </c:pt>
                <c:pt idx="8709">
                  <c:v>4.2000000000000003E-2</c:v>
                </c:pt>
                <c:pt idx="8710">
                  <c:v>4.2000000000000003E-2</c:v>
                </c:pt>
                <c:pt idx="8711">
                  <c:v>4.2000000000000003E-2</c:v>
                </c:pt>
                <c:pt idx="8712">
                  <c:v>4.2000000000000003E-2</c:v>
                </c:pt>
                <c:pt idx="8713">
                  <c:v>4.2000000000000003E-2</c:v>
                </c:pt>
                <c:pt idx="8714">
                  <c:v>-2.8999999999999998E-3</c:v>
                </c:pt>
                <c:pt idx="8715">
                  <c:v>-3.2000000000000001E-2</c:v>
                </c:pt>
                <c:pt idx="8716">
                  <c:v>-3.2000000000000001E-2</c:v>
                </c:pt>
                <c:pt idx="8717">
                  <c:v>-3.2000000000000001E-2</c:v>
                </c:pt>
                <c:pt idx="8718">
                  <c:v>-3.2000000000000001E-2</c:v>
                </c:pt>
                <c:pt idx="8719">
                  <c:v>-9.5799999999999996E-2</c:v>
                </c:pt>
                <c:pt idx="8720">
                  <c:v>3.4099999999999998E-2</c:v>
                </c:pt>
                <c:pt idx="8721">
                  <c:v>-7.0999999999999994E-2</c:v>
                </c:pt>
                <c:pt idx="8722">
                  <c:v>-7.0999999999999994E-2</c:v>
                </c:pt>
                <c:pt idx="8723">
                  <c:v>-7.0999999999999994E-2</c:v>
                </c:pt>
                <c:pt idx="8724">
                  <c:v>2.3400000000000001E-2</c:v>
                </c:pt>
                <c:pt idx="8725">
                  <c:v>1.4500000000000001E-2</c:v>
                </c:pt>
                <c:pt idx="8726">
                  <c:v>1.4500000000000001E-2</c:v>
                </c:pt>
                <c:pt idx="8727">
                  <c:v>-6.4699999999999994E-2</c:v>
                </c:pt>
                <c:pt idx="8728">
                  <c:v>-0.03</c:v>
                </c:pt>
                <c:pt idx="8729">
                  <c:v>-0.03</c:v>
                </c:pt>
                <c:pt idx="8730">
                  <c:v>-0.03</c:v>
                </c:pt>
                <c:pt idx="8731">
                  <c:v>-0.03</c:v>
                </c:pt>
                <c:pt idx="8732">
                  <c:v>-0.03</c:v>
                </c:pt>
                <c:pt idx="8733">
                  <c:v>-0.03</c:v>
                </c:pt>
                <c:pt idx="8734">
                  <c:v>-0.03</c:v>
                </c:pt>
                <c:pt idx="8735">
                  <c:v>-0.03</c:v>
                </c:pt>
                <c:pt idx="8736">
                  <c:v>-0.03</c:v>
                </c:pt>
                <c:pt idx="8737">
                  <c:v>-0.03</c:v>
                </c:pt>
                <c:pt idx="8738">
                  <c:v>-0.03</c:v>
                </c:pt>
                <c:pt idx="8739">
                  <c:v>-0.03</c:v>
                </c:pt>
                <c:pt idx="8740">
                  <c:v>-0.03</c:v>
                </c:pt>
                <c:pt idx="8741">
                  <c:v>-0.03</c:v>
                </c:pt>
                <c:pt idx="8742">
                  <c:v>-2.32E-4</c:v>
                </c:pt>
                <c:pt idx="8743">
                  <c:v>-2.32E-4</c:v>
                </c:pt>
                <c:pt idx="8744">
                  <c:v>-2.32E-4</c:v>
                </c:pt>
                <c:pt idx="8745">
                  <c:v>-2.1999999999999999E-2</c:v>
                </c:pt>
                <c:pt idx="8746">
                  <c:v>-1.01E-2</c:v>
                </c:pt>
                <c:pt idx="8747">
                  <c:v>-2.12E-2</c:v>
                </c:pt>
                <c:pt idx="8748">
                  <c:v>-1.18E-2</c:v>
                </c:pt>
                <c:pt idx="8749">
                  <c:v>-1.18E-2</c:v>
                </c:pt>
                <c:pt idx="8750">
                  <c:v>7.3999999999999996E-2</c:v>
                </c:pt>
                <c:pt idx="8751">
                  <c:v>7.3999999999999996E-2</c:v>
                </c:pt>
                <c:pt idx="8752">
                  <c:v>-1.38E-2</c:v>
                </c:pt>
                <c:pt idx="8753">
                  <c:v>-8.5000000000000006E-2</c:v>
                </c:pt>
                <c:pt idx="8754">
                  <c:v>-8.5000000000000006E-2</c:v>
                </c:pt>
                <c:pt idx="8755">
                  <c:v>-8.7900000000000006E-2</c:v>
                </c:pt>
                <c:pt idx="8756">
                  <c:v>3.6799999999999999E-2</c:v>
                </c:pt>
                <c:pt idx="8757">
                  <c:v>3.6799999999999999E-2</c:v>
                </c:pt>
                <c:pt idx="8758">
                  <c:v>3.6799999999999999E-2</c:v>
                </c:pt>
                <c:pt idx="8759">
                  <c:v>3.6799999999999999E-2</c:v>
                </c:pt>
                <c:pt idx="8760">
                  <c:v>3.6900000000000002E-2</c:v>
                </c:pt>
                <c:pt idx="8761">
                  <c:v>1.7600000000000001E-2</c:v>
                </c:pt>
                <c:pt idx="8762">
                  <c:v>1.7600000000000001E-2</c:v>
                </c:pt>
                <c:pt idx="8763">
                  <c:v>1.7600000000000001E-2</c:v>
                </c:pt>
                <c:pt idx="8764">
                  <c:v>1.7600000000000001E-2</c:v>
                </c:pt>
                <c:pt idx="8765">
                  <c:v>7.2700000000000004E-3</c:v>
                </c:pt>
                <c:pt idx="8766">
                  <c:v>7.2700000000000004E-3</c:v>
                </c:pt>
                <c:pt idx="8767">
                  <c:v>7.2700000000000004E-3</c:v>
                </c:pt>
                <c:pt idx="8768">
                  <c:v>7.2700000000000004E-3</c:v>
                </c:pt>
                <c:pt idx="8769">
                  <c:v>7.2700000000000004E-3</c:v>
                </c:pt>
                <c:pt idx="8770">
                  <c:v>2.97E-3</c:v>
                </c:pt>
                <c:pt idx="8771">
                  <c:v>2.97E-3</c:v>
                </c:pt>
                <c:pt idx="8772">
                  <c:v>-1.4999999999999999E-2</c:v>
                </c:pt>
                <c:pt idx="8773">
                  <c:v>1.17E-2</c:v>
                </c:pt>
                <c:pt idx="8774">
                  <c:v>7.7799999999999994E-2</c:v>
                </c:pt>
                <c:pt idx="8775">
                  <c:v>-9.7999999999999997E-3</c:v>
                </c:pt>
                <c:pt idx="8776">
                  <c:v>-9.7999999999999997E-3</c:v>
                </c:pt>
                <c:pt idx="8777">
                  <c:v>-9.7999999999999997E-3</c:v>
                </c:pt>
                <c:pt idx="8778">
                  <c:v>-9.7999999999999997E-3</c:v>
                </c:pt>
                <c:pt idx="8779">
                  <c:v>2.5100000000000001E-2</c:v>
                </c:pt>
                <c:pt idx="8780">
                  <c:v>2.5100000000000001E-2</c:v>
                </c:pt>
                <c:pt idx="8781">
                  <c:v>2.5100000000000001E-2</c:v>
                </c:pt>
                <c:pt idx="8782">
                  <c:v>3.95E-2</c:v>
                </c:pt>
                <c:pt idx="8783">
                  <c:v>3.95E-2</c:v>
                </c:pt>
                <c:pt idx="8784">
                  <c:v>3.95E-2</c:v>
                </c:pt>
                <c:pt idx="8785">
                  <c:v>-0.109</c:v>
                </c:pt>
                <c:pt idx="8786">
                  <c:v>8.9300000000000004E-2</c:v>
                </c:pt>
                <c:pt idx="8787">
                  <c:v>8.9300000000000004E-2</c:v>
                </c:pt>
                <c:pt idx="8788">
                  <c:v>-9.7299999999999998E-2</c:v>
                </c:pt>
                <c:pt idx="8789">
                  <c:v>-9.7299999999999998E-2</c:v>
                </c:pt>
                <c:pt idx="8790">
                  <c:v>-8.7099999999999997E-2</c:v>
                </c:pt>
                <c:pt idx="8791">
                  <c:v>6.0499999999999998E-2</c:v>
                </c:pt>
                <c:pt idx="8792">
                  <c:v>6.0499999999999998E-2</c:v>
                </c:pt>
                <c:pt idx="8793">
                  <c:v>-5.4399999999999997E-2</c:v>
                </c:pt>
                <c:pt idx="8794">
                  <c:v>-5.4399999999999997E-2</c:v>
                </c:pt>
                <c:pt idx="8795">
                  <c:v>-6.88E-2</c:v>
                </c:pt>
                <c:pt idx="8796">
                  <c:v>-6.88E-2</c:v>
                </c:pt>
                <c:pt idx="8797">
                  <c:v>-6.88E-2</c:v>
                </c:pt>
                <c:pt idx="8798">
                  <c:v>-6.88E-2</c:v>
                </c:pt>
                <c:pt idx="8799">
                  <c:v>1.9400000000000001E-2</c:v>
                </c:pt>
                <c:pt idx="8800">
                  <c:v>1.9400000000000001E-2</c:v>
                </c:pt>
                <c:pt idx="8801">
                  <c:v>1.9400000000000001E-2</c:v>
                </c:pt>
                <c:pt idx="8802">
                  <c:v>1.9400000000000001E-2</c:v>
                </c:pt>
                <c:pt idx="8803">
                  <c:v>6.3799999999999996E-2</c:v>
                </c:pt>
                <c:pt idx="8804">
                  <c:v>6.3799999999999996E-2</c:v>
                </c:pt>
                <c:pt idx="8805">
                  <c:v>-2.8899999999999999E-2</c:v>
                </c:pt>
                <c:pt idx="8806">
                  <c:v>-2.8899999999999999E-2</c:v>
                </c:pt>
                <c:pt idx="8807">
                  <c:v>8.3700000000000007E-3</c:v>
                </c:pt>
                <c:pt idx="8808">
                  <c:v>8.3700000000000007E-3</c:v>
                </c:pt>
                <c:pt idx="8809">
                  <c:v>8.3700000000000007E-3</c:v>
                </c:pt>
                <c:pt idx="8810">
                  <c:v>-5.2999999999999999E-2</c:v>
                </c:pt>
                <c:pt idx="8811">
                  <c:v>-5.2999999999999999E-2</c:v>
                </c:pt>
                <c:pt idx="8812">
                  <c:v>6.0600000000000001E-2</c:v>
                </c:pt>
                <c:pt idx="8813">
                  <c:v>5.2900000000000004E-3</c:v>
                </c:pt>
                <c:pt idx="8814">
                  <c:v>5.2900000000000004E-3</c:v>
                </c:pt>
                <c:pt idx="8815">
                  <c:v>5.2900000000000004E-3</c:v>
                </c:pt>
                <c:pt idx="8816">
                  <c:v>5.2900000000000004E-3</c:v>
                </c:pt>
                <c:pt idx="8817">
                  <c:v>6.96E-3</c:v>
                </c:pt>
                <c:pt idx="8818">
                  <c:v>6.96E-3</c:v>
                </c:pt>
                <c:pt idx="8819">
                  <c:v>6.96E-3</c:v>
                </c:pt>
                <c:pt idx="8820">
                  <c:v>4.3400000000000001E-2</c:v>
                </c:pt>
                <c:pt idx="8821">
                  <c:v>4.3400000000000001E-2</c:v>
                </c:pt>
                <c:pt idx="8822">
                  <c:v>4.3400000000000001E-2</c:v>
                </c:pt>
                <c:pt idx="8823">
                  <c:v>4.3400000000000001E-2</c:v>
                </c:pt>
                <c:pt idx="8824">
                  <c:v>4.3400000000000001E-2</c:v>
                </c:pt>
                <c:pt idx="8825">
                  <c:v>4.3400000000000001E-2</c:v>
                </c:pt>
                <c:pt idx="8826">
                  <c:v>7.0400000000000004E-2</c:v>
                </c:pt>
                <c:pt idx="8827">
                  <c:v>7.0400000000000004E-2</c:v>
                </c:pt>
                <c:pt idx="8828">
                  <c:v>7.0400000000000004E-2</c:v>
                </c:pt>
                <c:pt idx="8829">
                  <c:v>-8.5199999999999998E-2</c:v>
                </c:pt>
                <c:pt idx="8830">
                  <c:v>7.2800000000000004E-2</c:v>
                </c:pt>
                <c:pt idx="8831">
                  <c:v>-6.3799999999999996E-2</c:v>
                </c:pt>
                <c:pt idx="8832">
                  <c:v>-6.3799999999999996E-2</c:v>
                </c:pt>
                <c:pt idx="8833">
                  <c:v>-6.3799999999999996E-2</c:v>
                </c:pt>
                <c:pt idx="8834">
                  <c:v>-6.3799999999999996E-2</c:v>
                </c:pt>
                <c:pt idx="8835">
                  <c:v>-6.3799999999999996E-2</c:v>
                </c:pt>
                <c:pt idx="8836">
                  <c:v>-6.3799999999999996E-2</c:v>
                </c:pt>
                <c:pt idx="8837">
                  <c:v>-6.3799999999999996E-2</c:v>
                </c:pt>
                <c:pt idx="8838">
                  <c:v>6.9000000000000006E-2</c:v>
                </c:pt>
                <c:pt idx="8839">
                  <c:v>-2.9000000000000001E-2</c:v>
                </c:pt>
                <c:pt idx="8840">
                  <c:v>-2.9000000000000001E-2</c:v>
                </c:pt>
                <c:pt idx="8841">
                  <c:v>-2.9000000000000001E-2</c:v>
                </c:pt>
                <c:pt idx="8842">
                  <c:v>-2.9000000000000001E-2</c:v>
                </c:pt>
                <c:pt idx="8843">
                  <c:v>7.1399999999999996E-3</c:v>
                </c:pt>
                <c:pt idx="8844">
                  <c:v>7.1399999999999996E-3</c:v>
                </c:pt>
                <c:pt idx="8845">
                  <c:v>7.1399999999999996E-3</c:v>
                </c:pt>
                <c:pt idx="8846">
                  <c:v>7.1399999999999996E-3</c:v>
                </c:pt>
                <c:pt idx="8847">
                  <c:v>7.1399999999999996E-3</c:v>
                </c:pt>
                <c:pt idx="8848">
                  <c:v>7.1399999999999996E-3</c:v>
                </c:pt>
                <c:pt idx="8849">
                  <c:v>7.1399999999999996E-3</c:v>
                </c:pt>
                <c:pt idx="8850">
                  <c:v>7.1399999999999996E-3</c:v>
                </c:pt>
                <c:pt idx="8851">
                  <c:v>7.1399999999999996E-3</c:v>
                </c:pt>
                <c:pt idx="8852">
                  <c:v>7.1399999999999996E-3</c:v>
                </c:pt>
                <c:pt idx="8853">
                  <c:v>7.1399999999999996E-3</c:v>
                </c:pt>
                <c:pt idx="8854">
                  <c:v>7.1399999999999996E-3</c:v>
                </c:pt>
                <c:pt idx="8855">
                  <c:v>7.1399999999999996E-3</c:v>
                </c:pt>
                <c:pt idx="8856">
                  <c:v>7.1399999999999996E-3</c:v>
                </c:pt>
                <c:pt idx="8857">
                  <c:v>7.1399999999999996E-3</c:v>
                </c:pt>
                <c:pt idx="8858">
                  <c:v>-1.9400000000000001E-2</c:v>
                </c:pt>
                <c:pt idx="8859">
                  <c:v>-4.47E-3</c:v>
                </c:pt>
                <c:pt idx="8860">
                  <c:v>-4.47E-3</c:v>
                </c:pt>
                <c:pt idx="8861">
                  <c:v>-4.47E-3</c:v>
                </c:pt>
                <c:pt idx="8862">
                  <c:v>-4.47E-3</c:v>
                </c:pt>
                <c:pt idx="8863">
                  <c:v>-4.47E-3</c:v>
                </c:pt>
                <c:pt idx="8864">
                  <c:v>-4.47E-3</c:v>
                </c:pt>
                <c:pt idx="8865">
                  <c:v>-4.47E-3</c:v>
                </c:pt>
                <c:pt idx="8866">
                  <c:v>2.46E-2</c:v>
                </c:pt>
                <c:pt idx="8867">
                  <c:v>-3.5099999999999999E-2</c:v>
                </c:pt>
                <c:pt idx="8868">
                  <c:v>9.9199999999999997E-2</c:v>
                </c:pt>
                <c:pt idx="8869">
                  <c:v>5.0099999999999997E-3</c:v>
                </c:pt>
                <c:pt idx="8870">
                  <c:v>5.0099999999999997E-3</c:v>
                </c:pt>
                <c:pt idx="8871">
                  <c:v>5.0099999999999997E-3</c:v>
                </c:pt>
                <c:pt idx="8872">
                  <c:v>5.0099999999999997E-3</c:v>
                </c:pt>
                <c:pt idx="8873">
                  <c:v>3.8100000000000002E-2</c:v>
                </c:pt>
                <c:pt idx="8874">
                  <c:v>3.8100000000000002E-2</c:v>
                </c:pt>
                <c:pt idx="8875">
                  <c:v>3.8100000000000002E-2</c:v>
                </c:pt>
                <c:pt idx="8876">
                  <c:v>3.5999999999999997E-2</c:v>
                </c:pt>
                <c:pt idx="8877">
                  <c:v>3.5999999999999997E-2</c:v>
                </c:pt>
                <c:pt idx="8878">
                  <c:v>-1.29E-2</c:v>
                </c:pt>
                <c:pt idx="8879">
                  <c:v>-1.29E-2</c:v>
                </c:pt>
                <c:pt idx="8880">
                  <c:v>-1.29E-2</c:v>
                </c:pt>
                <c:pt idx="8881">
                  <c:v>-1.29E-2</c:v>
                </c:pt>
                <c:pt idx="8882">
                  <c:v>-6.3400000000000001E-3</c:v>
                </c:pt>
                <c:pt idx="8883">
                  <c:v>-6.3400000000000001E-3</c:v>
                </c:pt>
                <c:pt idx="8884">
                  <c:v>-6.3400000000000001E-3</c:v>
                </c:pt>
                <c:pt idx="8885">
                  <c:v>-6.3400000000000001E-3</c:v>
                </c:pt>
                <c:pt idx="8886">
                  <c:v>-6.3400000000000001E-3</c:v>
                </c:pt>
                <c:pt idx="8887">
                  <c:v>-6.3400000000000001E-3</c:v>
                </c:pt>
                <c:pt idx="8888">
                  <c:v>-1.47E-2</c:v>
                </c:pt>
                <c:pt idx="8889">
                  <c:v>-1.47E-2</c:v>
                </c:pt>
                <c:pt idx="8890">
                  <c:v>-1.47E-2</c:v>
                </c:pt>
                <c:pt idx="8891">
                  <c:v>-6.9599999999999995E-2</c:v>
                </c:pt>
                <c:pt idx="8892">
                  <c:v>-6.9599999999999995E-2</c:v>
                </c:pt>
                <c:pt idx="8893">
                  <c:v>-1.7500000000000002E-2</c:v>
                </c:pt>
                <c:pt idx="8894">
                  <c:v>-1.7500000000000002E-2</c:v>
                </c:pt>
                <c:pt idx="8895">
                  <c:v>-3.3000000000000002E-2</c:v>
                </c:pt>
                <c:pt idx="8896">
                  <c:v>1.89E-2</c:v>
                </c:pt>
                <c:pt idx="8897">
                  <c:v>1.89E-2</c:v>
                </c:pt>
                <c:pt idx="8898">
                  <c:v>1.89E-2</c:v>
                </c:pt>
                <c:pt idx="8899">
                  <c:v>1.89E-2</c:v>
                </c:pt>
                <c:pt idx="8900">
                  <c:v>1.9599999999999999E-2</c:v>
                </c:pt>
                <c:pt idx="8901">
                  <c:v>1.2500000000000001E-2</c:v>
                </c:pt>
                <c:pt idx="8902">
                  <c:v>1.2500000000000001E-2</c:v>
                </c:pt>
                <c:pt idx="8903">
                  <c:v>1.2500000000000001E-2</c:v>
                </c:pt>
                <c:pt idx="8904">
                  <c:v>1.2500000000000001E-2</c:v>
                </c:pt>
                <c:pt idx="8905">
                  <c:v>1.2500000000000001E-2</c:v>
                </c:pt>
                <c:pt idx="8906">
                  <c:v>1.52E-2</c:v>
                </c:pt>
                <c:pt idx="8907">
                  <c:v>1.52E-2</c:v>
                </c:pt>
                <c:pt idx="8908">
                  <c:v>1.52E-2</c:v>
                </c:pt>
                <c:pt idx="8909">
                  <c:v>1.52E-2</c:v>
                </c:pt>
                <c:pt idx="8910">
                  <c:v>1.52E-2</c:v>
                </c:pt>
                <c:pt idx="8911">
                  <c:v>-1.4E-2</c:v>
                </c:pt>
                <c:pt idx="8912">
                  <c:v>-1.4E-2</c:v>
                </c:pt>
                <c:pt idx="8913">
                  <c:v>-1.4E-2</c:v>
                </c:pt>
                <c:pt idx="8914">
                  <c:v>-1.5699999999999999E-2</c:v>
                </c:pt>
                <c:pt idx="8915">
                  <c:v>-6.83E-2</c:v>
                </c:pt>
                <c:pt idx="8916">
                  <c:v>-6.83E-2</c:v>
                </c:pt>
                <c:pt idx="8917">
                  <c:v>-6.83E-2</c:v>
                </c:pt>
                <c:pt idx="8918">
                  <c:v>-6.83E-2</c:v>
                </c:pt>
                <c:pt idx="8919">
                  <c:v>4.53E-2</c:v>
                </c:pt>
                <c:pt idx="8920">
                  <c:v>-5.2699999999999997E-2</c:v>
                </c:pt>
                <c:pt idx="8921">
                  <c:v>-5.2699999999999997E-2</c:v>
                </c:pt>
                <c:pt idx="8922">
                  <c:v>-5.2699999999999997E-2</c:v>
                </c:pt>
                <c:pt idx="8923">
                  <c:v>-4.6199999999999998E-2</c:v>
                </c:pt>
                <c:pt idx="8924">
                  <c:v>-4.6199999999999998E-2</c:v>
                </c:pt>
                <c:pt idx="8925">
                  <c:v>-4.6199999999999998E-2</c:v>
                </c:pt>
                <c:pt idx="8926">
                  <c:v>-4.6199999999999998E-2</c:v>
                </c:pt>
                <c:pt idx="8927">
                  <c:v>-4.6199999999999998E-2</c:v>
                </c:pt>
                <c:pt idx="8928">
                  <c:v>-1.2500000000000001E-2</c:v>
                </c:pt>
                <c:pt idx="8929">
                  <c:v>-1.2500000000000001E-2</c:v>
                </c:pt>
                <c:pt idx="8930">
                  <c:v>-1.2500000000000001E-2</c:v>
                </c:pt>
                <c:pt idx="8931">
                  <c:v>-1.2500000000000001E-2</c:v>
                </c:pt>
                <c:pt idx="8932">
                  <c:v>-1.2500000000000001E-2</c:v>
                </c:pt>
                <c:pt idx="8933">
                  <c:v>1.2699999999999999E-2</c:v>
                </c:pt>
                <c:pt idx="8934">
                  <c:v>1.2699999999999999E-2</c:v>
                </c:pt>
                <c:pt idx="8935">
                  <c:v>1.2699999999999999E-2</c:v>
                </c:pt>
                <c:pt idx="8936">
                  <c:v>2.8799999999999999E-2</c:v>
                </c:pt>
                <c:pt idx="8937">
                  <c:v>2.8799999999999999E-2</c:v>
                </c:pt>
                <c:pt idx="8938">
                  <c:v>2.8799999999999999E-2</c:v>
                </c:pt>
                <c:pt idx="8939">
                  <c:v>2.8799999999999999E-2</c:v>
                </c:pt>
                <c:pt idx="8940">
                  <c:v>4.96E-3</c:v>
                </c:pt>
                <c:pt idx="8941">
                  <c:v>4.96E-3</c:v>
                </c:pt>
                <c:pt idx="8942">
                  <c:v>4.96E-3</c:v>
                </c:pt>
                <c:pt idx="8943">
                  <c:v>4.96E-3</c:v>
                </c:pt>
                <c:pt idx="8944">
                  <c:v>4.96E-3</c:v>
                </c:pt>
                <c:pt idx="8945">
                  <c:v>4.96E-3</c:v>
                </c:pt>
                <c:pt idx="8946">
                  <c:v>4.96E-3</c:v>
                </c:pt>
                <c:pt idx="8947">
                  <c:v>4.96E-3</c:v>
                </c:pt>
                <c:pt idx="8948">
                  <c:v>4.96E-3</c:v>
                </c:pt>
                <c:pt idx="8949">
                  <c:v>4.96E-3</c:v>
                </c:pt>
                <c:pt idx="8950">
                  <c:v>4.96E-3</c:v>
                </c:pt>
                <c:pt idx="8951">
                  <c:v>4.96E-3</c:v>
                </c:pt>
                <c:pt idx="8952">
                  <c:v>3.2899999999999999E-2</c:v>
                </c:pt>
                <c:pt idx="8953">
                  <c:v>6.4899999999999999E-2</c:v>
                </c:pt>
                <c:pt idx="8954">
                  <c:v>6.4899999999999999E-2</c:v>
                </c:pt>
                <c:pt idx="8955">
                  <c:v>0.122</c:v>
                </c:pt>
                <c:pt idx="8956">
                  <c:v>0.122</c:v>
                </c:pt>
                <c:pt idx="8957">
                  <c:v>0.122</c:v>
                </c:pt>
                <c:pt idx="8958">
                  <c:v>0.11799999999999999</c:v>
                </c:pt>
                <c:pt idx="8959">
                  <c:v>7.1999999999999995E-2</c:v>
                </c:pt>
                <c:pt idx="8960">
                  <c:v>8.2000000000000003E-2</c:v>
                </c:pt>
                <c:pt idx="8961">
                  <c:v>-7.9100000000000004E-2</c:v>
                </c:pt>
                <c:pt idx="8962">
                  <c:v>-7.9100000000000004E-2</c:v>
                </c:pt>
                <c:pt idx="8963">
                  <c:v>-7.9100000000000004E-2</c:v>
                </c:pt>
                <c:pt idx="8964">
                  <c:v>-7.9100000000000004E-2</c:v>
                </c:pt>
                <c:pt idx="8965">
                  <c:v>-7.9100000000000004E-2</c:v>
                </c:pt>
                <c:pt idx="8966">
                  <c:v>-9.35E-2</c:v>
                </c:pt>
                <c:pt idx="8967">
                  <c:v>-1.2E-2</c:v>
                </c:pt>
                <c:pt idx="8968">
                  <c:v>-1.9300000000000001E-2</c:v>
                </c:pt>
                <c:pt idx="8969">
                  <c:v>-1.9300000000000001E-2</c:v>
                </c:pt>
                <c:pt idx="8970">
                  <c:v>-1.9300000000000001E-2</c:v>
                </c:pt>
                <c:pt idx="8971">
                  <c:v>-3.4000000000000002E-2</c:v>
                </c:pt>
                <c:pt idx="8972">
                  <c:v>-3.4000000000000002E-2</c:v>
                </c:pt>
                <c:pt idx="8973">
                  <c:v>-3.4000000000000002E-2</c:v>
                </c:pt>
                <c:pt idx="8974">
                  <c:v>-3.1099999999999999E-2</c:v>
                </c:pt>
                <c:pt idx="8975">
                  <c:v>3.7100000000000001E-2</c:v>
                </c:pt>
                <c:pt idx="8976">
                  <c:v>3.7100000000000001E-2</c:v>
                </c:pt>
                <c:pt idx="8977">
                  <c:v>3.7100000000000001E-2</c:v>
                </c:pt>
                <c:pt idx="8978">
                  <c:v>2.0299999999999999E-2</c:v>
                </c:pt>
                <c:pt idx="8979">
                  <c:v>2.0299999999999999E-2</c:v>
                </c:pt>
                <c:pt idx="8980">
                  <c:v>2.0299999999999999E-2</c:v>
                </c:pt>
                <c:pt idx="8981">
                  <c:v>2.0299999999999999E-2</c:v>
                </c:pt>
                <c:pt idx="8982">
                  <c:v>2.0299999999999999E-2</c:v>
                </c:pt>
                <c:pt idx="8983">
                  <c:v>2.0299999999999999E-2</c:v>
                </c:pt>
                <c:pt idx="8984">
                  <c:v>6.08E-2</c:v>
                </c:pt>
                <c:pt idx="8985">
                  <c:v>-7.5600000000000001E-2</c:v>
                </c:pt>
                <c:pt idx="8986">
                  <c:v>-3.6900000000000002E-2</c:v>
                </c:pt>
                <c:pt idx="8987">
                  <c:v>-3.6900000000000002E-2</c:v>
                </c:pt>
                <c:pt idx="8988">
                  <c:v>-3.6900000000000002E-2</c:v>
                </c:pt>
                <c:pt idx="8989">
                  <c:v>-3.6900000000000002E-2</c:v>
                </c:pt>
                <c:pt idx="8990">
                  <c:v>-2.2200000000000001E-2</c:v>
                </c:pt>
                <c:pt idx="8991">
                  <c:v>-2.2200000000000001E-2</c:v>
                </c:pt>
                <c:pt idx="8992">
                  <c:v>4.7699999999999999E-2</c:v>
                </c:pt>
                <c:pt idx="8993">
                  <c:v>4.7699999999999999E-2</c:v>
                </c:pt>
                <c:pt idx="8994">
                  <c:v>-3.5299999999999998E-2</c:v>
                </c:pt>
                <c:pt idx="8995">
                  <c:v>1.2E-2</c:v>
                </c:pt>
                <c:pt idx="8996">
                  <c:v>1.2E-2</c:v>
                </c:pt>
                <c:pt idx="8997">
                  <c:v>1.2E-2</c:v>
                </c:pt>
                <c:pt idx="8998">
                  <c:v>2.2499999999999999E-2</c:v>
                </c:pt>
                <c:pt idx="8999">
                  <c:v>1.0800000000000001E-2</c:v>
                </c:pt>
                <c:pt idx="9000">
                  <c:v>1.0800000000000001E-2</c:v>
                </c:pt>
                <c:pt idx="9001">
                  <c:v>2.1399999999999999E-2</c:v>
                </c:pt>
                <c:pt idx="9002">
                  <c:v>2.1399999999999999E-2</c:v>
                </c:pt>
                <c:pt idx="9003">
                  <c:v>2.1399999999999999E-2</c:v>
                </c:pt>
                <c:pt idx="9004">
                  <c:v>2.3199999999999998E-2</c:v>
                </c:pt>
                <c:pt idx="9005">
                  <c:v>2.3199999999999998E-2</c:v>
                </c:pt>
                <c:pt idx="9006">
                  <c:v>5.9200000000000003E-2</c:v>
                </c:pt>
                <c:pt idx="9007">
                  <c:v>1.3100000000000001E-2</c:v>
                </c:pt>
                <c:pt idx="9008">
                  <c:v>1.3100000000000001E-2</c:v>
                </c:pt>
                <c:pt idx="9009">
                  <c:v>1.3100000000000001E-2</c:v>
                </c:pt>
                <c:pt idx="9010">
                  <c:v>1.3100000000000001E-2</c:v>
                </c:pt>
                <c:pt idx="9011">
                  <c:v>1.3100000000000001E-2</c:v>
                </c:pt>
                <c:pt idx="9012">
                  <c:v>1.3100000000000001E-2</c:v>
                </c:pt>
                <c:pt idx="9013">
                  <c:v>1.3100000000000001E-2</c:v>
                </c:pt>
                <c:pt idx="9014">
                  <c:v>6.6000000000000003E-2</c:v>
                </c:pt>
                <c:pt idx="9015">
                  <c:v>6.5000000000000002E-2</c:v>
                </c:pt>
                <c:pt idx="9016">
                  <c:v>6.5000000000000002E-2</c:v>
                </c:pt>
                <c:pt idx="9017">
                  <c:v>6.5000000000000002E-2</c:v>
                </c:pt>
                <c:pt idx="9018">
                  <c:v>6.8099999999999994E-2</c:v>
                </c:pt>
                <c:pt idx="9019">
                  <c:v>1.4999999999999999E-2</c:v>
                </c:pt>
                <c:pt idx="9020">
                  <c:v>1.4999999999999999E-2</c:v>
                </c:pt>
                <c:pt idx="9021">
                  <c:v>1.4999999999999999E-2</c:v>
                </c:pt>
                <c:pt idx="9022">
                  <c:v>1.4999999999999999E-2</c:v>
                </c:pt>
                <c:pt idx="9023">
                  <c:v>-1.0699999999999999E-2</c:v>
                </c:pt>
                <c:pt idx="9024">
                  <c:v>-1.0699999999999999E-2</c:v>
                </c:pt>
                <c:pt idx="9025">
                  <c:v>2.3099999999999999E-2</c:v>
                </c:pt>
                <c:pt idx="9026">
                  <c:v>2.3099999999999999E-2</c:v>
                </c:pt>
                <c:pt idx="9027">
                  <c:v>2.3099999999999999E-2</c:v>
                </c:pt>
                <c:pt idx="9028">
                  <c:v>2.3099999999999999E-2</c:v>
                </c:pt>
                <c:pt idx="9029">
                  <c:v>2.3099999999999999E-2</c:v>
                </c:pt>
                <c:pt idx="9030">
                  <c:v>2.3099999999999999E-2</c:v>
                </c:pt>
                <c:pt idx="9031">
                  <c:v>2.3099999999999999E-2</c:v>
                </c:pt>
                <c:pt idx="9032">
                  <c:v>2.3099999999999999E-2</c:v>
                </c:pt>
                <c:pt idx="9033">
                  <c:v>2.3099999999999999E-2</c:v>
                </c:pt>
                <c:pt idx="9034">
                  <c:v>2.3099999999999999E-2</c:v>
                </c:pt>
                <c:pt idx="9035">
                  <c:v>2.3099999999999999E-2</c:v>
                </c:pt>
                <c:pt idx="9036">
                  <c:v>2.3099999999999999E-2</c:v>
                </c:pt>
                <c:pt idx="9037">
                  <c:v>2.3099999999999999E-2</c:v>
                </c:pt>
                <c:pt idx="9038">
                  <c:v>2.3099999999999999E-2</c:v>
                </c:pt>
                <c:pt idx="9039">
                  <c:v>2.3099999999999999E-2</c:v>
                </c:pt>
                <c:pt idx="9040">
                  <c:v>2.4500000000000001E-2</c:v>
                </c:pt>
                <c:pt idx="9041">
                  <c:v>2.4500000000000001E-2</c:v>
                </c:pt>
                <c:pt idx="9042">
                  <c:v>2.4500000000000001E-2</c:v>
                </c:pt>
                <c:pt idx="9043">
                  <c:v>2.4500000000000001E-2</c:v>
                </c:pt>
                <c:pt idx="9044">
                  <c:v>2.4500000000000001E-2</c:v>
                </c:pt>
                <c:pt idx="9045">
                  <c:v>2.4500000000000001E-2</c:v>
                </c:pt>
                <c:pt idx="9046">
                  <c:v>2.4500000000000001E-2</c:v>
                </c:pt>
                <c:pt idx="9047">
                  <c:v>2.4500000000000001E-2</c:v>
                </c:pt>
                <c:pt idx="9048">
                  <c:v>2.4500000000000001E-2</c:v>
                </c:pt>
                <c:pt idx="9049">
                  <c:v>2.4500000000000001E-2</c:v>
                </c:pt>
                <c:pt idx="9050">
                  <c:v>2.4500000000000001E-2</c:v>
                </c:pt>
                <c:pt idx="9051">
                  <c:v>3.5700000000000003E-2</c:v>
                </c:pt>
                <c:pt idx="9052">
                  <c:v>3.5700000000000003E-2</c:v>
                </c:pt>
                <c:pt idx="9053">
                  <c:v>-2.81E-2</c:v>
                </c:pt>
                <c:pt idx="9054">
                  <c:v>-2.81E-2</c:v>
                </c:pt>
                <c:pt idx="9055">
                  <c:v>6.7499999999999999E-3</c:v>
                </c:pt>
                <c:pt idx="9056">
                  <c:v>6.7499999999999999E-3</c:v>
                </c:pt>
                <c:pt idx="9057">
                  <c:v>6.7499999999999999E-3</c:v>
                </c:pt>
                <c:pt idx="9058">
                  <c:v>6.7499999999999999E-3</c:v>
                </c:pt>
                <c:pt idx="9059">
                  <c:v>6.7499999999999999E-3</c:v>
                </c:pt>
                <c:pt idx="9060">
                  <c:v>6.7499999999999999E-3</c:v>
                </c:pt>
                <c:pt idx="9061">
                  <c:v>6.7499999999999999E-3</c:v>
                </c:pt>
                <c:pt idx="9062">
                  <c:v>6.7499999999999999E-3</c:v>
                </c:pt>
                <c:pt idx="9063">
                  <c:v>6.7499999999999999E-3</c:v>
                </c:pt>
                <c:pt idx="9064">
                  <c:v>2.12E-2</c:v>
                </c:pt>
                <c:pt idx="9065">
                  <c:v>1.3100000000000001E-2</c:v>
                </c:pt>
                <c:pt idx="9066">
                  <c:v>1.3100000000000001E-2</c:v>
                </c:pt>
                <c:pt idx="9067">
                  <c:v>1.3100000000000001E-2</c:v>
                </c:pt>
                <c:pt idx="9068">
                  <c:v>1.3100000000000001E-2</c:v>
                </c:pt>
                <c:pt idx="9069">
                  <c:v>2.4E-2</c:v>
                </c:pt>
                <c:pt idx="9070">
                  <c:v>2.4E-2</c:v>
                </c:pt>
                <c:pt idx="9071">
                  <c:v>2.4E-2</c:v>
                </c:pt>
                <c:pt idx="9072">
                  <c:v>2.4E-2</c:v>
                </c:pt>
                <c:pt idx="9073">
                  <c:v>2.4E-2</c:v>
                </c:pt>
                <c:pt idx="9074">
                  <c:v>2.4E-2</c:v>
                </c:pt>
                <c:pt idx="9075">
                  <c:v>2.4E-2</c:v>
                </c:pt>
                <c:pt idx="9076">
                  <c:v>7.1599999999999997E-2</c:v>
                </c:pt>
                <c:pt idx="9077">
                  <c:v>7.1599999999999997E-2</c:v>
                </c:pt>
                <c:pt idx="9078">
                  <c:v>1.06E-2</c:v>
                </c:pt>
                <c:pt idx="9079">
                  <c:v>1.06E-2</c:v>
                </c:pt>
                <c:pt idx="9080">
                  <c:v>1.06E-2</c:v>
                </c:pt>
                <c:pt idx="9081">
                  <c:v>1.06E-2</c:v>
                </c:pt>
                <c:pt idx="9082">
                  <c:v>1.06E-2</c:v>
                </c:pt>
                <c:pt idx="9083">
                  <c:v>1.06E-2</c:v>
                </c:pt>
                <c:pt idx="9084">
                  <c:v>1.06E-2</c:v>
                </c:pt>
                <c:pt idx="9085">
                  <c:v>1.06E-2</c:v>
                </c:pt>
                <c:pt idx="9086">
                  <c:v>1.06E-2</c:v>
                </c:pt>
                <c:pt idx="9087">
                  <c:v>1.7600000000000001E-2</c:v>
                </c:pt>
                <c:pt idx="9088">
                  <c:v>1.7600000000000001E-2</c:v>
                </c:pt>
                <c:pt idx="9089">
                  <c:v>1.7600000000000001E-2</c:v>
                </c:pt>
                <c:pt idx="9090">
                  <c:v>1.7600000000000001E-2</c:v>
                </c:pt>
                <c:pt idx="9091">
                  <c:v>-2.4299999999999999E-2</c:v>
                </c:pt>
                <c:pt idx="9092">
                  <c:v>-1.5599999999999999E-2</c:v>
                </c:pt>
                <c:pt idx="9093">
                  <c:v>9.2999999999999992E-3</c:v>
                </c:pt>
                <c:pt idx="9094">
                  <c:v>-2.07E-2</c:v>
                </c:pt>
                <c:pt idx="9095">
                  <c:v>-2.07E-2</c:v>
                </c:pt>
                <c:pt idx="9096">
                  <c:v>-2.07E-2</c:v>
                </c:pt>
                <c:pt idx="9097">
                  <c:v>-2.07E-2</c:v>
                </c:pt>
                <c:pt idx="9098">
                  <c:v>8.3799999999999999E-2</c:v>
                </c:pt>
                <c:pt idx="9099">
                  <c:v>8.3799999999999999E-2</c:v>
                </c:pt>
                <c:pt idx="9100">
                  <c:v>8.3799999999999999E-2</c:v>
                </c:pt>
                <c:pt idx="9101">
                  <c:v>8.3799999999999999E-2</c:v>
                </c:pt>
                <c:pt idx="9102">
                  <c:v>8.3799999999999999E-2</c:v>
                </c:pt>
                <c:pt idx="9103">
                  <c:v>8.3799999999999999E-2</c:v>
                </c:pt>
                <c:pt idx="9104">
                  <c:v>7.6100000000000001E-2</c:v>
                </c:pt>
                <c:pt idx="9105">
                  <c:v>7.6100000000000001E-2</c:v>
                </c:pt>
                <c:pt idx="9106">
                  <c:v>7.6100000000000001E-2</c:v>
                </c:pt>
                <c:pt idx="9107">
                  <c:v>7.6100000000000001E-2</c:v>
                </c:pt>
                <c:pt idx="9108">
                  <c:v>7.6100000000000001E-2</c:v>
                </c:pt>
                <c:pt idx="9109">
                  <c:v>2.6200000000000001E-2</c:v>
                </c:pt>
                <c:pt idx="9110">
                  <c:v>2.6200000000000001E-2</c:v>
                </c:pt>
                <c:pt idx="9111">
                  <c:v>-5.2900000000000003E-2</c:v>
                </c:pt>
                <c:pt idx="9112">
                  <c:v>-5.67E-2</c:v>
                </c:pt>
                <c:pt idx="9113">
                  <c:v>-5.67E-2</c:v>
                </c:pt>
                <c:pt idx="9114">
                  <c:v>2.76E-2</c:v>
                </c:pt>
                <c:pt idx="9115">
                  <c:v>2.76E-2</c:v>
                </c:pt>
                <c:pt idx="9116">
                  <c:v>2.76E-2</c:v>
                </c:pt>
                <c:pt idx="9117">
                  <c:v>-1.5900000000000001E-2</c:v>
                </c:pt>
                <c:pt idx="9118">
                  <c:v>-1.5900000000000001E-2</c:v>
                </c:pt>
                <c:pt idx="9119">
                  <c:v>-1.5900000000000001E-2</c:v>
                </c:pt>
                <c:pt idx="9120">
                  <c:v>-3.6200000000000003E-2</c:v>
                </c:pt>
                <c:pt idx="9121">
                  <c:v>-3.6200000000000003E-2</c:v>
                </c:pt>
                <c:pt idx="9122">
                  <c:v>-3.6200000000000003E-2</c:v>
                </c:pt>
                <c:pt idx="9123">
                  <c:v>-3.6200000000000003E-2</c:v>
                </c:pt>
                <c:pt idx="9124">
                  <c:v>-3.6200000000000003E-2</c:v>
                </c:pt>
                <c:pt idx="9125">
                  <c:v>-3.6200000000000003E-2</c:v>
                </c:pt>
                <c:pt idx="9126">
                  <c:v>-3.6200000000000003E-2</c:v>
                </c:pt>
                <c:pt idx="9127">
                  <c:v>-3.6200000000000003E-2</c:v>
                </c:pt>
                <c:pt idx="9128">
                  <c:v>-3.6200000000000003E-2</c:v>
                </c:pt>
                <c:pt idx="9129">
                  <c:v>5.0799999999999998E-2</c:v>
                </c:pt>
                <c:pt idx="9130">
                  <c:v>5.0799999999999998E-2</c:v>
                </c:pt>
                <c:pt idx="9131">
                  <c:v>-9.01E-2</c:v>
                </c:pt>
                <c:pt idx="9132">
                  <c:v>-9.01E-2</c:v>
                </c:pt>
                <c:pt idx="9133">
                  <c:v>-9.01E-2</c:v>
                </c:pt>
                <c:pt idx="9134">
                  <c:v>-0.108</c:v>
                </c:pt>
                <c:pt idx="9135">
                  <c:v>-9.5100000000000004E-2</c:v>
                </c:pt>
                <c:pt idx="9136">
                  <c:v>-5.45E-2</c:v>
                </c:pt>
                <c:pt idx="9137">
                  <c:v>-5.45E-2</c:v>
                </c:pt>
                <c:pt idx="9138">
                  <c:v>-5.91E-2</c:v>
                </c:pt>
                <c:pt idx="9139">
                  <c:v>-6.5799999999999999E-3</c:v>
                </c:pt>
                <c:pt idx="9140">
                  <c:v>-6.5799999999999999E-3</c:v>
                </c:pt>
                <c:pt idx="9141">
                  <c:v>3.5200000000000002E-2</c:v>
                </c:pt>
                <c:pt idx="9142">
                  <c:v>3.5200000000000002E-2</c:v>
                </c:pt>
                <c:pt idx="9143">
                  <c:v>-1.9400000000000001E-2</c:v>
                </c:pt>
                <c:pt idx="9144">
                  <c:v>2.7900000000000001E-2</c:v>
                </c:pt>
                <c:pt idx="9145">
                  <c:v>2.7900000000000001E-2</c:v>
                </c:pt>
                <c:pt idx="9146">
                  <c:v>2.7900000000000001E-2</c:v>
                </c:pt>
                <c:pt idx="9147">
                  <c:v>2.7900000000000001E-2</c:v>
                </c:pt>
                <c:pt idx="9148">
                  <c:v>2.7900000000000001E-2</c:v>
                </c:pt>
                <c:pt idx="9149">
                  <c:v>2.8199999999999999E-2</c:v>
                </c:pt>
                <c:pt idx="9150">
                  <c:v>3.4500000000000003E-2</c:v>
                </c:pt>
                <c:pt idx="9151">
                  <c:v>3.4500000000000003E-2</c:v>
                </c:pt>
                <c:pt idx="9152">
                  <c:v>-1.6199999999999999E-2</c:v>
                </c:pt>
                <c:pt idx="9153">
                  <c:v>-1.6199999999999999E-2</c:v>
                </c:pt>
                <c:pt idx="9154">
                  <c:v>-1.6199999999999999E-2</c:v>
                </c:pt>
                <c:pt idx="9155">
                  <c:v>-1.6199999999999999E-2</c:v>
                </c:pt>
                <c:pt idx="9156">
                  <c:v>-1.6199999999999999E-2</c:v>
                </c:pt>
                <c:pt idx="9157">
                  <c:v>-1.6199999999999999E-2</c:v>
                </c:pt>
                <c:pt idx="9158">
                  <c:v>-1.6199999999999999E-2</c:v>
                </c:pt>
                <c:pt idx="9159">
                  <c:v>-1.6199999999999999E-2</c:v>
                </c:pt>
                <c:pt idx="9160">
                  <c:v>-1.6199999999999999E-2</c:v>
                </c:pt>
                <c:pt idx="9161">
                  <c:v>-1.6199999999999999E-2</c:v>
                </c:pt>
                <c:pt idx="9162">
                  <c:v>-1.6199999999999999E-2</c:v>
                </c:pt>
                <c:pt idx="9163">
                  <c:v>-1.6199999999999999E-2</c:v>
                </c:pt>
                <c:pt idx="9164">
                  <c:v>8.8099999999999995E-4</c:v>
                </c:pt>
                <c:pt idx="9165">
                  <c:v>8.8099999999999995E-4</c:v>
                </c:pt>
                <c:pt idx="9166">
                  <c:v>8.8099999999999995E-4</c:v>
                </c:pt>
                <c:pt idx="9167">
                  <c:v>8.8099999999999995E-4</c:v>
                </c:pt>
                <c:pt idx="9168">
                  <c:v>8.8099999999999995E-4</c:v>
                </c:pt>
                <c:pt idx="9169">
                  <c:v>8.8099999999999995E-4</c:v>
                </c:pt>
                <c:pt idx="9170">
                  <c:v>1.4800000000000001E-2</c:v>
                </c:pt>
                <c:pt idx="9171">
                  <c:v>1.4800000000000001E-2</c:v>
                </c:pt>
                <c:pt idx="9172">
                  <c:v>-1.8100000000000002E-2</c:v>
                </c:pt>
                <c:pt idx="9173">
                  <c:v>3.8199999999999998E-2</c:v>
                </c:pt>
                <c:pt idx="9174">
                  <c:v>3.8199999999999998E-2</c:v>
                </c:pt>
                <c:pt idx="9175">
                  <c:v>3.8199999999999998E-2</c:v>
                </c:pt>
                <c:pt idx="9176">
                  <c:v>3.8199999999999998E-2</c:v>
                </c:pt>
                <c:pt idx="9177">
                  <c:v>3.8199999999999998E-2</c:v>
                </c:pt>
                <c:pt idx="9178">
                  <c:v>3.8199999999999998E-2</c:v>
                </c:pt>
                <c:pt idx="9179">
                  <c:v>3.8199999999999998E-2</c:v>
                </c:pt>
                <c:pt idx="9180">
                  <c:v>3.8199999999999998E-2</c:v>
                </c:pt>
                <c:pt idx="9181">
                  <c:v>3.8199999999999998E-2</c:v>
                </c:pt>
                <c:pt idx="9182">
                  <c:v>4.6299999999999996E-3</c:v>
                </c:pt>
                <c:pt idx="9183">
                  <c:v>-4.1300000000000003E-2</c:v>
                </c:pt>
                <c:pt idx="9184">
                  <c:v>4.2099999999999999E-2</c:v>
                </c:pt>
                <c:pt idx="9185">
                  <c:v>3.5400000000000001E-2</c:v>
                </c:pt>
                <c:pt idx="9186">
                  <c:v>3.5400000000000001E-2</c:v>
                </c:pt>
                <c:pt idx="9187">
                  <c:v>3.5400000000000001E-2</c:v>
                </c:pt>
                <c:pt idx="9188">
                  <c:v>-1.24E-2</c:v>
                </c:pt>
                <c:pt idx="9189">
                  <c:v>-1.24E-2</c:v>
                </c:pt>
                <c:pt idx="9190">
                  <c:v>-1.24E-2</c:v>
                </c:pt>
                <c:pt idx="9191">
                  <c:v>-1.24E-2</c:v>
                </c:pt>
                <c:pt idx="9192">
                  <c:v>-3.39E-2</c:v>
                </c:pt>
                <c:pt idx="9193">
                  <c:v>-3.39E-2</c:v>
                </c:pt>
                <c:pt idx="9194">
                  <c:v>-3.39E-2</c:v>
                </c:pt>
                <c:pt idx="9195">
                  <c:v>-3.39E-2</c:v>
                </c:pt>
                <c:pt idx="9196">
                  <c:v>-5.33E-2</c:v>
                </c:pt>
                <c:pt idx="9197">
                  <c:v>-5.33E-2</c:v>
                </c:pt>
                <c:pt idx="9198">
                  <c:v>-5.33E-2</c:v>
                </c:pt>
                <c:pt idx="9199">
                  <c:v>-5.33E-2</c:v>
                </c:pt>
                <c:pt idx="9200">
                  <c:v>-5.33E-2</c:v>
                </c:pt>
                <c:pt idx="9201">
                  <c:v>-5.33E-2</c:v>
                </c:pt>
                <c:pt idx="9202">
                  <c:v>-5.33E-2</c:v>
                </c:pt>
                <c:pt idx="9203">
                  <c:v>-7.7200000000000003E-3</c:v>
                </c:pt>
                <c:pt idx="9204">
                  <c:v>-7.7200000000000003E-3</c:v>
                </c:pt>
                <c:pt idx="9205">
                  <c:v>-7.7200000000000003E-3</c:v>
                </c:pt>
                <c:pt idx="9206">
                  <c:v>-7.7200000000000003E-3</c:v>
                </c:pt>
                <c:pt idx="9207">
                  <c:v>-7.7200000000000003E-3</c:v>
                </c:pt>
                <c:pt idx="9208">
                  <c:v>-7.7200000000000003E-3</c:v>
                </c:pt>
                <c:pt idx="9209">
                  <c:v>-7.7200000000000003E-3</c:v>
                </c:pt>
                <c:pt idx="9210">
                  <c:v>-7.7200000000000003E-3</c:v>
                </c:pt>
                <c:pt idx="9211">
                  <c:v>-7.7200000000000003E-3</c:v>
                </c:pt>
                <c:pt idx="9212">
                  <c:v>-7.7200000000000003E-3</c:v>
                </c:pt>
                <c:pt idx="9213">
                  <c:v>-7.7200000000000003E-3</c:v>
                </c:pt>
                <c:pt idx="9214">
                  <c:v>-7.7200000000000003E-3</c:v>
                </c:pt>
                <c:pt idx="9215">
                  <c:v>2.8500000000000001E-2</c:v>
                </c:pt>
                <c:pt idx="9216">
                  <c:v>2.8500000000000001E-2</c:v>
                </c:pt>
                <c:pt idx="9217">
                  <c:v>7.8799999999999995E-2</c:v>
                </c:pt>
                <c:pt idx="9218">
                  <c:v>0.10199999999999999</c:v>
                </c:pt>
                <c:pt idx="9219">
                  <c:v>0.10199999999999999</c:v>
                </c:pt>
                <c:pt idx="9220">
                  <c:v>0.10199999999999999</c:v>
                </c:pt>
                <c:pt idx="9221">
                  <c:v>-4.6699999999999998E-2</c:v>
                </c:pt>
                <c:pt idx="9222">
                  <c:v>3.1E-2</c:v>
                </c:pt>
                <c:pt idx="9223">
                  <c:v>8.6300000000000002E-2</c:v>
                </c:pt>
                <c:pt idx="9224">
                  <c:v>-6.3799999999999996E-2</c:v>
                </c:pt>
                <c:pt idx="9225">
                  <c:v>2.18E-2</c:v>
                </c:pt>
                <c:pt idx="9226">
                  <c:v>2.18E-2</c:v>
                </c:pt>
                <c:pt idx="9227">
                  <c:v>2.18E-2</c:v>
                </c:pt>
                <c:pt idx="9228">
                  <c:v>-2.0400000000000001E-2</c:v>
                </c:pt>
                <c:pt idx="9229">
                  <c:v>-6.4799999999999996E-2</c:v>
                </c:pt>
                <c:pt idx="9230">
                  <c:v>6.8099999999999994E-2</c:v>
                </c:pt>
                <c:pt idx="9231">
                  <c:v>6.8099999999999994E-2</c:v>
                </c:pt>
                <c:pt idx="9232">
                  <c:v>-3.8300000000000001E-2</c:v>
                </c:pt>
                <c:pt idx="9233">
                  <c:v>4.0899999999999999E-2</c:v>
                </c:pt>
                <c:pt idx="9234">
                  <c:v>4.0899999999999999E-2</c:v>
                </c:pt>
                <c:pt idx="9235">
                  <c:v>7.8899999999999998E-2</c:v>
                </c:pt>
                <c:pt idx="9236">
                  <c:v>-5.5800000000000002E-2</c:v>
                </c:pt>
                <c:pt idx="9237">
                  <c:v>0.06</c:v>
                </c:pt>
                <c:pt idx="9238">
                  <c:v>0.06</c:v>
                </c:pt>
                <c:pt idx="9239">
                  <c:v>0.06</c:v>
                </c:pt>
                <c:pt idx="9240">
                  <c:v>0.06</c:v>
                </c:pt>
                <c:pt idx="9241">
                  <c:v>0.06</c:v>
                </c:pt>
                <c:pt idx="9242">
                  <c:v>0.06</c:v>
                </c:pt>
                <c:pt idx="9243">
                  <c:v>0.06</c:v>
                </c:pt>
                <c:pt idx="9244">
                  <c:v>0.06</c:v>
                </c:pt>
                <c:pt idx="9245">
                  <c:v>6.3E-2</c:v>
                </c:pt>
                <c:pt idx="9246">
                  <c:v>6.3E-2</c:v>
                </c:pt>
                <c:pt idx="9247">
                  <c:v>-7.4000000000000003E-3</c:v>
                </c:pt>
                <c:pt idx="9248">
                  <c:v>-7.4000000000000003E-3</c:v>
                </c:pt>
                <c:pt idx="9249">
                  <c:v>-7.4000000000000003E-3</c:v>
                </c:pt>
                <c:pt idx="9250">
                  <c:v>-7.4000000000000003E-3</c:v>
                </c:pt>
                <c:pt idx="9251">
                  <c:v>-7.4000000000000003E-3</c:v>
                </c:pt>
                <c:pt idx="9252">
                  <c:v>-7.4000000000000003E-3</c:v>
                </c:pt>
                <c:pt idx="9253">
                  <c:v>-2.64E-3</c:v>
                </c:pt>
                <c:pt idx="9254">
                  <c:v>-9.0900000000000009E-3</c:v>
                </c:pt>
                <c:pt idx="9255">
                  <c:v>-9.0900000000000009E-3</c:v>
                </c:pt>
                <c:pt idx="9256">
                  <c:v>-9.0900000000000009E-3</c:v>
                </c:pt>
                <c:pt idx="9257">
                  <c:v>-9.0900000000000009E-3</c:v>
                </c:pt>
                <c:pt idx="9258">
                  <c:v>6.7699999999999996E-2</c:v>
                </c:pt>
                <c:pt idx="9259">
                  <c:v>6.7699999999999996E-2</c:v>
                </c:pt>
                <c:pt idx="9260">
                  <c:v>6.7699999999999996E-2</c:v>
                </c:pt>
                <c:pt idx="9261">
                  <c:v>6.7699999999999996E-2</c:v>
                </c:pt>
                <c:pt idx="9262">
                  <c:v>1.24E-2</c:v>
                </c:pt>
                <c:pt idx="9263">
                  <c:v>1.24E-2</c:v>
                </c:pt>
                <c:pt idx="9264">
                  <c:v>1.24E-2</c:v>
                </c:pt>
                <c:pt idx="9265">
                  <c:v>-1.66E-2</c:v>
                </c:pt>
                <c:pt idx="9266">
                  <c:v>-1.66E-2</c:v>
                </c:pt>
                <c:pt idx="9267">
                  <c:v>-1.66E-2</c:v>
                </c:pt>
                <c:pt idx="9268">
                  <c:v>-1.66E-2</c:v>
                </c:pt>
                <c:pt idx="9269">
                  <c:v>-1.66E-2</c:v>
                </c:pt>
                <c:pt idx="9270">
                  <c:v>-1.66E-2</c:v>
                </c:pt>
                <c:pt idx="9271">
                  <c:v>-1.66E-2</c:v>
                </c:pt>
                <c:pt idx="9272">
                  <c:v>-1.66E-2</c:v>
                </c:pt>
                <c:pt idx="9273">
                  <c:v>-1.66E-2</c:v>
                </c:pt>
                <c:pt idx="9274">
                  <c:v>-5.0200000000000002E-2</c:v>
                </c:pt>
                <c:pt idx="9275">
                  <c:v>5.6500000000000002E-2</c:v>
                </c:pt>
                <c:pt idx="9276">
                  <c:v>-4.36E-2</c:v>
                </c:pt>
                <c:pt idx="9277">
                  <c:v>-5.8700000000000002E-2</c:v>
                </c:pt>
                <c:pt idx="9278">
                  <c:v>-5.8700000000000002E-2</c:v>
                </c:pt>
                <c:pt idx="9279">
                  <c:v>-5.8700000000000002E-2</c:v>
                </c:pt>
                <c:pt idx="9280">
                  <c:v>5.3100000000000001E-2</c:v>
                </c:pt>
                <c:pt idx="9281">
                  <c:v>5.3100000000000001E-2</c:v>
                </c:pt>
                <c:pt idx="9282">
                  <c:v>-3.0200000000000001E-2</c:v>
                </c:pt>
                <c:pt idx="9283">
                  <c:v>-3.0200000000000001E-2</c:v>
                </c:pt>
                <c:pt idx="9284">
                  <c:v>9.5700000000000004E-3</c:v>
                </c:pt>
                <c:pt idx="9285">
                  <c:v>9.5700000000000004E-3</c:v>
                </c:pt>
                <c:pt idx="9286">
                  <c:v>9.5700000000000004E-3</c:v>
                </c:pt>
                <c:pt idx="9287">
                  <c:v>9.5700000000000004E-3</c:v>
                </c:pt>
                <c:pt idx="9288">
                  <c:v>9.5700000000000004E-3</c:v>
                </c:pt>
                <c:pt idx="9289">
                  <c:v>9.5700000000000004E-3</c:v>
                </c:pt>
                <c:pt idx="9290">
                  <c:v>9.5700000000000004E-3</c:v>
                </c:pt>
                <c:pt idx="9291">
                  <c:v>9.5700000000000004E-3</c:v>
                </c:pt>
                <c:pt idx="9292">
                  <c:v>9.5700000000000004E-3</c:v>
                </c:pt>
                <c:pt idx="9293">
                  <c:v>-7.9500000000000001E-2</c:v>
                </c:pt>
                <c:pt idx="9294">
                  <c:v>-7.9500000000000001E-2</c:v>
                </c:pt>
                <c:pt idx="9295">
                  <c:v>-7.9500000000000001E-2</c:v>
                </c:pt>
                <c:pt idx="9296">
                  <c:v>-7.9500000000000001E-2</c:v>
                </c:pt>
                <c:pt idx="9297">
                  <c:v>-1.44E-2</c:v>
                </c:pt>
                <c:pt idx="9298">
                  <c:v>-2.6800000000000001E-2</c:v>
                </c:pt>
                <c:pt idx="9299">
                  <c:v>8.6099999999999996E-2</c:v>
                </c:pt>
                <c:pt idx="9300">
                  <c:v>8.6099999999999996E-2</c:v>
                </c:pt>
                <c:pt idx="9301">
                  <c:v>8.6099999999999996E-2</c:v>
                </c:pt>
                <c:pt idx="9302">
                  <c:v>8.6099999999999996E-2</c:v>
                </c:pt>
                <c:pt idx="9303">
                  <c:v>8.6099999999999996E-2</c:v>
                </c:pt>
                <c:pt idx="9304">
                  <c:v>8.6099999999999996E-2</c:v>
                </c:pt>
                <c:pt idx="9305">
                  <c:v>8.6099999999999996E-2</c:v>
                </c:pt>
                <c:pt idx="9306">
                  <c:v>5.4600000000000003E-2</c:v>
                </c:pt>
                <c:pt idx="9307">
                  <c:v>5.4600000000000003E-2</c:v>
                </c:pt>
                <c:pt idx="9308">
                  <c:v>5.4600000000000003E-2</c:v>
                </c:pt>
                <c:pt idx="9309">
                  <c:v>5.4600000000000003E-2</c:v>
                </c:pt>
                <c:pt idx="9310">
                  <c:v>5.4600000000000003E-2</c:v>
                </c:pt>
                <c:pt idx="9311">
                  <c:v>5.4600000000000003E-2</c:v>
                </c:pt>
                <c:pt idx="9312">
                  <c:v>5.4600000000000003E-2</c:v>
                </c:pt>
                <c:pt idx="9313">
                  <c:v>-1.4200000000000001E-2</c:v>
                </c:pt>
                <c:pt idx="9314">
                  <c:v>-1.4200000000000001E-2</c:v>
                </c:pt>
                <c:pt idx="9315">
                  <c:v>-1.4200000000000001E-2</c:v>
                </c:pt>
                <c:pt idx="9316">
                  <c:v>2.1100000000000001E-2</c:v>
                </c:pt>
                <c:pt idx="9317">
                  <c:v>-1.0200000000000001E-2</c:v>
                </c:pt>
                <c:pt idx="9318">
                  <c:v>-1.0200000000000001E-2</c:v>
                </c:pt>
                <c:pt idx="9319">
                  <c:v>1.9E-2</c:v>
                </c:pt>
                <c:pt idx="9320">
                  <c:v>-1.0500000000000001E-2</c:v>
                </c:pt>
                <c:pt idx="9321">
                  <c:v>-1.0500000000000001E-2</c:v>
                </c:pt>
                <c:pt idx="9322">
                  <c:v>-1.0500000000000001E-2</c:v>
                </c:pt>
                <c:pt idx="9323">
                  <c:v>-1.0500000000000001E-2</c:v>
                </c:pt>
                <c:pt idx="9324">
                  <c:v>-1.0500000000000001E-2</c:v>
                </c:pt>
                <c:pt idx="9325">
                  <c:v>-1.0500000000000001E-2</c:v>
                </c:pt>
                <c:pt idx="9326">
                  <c:v>-1.0500000000000001E-2</c:v>
                </c:pt>
                <c:pt idx="9327">
                  <c:v>3.95E-2</c:v>
                </c:pt>
                <c:pt idx="9328">
                  <c:v>7.6800000000000002E-3</c:v>
                </c:pt>
                <c:pt idx="9329">
                  <c:v>7.6800000000000002E-3</c:v>
                </c:pt>
                <c:pt idx="9330">
                  <c:v>2.0799999999999999E-2</c:v>
                </c:pt>
                <c:pt idx="9331">
                  <c:v>2.0799999999999999E-2</c:v>
                </c:pt>
                <c:pt idx="9332">
                  <c:v>2.0799999999999999E-2</c:v>
                </c:pt>
                <c:pt idx="9333">
                  <c:v>2.0799999999999999E-2</c:v>
                </c:pt>
                <c:pt idx="9334">
                  <c:v>2.0799999999999999E-2</c:v>
                </c:pt>
                <c:pt idx="9335">
                  <c:v>2.2100000000000002E-2</c:v>
                </c:pt>
                <c:pt idx="9336">
                  <c:v>2.2100000000000002E-2</c:v>
                </c:pt>
                <c:pt idx="9337">
                  <c:v>2.2100000000000002E-2</c:v>
                </c:pt>
                <c:pt idx="9338">
                  <c:v>2.2100000000000002E-2</c:v>
                </c:pt>
                <c:pt idx="9339">
                  <c:v>2.2100000000000002E-2</c:v>
                </c:pt>
                <c:pt idx="9340">
                  <c:v>2.2100000000000002E-2</c:v>
                </c:pt>
                <c:pt idx="9341">
                  <c:v>-3.15E-2</c:v>
                </c:pt>
                <c:pt idx="9342">
                  <c:v>-3.15E-2</c:v>
                </c:pt>
                <c:pt idx="9343">
                  <c:v>-3.15E-2</c:v>
                </c:pt>
                <c:pt idx="9344">
                  <c:v>2.58E-2</c:v>
                </c:pt>
                <c:pt idx="9345">
                  <c:v>2.58E-2</c:v>
                </c:pt>
                <c:pt idx="9346">
                  <c:v>2.58E-2</c:v>
                </c:pt>
                <c:pt idx="9347">
                  <c:v>-3.9699999999999996E-3</c:v>
                </c:pt>
                <c:pt idx="9348">
                  <c:v>1.0200000000000001E-2</c:v>
                </c:pt>
                <c:pt idx="9349">
                  <c:v>-8.9899999999999997E-3</c:v>
                </c:pt>
                <c:pt idx="9350">
                  <c:v>-8.9899999999999997E-3</c:v>
                </c:pt>
                <c:pt idx="9351">
                  <c:v>-2.1600000000000001E-2</c:v>
                </c:pt>
                <c:pt idx="9352">
                  <c:v>1.34E-4</c:v>
                </c:pt>
                <c:pt idx="9353">
                  <c:v>-2.9499999999999998E-2</c:v>
                </c:pt>
                <c:pt idx="9354">
                  <c:v>-5.1400000000000001E-2</c:v>
                </c:pt>
                <c:pt idx="9355">
                  <c:v>-5.1400000000000001E-2</c:v>
                </c:pt>
                <c:pt idx="9356">
                  <c:v>-5.7099999999999998E-2</c:v>
                </c:pt>
                <c:pt idx="9357">
                  <c:v>-5.7099999999999998E-2</c:v>
                </c:pt>
                <c:pt idx="9358">
                  <c:v>3.6200000000000003E-2</c:v>
                </c:pt>
                <c:pt idx="9359">
                  <c:v>3.6200000000000003E-2</c:v>
                </c:pt>
                <c:pt idx="9360">
                  <c:v>-6.9900000000000004E-2</c:v>
                </c:pt>
                <c:pt idx="9361">
                  <c:v>-6.9900000000000004E-2</c:v>
                </c:pt>
                <c:pt idx="9362">
                  <c:v>-6.9900000000000004E-2</c:v>
                </c:pt>
                <c:pt idx="9363">
                  <c:v>-6.9900000000000004E-2</c:v>
                </c:pt>
                <c:pt idx="9364">
                  <c:v>-6.7199999999999996E-2</c:v>
                </c:pt>
                <c:pt idx="9365">
                  <c:v>2.1899999999999999E-2</c:v>
                </c:pt>
                <c:pt idx="9366">
                  <c:v>2.1899999999999999E-2</c:v>
                </c:pt>
                <c:pt idx="9367">
                  <c:v>2.1899999999999999E-2</c:v>
                </c:pt>
                <c:pt idx="9368">
                  <c:v>1.4800000000000001E-2</c:v>
                </c:pt>
                <c:pt idx="9369">
                  <c:v>-3.27E-2</c:v>
                </c:pt>
                <c:pt idx="9370">
                  <c:v>-3.27E-2</c:v>
                </c:pt>
                <c:pt idx="9371">
                  <c:v>1.21E-2</c:v>
                </c:pt>
                <c:pt idx="9372">
                  <c:v>1.21E-2</c:v>
                </c:pt>
                <c:pt idx="9373">
                  <c:v>1.21E-2</c:v>
                </c:pt>
                <c:pt idx="9374">
                  <c:v>1.21E-2</c:v>
                </c:pt>
                <c:pt idx="9375">
                  <c:v>1.21E-2</c:v>
                </c:pt>
                <c:pt idx="9376">
                  <c:v>1.47E-2</c:v>
                </c:pt>
                <c:pt idx="9377">
                  <c:v>1.47E-2</c:v>
                </c:pt>
                <c:pt idx="9378">
                  <c:v>-5.0799999999999998E-2</c:v>
                </c:pt>
                <c:pt idx="9379">
                  <c:v>5.8500000000000003E-2</c:v>
                </c:pt>
                <c:pt idx="9380">
                  <c:v>5.8500000000000003E-2</c:v>
                </c:pt>
                <c:pt idx="9381">
                  <c:v>5.8500000000000003E-2</c:v>
                </c:pt>
                <c:pt idx="9382">
                  <c:v>1.1599999999999999E-2</c:v>
                </c:pt>
                <c:pt idx="9383">
                  <c:v>2.3900000000000001E-2</c:v>
                </c:pt>
                <c:pt idx="9384">
                  <c:v>2.3900000000000001E-2</c:v>
                </c:pt>
                <c:pt idx="9385">
                  <c:v>2.3900000000000001E-2</c:v>
                </c:pt>
                <c:pt idx="9386">
                  <c:v>-2.1600000000000001E-2</c:v>
                </c:pt>
                <c:pt idx="9387">
                  <c:v>-2.1600000000000001E-2</c:v>
                </c:pt>
                <c:pt idx="9388">
                  <c:v>-2.7699999999999999E-2</c:v>
                </c:pt>
                <c:pt idx="9389">
                  <c:v>4.79E-3</c:v>
                </c:pt>
                <c:pt idx="9390">
                  <c:v>4.79E-3</c:v>
                </c:pt>
                <c:pt idx="9391">
                  <c:v>4.79E-3</c:v>
                </c:pt>
                <c:pt idx="9392">
                  <c:v>4.79E-3</c:v>
                </c:pt>
                <c:pt idx="9393">
                  <c:v>3.3599999999999998E-2</c:v>
                </c:pt>
                <c:pt idx="9394">
                  <c:v>3.3599999999999998E-2</c:v>
                </c:pt>
                <c:pt idx="9395">
                  <c:v>3.3599999999999998E-2</c:v>
                </c:pt>
                <c:pt idx="9396">
                  <c:v>3.3599999999999998E-2</c:v>
                </c:pt>
                <c:pt idx="9397">
                  <c:v>6.9499999999999996E-3</c:v>
                </c:pt>
                <c:pt idx="9398">
                  <c:v>6.9499999999999996E-3</c:v>
                </c:pt>
                <c:pt idx="9399">
                  <c:v>1.1900000000000001E-2</c:v>
                </c:pt>
                <c:pt idx="9400">
                  <c:v>5.4600000000000003E-2</c:v>
                </c:pt>
                <c:pt idx="9401">
                  <c:v>-1.8800000000000001E-2</c:v>
                </c:pt>
                <c:pt idx="9402">
                  <c:v>-1.8800000000000001E-2</c:v>
                </c:pt>
                <c:pt idx="9403">
                  <c:v>-1.8800000000000001E-2</c:v>
                </c:pt>
                <c:pt idx="9404">
                  <c:v>9.6100000000000005E-3</c:v>
                </c:pt>
                <c:pt idx="9405">
                  <c:v>9.6100000000000005E-3</c:v>
                </c:pt>
                <c:pt idx="9406">
                  <c:v>3.5000000000000003E-2</c:v>
                </c:pt>
                <c:pt idx="9407">
                  <c:v>3.5000000000000003E-2</c:v>
                </c:pt>
                <c:pt idx="9408">
                  <c:v>3.5000000000000003E-2</c:v>
                </c:pt>
                <c:pt idx="9409">
                  <c:v>3.5000000000000003E-2</c:v>
                </c:pt>
                <c:pt idx="9410">
                  <c:v>3.5000000000000003E-2</c:v>
                </c:pt>
                <c:pt idx="9411">
                  <c:v>3.5000000000000003E-2</c:v>
                </c:pt>
                <c:pt idx="9412">
                  <c:v>2.7699999999999999E-2</c:v>
                </c:pt>
                <c:pt idx="9413">
                  <c:v>2.7699999999999999E-2</c:v>
                </c:pt>
                <c:pt idx="9414">
                  <c:v>2.7699999999999999E-2</c:v>
                </c:pt>
                <c:pt idx="9415">
                  <c:v>2.7699999999999999E-2</c:v>
                </c:pt>
                <c:pt idx="9416">
                  <c:v>-0.14799999999999999</c:v>
                </c:pt>
                <c:pt idx="9417">
                  <c:v>-7.3599999999999999E-2</c:v>
                </c:pt>
                <c:pt idx="9418">
                  <c:v>-7.3599999999999999E-2</c:v>
                </c:pt>
                <c:pt idx="9419">
                  <c:v>-7.3599999999999999E-2</c:v>
                </c:pt>
                <c:pt idx="9420">
                  <c:v>-7.8100000000000003E-2</c:v>
                </c:pt>
                <c:pt idx="9421">
                  <c:v>-0.03</c:v>
                </c:pt>
                <c:pt idx="9422">
                  <c:v>-0.03</c:v>
                </c:pt>
                <c:pt idx="9423">
                  <c:v>-2.8400000000000002E-2</c:v>
                </c:pt>
                <c:pt idx="9424">
                  <c:v>-2.8400000000000002E-2</c:v>
                </c:pt>
                <c:pt idx="9425">
                  <c:v>-2.8400000000000002E-2</c:v>
                </c:pt>
                <c:pt idx="9426">
                  <c:v>-2.8400000000000002E-2</c:v>
                </c:pt>
                <c:pt idx="9427">
                  <c:v>3.49E-2</c:v>
                </c:pt>
                <c:pt idx="9428">
                  <c:v>3.49E-2</c:v>
                </c:pt>
                <c:pt idx="9429">
                  <c:v>3.49E-2</c:v>
                </c:pt>
                <c:pt idx="9430">
                  <c:v>3.49E-2</c:v>
                </c:pt>
                <c:pt idx="9431">
                  <c:v>3.49E-2</c:v>
                </c:pt>
                <c:pt idx="9432">
                  <c:v>3.49E-2</c:v>
                </c:pt>
                <c:pt idx="9433">
                  <c:v>1.89E-3</c:v>
                </c:pt>
                <c:pt idx="9434">
                  <c:v>1.89E-3</c:v>
                </c:pt>
                <c:pt idx="9435">
                  <c:v>1.9099999999999999E-2</c:v>
                </c:pt>
                <c:pt idx="9436">
                  <c:v>1.9099999999999999E-2</c:v>
                </c:pt>
                <c:pt idx="9437">
                  <c:v>0.03</c:v>
                </c:pt>
                <c:pt idx="9438">
                  <c:v>-3.8699999999999998E-2</c:v>
                </c:pt>
                <c:pt idx="9439">
                  <c:v>3.85E-2</c:v>
                </c:pt>
                <c:pt idx="9440">
                  <c:v>2.8000000000000001E-2</c:v>
                </c:pt>
                <c:pt idx="9441">
                  <c:v>2.8000000000000001E-2</c:v>
                </c:pt>
                <c:pt idx="9442">
                  <c:v>2.8000000000000001E-2</c:v>
                </c:pt>
                <c:pt idx="9443">
                  <c:v>2.8000000000000001E-2</c:v>
                </c:pt>
                <c:pt idx="9444">
                  <c:v>2.8000000000000001E-2</c:v>
                </c:pt>
                <c:pt idx="9445">
                  <c:v>2.8000000000000001E-2</c:v>
                </c:pt>
                <c:pt idx="9446">
                  <c:v>2.8000000000000001E-2</c:v>
                </c:pt>
                <c:pt idx="9447">
                  <c:v>2.8000000000000001E-2</c:v>
                </c:pt>
                <c:pt idx="9448">
                  <c:v>5.8500000000000002E-3</c:v>
                </c:pt>
                <c:pt idx="9449">
                  <c:v>-2.12E-2</c:v>
                </c:pt>
                <c:pt idx="9450">
                  <c:v>-2.12E-2</c:v>
                </c:pt>
                <c:pt idx="9451">
                  <c:v>-2.12E-2</c:v>
                </c:pt>
                <c:pt idx="9452">
                  <c:v>-2.12E-2</c:v>
                </c:pt>
                <c:pt idx="9453">
                  <c:v>4.6300000000000001E-2</c:v>
                </c:pt>
                <c:pt idx="9454">
                  <c:v>4.6300000000000001E-2</c:v>
                </c:pt>
                <c:pt idx="9455">
                  <c:v>2.6100000000000002E-2</c:v>
                </c:pt>
                <c:pt idx="9456">
                  <c:v>2.6100000000000002E-2</c:v>
                </c:pt>
                <c:pt idx="9457">
                  <c:v>-0.11700000000000001</c:v>
                </c:pt>
                <c:pt idx="9458">
                  <c:v>-0.11700000000000001</c:v>
                </c:pt>
                <c:pt idx="9459">
                  <c:v>-3.9600000000000003E-2</c:v>
                </c:pt>
                <c:pt idx="9460">
                  <c:v>-3.9600000000000003E-2</c:v>
                </c:pt>
                <c:pt idx="9461">
                  <c:v>-3.9600000000000003E-2</c:v>
                </c:pt>
                <c:pt idx="9462">
                  <c:v>-3.9600000000000003E-2</c:v>
                </c:pt>
                <c:pt idx="9463">
                  <c:v>-3.9600000000000003E-2</c:v>
                </c:pt>
                <c:pt idx="9464">
                  <c:v>-3.9600000000000003E-2</c:v>
                </c:pt>
                <c:pt idx="9465">
                  <c:v>-3.9600000000000003E-2</c:v>
                </c:pt>
                <c:pt idx="9466">
                  <c:v>-1.9900000000000001E-2</c:v>
                </c:pt>
                <c:pt idx="9467">
                  <c:v>-2.93E-2</c:v>
                </c:pt>
                <c:pt idx="9468">
                  <c:v>-2.93E-2</c:v>
                </c:pt>
                <c:pt idx="9469">
                  <c:v>2.81E-2</c:v>
                </c:pt>
                <c:pt idx="9470">
                  <c:v>2.81E-2</c:v>
                </c:pt>
                <c:pt idx="9471">
                  <c:v>2.81E-2</c:v>
                </c:pt>
                <c:pt idx="9472">
                  <c:v>2.81E-2</c:v>
                </c:pt>
                <c:pt idx="9473">
                  <c:v>4.2099999999999999E-2</c:v>
                </c:pt>
                <c:pt idx="9474">
                  <c:v>-1.6E-2</c:v>
                </c:pt>
                <c:pt idx="9475">
                  <c:v>3.4000000000000002E-2</c:v>
                </c:pt>
                <c:pt idx="9476">
                  <c:v>3.4000000000000002E-2</c:v>
                </c:pt>
                <c:pt idx="9477">
                  <c:v>3.4000000000000002E-2</c:v>
                </c:pt>
                <c:pt idx="9478">
                  <c:v>3.4000000000000002E-2</c:v>
                </c:pt>
                <c:pt idx="9479">
                  <c:v>-7.6099999999999996E-3</c:v>
                </c:pt>
                <c:pt idx="9480">
                  <c:v>-7.6099999999999996E-3</c:v>
                </c:pt>
                <c:pt idx="9481">
                  <c:v>-4.0399999999999998E-2</c:v>
                </c:pt>
                <c:pt idx="9482">
                  <c:v>4.5900000000000003E-2</c:v>
                </c:pt>
                <c:pt idx="9483">
                  <c:v>4.5900000000000003E-2</c:v>
                </c:pt>
                <c:pt idx="9484">
                  <c:v>4.5900000000000003E-2</c:v>
                </c:pt>
                <c:pt idx="9485">
                  <c:v>4.5900000000000003E-2</c:v>
                </c:pt>
                <c:pt idx="9486">
                  <c:v>4.5900000000000003E-2</c:v>
                </c:pt>
                <c:pt idx="9487">
                  <c:v>6.7400000000000002E-2</c:v>
                </c:pt>
                <c:pt idx="9488">
                  <c:v>-2.5499999999999998E-2</c:v>
                </c:pt>
                <c:pt idx="9489">
                  <c:v>-2.5499999999999998E-2</c:v>
                </c:pt>
                <c:pt idx="9490">
                  <c:v>2.69E-2</c:v>
                </c:pt>
                <c:pt idx="9491">
                  <c:v>2.69E-2</c:v>
                </c:pt>
                <c:pt idx="9492">
                  <c:v>2.69E-2</c:v>
                </c:pt>
                <c:pt idx="9493">
                  <c:v>-3.1099999999999999E-2</c:v>
                </c:pt>
                <c:pt idx="9494">
                  <c:v>-8.8999999999999996E-2</c:v>
                </c:pt>
                <c:pt idx="9495">
                  <c:v>-7.3400000000000007E-2</c:v>
                </c:pt>
                <c:pt idx="9496">
                  <c:v>-7.3400000000000007E-2</c:v>
                </c:pt>
                <c:pt idx="9497">
                  <c:v>-7.3400000000000007E-2</c:v>
                </c:pt>
                <c:pt idx="9498">
                  <c:v>-7.9200000000000007E-2</c:v>
                </c:pt>
                <c:pt idx="9499">
                  <c:v>-7.9200000000000007E-2</c:v>
                </c:pt>
                <c:pt idx="9500">
                  <c:v>-7.9200000000000007E-2</c:v>
                </c:pt>
                <c:pt idx="9501">
                  <c:v>-7.9200000000000007E-2</c:v>
                </c:pt>
                <c:pt idx="9502">
                  <c:v>8.7999999999999995E-2</c:v>
                </c:pt>
                <c:pt idx="9503">
                  <c:v>9.0399999999999994E-2</c:v>
                </c:pt>
                <c:pt idx="9504">
                  <c:v>7.6100000000000001E-2</c:v>
                </c:pt>
                <c:pt idx="9505">
                  <c:v>7.6100000000000001E-2</c:v>
                </c:pt>
                <c:pt idx="9506">
                  <c:v>7.6100000000000001E-2</c:v>
                </c:pt>
                <c:pt idx="9507">
                  <c:v>7.6100000000000001E-2</c:v>
                </c:pt>
                <c:pt idx="9508">
                  <c:v>7.6100000000000001E-2</c:v>
                </c:pt>
                <c:pt idx="9509">
                  <c:v>-3.7999999999999999E-2</c:v>
                </c:pt>
                <c:pt idx="9510">
                  <c:v>-3.7999999999999999E-2</c:v>
                </c:pt>
                <c:pt idx="9511">
                  <c:v>-3.7999999999999999E-2</c:v>
                </c:pt>
                <c:pt idx="9512">
                  <c:v>-3.7999999999999999E-2</c:v>
                </c:pt>
                <c:pt idx="9513">
                  <c:v>-5.5700000000000003E-3</c:v>
                </c:pt>
                <c:pt idx="9514">
                  <c:v>-5.5700000000000003E-3</c:v>
                </c:pt>
                <c:pt idx="9515">
                  <c:v>-5.5700000000000003E-3</c:v>
                </c:pt>
                <c:pt idx="9516">
                  <c:v>1.77E-2</c:v>
                </c:pt>
                <c:pt idx="9517">
                  <c:v>8.2299999999999998E-2</c:v>
                </c:pt>
                <c:pt idx="9518">
                  <c:v>8.2299999999999998E-2</c:v>
                </c:pt>
                <c:pt idx="9519">
                  <c:v>8.2299999999999998E-2</c:v>
                </c:pt>
                <c:pt idx="9520">
                  <c:v>8.2299999999999998E-2</c:v>
                </c:pt>
                <c:pt idx="9521">
                  <c:v>-6.0299999999999999E-2</c:v>
                </c:pt>
                <c:pt idx="9522">
                  <c:v>-6.0299999999999999E-2</c:v>
                </c:pt>
                <c:pt idx="9523">
                  <c:v>-6.0299999999999999E-2</c:v>
                </c:pt>
                <c:pt idx="9524">
                  <c:v>-9.4500000000000001E-2</c:v>
                </c:pt>
                <c:pt idx="9525">
                  <c:v>-6.4299999999999996E-2</c:v>
                </c:pt>
                <c:pt idx="9526">
                  <c:v>-6.4299999999999996E-2</c:v>
                </c:pt>
                <c:pt idx="9527">
                  <c:v>-8.0799999999999997E-2</c:v>
                </c:pt>
                <c:pt idx="9528">
                  <c:v>-8.0799999999999997E-2</c:v>
                </c:pt>
                <c:pt idx="9529">
                  <c:v>-8.0799999999999997E-2</c:v>
                </c:pt>
                <c:pt idx="9530">
                  <c:v>-8.0799999999999997E-2</c:v>
                </c:pt>
                <c:pt idx="9531">
                  <c:v>-7.9600000000000004E-2</c:v>
                </c:pt>
                <c:pt idx="9532">
                  <c:v>-7.9600000000000004E-2</c:v>
                </c:pt>
                <c:pt idx="9533">
                  <c:v>-7.17E-2</c:v>
                </c:pt>
                <c:pt idx="9534">
                  <c:v>-7.17E-2</c:v>
                </c:pt>
                <c:pt idx="9535">
                  <c:v>7.2599999999999998E-2</c:v>
                </c:pt>
                <c:pt idx="9536">
                  <c:v>7.2599999999999998E-2</c:v>
                </c:pt>
                <c:pt idx="9537">
                  <c:v>7.2599999999999998E-2</c:v>
                </c:pt>
                <c:pt idx="9538">
                  <c:v>7.2599999999999998E-2</c:v>
                </c:pt>
                <c:pt idx="9539">
                  <c:v>7.2599999999999998E-2</c:v>
                </c:pt>
                <c:pt idx="9540">
                  <c:v>-5.5199999999999999E-2</c:v>
                </c:pt>
                <c:pt idx="9541">
                  <c:v>-5.5199999999999999E-2</c:v>
                </c:pt>
                <c:pt idx="9542">
                  <c:v>-1.1299999999999999E-2</c:v>
                </c:pt>
                <c:pt idx="9543">
                  <c:v>-1.1299999999999999E-2</c:v>
                </c:pt>
                <c:pt idx="9544">
                  <c:v>7.8899999999999994E-3</c:v>
                </c:pt>
                <c:pt idx="9545">
                  <c:v>-1.8100000000000002E-2</c:v>
                </c:pt>
                <c:pt idx="9546">
                  <c:v>-1.8100000000000002E-2</c:v>
                </c:pt>
                <c:pt idx="9547">
                  <c:v>-1.8100000000000002E-2</c:v>
                </c:pt>
                <c:pt idx="9548">
                  <c:v>-1.8100000000000002E-2</c:v>
                </c:pt>
                <c:pt idx="9549">
                  <c:v>1.6100000000000001E-3</c:v>
                </c:pt>
                <c:pt idx="9550">
                  <c:v>1.6100000000000001E-3</c:v>
                </c:pt>
                <c:pt idx="9551">
                  <c:v>1.6100000000000001E-3</c:v>
                </c:pt>
                <c:pt idx="9552">
                  <c:v>1.6100000000000001E-3</c:v>
                </c:pt>
                <c:pt idx="9553">
                  <c:v>-3.2899999999999999E-2</c:v>
                </c:pt>
                <c:pt idx="9554">
                  <c:v>0.01</c:v>
                </c:pt>
                <c:pt idx="9555">
                  <c:v>0.01</c:v>
                </c:pt>
                <c:pt idx="9556">
                  <c:v>-4.0099999999999997E-3</c:v>
                </c:pt>
                <c:pt idx="9557">
                  <c:v>4.7600000000000003E-3</c:v>
                </c:pt>
                <c:pt idx="9558">
                  <c:v>4.7600000000000003E-3</c:v>
                </c:pt>
                <c:pt idx="9559">
                  <c:v>1.7399999999999999E-2</c:v>
                </c:pt>
                <c:pt idx="9560">
                  <c:v>-4.41E-2</c:v>
                </c:pt>
                <c:pt idx="9561">
                  <c:v>-4.41E-2</c:v>
                </c:pt>
                <c:pt idx="9562">
                  <c:v>-4.41E-2</c:v>
                </c:pt>
                <c:pt idx="9563">
                  <c:v>-1.8200000000000001E-2</c:v>
                </c:pt>
                <c:pt idx="9564">
                  <c:v>-1.8200000000000001E-2</c:v>
                </c:pt>
                <c:pt idx="9565">
                  <c:v>-1.8200000000000001E-2</c:v>
                </c:pt>
                <c:pt idx="9566">
                  <c:v>3.2500000000000001E-2</c:v>
                </c:pt>
                <c:pt idx="9567">
                  <c:v>3.2500000000000001E-2</c:v>
                </c:pt>
                <c:pt idx="9568">
                  <c:v>3.2500000000000001E-2</c:v>
                </c:pt>
                <c:pt idx="9569">
                  <c:v>3.2500000000000001E-2</c:v>
                </c:pt>
                <c:pt idx="9570">
                  <c:v>3.2500000000000001E-2</c:v>
                </c:pt>
                <c:pt idx="9571">
                  <c:v>3.2500000000000001E-2</c:v>
                </c:pt>
                <c:pt idx="9572">
                  <c:v>3.2500000000000001E-2</c:v>
                </c:pt>
                <c:pt idx="9573">
                  <c:v>9.3200000000000002E-3</c:v>
                </c:pt>
                <c:pt idx="9574">
                  <c:v>9.3200000000000002E-3</c:v>
                </c:pt>
                <c:pt idx="9575">
                  <c:v>9.3200000000000002E-3</c:v>
                </c:pt>
                <c:pt idx="9576">
                  <c:v>9.3200000000000002E-3</c:v>
                </c:pt>
                <c:pt idx="9577">
                  <c:v>9.3200000000000002E-3</c:v>
                </c:pt>
                <c:pt idx="9578">
                  <c:v>1.67E-2</c:v>
                </c:pt>
                <c:pt idx="9579">
                  <c:v>4.7300000000000002E-2</c:v>
                </c:pt>
                <c:pt idx="9580">
                  <c:v>1.4999999999999999E-2</c:v>
                </c:pt>
                <c:pt idx="9581">
                  <c:v>1.4999999999999999E-2</c:v>
                </c:pt>
                <c:pt idx="9582">
                  <c:v>1.4999999999999999E-2</c:v>
                </c:pt>
                <c:pt idx="9583">
                  <c:v>-7.4599999999999996E-3</c:v>
                </c:pt>
                <c:pt idx="9584">
                  <c:v>-7.4599999999999996E-3</c:v>
                </c:pt>
                <c:pt idx="9585">
                  <c:v>-7.4599999999999996E-3</c:v>
                </c:pt>
                <c:pt idx="9586">
                  <c:v>-7.4599999999999996E-3</c:v>
                </c:pt>
                <c:pt idx="9587">
                  <c:v>-7.4599999999999996E-3</c:v>
                </c:pt>
                <c:pt idx="9588">
                  <c:v>-7.4599999999999996E-3</c:v>
                </c:pt>
                <c:pt idx="9589">
                  <c:v>-7.4599999999999996E-3</c:v>
                </c:pt>
                <c:pt idx="9590">
                  <c:v>-7.4599999999999996E-3</c:v>
                </c:pt>
                <c:pt idx="9591">
                  <c:v>-7.4599999999999996E-3</c:v>
                </c:pt>
                <c:pt idx="9592">
                  <c:v>-7.4599999999999996E-3</c:v>
                </c:pt>
                <c:pt idx="9593">
                  <c:v>-9.4000000000000004E-3</c:v>
                </c:pt>
                <c:pt idx="9594">
                  <c:v>-9.4000000000000004E-3</c:v>
                </c:pt>
                <c:pt idx="9595">
                  <c:v>-4.3199999999999998E-4</c:v>
                </c:pt>
                <c:pt idx="9596">
                  <c:v>-4.3199999999999998E-4</c:v>
                </c:pt>
                <c:pt idx="9597">
                  <c:v>-4.3199999999999998E-4</c:v>
                </c:pt>
                <c:pt idx="9598">
                  <c:v>4.6899999999999997E-2</c:v>
                </c:pt>
                <c:pt idx="9599">
                  <c:v>-7.6200000000000004E-2</c:v>
                </c:pt>
                <c:pt idx="9600">
                  <c:v>-7.6200000000000004E-2</c:v>
                </c:pt>
                <c:pt idx="9601">
                  <c:v>5.1999999999999998E-2</c:v>
                </c:pt>
                <c:pt idx="9602">
                  <c:v>5.1999999999999998E-2</c:v>
                </c:pt>
                <c:pt idx="9603">
                  <c:v>5.1999999999999998E-2</c:v>
                </c:pt>
                <c:pt idx="9604">
                  <c:v>-9.7900000000000001E-2</c:v>
                </c:pt>
                <c:pt idx="9605">
                  <c:v>-9.7900000000000001E-2</c:v>
                </c:pt>
                <c:pt idx="9606">
                  <c:v>-9.7900000000000001E-2</c:v>
                </c:pt>
                <c:pt idx="9607">
                  <c:v>9.3200000000000005E-2</c:v>
                </c:pt>
                <c:pt idx="9608">
                  <c:v>9.3200000000000005E-2</c:v>
                </c:pt>
                <c:pt idx="9609">
                  <c:v>-4.4299999999999999E-2</c:v>
                </c:pt>
                <c:pt idx="9610">
                  <c:v>-4.4299999999999999E-2</c:v>
                </c:pt>
                <c:pt idx="9611">
                  <c:v>-4.4299999999999999E-2</c:v>
                </c:pt>
                <c:pt idx="9612">
                  <c:v>-4.4299999999999999E-2</c:v>
                </c:pt>
                <c:pt idx="9613">
                  <c:v>-1.9900000000000001E-2</c:v>
                </c:pt>
                <c:pt idx="9614">
                  <c:v>-1.9900000000000001E-2</c:v>
                </c:pt>
                <c:pt idx="9615">
                  <c:v>-1.9900000000000001E-2</c:v>
                </c:pt>
                <c:pt idx="9616">
                  <c:v>-6.6400000000000001E-2</c:v>
                </c:pt>
                <c:pt idx="9617">
                  <c:v>-4.6699999999999998E-2</c:v>
                </c:pt>
                <c:pt idx="9618">
                  <c:v>9.9599999999999994E-2</c:v>
                </c:pt>
                <c:pt idx="9619">
                  <c:v>1.4499999999999999E-3</c:v>
                </c:pt>
                <c:pt idx="9620">
                  <c:v>1.4499999999999999E-3</c:v>
                </c:pt>
                <c:pt idx="9621">
                  <c:v>1.8700000000000001E-2</c:v>
                </c:pt>
                <c:pt idx="9622">
                  <c:v>1.8700000000000001E-2</c:v>
                </c:pt>
                <c:pt idx="9623">
                  <c:v>1.8700000000000001E-2</c:v>
                </c:pt>
                <c:pt idx="9624">
                  <c:v>1.8700000000000001E-2</c:v>
                </c:pt>
                <c:pt idx="9625">
                  <c:v>1.8700000000000001E-2</c:v>
                </c:pt>
                <c:pt idx="9626">
                  <c:v>-2.87E-2</c:v>
                </c:pt>
                <c:pt idx="9627">
                  <c:v>-2.87E-2</c:v>
                </c:pt>
                <c:pt idx="9628">
                  <c:v>-9.8200000000000006E-3</c:v>
                </c:pt>
                <c:pt idx="9629">
                  <c:v>-1.1900000000000001E-2</c:v>
                </c:pt>
                <c:pt idx="9630">
                  <c:v>-3.0499999999999999E-2</c:v>
                </c:pt>
                <c:pt idx="9631">
                  <c:v>-3.0499999999999999E-2</c:v>
                </c:pt>
                <c:pt idx="9632">
                  <c:v>-6.5100000000000005E-2</c:v>
                </c:pt>
                <c:pt idx="9633">
                  <c:v>8.5999999999999993E-2</c:v>
                </c:pt>
                <c:pt idx="9634">
                  <c:v>1.7000000000000001E-2</c:v>
                </c:pt>
                <c:pt idx="9635">
                  <c:v>1.7000000000000001E-2</c:v>
                </c:pt>
                <c:pt idx="9636">
                  <c:v>1.7000000000000001E-2</c:v>
                </c:pt>
                <c:pt idx="9637">
                  <c:v>1.7000000000000001E-2</c:v>
                </c:pt>
                <c:pt idx="9638">
                  <c:v>-5.5300000000000002E-2</c:v>
                </c:pt>
                <c:pt idx="9639">
                  <c:v>-5.5300000000000002E-2</c:v>
                </c:pt>
                <c:pt idx="9640">
                  <c:v>-5.1299999999999998E-2</c:v>
                </c:pt>
                <c:pt idx="9641">
                  <c:v>-5.1299999999999998E-2</c:v>
                </c:pt>
                <c:pt idx="9642">
                  <c:v>-5.1299999999999998E-2</c:v>
                </c:pt>
                <c:pt idx="9643">
                  <c:v>-7.6899999999999996E-2</c:v>
                </c:pt>
                <c:pt idx="9644">
                  <c:v>-2.8899999999999999E-2</c:v>
                </c:pt>
                <c:pt idx="9645">
                  <c:v>-2.8899999999999999E-2</c:v>
                </c:pt>
                <c:pt idx="9646">
                  <c:v>-2.8899999999999999E-2</c:v>
                </c:pt>
                <c:pt idx="9647">
                  <c:v>1.6500000000000001E-2</c:v>
                </c:pt>
                <c:pt idx="9648">
                  <c:v>-2.8899999999999999E-2</c:v>
                </c:pt>
                <c:pt idx="9649">
                  <c:v>-2.8899999999999999E-2</c:v>
                </c:pt>
                <c:pt idx="9650">
                  <c:v>-2.8899999999999999E-2</c:v>
                </c:pt>
                <c:pt idx="9651">
                  <c:v>6.59E-2</c:v>
                </c:pt>
                <c:pt idx="9652">
                  <c:v>-6.3600000000000004E-2</c:v>
                </c:pt>
                <c:pt idx="9653">
                  <c:v>-6.3600000000000004E-2</c:v>
                </c:pt>
                <c:pt idx="9654">
                  <c:v>-4.3900000000000002E-2</c:v>
                </c:pt>
                <c:pt idx="9655">
                  <c:v>-6.8699999999999997E-2</c:v>
                </c:pt>
                <c:pt idx="9656">
                  <c:v>-6.8699999999999997E-2</c:v>
                </c:pt>
                <c:pt idx="9657">
                  <c:v>-6.8699999999999997E-2</c:v>
                </c:pt>
                <c:pt idx="9658">
                  <c:v>-6.8699999999999997E-2</c:v>
                </c:pt>
                <c:pt idx="9659">
                  <c:v>-3.61E-2</c:v>
                </c:pt>
                <c:pt idx="9660">
                  <c:v>-1.2699999999999999E-2</c:v>
                </c:pt>
                <c:pt idx="9661">
                  <c:v>-1.2699999999999999E-2</c:v>
                </c:pt>
                <c:pt idx="9662">
                  <c:v>-1.2699999999999999E-2</c:v>
                </c:pt>
                <c:pt idx="9663">
                  <c:v>-1.2699999999999999E-2</c:v>
                </c:pt>
                <c:pt idx="9664">
                  <c:v>-1.2699999999999999E-2</c:v>
                </c:pt>
                <c:pt idx="9665">
                  <c:v>-6.3700000000000007E-2</c:v>
                </c:pt>
                <c:pt idx="9666">
                  <c:v>-6.3700000000000007E-2</c:v>
                </c:pt>
                <c:pt idx="9667">
                  <c:v>-6.3700000000000007E-2</c:v>
                </c:pt>
                <c:pt idx="9668">
                  <c:v>-6.3700000000000007E-2</c:v>
                </c:pt>
                <c:pt idx="9669">
                  <c:v>4.7399999999999998E-2</c:v>
                </c:pt>
                <c:pt idx="9670">
                  <c:v>4.7399999999999998E-2</c:v>
                </c:pt>
                <c:pt idx="9671">
                  <c:v>-1.0500000000000001E-2</c:v>
                </c:pt>
                <c:pt idx="9672">
                  <c:v>-1.0500000000000001E-2</c:v>
                </c:pt>
                <c:pt idx="9673">
                  <c:v>-1.0500000000000001E-2</c:v>
                </c:pt>
                <c:pt idx="9674">
                  <c:v>-4.48E-2</c:v>
                </c:pt>
                <c:pt idx="9675">
                  <c:v>-4.48E-2</c:v>
                </c:pt>
                <c:pt idx="9676">
                  <c:v>3.3700000000000001E-2</c:v>
                </c:pt>
                <c:pt idx="9677">
                  <c:v>-3.49E-2</c:v>
                </c:pt>
                <c:pt idx="9678">
                  <c:v>-5.3400000000000003E-2</c:v>
                </c:pt>
                <c:pt idx="9679">
                  <c:v>-3.8199999999999998E-2</c:v>
                </c:pt>
                <c:pt idx="9680">
                  <c:v>-3.8199999999999998E-2</c:v>
                </c:pt>
                <c:pt idx="9681">
                  <c:v>-3.2599999999999997E-2</c:v>
                </c:pt>
                <c:pt idx="9682">
                  <c:v>-3.2599999999999997E-2</c:v>
                </c:pt>
                <c:pt idx="9683">
                  <c:v>0.107</c:v>
                </c:pt>
                <c:pt idx="9684">
                  <c:v>2.7699999999999999E-2</c:v>
                </c:pt>
                <c:pt idx="9685">
                  <c:v>-1.72E-2</c:v>
                </c:pt>
                <c:pt idx="9686">
                  <c:v>-1.72E-2</c:v>
                </c:pt>
                <c:pt idx="9687">
                  <c:v>1.03E-2</c:v>
                </c:pt>
                <c:pt idx="9688">
                  <c:v>-2.4400000000000002E-2</c:v>
                </c:pt>
                <c:pt idx="9689">
                  <c:v>-2.4400000000000002E-2</c:v>
                </c:pt>
                <c:pt idx="9690">
                  <c:v>-2.4400000000000002E-2</c:v>
                </c:pt>
                <c:pt idx="9691">
                  <c:v>2.58E-2</c:v>
                </c:pt>
                <c:pt idx="9692">
                  <c:v>8.1899999999999994E-3</c:v>
                </c:pt>
                <c:pt idx="9693">
                  <c:v>-1.41E-2</c:v>
                </c:pt>
                <c:pt idx="9694">
                  <c:v>-1.41E-2</c:v>
                </c:pt>
                <c:pt idx="9695">
                  <c:v>-1.41E-2</c:v>
                </c:pt>
                <c:pt idx="9696">
                  <c:v>4.48E-2</c:v>
                </c:pt>
                <c:pt idx="9697">
                  <c:v>-8.8900000000000003E-3</c:v>
                </c:pt>
                <c:pt idx="9698">
                  <c:v>-3.8800000000000001E-2</c:v>
                </c:pt>
                <c:pt idx="9699">
                  <c:v>-3.8800000000000001E-2</c:v>
                </c:pt>
                <c:pt idx="9700">
                  <c:v>-3.6200000000000003E-2</c:v>
                </c:pt>
                <c:pt idx="9701">
                  <c:v>-4.64E-3</c:v>
                </c:pt>
                <c:pt idx="9702">
                  <c:v>-4.64E-3</c:v>
                </c:pt>
                <c:pt idx="9703">
                  <c:v>-1.9199999999999998E-2</c:v>
                </c:pt>
                <c:pt idx="9704">
                  <c:v>-1.7999999999999999E-2</c:v>
                </c:pt>
                <c:pt idx="9705">
                  <c:v>-1.7999999999999999E-2</c:v>
                </c:pt>
                <c:pt idx="9706">
                  <c:v>-1.7999999999999999E-2</c:v>
                </c:pt>
                <c:pt idx="9707">
                  <c:v>-1.7999999999999999E-2</c:v>
                </c:pt>
                <c:pt idx="9708">
                  <c:v>-1.7999999999999999E-2</c:v>
                </c:pt>
                <c:pt idx="9709">
                  <c:v>-1.7999999999999999E-2</c:v>
                </c:pt>
                <c:pt idx="9710">
                  <c:v>1.55E-2</c:v>
                </c:pt>
                <c:pt idx="9711">
                  <c:v>1.55E-2</c:v>
                </c:pt>
                <c:pt idx="9712">
                  <c:v>7.6799999999999993E-2</c:v>
                </c:pt>
                <c:pt idx="9713">
                  <c:v>-4.4400000000000004E-3</c:v>
                </c:pt>
                <c:pt idx="9714">
                  <c:v>-4.4400000000000004E-3</c:v>
                </c:pt>
                <c:pt idx="9715">
                  <c:v>-2.1899999999999999E-2</c:v>
                </c:pt>
                <c:pt idx="9716">
                  <c:v>-2.1899999999999999E-2</c:v>
                </c:pt>
                <c:pt idx="9717">
                  <c:v>-2.1899999999999999E-2</c:v>
                </c:pt>
                <c:pt idx="9718">
                  <c:v>-5.7599999999999998E-2</c:v>
                </c:pt>
                <c:pt idx="9719">
                  <c:v>-4.2799999999999998E-2</c:v>
                </c:pt>
                <c:pt idx="9720">
                  <c:v>-4.2799999999999998E-2</c:v>
                </c:pt>
                <c:pt idx="9721">
                  <c:v>-4.2799999999999998E-2</c:v>
                </c:pt>
                <c:pt idx="9722">
                  <c:v>-4.2799999999999998E-2</c:v>
                </c:pt>
                <c:pt idx="9723">
                  <c:v>-4.4400000000000002E-2</c:v>
                </c:pt>
                <c:pt idx="9724">
                  <c:v>-4.4400000000000002E-2</c:v>
                </c:pt>
                <c:pt idx="9725">
                  <c:v>-4.4400000000000002E-2</c:v>
                </c:pt>
                <c:pt idx="9726">
                  <c:v>8.3000000000000004E-2</c:v>
                </c:pt>
                <c:pt idx="9727">
                  <c:v>9.2299999999999993E-2</c:v>
                </c:pt>
                <c:pt idx="9728">
                  <c:v>7.8799999999999995E-2</c:v>
                </c:pt>
                <c:pt idx="9729">
                  <c:v>7.8799999999999995E-2</c:v>
                </c:pt>
                <c:pt idx="9730">
                  <c:v>7.8799999999999995E-2</c:v>
                </c:pt>
                <c:pt idx="9731">
                  <c:v>7.8799999999999995E-2</c:v>
                </c:pt>
                <c:pt idx="9732">
                  <c:v>7.8799999999999995E-2</c:v>
                </c:pt>
                <c:pt idx="9733">
                  <c:v>9.1999999999999998E-2</c:v>
                </c:pt>
                <c:pt idx="9734">
                  <c:v>-4.2999999999999997E-2</c:v>
                </c:pt>
                <c:pt idx="9735">
                  <c:v>5.74E-2</c:v>
                </c:pt>
                <c:pt idx="9736">
                  <c:v>5.74E-2</c:v>
                </c:pt>
                <c:pt idx="9737">
                  <c:v>5.74E-2</c:v>
                </c:pt>
                <c:pt idx="9738">
                  <c:v>-6.2300000000000001E-2</c:v>
                </c:pt>
                <c:pt idx="9739">
                  <c:v>-6.2300000000000001E-2</c:v>
                </c:pt>
                <c:pt idx="9740">
                  <c:v>-6.2300000000000001E-2</c:v>
                </c:pt>
                <c:pt idx="9741">
                  <c:v>-6.2300000000000001E-2</c:v>
                </c:pt>
                <c:pt idx="9742">
                  <c:v>-6.2300000000000001E-2</c:v>
                </c:pt>
                <c:pt idx="9743">
                  <c:v>3.6999999999999998E-2</c:v>
                </c:pt>
                <c:pt idx="9744">
                  <c:v>-4.1000000000000002E-2</c:v>
                </c:pt>
                <c:pt idx="9745">
                  <c:v>-4.1000000000000002E-2</c:v>
                </c:pt>
                <c:pt idx="9746">
                  <c:v>-4.1000000000000002E-2</c:v>
                </c:pt>
                <c:pt idx="9747">
                  <c:v>-4.1000000000000002E-2</c:v>
                </c:pt>
                <c:pt idx="9748">
                  <c:v>-4.1000000000000002E-2</c:v>
                </c:pt>
                <c:pt idx="9749">
                  <c:v>2.64E-2</c:v>
                </c:pt>
                <c:pt idx="9750">
                  <c:v>2.64E-2</c:v>
                </c:pt>
                <c:pt idx="9751">
                  <c:v>2.64E-2</c:v>
                </c:pt>
                <c:pt idx="9752">
                  <c:v>2.64E-2</c:v>
                </c:pt>
                <c:pt idx="9753">
                  <c:v>2.64E-2</c:v>
                </c:pt>
                <c:pt idx="9754">
                  <c:v>2.5699999999999998E-3</c:v>
                </c:pt>
                <c:pt idx="9755">
                  <c:v>2.5699999999999998E-3</c:v>
                </c:pt>
                <c:pt idx="9756">
                  <c:v>3.0800000000000001E-2</c:v>
                </c:pt>
                <c:pt idx="9757">
                  <c:v>3.0800000000000001E-2</c:v>
                </c:pt>
                <c:pt idx="9758">
                  <c:v>3.0800000000000001E-2</c:v>
                </c:pt>
                <c:pt idx="9759">
                  <c:v>3.0800000000000001E-2</c:v>
                </c:pt>
                <c:pt idx="9760">
                  <c:v>2.01E-2</c:v>
                </c:pt>
                <c:pt idx="9761">
                  <c:v>2.01E-2</c:v>
                </c:pt>
                <c:pt idx="9762">
                  <c:v>2.01E-2</c:v>
                </c:pt>
                <c:pt idx="9763">
                  <c:v>4.5599999999999998E-3</c:v>
                </c:pt>
                <c:pt idx="9764">
                  <c:v>4.5599999999999998E-3</c:v>
                </c:pt>
                <c:pt idx="9765">
                  <c:v>4.3799999999999999E-2</c:v>
                </c:pt>
                <c:pt idx="9766">
                  <c:v>4.3799999999999999E-2</c:v>
                </c:pt>
                <c:pt idx="9767">
                  <c:v>4.3799999999999999E-2</c:v>
                </c:pt>
                <c:pt idx="9768">
                  <c:v>-3.7100000000000001E-2</c:v>
                </c:pt>
                <c:pt idx="9769">
                  <c:v>3.8199999999999998E-2</c:v>
                </c:pt>
                <c:pt idx="9770">
                  <c:v>4.4200000000000003E-2</c:v>
                </c:pt>
                <c:pt idx="9771">
                  <c:v>4.4200000000000003E-2</c:v>
                </c:pt>
                <c:pt idx="9772">
                  <c:v>4.4200000000000003E-2</c:v>
                </c:pt>
                <c:pt idx="9773">
                  <c:v>4.4200000000000003E-2</c:v>
                </c:pt>
                <c:pt idx="9774">
                  <c:v>-3.39E-2</c:v>
                </c:pt>
                <c:pt idx="9775">
                  <c:v>-3.39E-2</c:v>
                </c:pt>
                <c:pt idx="9776">
                  <c:v>-3.39E-2</c:v>
                </c:pt>
                <c:pt idx="9777">
                  <c:v>2.2799999999999999E-3</c:v>
                </c:pt>
                <c:pt idx="9778">
                  <c:v>2.2799999999999999E-3</c:v>
                </c:pt>
                <c:pt idx="9779">
                  <c:v>2.2799999999999999E-3</c:v>
                </c:pt>
                <c:pt idx="9780">
                  <c:v>2.2799999999999999E-3</c:v>
                </c:pt>
                <c:pt idx="9781">
                  <c:v>2.2799999999999999E-3</c:v>
                </c:pt>
                <c:pt idx="9782">
                  <c:v>2.2799999999999999E-3</c:v>
                </c:pt>
                <c:pt idx="9783">
                  <c:v>2.2799999999999999E-3</c:v>
                </c:pt>
                <c:pt idx="9784">
                  <c:v>-1.7600000000000001E-3</c:v>
                </c:pt>
                <c:pt idx="9785">
                  <c:v>-1.7600000000000001E-3</c:v>
                </c:pt>
                <c:pt idx="9786">
                  <c:v>-3.0300000000000001E-2</c:v>
                </c:pt>
                <c:pt idx="9787">
                  <c:v>-3.0300000000000001E-2</c:v>
                </c:pt>
                <c:pt idx="9788">
                  <c:v>-3.0300000000000001E-2</c:v>
                </c:pt>
                <c:pt idx="9789">
                  <c:v>-2.0799999999999999E-2</c:v>
                </c:pt>
                <c:pt idx="9790">
                  <c:v>-2.0799999999999999E-2</c:v>
                </c:pt>
                <c:pt idx="9791">
                  <c:v>-2.0799999999999999E-2</c:v>
                </c:pt>
                <c:pt idx="9792">
                  <c:v>-2.0799999999999999E-2</c:v>
                </c:pt>
                <c:pt idx="9793">
                  <c:v>-2.0799999999999999E-2</c:v>
                </c:pt>
                <c:pt idx="9794">
                  <c:v>2.2599999999999999E-2</c:v>
                </c:pt>
                <c:pt idx="9795">
                  <c:v>2.2599999999999999E-2</c:v>
                </c:pt>
                <c:pt idx="9796">
                  <c:v>2.2599999999999999E-2</c:v>
                </c:pt>
                <c:pt idx="9797">
                  <c:v>2.2599999999999999E-2</c:v>
                </c:pt>
                <c:pt idx="9798">
                  <c:v>2.2599999999999999E-2</c:v>
                </c:pt>
                <c:pt idx="9799">
                  <c:v>2.2599999999999999E-2</c:v>
                </c:pt>
                <c:pt idx="9800">
                  <c:v>2.2599999999999999E-2</c:v>
                </c:pt>
                <c:pt idx="9801">
                  <c:v>-1.0500000000000001E-2</c:v>
                </c:pt>
                <c:pt idx="9802">
                  <c:v>-2.4599999999999999E-3</c:v>
                </c:pt>
                <c:pt idx="9803">
                  <c:v>-2.4599999999999999E-3</c:v>
                </c:pt>
                <c:pt idx="9804">
                  <c:v>-1.29E-2</c:v>
                </c:pt>
                <c:pt idx="9805">
                  <c:v>-1.29E-2</c:v>
                </c:pt>
                <c:pt idx="9806">
                  <c:v>-1.29E-2</c:v>
                </c:pt>
                <c:pt idx="9807">
                  <c:v>-1.29E-2</c:v>
                </c:pt>
                <c:pt idx="9808">
                  <c:v>-1.41E-2</c:v>
                </c:pt>
                <c:pt idx="9809">
                  <c:v>-2.06E-2</c:v>
                </c:pt>
                <c:pt idx="9810">
                  <c:v>-8.77E-3</c:v>
                </c:pt>
                <c:pt idx="9811">
                  <c:v>6.0800000000000003E-3</c:v>
                </c:pt>
                <c:pt idx="9812">
                  <c:v>6.0800000000000003E-3</c:v>
                </c:pt>
                <c:pt idx="9813">
                  <c:v>6.0800000000000003E-3</c:v>
                </c:pt>
                <c:pt idx="9814">
                  <c:v>2.8400000000000001E-3</c:v>
                </c:pt>
                <c:pt idx="9815">
                  <c:v>-8.4600000000000005E-3</c:v>
                </c:pt>
                <c:pt idx="9816">
                  <c:v>-8.4600000000000005E-3</c:v>
                </c:pt>
                <c:pt idx="9817">
                  <c:v>-8.4600000000000005E-3</c:v>
                </c:pt>
                <c:pt idx="9818">
                  <c:v>-8.4600000000000005E-3</c:v>
                </c:pt>
                <c:pt idx="9819">
                  <c:v>-8.4600000000000005E-3</c:v>
                </c:pt>
                <c:pt idx="9820">
                  <c:v>-6.94E-3</c:v>
                </c:pt>
                <c:pt idx="9821">
                  <c:v>-6.94E-3</c:v>
                </c:pt>
                <c:pt idx="9822">
                  <c:v>-6.94E-3</c:v>
                </c:pt>
                <c:pt idx="9823">
                  <c:v>-6.8399999999999997E-3</c:v>
                </c:pt>
                <c:pt idx="9824">
                  <c:v>-6.8399999999999997E-3</c:v>
                </c:pt>
                <c:pt idx="9825">
                  <c:v>-6.8399999999999997E-3</c:v>
                </c:pt>
                <c:pt idx="9826">
                  <c:v>3.1800000000000002E-2</c:v>
                </c:pt>
                <c:pt idx="9827">
                  <c:v>1.6799999999999999E-2</c:v>
                </c:pt>
                <c:pt idx="9828">
                  <c:v>-1.2999999999999999E-2</c:v>
                </c:pt>
                <c:pt idx="9829">
                  <c:v>-9.2700000000000005E-3</c:v>
                </c:pt>
                <c:pt idx="9830">
                  <c:v>-0.10199999999999999</c:v>
                </c:pt>
                <c:pt idx="9831">
                  <c:v>8.4000000000000005E-2</c:v>
                </c:pt>
                <c:pt idx="9832">
                  <c:v>3.1899999999999998E-2</c:v>
                </c:pt>
                <c:pt idx="9833">
                  <c:v>3.1899999999999998E-2</c:v>
                </c:pt>
                <c:pt idx="9834">
                  <c:v>3.1899999999999998E-2</c:v>
                </c:pt>
                <c:pt idx="9835">
                  <c:v>2.2800000000000001E-2</c:v>
                </c:pt>
                <c:pt idx="9836">
                  <c:v>2.2800000000000001E-2</c:v>
                </c:pt>
                <c:pt idx="9837">
                  <c:v>-1.7100000000000001E-2</c:v>
                </c:pt>
                <c:pt idx="9838">
                  <c:v>-1.7100000000000001E-2</c:v>
                </c:pt>
                <c:pt idx="9839">
                  <c:v>-1.7100000000000001E-2</c:v>
                </c:pt>
                <c:pt idx="9840">
                  <c:v>-1.7100000000000001E-2</c:v>
                </c:pt>
                <c:pt idx="9841">
                  <c:v>6.7100000000000007E-2</c:v>
                </c:pt>
                <c:pt idx="9842">
                  <c:v>6.7100000000000007E-2</c:v>
                </c:pt>
                <c:pt idx="9843">
                  <c:v>-8.72E-2</c:v>
                </c:pt>
                <c:pt idx="9844">
                  <c:v>-8.72E-2</c:v>
                </c:pt>
                <c:pt idx="9845">
                  <c:v>-8.72E-2</c:v>
                </c:pt>
                <c:pt idx="9846">
                  <c:v>4.5599999999999998E-3</c:v>
                </c:pt>
                <c:pt idx="9847">
                  <c:v>4.5599999999999998E-3</c:v>
                </c:pt>
                <c:pt idx="9848">
                  <c:v>4.5599999999999998E-3</c:v>
                </c:pt>
                <c:pt idx="9849">
                  <c:v>2.3400000000000001E-2</c:v>
                </c:pt>
                <c:pt idx="9850">
                  <c:v>2.3400000000000001E-2</c:v>
                </c:pt>
                <c:pt idx="9851">
                  <c:v>2.3400000000000001E-2</c:v>
                </c:pt>
                <c:pt idx="9852">
                  <c:v>2.3400000000000001E-2</c:v>
                </c:pt>
                <c:pt idx="9853">
                  <c:v>2.3400000000000001E-2</c:v>
                </c:pt>
                <c:pt idx="9854">
                  <c:v>-4.5600000000000002E-2</c:v>
                </c:pt>
                <c:pt idx="9855">
                  <c:v>-4.5600000000000002E-2</c:v>
                </c:pt>
                <c:pt idx="9856">
                  <c:v>-2.6800000000000001E-2</c:v>
                </c:pt>
                <c:pt idx="9857">
                  <c:v>-2.6800000000000001E-2</c:v>
                </c:pt>
                <c:pt idx="9858">
                  <c:v>2.3099999999999999E-2</c:v>
                </c:pt>
                <c:pt idx="9859">
                  <c:v>-1.6500000000000001E-2</c:v>
                </c:pt>
                <c:pt idx="9860">
                  <c:v>-1.6500000000000001E-2</c:v>
                </c:pt>
                <c:pt idx="9861">
                  <c:v>-1.6500000000000001E-2</c:v>
                </c:pt>
                <c:pt idx="9862">
                  <c:v>-1.6500000000000001E-2</c:v>
                </c:pt>
                <c:pt idx="9863">
                  <c:v>-1.6500000000000001E-2</c:v>
                </c:pt>
                <c:pt idx="9864">
                  <c:v>-1.6500000000000001E-2</c:v>
                </c:pt>
                <c:pt idx="9865">
                  <c:v>-1.6500000000000001E-2</c:v>
                </c:pt>
                <c:pt idx="9866">
                  <c:v>-1.6500000000000001E-2</c:v>
                </c:pt>
                <c:pt idx="9867">
                  <c:v>1.9400000000000001E-2</c:v>
                </c:pt>
                <c:pt idx="9868">
                  <c:v>1.9400000000000001E-2</c:v>
                </c:pt>
                <c:pt idx="9869">
                  <c:v>1.9400000000000001E-2</c:v>
                </c:pt>
                <c:pt idx="9870">
                  <c:v>1.9400000000000001E-2</c:v>
                </c:pt>
                <c:pt idx="9871">
                  <c:v>-9.1499999999999998E-2</c:v>
                </c:pt>
                <c:pt idx="9872">
                  <c:v>2.4299999999999999E-3</c:v>
                </c:pt>
                <c:pt idx="9873">
                  <c:v>2.4299999999999999E-3</c:v>
                </c:pt>
                <c:pt idx="9874">
                  <c:v>2.4299999999999999E-3</c:v>
                </c:pt>
                <c:pt idx="9875">
                  <c:v>1.7999999999999999E-2</c:v>
                </c:pt>
                <c:pt idx="9876">
                  <c:v>1.7999999999999999E-2</c:v>
                </c:pt>
                <c:pt idx="9877">
                  <c:v>1.7999999999999999E-2</c:v>
                </c:pt>
                <c:pt idx="9878">
                  <c:v>9.2200000000000004E-2</c:v>
                </c:pt>
                <c:pt idx="9879">
                  <c:v>-9.1499999999999998E-2</c:v>
                </c:pt>
                <c:pt idx="9880">
                  <c:v>-8.2500000000000004E-2</c:v>
                </c:pt>
                <c:pt idx="9881">
                  <c:v>-8.2500000000000004E-2</c:v>
                </c:pt>
                <c:pt idx="9882">
                  <c:v>-8.2500000000000004E-2</c:v>
                </c:pt>
                <c:pt idx="9883">
                  <c:v>8.5300000000000001E-2</c:v>
                </c:pt>
                <c:pt idx="9884">
                  <c:v>1.52E-2</c:v>
                </c:pt>
                <c:pt idx="9885">
                  <c:v>1.52E-2</c:v>
                </c:pt>
                <c:pt idx="9886">
                  <c:v>2.3E-3</c:v>
                </c:pt>
                <c:pt idx="9887">
                  <c:v>2.3E-3</c:v>
                </c:pt>
                <c:pt idx="9888">
                  <c:v>6.7799999999999999E-2</c:v>
                </c:pt>
                <c:pt idx="9889">
                  <c:v>6.7799999999999999E-2</c:v>
                </c:pt>
                <c:pt idx="9890">
                  <c:v>0.11799999999999999</c:v>
                </c:pt>
                <c:pt idx="9891">
                  <c:v>0.11799999999999999</c:v>
                </c:pt>
                <c:pt idx="9892">
                  <c:v>0.11799999999999999</c:v>
                </c:pt>
                <c:pt idx="9893">
                  <c:v>8.9499999999999996E-2</c:v>
                </c:pt>
                <c:pt idx="9894">
                  <c:v>-5.8099999999999999E-2</c:v>
                </c:pt>
                <c:pt idx="9895">
                  <c:v>-4.3400000000000001E-2</c:v>
                </c:pt>
                <c:pt idx="9896">
                  <c:v>-4.3400000000000001E-2</c:v>
                </c:pt>
                <c:pt idx="9897">
                  <c:v>-4.3400000000000001E-2</c:v>
                </c:pt>
                <c:pt idx="9898">
                  <c:v>-4.3400000000000001E-2</c:v>
                </c:pt>
                <c:pt idx="9899">
                  <c:v>-4.3400000000000001E-2</c:v>
                </c:pt>
                <c:pt idx="9900">
                  <c:v>-4.3400000000000001E-2</c:v>
                </c:pt>
                <c:pt idx="9901">
                  <c:v>-4.3400000000000001E-2</c:v>
                </c:pt>
                <c:pt idx="9902">
                  <c:v>-4.3400000000000001E-2</c:v>
                </c:pt>
                <c:pt idx="9903">
                  <c:v>-4.3400000000000001E-2</c:v>
                </c:pt>
                <c:pt idx="9904">
                  <c:v>-4.3400000000000001E-2</c:v>
                </c:pt>
                <c:pt idx="9905">
                  <c:v>-4.3400000000000001E-2</c:v>
                </c:pt>
                <c:pt idx="9906">
                  <c:v>-4.3400000000000001E-2</c:v>
                </c:pt>
                <c:pt idx="9907">
                  <c:v>1.54E-2</c:v>
                </c:pt>
                <c:pt idx="9908">
                  <c:v>1.54E-2</c:v>
                </c:pt>
                <c:pt idx="9909">
                  <c:v>-1.17E-2</c:v>
                </c:pt>
                <c:pt idx="9910">
                  <c:v>-1.17E-2</c:v>
                </c:pt>
                <c:pt idx="9911">
                  <c:v>-1.17E-2</c:v>
                </c:pt>
                <c:pt idx="9912">
                  <c:v>5.6000000000000001E-2</c:v>
                </c:pt>
                <c:pt idx="9913">
                  <c:v>-8.3099999999999993E-2</c:v>
                </c:pt>
                <c:pt idx="9914">
                  <c:v>-8.3099999999999993E-2</c:v>
                </c:pt>
                <c:pt idx="9915">
                  <c:v>-8.3099999999999993E-2</c:v>
                </c:pt>
                <c:pt idx="9916">
                  <c:v>-8.3099999999999993E-2</c:v>
                </c:pt>
                <c:pt idx="9917">
                  <c:v>3.7199999999999997E-2</c:v>
                </c:pt>
                <c:pt idx="9918">
                  <c:v>-8.3000000000000004E-2</c:v>
                </c:pt>
                <c:pt idx="9919">
                  <c:v>-8.3000000000000004E-2</c:v>
                </c:pt>
                <c:pt idx="9920">
                  <c:v>-6.3399999999999998E-2</c:v>
                </c:pt>
                <c:pt idx="9921">
                  <c:v>-6.3399999999999998E-2</c:v>
                </c:pt>
                <c:pt idx="9922">
                  <c:v>-6.3399999999999998E-2</c:v>
                </c:pt>
                <c:pt idx="9923">
                  <c:v>3.9199999999999999E-2</c:v>
                </c:pt>
                <c:pt idx="9924">
                  <c:v>3.9199999999999999E-2</c:v>
                </c:pt>
                <c:pt idx="9925">
                  <c:v>-3.3399999999999999E-2</c:v>
                </c:pt>
                <c:pt idx="9926">
                  <c:v>-3.3399999999999999E-2</c:v>
                </c:pt>
                <c:pt idx="9927">
                  <c:v>-3.3399999999999999E-2</c:v>
                </c:pt>
                <c:pt idx="9928">
                  <c:v>-3.3399999999999999E-2</c:v>
                </c:pt>
                <c:pt idx="9929">
                  <c:v>-8.6E-3</c:v>
                </c:pt>
                <c:pt idx="9930">
                  <c:v>-8.6E-3</c:v>
                </c:pt>
                <c:pt idx="9931">
                  <c:v>-8.6E-3</c:v>
                </c:pt>
                <c:pt idx="9932">
                  <c:v>-8.6E-3</c:v>
                </c:pt>
                <c:pt idx="9933">
                  <c:v>-8.6E-3</c:v>
                </c:pt>
                <c:pt idx="9934">
                  <c:v>-8.6E-3</c:v>
                </c:pt>
                <c:pt idx="9935">
                  <c:v>-8.6E-3</c:v>
                </c:pt>
                <c:pt idx="9936">
                  <c:v>-8.6E-3</c:v>
                </c:pt>
                <c:pt idx="9937">
                  <c:v>-8.6E-3</c:v>
                </c:pt>
                <c:pt idx="9938">
                  <c:v>-8.6E-3</c:v>
                </c:pt>
                <c:pt idx="9939">
                  <c:v>-8.6E-3</c:v>
                </c:pt>
                <c:pt idx="9940">
                  <c:v>-8.6E-3</c:v>
                </c:pt>
                <c:pt idx="9941">
                  <c:v>-8.6E-3</c:v>
                </c:pt>
                <c:pt idx="9942">
                  <c:v>-8.6E-3</c:v>
                </c:pt>
                <c:pt idx="9943">
                  <c:v>-3.27E-2</c:v>
                </c:pt>
                <c:pt idx="9944">
                  <c:v>0.109</c:v>
                </c:pt>
                <c:pt idx="9945">
                  <c:v>0.109</c:v>
                </c:pt>
                <c:pt idx="9946">
                  <c:v>0.109</c:v>
                </c:pt>
                <c:pt idx="9947">
                  <c:v>0.109</c:v>
                </c:pt>
                <c:pt idx="9948">
                  <c:v>0.109</c:v>
                </c:pt>
                <c:pt idx="9949">
                  <c:v>1.04E-2</c:v>
                </c:pt>
                <c:pt idx="9950">
                  <c:v>1.04E-2</c:v>
                </c:pt>
                <c:pt idx="9951">
                  <c:v>1.04E-2</c:v>
                </c:pt>
                <c:pt idx="9952">
                  <c:v>1.04E-2</c:v>
                </c:pt>
                <c:pt idx="9953">
                  <c:v>2.8400000000000002E-2</c:v>
                </c:pt>
                <c:pt idx="9954">
                  <c:v>2.8400000000000002E-2</c:v>
                </c:pt>
                <c:pt idx="9955">
                  <c:v>2.8400000000000002E-2</c:v>
                </c:pt>
                <c:pt idx="9956">
                  <c:v>2.8400000000000002E-2</c:v>
                </c:pt>
                <c:pt idx="9957">
                  <c:v>2.8400000000000002E-2</c:v>
                </c:pt>
                <c:pt idx="9958">
                  <c:v>1.06E-2</c:v>
                </c:pt>
                <c:pt idx="9959">
                  <c:v>1.06E-2</c:v>
                </c:pt>
                <c:pt idx="9960">
                  <c:v>1.06E-2</c:v>
                </c:pt>
                <c:pt idx="9961">
                  <c:v>1.06E-2</c:v>
                </c:pt>
                <c:pt idx="9962">
                  <c:v>1.06E-2</c:v>
                </c:pt>
                <c:pt idx="9963">
                  <c:v>1.06E-2</c:v>
                </c:pt>
                <c:pt idx="9964">
                  <c:v>1.06E-2</c:v>
                </c:pt>
                <c:pt idx="9965">
                  <c:v>1.06E-2</c:v>
                </c:pt>
                <c:pt idx="9966">
                  <c:v>7.5399999999999995E-2</c:v>
                </c:pt>
                <c:pt idx="9967">
                  <c:v>3.9600000000000003E-2</c:v>
                </c:pt>
                <c:pt idx="9968">
                  <c:v>3.9600000000000003E-2</c:v>
                </c:pt>
                <c:pt idx="9969">
                  <c:v>3.9600000000000003E-2</c:v>
                </c:pt>
                <c:pt idx="9970">
                  <c:v>3.9600000000000003E-2</c:v>
                </c:pt>
                <c:pt idx="9971">
                  <c:v>3.9600000000000003E-2</c:v>
                </c:pt>
                <c:pt idx="9972">
                  <c:v>3.9600000000000003E-2</c:v>
                </c:pt>
                <c:pt idx="9973">
                  <c:v>3.9600000000000003E-2</c:v>
                </c:pt>
                <c:pt idx="9974">
                  <c:v>3.9600000000000003E-2</c:v>
                </c:pt>
                <c:pt idx="9975">
                  <c:v>3.9600000000000003E-2</c:v>
                </c:pt>
                <c:pt idx="9976">
                  <c:v>3.9600000000000003E-2</c:v>
                </c:pt>
                <c:pt idx="9977">
                  <c:v>3.9600000000000003E-2</c:v>
                </c:pt>
                <c:pt idx="9978">
                  <c:v>-1.34E-2</c:v>
                </c:pt>
                <c:pt idx="9979">
                  <c:v>-1.34E-2</c:v>
                </c:pt>
                <c:pt idx="9980">
                  <c:v>-1.34E-2</c:v>
                </c:pt>
                <c:pt idx="9981">
                  <c:v>-1.34E-2</c:v>
                </c:pt>
                <c:pt idx="9982">
                  <c:v>-1.34E-2</c:v>
                </c:pt>
                <c:pt idx="9983">
                  <c:v>1.5100000000000001E-2</c:v>
                </c:pt>
                <c:pt idx="9984">
                  <c:v>2.0400000000000001E-2</c:v>
                </c:pt>
                <c:pt idx="9985">
                  <c:v>2.0400000000000001E-2</c:v>
                </c:pt>
                <c:pt idx="9986">
                  <c:v>2.1399999999999999E-2</c:v>
                </c:pt>
                <c:pt idx="9987">
                  <c:v>0.129</c:v>
                </c:pt>
                <c:pt idx="9988">
                  <c:v>0.129</c:v>
                </c:pt>
                <c:pt idx="9989">
                  <c:v>0.128</c:v>
                </c:pt>
                <c:pt idx="9990">
                  <c:v>0.128</c:v>
                </c:pt>
                <c:pt idx="9991">
                  <c:v>0.128</c:v>
                </c:pt>
                <c:pt idx="9992">
                  <c:v>-0.109</c:v>
                </c:pt>
                <c:pt idx="9993">
                  <c:v>-3.1300000000000001E-2</c:v>
                </c:pt>
                <c:pt idx="9994">
                  <c:v>-3.1300000000000001E-2</c:v>
                </c:pt>
                <c:pt idx="9995">
                  <c:v>-3.1300000000000001E-2</c:v>
                </c:pt>
                <c:pt idx="9996">
                  <c:v>-2.5600000000000001E-2</c:v>
                </c:pt>
                <c:pt idx="9997">
                  <c:v>-3.6799999999999999E-2</c:v>
                </c:pt>
                <c:pt idx="9998">
                  <c:v>-3.6799999999999999E-2</c:v>
                </c:pt>
                <c:pt idx="9999">
                  <c:v>-3.6799999999999999E-2</c:v>
                </c:pt>
                <c:pt idx="10000">
                  <c:v>-3.6799999999999999E-2</c:v>
                </c:pt>
                <c:pt idx="10001">
                  <c:v>-3.6799999999999999E-2</c:v>
                </c:pt>
                <c:pt idx="10002">
                  <c:v>-3.6799999999999999E-2</c:v>
                </c:pt>
                <c:pt idx="10003">
                  <c:v>-3.7600000000000001E-2</c:v>
                </c:pt>
                <c:pt idx="10004">
                  <c:v>-3.7600000000000001E-2</c:v>
                </c:pt>
                <c:pt idx="10005">
                  <c:v>2.8199999999999999E-2</c:v>
                </c:pt>
                <c:pt idx="10006">
                  <c:v>2.8199999999999999E-2</c:v>
                </c:pt>
                <c:pt idx="10007">
                  <c:v>2.8199999999999999E-2</c:v>
                </c:pt>
                <c:pt idx="10008">
                  <c:v>2.8199999999999999E-2</c:v>
                </c:pt>
                <c:pt idx="10009">
                  <c:v>3.3599999999999998E-2</c:v>
                </c:pt>
                <c:pt idx="10010">
                  <c:v>3.3599999999999998E-2</c:v>
                </c:pt>
                <c:pt idx="10011">
                  <c:v>3.4299999999999997E-2</c:v>
                </c:pt>
                <c:pt idx="10012">
                  <c:v>3.4299999999999997E-2</c:v>
                </c:pt>
                <c:pt idx="10013">
                  <c:v>3.4299999999999997E-2</c:v>
                </c:pt>
                <c:pt idx="10014">
                  <c:v>3.4299999999999997E-2</c:v>
                </c:pt>
                <c:pt idx="10015">
                  <c:v>3.4299999999999997E-2</c:v>
                </c:pt>
                <c:pt idx="10016">
                  <c:v>3.4299999999999997E-2</c:v>
                </c:pt>
                <c:pt idx="10017">
                  <c:v>3.4299999999999997E-2</c:v>
                </c:pt>
                <c:pt idx="10018">
                  <c:v>1.0699999999999999E-2</c:v>
                </c:pt>
                <c:pt idx="10019">
                  <c:v>1.0699999999999999E-2</c:v>
                </c:pt>
                <c:pt idx="10020">
                  <c:v>1.0699999999999999E-2</c:v>
                </c:pt>
                <c:pt idx="10021">
                  <c:v>1.0699999999999999E-2</c:v>
                </c:pt>
                <c:pt idx="10022">
                  <c:v>1.0699999999999999E-2</c:v>
                </c:pt>
                <c:pt idx="10023">
                  <c:v>1.0699999999999999E-2</c:v>
                </c:pt>
                <c:pt idx="10024">
                  <c:v>1.0699999999999999E-2</c:v>
                </c:pt>
                <c:pt idx="10025">
                  <c:v>1.0699999999999999E-2</c:v>
                </c:pt>
                <c:pt idx="10026">
                  <c:v>3.0099999999999998E-2</c:v>
                </c:pt>
                <c:pt idx="10027">
                  <c:v>3.0099999999999998E-2</c:v>
                </c:pt>
                <c:pt idx="10028">
                  <c:v>3.0099999999999998E-2</c:v>
                </c:pt>
                <c:pt idx="10029">
                  <c:v>3.0099999999999998E-2</c:v>
                </c:pt>
                <c:pt idx="10030">
                  <c:v>3.0099999999999998E-2</c:v>
                </c:pt>
                <c:pt idx="10031">
                  <c:v>3.0099999999999998E-2</c:v>
                </c:pt>
                <c:pt idx="10032">
                  <c:v>-2.1600000000000001E-2</c:v>
                </c:pt>
                <c:pt idx="10033">
                  <c:v>-1.2E-2</c:v>
                </c:pt>
                <c:pt idx="10034">
                  <c:v>1.54E-2</c:v>
                </c:pt>
                <c:pt idx="10035">
                  <c:v>1.54E-2</c:v>
                </c:pt>
                <c:pt idx="10036">
                  <c:v>1.54E-2</c:v>
                </c:pt>
                <c:pt idx="10037">
                  <c:v>1.54E-2</c:v>
                </c:pt>
                <c:pt idx="10038">
                  <c:v>1.54E-2</c:v>
                </c:pt>
                <c:pt idx="10039">
                  <c:v>1.54E-2</c:v>
                </c:pt>
                <c:pt idx="10040">
                  <c:v>1.54E-2</c:v>
                </c:pt>
                <c:pt idx="10041">
                  <c:v>3.2500000000000001E-2</c:v>
                </c:pt>
                <c:pt idx="10042">
                  <c:v>3.2500000000000001E-2</c:v>
                </c:pt>
                <c:pt idx="10043">
                  <c:v>3.2500000000000001E-2</c:v>
                </c:pt>
                <c:pt idx="10044">
                  <c:v>3.2500000000000001E-2</c:v>
                </c:pt>
                <c:pt idx="10045">
                  <c:v>3.2500000000000001E-2</c:v>
                </c:pt>
                <c:pt idx="10046">
                  <c:v>3.2500000000000001E-2</c:v>
                </c:pt>
                <c:pt idx="10047">
                  <c:v>3.2500000000000001E-2</c:v>
                </c:pt>
                <c:pt idx="10048">
                  <c:v>3.2500000000000001E-2</c:v>
                </c:pt>
                <c:pt idx="10049">
                  <c:v>3.2500000000000001E-2</c:v>
                </c:pt>
                <c:pt idx="10050">
                  <c:v>-2.8500000000000001E-2</c:v>
                </c:pt>
                <c:pt idx="10051">
                  <c:v>-2.8500000000000001E-2</c:v>
                </c:pt>
                <c:pt idx="10052">
                  <c:v>2.4199999999999999E-2</c:v>
                </c:pt>
                <c:pt idx="10053">
                  <c:v>2.4199999999999999E-2</c:v>
                </c:pt>
                <c:pt idx="10054">
                  <c:v>-1.46E-2</c:v>
                </c:pt>
                <c:pt idx="10055">
                  <c:v>-1.46E-2</c:v>
                </c:pt>
                <c:pt idx="10056">
                  <c:v>-1.46E-2</c:v>
                </c:pt>
                <c:pt idx="10057">
                  <c:v>-1.46E-2</c:v>
                </c:pt>
                <c:pt idx="10058">
                  <c:v>-1.46E-2</c:v>
                </c:pt>
                <c:pt idx="10059">
                  <c:v>-1.46E-2</c:v>
                </c:pt>
                <c:pt idx="10060">
                  <c:v>-1.46E-2</c:v>
                </c:pt>
                <c:pt idx="10061">
                  <c:v>-1.46E-2</c:v>
                </c:pt>
                <c:pt idx="10062">
                  <c:v>-1.14E-2</c:v>
                </c:pt>
                <c:pt idx="10063">
                  <c:v>-1.14E-2</c:v>
                </c:pt>
                <c:pt idx="10064">
                  <c:v>-2.0199999999999999E-2</c:v>
                </c:pt>
                <c:pt idx="10065">
                  <c:v>-2.0199999999999999E-2</c:v>
                </c:pt>
                <c:pt idx="10066">
                  <c:v>5.7000000000000002E-3</c:v>
                </c:pt>
                <c:pt idx="10067">
                  <c:v>5.7000000000000002E-3</c:v>
                </c:pt>
                <c:pt idx="10068">
                  <c:v>5.7000000000000002E-3</c:v>
                </c:pt>
                <c:pt idx="10069">
                  <c:v>5.7000000000000002E-3</c:v>
                </c:pt>
                <c:pt idx="10070">
                  <c:v>5.7000000000000002E-3</c:v>
                </c:pt>
                <c:pt idx="10071">
                  <c:v>5.7000000000000002E-3</c:v>
                </c:pt>
                <c:pt idx="10072">
                  <c:v>5.7000000000000002E-3</c:v>
                </c:pt>
                <c:pt idx="10073">
                  <c:v>5.7000000000000002E-3</c:v>
                </c:pt>
                <c:pt idx="10074">
                  <c:v>5.7000000000000002E-3</c:v>
                </c:pt>
                <c:pt idx="10075">
                  <c:v>5.7000000000000002E-3</c:v>
                </c:pt>
                <c:pt idx="10076">
                  <c:v>5.7000000000000002E-3</c:v>
                </c:pt>
                <c:pt idx="10077">
                  <c:v>5.7000000000000002E-3</c:v>
                </c:pt>
                <c:pt idx="10078">
                  <c:v>5.7000000000000002E-3</c:v>
                </c:pt>
                <c:pt idx="10079">
                  <c:v>2.6899999999999998E-4</c:v>
                </c:pt>
                <c:pt idx="10080">
                  <c:v>2.6899999999999998E-4</c:v>
                </c:pt>
                <c:pt idx="10081">
                  <c:v>2.6899999999999998E-4</c:v>
                </c:pt>
                <c:pt idx="10082">
                  <c:v>3.98E-3</c:v>
                </c:pt>
                <c:pt idx="10083">
                  <c:v>3.98E-3</c:v>
                </c:pt>
                <c:pt idx="10084">
                  <c:v>3.98E-3</c:v>
                </c:pt>
                <c:pt idx="10085">
                  <c:v>3.98E-3</c:v>
                </c:pt>
                <c:pt idx="10086">
                  <c:v>3.98E-3</c:v>
                </c:pt>
                <c:pt idx="10087">
                  <c:v>-1.2800000000000001E-2</c:v>
                </c:pt>
                <c:pt idx="10088">
                  <c:v>-1.2800000000000001E-2</c:v>
                </c:pt>
                <c:pt idx="10089">
                  <c:v>-1.2800000000000001E-2</c:v>
                </c:pt>
                <c:pt idx="10090">
                  <c:v>-1.2800000000000001E-2</c:v>
                </c:pt>
                <c:pt idx="10091">
                  <c:v>-1.2800000000000001E-2</c:v>
                </c:pt>
                <c:pt idx="10092">
                  <c:v>-1.2800000000000001E-2</c:v>
                </c:pt>
                <c:pt idx="10093">
                  <c:v>-1.2800000000000001E-2</c:v>
                </c:pt>
                <c:pt idx="10094">
                  <c:v>-1.2800000000000001E-2</c:v>
                </c:pt>
                <c:pt idx="10095">
                  <c:v>1.78E-2</c:v>
                </c:pt>
                <c:pt idx="10096">
                  <c:v>1.78E-2</c:v>
                </c:pt>
                <c:pt idx="10097">
                  <c:v>1.78E-2</c:v>
                </c:pt>
                <c:pt idx="10098">
                  <c:v>1.78E-2</c:v>
                </c:pt>
                <c:pt idx="10099">
                  <c:v>-3.8399999999999997E-2</c:v>
                </c:pt>
                <c:pt idx="10100">
                  <c:v>-3.8399999999999997E-2</c:v>
                </c:pt>
                <c:pt idx="10101">
                  <c:v>-3.8399999999999997E-2</c:v>
                </c:pt>
                <c:pt idx="10102">
                  <c:v>-3.8399999999999997E-2</c:v>
                </c:pt>
                <c:pt idx="10103">
                  <c:v>-3.8399999999999997E-2</c:v>
                </c:pt>
                <c:pt idx="10104">
                  <c:v>-5.8700000000000002E-2</c:v>
                </c:pt>
                <c:pt idx="10105">
                  <c:v>-5.8700000000000002E-2</c:v>
                </c:pt>
                <c:pt idx="10106">
                  <c:v>-5.8700000000000002E-2</c:v>
                </c:pt>
                <c:pt idx="10107">
                  <c:v>-5.8700000000000002E-2</c:v>
                </c:pt>
                <c:pt idx="10108">
                  <c:v>-5.8700000000000002E-2</c:v>
                </c:pt>
                <c:pt idx="10109">
                  <c:v>-5.8700000000000002E-2</c:v>
                </c:pt>
                <c:pt idx="10110">
                  <c:v>-5.8700000000000002E-2</c:v>
                </c:pt>
                <c:pt idx="10111">
                  <c:v>-5.8700000000000002E-2</c:v>
                </c:pt>
                <c:pt idx="10112">
                  <c:v>-5.8700000000000002E-2</c:v>
                </c:pt>
                <c:pt idx="10113">
                  <c:v>4.1700000000000001E-2</c:v>
                </c:pt>
                <c:pt idx="10114">
                  <c:v>-2.58E-2</c:v>
                </c:pt>
                <c:pt idx="10115">
                  <c:v>-3.1199999999999999E-2</c:v>
                </c:pt>
                <c:pt idx="10116">
                  <c:v>-3.1199999999999999E-2</c:v>
                </c:pt>
                <c:pt idx="10117">
                  <c:v>-3.1199999999999999E-2</c:v>
                </c:pt>
                <c:pt idx="10118">
                  <c:v>-3.1199999999999999E-2</c:v>
                </c:pt>
                <c:pt idx="10119">
                  <c:v>-3.1199999999999999E-2</c:v>
                </c:pt>
                <c:pt idx="10120">
                  <c:v>-3.1199999999999999E-2</c:v>
                </c:pt>
                <c:pt idx="10121">
                  <c:v>-4.2299999999999997E-2</c:v>
                </c:pt>
                <c:pt idx="10122">
                  <c:v>-4.2299999999999997E-2</c:v>
                </c:pt>
                <c:pt idx="10123">
                  <c:v>-4.2299999999999997E-2</c:v>
                </c:pt>
                <c:pt idx="10124">
                  <c:v>-4.2299999999999997E-2</c:v>
                </c:pt>
                <c:pt idx="10125">
                  <c:v>-1.6899999999999998E-2</c:v>
                </c:pt>
                <c:pt idx="10126">
                  <c:v>4.9700000000000001E-2</c:v>
                </c:pt>
                <c:pt idx="10127">
                  <c:v>4.9700000000000001E-2</c:v>
                </c:pt>
                <c:pt idx="10128">
                  <c:v>7.9200000000000007E-2</c:v>
                </c:pt>
                <c:pt idx="10129">
                  <c:v>-4.5900000000000003E-3</c:v>
                </c:pt>
                <c:pt idx="10130">
                  <c:v>-4.5900000000000003E-3</c:v>
                </c:pt>
                <c:pt idx="10131">
                  <c:v>-4.5900000000000003E-3</c:v>
                </c:pt>
                <c:pt idx="10132">
                  <c:v>-1.0500000000000001E-2</c:v>
                </c:pt>
                <c:pt idx="10133">
                  <c:v>-1.0500000000000001E-2</c:v>
                </c:pt>
                <c:pt idx="10134">
                  <c:v>-1.0500000000000001E-2</c:v>
                </c:pt>
                <c:pt idx="10135">
                  <c:v>-1.0500000000000001E-2</c:v>
                </c:pt>
                <c:pt idx="10136">
                  <c:v>-1.0500000000000001E-2</c:v>
                </c:pt>
                <c:pt idx="10137">
                  <c:v>-1.0500000000000001E-2</c:v>
                </c:pt>
                <c:pt idx="10138">
                  <c:v>-1.0500000000000001E-2</c:v>
                </c:pt>
                <c:pt idx="10139">
                  <c:v>-1.0500000000000001E-2</c:v>
                </c:pt>
                <c:pt idx="10140">
                  <c:v>-1.0500000000000001E-2</c:v>
                </c:pt>
                <c:pt idx="10141">
                  <c:v>-1.0500000000000001E-2</c:v>
                </c:pt>
                <c:pt idx="10142">
                  <c:v>-1.0500000000000001E-2</c:v>
                </c:pt>
                <c:pt idx="10143">
                  <c:v>-1.0500000000000001E-2</c:v>
                </c:pt>
                <c:pt idx="10144">
                  <c:v>-2.5000000000000001E-2</c:v>
                </c:pt>
                <c:pt idx="10145">
                  <c:v>-3.13E-3</c:v>
                </c:pt>
                <c:pt idx="10146">
                  <c:v>4.1500000000000002E-2</c:v>
                </c:pt>
                <c:pt idx="10147">
                  <c:v>4.1500000000000002E-2</c:v>
                </c:pt>
                <c:pt idx="10148">
                  <c:v>4.1500000000000002E-2</c:v>
                </c:pt>
                <c:pt idx="10149">
                  <c:v>2.1000000000000001E-2</c:v>
                </c:pt>
                <c:pt idx="10150">
                  <c:v>6.3100000000000003E-2</c:v>
                </c:pt>
                <c:pt idx="10151">
                  <c:v>-0.124</c:v>
                </c:pt>
                <c:pt idx="10152">
                  <c:v>-0.124</c:v>
                </c:pt>
                <c:pt idx="10153">
                  <c:v>9.6799999999999997E-2</c:v>
                </c:pt>
                <c:pt idx="10154">
                  <c:v>9.6799999999999997E-2</c:v>
                </c:pt>
                <c:pt idx="10155">
                  <c:v>-3.0300000000000001E-2</c:v>
                </c:pt>
                <c:pt idx="10156">
                  <c:v>-3.0300000000000001E-2</c:v>
                </c:pt>
                <c:pt idx="10157">
                  <c:v>1.7100000000000001E-2</c:v>
                </c:pt>
                <c:pt idx="10158">
                  <c:v>1.7100000000000001E-2</c:v>
                </c:pt>
                <c:pt idx="10159">
                  <c:v>6.4699999999999994E-2</c:v>
                </c:pt>
                <c:pt idx="10160">
                  <c:v>6.4699999999999994E-2</c:v>
                </c:pt>
                <c:pt idx="10161">
                  <c:v>6.4699999999999994E-2</c:v>
                </c:pt>
                <c:pt idx="10162">
                  <c:v>3.8199999999999998E-2</c:v>
                </c:pt>
                <c:pt idx="10163">
                  <c:v>3.8199999999999998E-2</c:v>
                </c:pt>
                <c:pt idx="10164">
                  <c:v>3.8199999999999998E-2</c:v>
                </c:pt>
                <c:pt idx="10165">
                  <c:v>-1.35E-2</c:v>
                </c:pt>
                <c:pt idx="10166">
                  <c:v>-1.35E-2</c:v>
                </c:pt>
                <c:pt idx="10167">
                  <c:v>-1.35E-2</c:v>
                </c:pt>
                <c:pt idx="10168">
                  <c:v>-1.35E-2</c:v>
                </c:pt>
                <c:pt idx="10169">
                  <c:v>-1.35E-2</c:v>
                </c:pt>
                <c:pt idx="10170">
                  <c:v>-1.35E-2</c:v>
                </c:pt>
                <c:pt idx="10171">
                  <c:v>-1.35E-2</c:v>
                </c:pt>
                <c:pt idx="10172">
                  <c:v>-1.35E-2</c:v>
                </c:pt>
                <c:pt idx="10173">
                  <c:v>-2.0699999999999999E-4</c:v>
                </c:pt>
                <c:pt idx="10174">
                  <c:v>-2.0699999999999999E-4</c:v>
                </c:pt>
                <c:pt idx="10175">
                  <c:v>-2.0699999999999999E-4</c:v>
                </c:pt>
                <c:pt idx="10176">
                  <c:v>-2.0699999999999999E-4</c:v>
                </c:pt>
                <c:pt idx="10177">
                  <c:v>-2.0699999999999999E-4</c:v>
                </c:pt>
                <c:pt idx="10178">
                  <c:v>-2.0699999999999999E-4</c:v>
                </c:pt>
                <c:pt idx="10179">
                  <c:v>-4.1700000000000001E-2</c:v>
                </c:pt>
                <c:pt idx="10180">
                  <c:v>-1.83E-2</c:v>
                </c:pt>
                <c:pt idx="10181">
                  <c:v>-0.105</c:v>
                </c:pt>
                <c:pt idx="10182">
                  <c:v>-0.105</c:v>
                </c:pt>
                <c:pt idx="10183">
                  <c:v>-0.105</c:v>
                </c:pt>
                <c:pt idx="10184">
                  <c:v>-0.105</c:v>
                </c:pt>
                <c:pt idx="10185">
                  <c:v>-5.7299999999999997E-2</c:v>
                </c:pt>
                <c:pt idx="10186">
                  <c:v>-7.3499999999999996E-2</c:v>
                </c:pt>
                <c:pt idx="10187">
                  <c:v>-7.3499999999999996E-2</c:v>
                </c:pt>
                <c:pt idx="10188">
                  <c:v>-7.3499999999999996E-2</c:v>
                </c:pt>
                <c:pt idx="10189">
                  <c:v>-7.3499999999999996E-2</c:v>
                </c:pt>
                <c:pt idx="10190">
                  <c:v>-3.1800000000000002E-2</c:v>
                </c:pt>
                <c:pt idx="10191">
                  <c:v>-3.1800000000000002E-2</c:v>
                </c:pt>
                <c:pt idx="10192">
                  <c:v>-3.1800000000000002E-2</c:v>
                </c:pt>
                <c:pt idx="10193">
                  <c:v>-3.1800000000000002E-2</c:v>
                </c:pt>
                <c:pt idx="10194">
                  <c:v>-3.1800000000000002E-2</c:v>
                </c:pt>
                <c:pt idx="10195">
                  <c:v>-3.1800000000000002E-2</c:v>
                </c:pt>
                <c:pt idx="10196">
                  <c:v>-3.1800000000000002E-2</c:v>
                </c:pt>
                <c:pt idx="10197">
                  <c:v>-3.1800000000000002E-2</c:v>
                </c:pt>
                <c:pt idx="10198">
                  <c:v>-3.1800000000000002E-2</c:v>
                </c:pt>
                <c:pt idx="10199">
                  <c:v>-3.1800000000000002E-2</c:v>
                </c:pt>
                <c:pt idx="10200">
                  <c:v>-3.1800000000000002E-2</c:v>
                </c:pt>
                <c:pt idx="10201">
                  <c:v>-3.1800000000000002E-2</c:v>
                </c:pt>
                <c:pt idx="10202">
                  <c:v>-3.5499999999999997E-2</c:v>
                </c:pt>
                <c:pt idx="10203">
                  <c:v>-3.5499999999999997E-2</c:v>
                </c:pt>
                <c:pt idx="10204">
                  <c:v>-3.5499999999999997E-2</c:v>
                </c:pt>
                <c:pt idx="10205">
                  <c:v>2.7E-2</c:v>
                </c:pt>
                <c:pt idx="10206">
                  <c:v>2.7E-2</c:v>
                </c:pt>
                <c:pt idx="10207">
                  <c:v>2.6499999999999999E-2</c:v>
                </c:pt>
                <c:pt idx="10208">
                  <c:v>2.0899999999999998E-2</c:v>
                </c:pt>
                <c:pt idx="10209">
                  <c:v>2.0899999999999998E-2</c:v>
                </c:pt>
                <c:pt idx="10210">
                  <c:v>2.0899999999999998E-2</c:v>
                </c:pt>
                <c:pt idx="10211">
                  <c:v>2.0899999999999998E-2</c:v>
                </c:pt>
                <c:pt idx="10212">
                  <c:v>2.0899999999999998E-2</c:v>
                </c:pt>
                <c:pt idx="10213">
                  <c:v>2.0899999999999998E-2</c:v>
                </c:pt>
                <c:pt idx="10214">
                  <c:v>2.0899999999999998E-2</c:v>
                </c:pt>
                <c:pt idx="10215">
                  <c:v>2.0899999999999998E-2</c:v>
                </c:pt>
                <c:pt idx="10216">
                  <c:v>2.0899999999999998E-2</c:v>
                </c:pt>
                <c:pt idx="10217">
                  <c:v>2.07E-2</c:v>
                </c:pt>
                <c:pt idx="10218">
                  <c:v>2.07E-2</c:v>
                </c:pt>
                <c:pt idx="10219">
                  <c:v>2.07E-2</c:v>
                </c:pt>
                <c:pt idx="10220">
                  <c:v>2.07E-2</c:v>
                </c:pt>
                <c:pt idx="10221">
                  <c:v>-1.2200000000000001E-2</c:v>
                </c:pt>
                <c:pt idx="10222">
                  <c:v>-1.2200000000000001E-2</c:v>
                </c:pt>
                <c:pt idx="10223">
                  <c:v>4.02E-2</c:v>
                </c:pt>
                <c:pt idx="10224">
                  <c:v>-7.6399999999999996E-2</c:v>
                </c:pt>
                <c:pt idx="10225">
                  <c:v>-7.6399999999999996E-2</c:v>
                </c:pt>
                <c:pt idx="10226">
                  <c:v>6.9499999999999996E-3</c:v>
                </c:pt>
                <c:pt idx="10227">
                  <c:v>6.9499999999999996E-3</c:v>
                </c:pt>
                <c:pt idx="10228">
                  <c:v>6.9499999999999996E-3</c:v>
                </c:pt>
                <c:pt idx="10229">
                  <c:v>6.9499999999999996E-3</c:v>
                </c:pt>
                <c:pt idx="10230">
                  <c:v>6.9499999999999996E-3</c:v>
                </c:pt>
                <c:pt idx="10231">
                  <c:v>4.3099999999999999E-2</c:v>
                </c:pt>
                <c:pt idx="10232">
                  <c:v>3.1399999999999997E-2</c:v>
                </c:pt>
                <c:pt idx="10233">
                  <c:v>-3.3399999999999999E-2</c:v>
                </c:pt>
                <c:pt idx="10234">
                  <c:v>-3.3399999999999999E-2</c:v>
                </c:pt>
                <c:pt idx="10235">
                  <c:v>-3.3399999999999999E-2</c:v>
                </c:pt>
                <c:pt idx="10236">
                  <c:v>-2.53E-2</c:v>
                </c:pt>
                <c:pt idx="10237">
                  <c:v>-2.53E-2</c:v>
                </c:pt>
                <c:pt idx="10238">
                  <c:v>-2.53E-2</c:v>
                </c:pt>
                <c:pt idx="10239">
                  <c:v>-2.53E-2</c:v>
                </c:pt>
                <c:pt idx="10240">
                  <c:v>-2.53E-2</c:v>
                </c:pt>
                <c:pt idx="10241">
                  <c:v>-2.53E-2</c:v>
                </c:pt>
                <c:pt idx="10242">
                  <c:v>-2.53E-2</c:v>
                </c:pt>
                <c:pt idx="10243">
                  <c:v>-4.1799999999999997E-2</c:v>
                </c:pt>
                <c:pt idx="10244">
                  <c:v>-4.7300000000000002E-2</c:v>
                </c:pt>
                <c:pt idx="10245">
                  <c:v>3.5799999999999998E-2</c:v>
                </c:pt>
                <c:pt idx="10246">
                  <c:v>1.83E-2</c:v>
                </c:pt>
                <c:pt idx="10247">
                  <c:v>4.1700000000000001E-3</c:v>
                </c:pt>
                <c:pt idx="10248">
                  <c:v>4.1700000000000001E-3</c:v>
                </c:pt>
                <c:pt idx="10249">
                  <c:v>4.1700000000000001E-3</c:v>
                </c:pt>
                <c:pt idx="10250">
                  <c:v>4.1700000000000001E-3</c:v>
                </c:pt>
                <c:pt idx="10251">
                  <c:v>6.2E-2</c:v>
                </c:pt>
                <c:pt idx="10252">
                  <c:v>6.2E-2</c:v>
                </c:pt>
                <c:pt idx="10253">
                  <c:v>3.6700000000000003E-2</c:v>
                </c:pt>
                <c:pt idx="10254">
                  <c:v>3.6700000000000003E-2</c:v>
                </c:pt>
                <c:pt idx="10255">
                  <c:v>3.6700000000000003E-2</c:v>
                </c:pt>
                <c:pt idx="10256">
                  <c:v>3.6700000000000003E-2</c:v>
                </c:pt>
                <c:pt idx="10257">
                  <c:v>1.18E-2</c:v>
                </c:pt>
                <c:pt idx="10258">
                  <c:v>6.0199999999999997E-2</c:v>
                </c:pt>
                <c:pt idx="10259">
                  <c:v>4.9500000000000002E-2</c:v>
                </c:pt>
                <c:pt idx="10260">
                  <c:v>4.6199999999999998E-2</c:v>
                </c:pt>
                <c:pt idx="10261">
                  <c:v>-1.5100000000000001E-2</c:v>
                </c:pt>
                <c:pt idx="10262">
                  <c:v>-1.5100000000000001E-2</c:v>
                </c:pt>
                <c:pt idx="10263">
                  <c:v>4.2500000000000003E-2</c:v>
                </c:pt>
                <c:pt idx="10264">
                  <c:v>4.2500000000000003E-2</c:v>
                </c:pt>
                <c:pt idx="10265">
                  <c:v>4.2500000000000003E-2</c:v>
                </c:pt>
                <c:pt idx="10266">
                  <c:v>4.2500000000000003E-2</c:v>
                </c:pt>
                <c:pt idx="10267">
                  <c:v>4.2500000000000003E-2</c:v>
                </c:pt>
                <c:pt idx="10268">
                  <c:v>4.2500000000000003E-2</c:v>
                </c:pt>
                <c:pt idx="10269">
                  <c:v>5.74E-2</c:v>
                </c:pt>
                <c:pt idx="10270">
                  <c:v>9.5200000000000007E-2</c:v>
                </c:pt>
                <c:pt idx="10271">
                  <c:v>9.5200000000000007E-2</c:v>
                </c:pt>
                <c:pt idx="10272">
                  <c:v>9.5200000000000007E-2</c:v>
                </c:pt>
                <c:pt idx="10273">
                  <c:v>-7.8600000000000003E-2</c:v>
                </c:pt>
                <c:pt idx="10274">
                  <c:v>5.1200000000000002E-2</c:v>
                </c:pt>
                <c:pt idx="10275">
                  <c:v>5.1200000000000002E-2</c:v>
                </c:pt>
                <c:pt idx="10276">
                  <c:v>5.1200000000000002E-2</c:v>
                </c:pt>
                <c:pt idx="10277">
                  <c:v>5.1200000000000002E-2</c:v>
                </c:pt>
                <c:pt idx="10278">
                  <c:v>5.1200000000000002E-2</c:v>
                </c:pt>
                <c:pt idx="10279">
                  <c:v>7.5499999999999998E-2</c:v>
                </c:pt>
                <c:pt idx="10280">
                  <c:v>7.5499999999999998E-2</c:v>
                </c:pt>
                <c:pt idx="10281">
                  <c:v>-2.3599999999999999E-2</c:v>
                </c:pt>
                <c:pt idx="10282">
                  <c:v>3.0699999999999998E-3</c:v>
                </c:pt>
                <c:pt idx="10283">
                  <c:v>3.0699999999999998E-3</c:v>
                </c:pt>
                <c:pt idx="10284">
                  <c:v>-5.6300000000000003E-2</c:v>
                </c:pt>
                <c:pt idx="10285">
                  <c:v>9.5500000000000002E-2</c:v>
                </c:pt>
                <c:pt idx="10286">
                  <c:v>9.5500000000000002E-2</c:v>
                </c:pt>
                <c:pt idx="10287">
                  <c:v>9.5500000000000002E-2</c:v>
                </c:pt>
                <c:pt idx="10288">
                  <c:v>9.5500000000000002E-2</c:v>
                </c:pt>
                <c:pt idx="10289">
                  <c:v>9.5500000000000002E-2</c:v>
                </c:pt>
                <c:pt idx="10290">
                  <c:v>9.5500000000000002E-2</c:v>
                </c:pt>
                <c:pt idx="10291">
                  <c:v>9.5500000000000002E-2</c:v>
                </c:pt>
                <c:pt idx="10292">
                  <c:v>9.5500000000000002E-2</c:v>
                </c:pt>
                <c:pt idx="10293">
                  <c:v>9.6100000000000005E-2</c:v>
                </c:pt>
                <c:pt idx="10294">
                  <c:v>-2.9700000000000001E-2</c:v>
                </c:pt>
                <c:pt idx="10295">
                  <c:v>-2.9700000000000001E-2</c:v>
                </c:pt>
                <c:pt idx="10296">
                  <c:v>-2.9700000000000001E-2</c:v>
                </c:pt>
                <c:pt idx="10297">
                  <c:v>3.7299999999999998E-3</c:v>
                </c:pt>
                <c:pt idx="10298">
                  <c:v>0.06</c:v>
                </c:pt>
                <c:pt idx="10299">
                  <c:v>0.06</c:v>
                </c:pt>
                <c:pt idx="10300">
                  <c:v>6.3E-2</c:v>
                </c:pt>
                <c:pt idx="10301">
                  <c:v>6.3E-2</c:v>
                </c:pt>
                <c:pt idx="10302">
                  <c:v>-8.5900000000000004E-2</c:v>
                </c:pt>
                <c:pt idx="10303">
                  <c:v>1.6E-2</c:v>
                </c:pt>
                <c:pt idx="10304">
                  <c:v>1.6E-2</c:v>
                </c:pt>
                <c:pt idx="10305">
                  <c:v>-5.74E-2</c:v>
                </c:pt>
                <c:pt idx="10306">
                  <c:v>-8.8000000000000005E-3</c:v>
                </c:pt>
                <c:pt idx="10307">
                  <c:v>-8.8000000000000005E-3</c:v>
                </c:pt>
                <c:pt idx="10308">
                  <c:v>-8.8000000000000005E-3</c:v>
                </c:pt>
                <c:pt idx="10309">
                  <c:v>-8.8000000000000005E-3</c:v>
                </c:pt>
                <c:pt idx="10310">
                  <c:v>-4.3900000000000002E-2</c:v>
                </c:pt>
                <c:pt idx="10311">
                  <c:v>-4.3900000000000002E-2</c:v>
                </c:pt>
                <c:pt idx="10312">
                  <c:v>-4.3900000000000002E-2</c:v>
                </c:pt>
                <c:pt idx="10313">
                  <c:v>-4.3900000000000002E-2</c:v>
                </c:pt>
                <c:pt idx="10314">
                  <c:v>-4.3900000000000002E-2</c:v>
                </c:pt>
                <c:pt idx="10315">
                  <c:v>-4.3900000000000002E-2</c:v>
                </c:pt>
                <c:pt idx="10316">
                  <c:v>-4.3900000000000002E-2</c:v>
                </c:pt>
                <c:pt idx="10317">
                  <c:v>-4.3900000000000002E-2</c:v>
                </c:pt>
                <c:pt idx="10318">
                  <c:v>-4.3900000000000002E-2</c:v>
                </c:pt>
                <c:pt idx="10319">
                  <c:v>-4.3900000000000002E-2</c:v>
                </c:pt>
                <c:pt idx="10320">
                  <c:v>-6.4000000000000001E-2</c:v>
                </c:pt>
                <c:pt idx="10321">
                  <c:v>3.2300000000000002E-2</c:v>
                </c:pt>
                <c:pt idx="10322">
                  <c:v>3.2300000000000002E-2</c:v>
                </c:pt>
                <c:pt idx="10323">
                  <c:v>2.3099999999999999E-2</c:v>
                </c:pt>
                <c:pt idx="10324">
                  <c:v>2.3099999999999999E-2</c:v>
                </c:pt>
                <c:pt idx="10325">
                  <c:v>2.3099999999999999E-2</c:v>
                </c:pt>
                <c:pt idx="10326">
                  <c:v>2.3099999999999999E-2</c:v>
                </c:pt>
                <c:pt idx="10327">
                  <c:v>2.3099999999999999E-2</c:v>
                </c:pt>
                <c:pt idx="10328">
                  <c:v>2.3099999999999999E-2</c:v>
                </c:pt>
                <c:pt idx="10329">
                  <c:v>2.3099999999999999E-2</c:v>
                </c:pt>
                <c:pt idx="10330">
                  <c:v>2.3099999999999999E-2</c:v>
                </c:pt>
                <c:pt idx="10331">
                  <c:v>2.3099999999999999E-2</c:v>
                </c:pt>
                <c:pt idx="10332">
                  <c:v>2.3099999999999999E-2</c:v>
                </c:pt>
                <c:pt idx="10333">
                  <c:v>2.3099999999999999E-2</c:v>
                </c:pt>
                <c:pt idx="10334">
                  <c:v>1.24E-2</c:v>
                </c:pt>
                <c:pt idx="10335">
                  <c:v>1.24E-2</c:v>
                </c:pt>
                <c:pt idx="10336">
                  <c:v>1.0699999999999999E-2</c:v>
                </c:pt>
                <c:pt idx="10337">
                  <c:v>1.0699999999999999E-2</c:v>
                </c:pt>
                <c:pt idx="10338">
                  <c:v>1.0699999999999999E-2</c:v>
                </c:pt>
                <c:pt idx="10339">
                  <c:v>1.0699999999999999E-2</c:v>
                </c:pt>
                <c:pt idx="10340">
                  <c:v>1.0699999999999999E-2</c:v>
                </c:pt>
                <c:pt idx="10341">
                  <c:v>1.0699999999999999E-2</c:v>
                </c:pt>
                <c:pt idx="10342">
                  <c:v>1.0699999999999999E-2</c:v>
                </c:pt>
                <c:pt idx="10343">
                  <c:v>1.0699999999999999E-2</c:v>
                </c:pt>
                <c:pt idx="10344">
                  <c:v>1.0699999999999999E-2</c:v>
                </c:pt>
                <c:pt idx="10345">
                  <c:v>1.0699999999999999E-2</c:v>
                </c:pt>
                <c:pt idx="10346">
                  <c:v>1.0699999999999999E-2</c:v>
                </c:pt>
                <c:pt idx="10347">
                  <c:v>-1.8499999999999999E-2</c:v>
                </c:pt>
                <c:pt idx="10348">
                  <c:v>-5.2900000000000004E-3</c:v>
                </c:pt>
                <c:pt idx="10349">
                  <c:v>-5.2900000000000004E-3</c:v>
                </c:pt>
                <c:pt idx="10350">
                  <c:v>-5.2900000000000004E-3</c:v>
                </c:pt>
                <c:pt idx="10351">
                  <c:v>-5.2900000000000004E-3</c:v>
                </c:pt>
                <c:pt idx="10352">
                  <c:v>-4.8500000000000001E-2</c:v>
                </c:pt>
                <c:pt idx="10353">
                  <c:v>-4.8500000000000001E-2</c:v>
                </c:pt>
                <c:pt idx="10354">
                  <c:v>-4.8500000000000001E-2</c:v>
                </c:pt>
                <c:pt idx="10355">
                  <c:v>-4.8500000000000001E-2</c:v>
                </c:pt>
                <c:pt idx="10356">
                  <c:v>-4.8500000000000001E-2</c:v>
                </c:pt>
                <c:pt idx="10357">
                  <c:v>1.6299999999999999E-3</c:v>
                </c:pt>
                <c:pt idx="10358">
                  <c:v>1.6299999999999999E-3</c:v>
                </c:pt>
                <c:pt idx="10359">
                  <c:v>1.6299999999999999E-3</c:v>
                </c:pt>
                <c:pt idx="10360">
                  <c:v>1.6299999999999999E-3</c:v>
                </c:pt>
                <c:pt idx="10361">
                  <c:v>1.6299999999999999E-3</c:v>
                </c:pt>
                <c:pt idx="10362">
                  <c:v>8.8700000000000001E-2</c:v>
                </c:pt>
                <c:pt idx="10363">
                  <c:v>8.8700000000000001E-2</c:v>
                </c:pt>
                <c:pt idx="10364">
                  <c:v>8.8700000000000001E-2</c:v>
                </c:pt>
                <c:pt idx="10365">
                  <c:v>-5.2999999999999999E-2</c:v>
                </c:pt>
                <c:pt idx="10366">
                  <c:v>-5.2999999999999999E-2</c:v>
                </c:pt>
                <c:pt idx="10367">
                  <c:v>-5.2999999999999999E-2</c:v>
                </c:pt>
                <c:pt idx="10368">
                  <c:v>-5.2999999999999999E-2</c:v>
                </c:pt>
                <c:pt idx="10369">
                  <c:v>-5.2999999999999999E-2</c:v>
                </c:pt>
                <c:pt idx="10370">
                  <c:v>1.6E-2</c:v>
                </c:pt>
                <c:pt idx="10371">
                  <c:v>1.6E-2</c:v>
                </c:pt>
                <c:pt idx="10372">
                  <c:v>9.0500000000000008E-3</c:v>
                </c:pt>
                <c:pt idx="10373">
                  <c:v>9.0500000000000008E-3</c:v>
                </c:pt>
                <c:pt idx="10374">
                  <c:v>9.0500000000000008E-3</c:v>
                </c:pt>
                <c:pt idx="10375">
                  <c:v>9.0500000000000008E-3</c:v>
                </c:pt>
                <c:pt idx="10376">
                  <c:v>9.0500000000000008E-3</c:v>
                </c:pt>
                <c:pt idx="10377">
                  <c:v>9.0500000000000008E-3</c:v>
                </c:pt>
                <c:pt idx="10378">
                  <c:v>-2.2700000000000001E-2</c:v>
                </c:pt>
                <c:pt idx="10379">
                  <c:v>-2.2700000000000001E-2</c:v>
                </c:pt>
                <c:pt idx="10380">
                  <c:v>-6.4000000000000003E-3</c:v>
                </c:pt>
                <c:pt idx="10381">
                  <c:v>-6.4000000000000003E-3</c:v>
                </c:pt>
                <c:pt idx="10382">
                  <c:v>-1.2999999999999999E-2</c:v>
                </c:pt>
                <c:pt idx="10383">
                  <c:v>-1.2999999999999999E-2</c:v>
                </c:pt>
                <c:pt idx="10384">
                  <c:v>-1.2999999999999999E-2</c:v>
                </c:pt>
                <c:pt idx="10385">
                  <c:v>-1.2999999999999999E-2</c:v>
                </c:pt>
                <c:pt idx="10386">
                  <c:v>-1.2999999999999999E-2</c:v>
                </c:pt>
                <c:pt idx="10387">
                  <c:v>-1.2999999999999999E-2</c:v>
                </c:pt>
                <c:pt idx="10388">
                  <c:v>-1.2999999999999999E-2</c:v>
                </c:pt>
                <c:pt idx="10389">
                  <c:v>-5.9700000000000003E-2</c:v>
                </c:pt>
                <c:pt idx="10390">
                  <c:v>-6.3500000000000001E-2</c:v>
                </c:pt>
                <c:pt idx="10391">
                  <c:v>5.6000000000000001E-2</c:v>
                </c:pt>
                <c:pt idx="10392">
                  <c:v>-3.5799999999999998E-2</c:v>
                </c:pt>
                <c:pt idx="10393">
                  <c:v>-3.5799999999999998E-2</c:v>
                </c:pt>
                <c:pt idx="10394">
                  <c:v>-3.5799999999999998E-2</c:v>
                </c:pt>
                <c:pt idx="10395">
                  <c:v>-3.5799999999999998E-2</c:v>
                </c:pt>
                <c:pt idx="10396">
                  <c:v>-2.92E-2</c:v>
                </c:pt>
                <c:pt idx="10397">
                  <c:v>-2.92E-2</c:v>
                </c:pt>
                <c:pt idx="10398">
                  <c:v>-3.4700000000000002E-2</c:v>
                </c:pt>
                <c:pt idx="10399">
                  <c:v>-3.4700000000000002E-2</c:v>
                </c:pt>
                <c:pt idx="10400">
                  <c:v>-3.4700000000000002E-2</c:v>
                </c:pt>
                <c:pt idx="10401">
                  <c:v>5.7299999999999999E-3</c:v>
                </c:pt>
                <c:pt idx="10402">
                  <c:v>-2.7E-2</c:v>
                </c:pt>
                <c:pt idx="10403">
                  <c:v>-6.2199999999999998E-2</c:v>
                </c:pt>
                <c:pt idx="10404">
                  <c:v>-6.2199999999999998E-2</c:v>
                </c:pt>
                <c:pt idx="10405">
                  <c:v>-4.6199999999999998E-2</c:v>
                </c:pt>
                <c:pt idx="10406">
                  <c:v>-4.6199999999999998E-2</c:v>
                </c:pt>
                <c:pt idx="10407">
                  <c:v>-4.6199999999999998E-2</c:v>
                </c:pt>
                <c:pt idx="10408">
                  <c:v>-4.6199999999999998E-2</c:v>
                </c:pt>
                <c:pt idx="10409">
                  <c:v>-4.6199999999999998E-2</c:v>
                </c:pt>
                <c:pt idx="10410">
                  <c:v>-2.6599999999999999E-2</c:v>
                </c:pt>
                <c:pt idx="10411">
                  <c:v>-2.6599999999999999E-2</c:v>
                </c:pt>
                <c:pt idx="10412">
                  <c:v>-2.6599999999999999E-2</c:v>
                </c:pt>
                <c:pt idx="10413">
                  <c:v>-2.6599999999999999E-2</c:v>
                </c:pt>
                <c:pt idx="10414">
                  <c:v>-4.9099999999999998E-2</c:v>
                </c:pt>
                <c:pt idx="10415">
                  <c:v>9.8799999999999999E-3</c:v>
                </c:pt>
                <c:pt idx="10416">
                  <c:v>9.8799999999999999E-3</c:v>
                </c:pt>
                <c:pt idx="10417">
                  <c:v>9.8799999999999999E-3</c:v>
                </c:pt>
                <c:pt idx="10418">
                  <c:v>9.8799999999999999E-3</c:v>
                </c:pt>
                <c:pt idx="10419">
                  <c:v>9.8799999999999999E-3</c:v>
                </c:pt>
                <c:pt idx="10420">
                  <c:v>9.8799999999999999E-3</c:v>
                </c:pt>
                <c:pt idx="10421">
                  <c:v>9.8799999999999999E-3</c:v>
                </c:pt>
                <c:pt idx="10422">
                  <c:v>9.8799999999999999E-3</c:v>
                </c:pt>
                <c:pt idx="10423">
                  <c:v>1.4999999999999999E-2</c:v>
                </c:pt>
                <c:pt idx="10424">
                  <c:v>1.4999999999999999E-2</c:v>
                </c:pt>
                <c:pt idx="10425">
                  <c:v>1.4999999999999999E-2</c:v>
                </c:pt>
                <c:pt idx="10426">
                  <c:v>1.4999999999999999E-2</c:v>
                </c:pt>
                <c:pt idx="10427">
                  <c:v>1.4999999999999999E-2</c:v>
                </c:pt>
                <c:pt idx="10428">
                  <c:v>1.4999999999999999E-2</c:v>
                </c:pt>
                <c:pt idx="10429">
                  <c:v>1.4999999999999999E-2</c:v>
                </c:pt>
                <c:pt idx="10430">
                  <c:v>1.4999999999999999E-2</c:v>
                </c:pt>
                <c:pt idx="10431">
                  <c:v>1.4999999999999999E-2</c:v>
                </c:pt>
                <c:pt idx="10432">
                  <c:v>-2.3900000000000001E-2</c:v>
                </c:pt>
                <c:pt idx="10433">
                  <c:v>-3.0099999999999998E-2</c:v>
                </c:pt>
                <c:pt idx="10434">
                  <c:v>-3.0099999999999998E-2</c:v>
                </c:pt>
                <c:pt idx="10435">
                  <c:v>7.7799999999999996E-3</c:v>
                </c:pt>
                <c:pt idx="10436">
                  <c:v>7.7799999999999996E-3</c:v>
                </c:pt>
                <c:pt idx="10437">
                  <c:v>-5.7599999999999998E-2</c:v>
                </c:pt>
                <c:pt idx="10438">
                  <c:v>-5.7599999999999998E-2</c:v>
                </c:pt>
                <c:pt idx="10439">
                  <c:v>-7.7200000000000005E-2</c:v>
                </c:pt>
                <c:pt idx="10440">
                  <c:v>-7.7200000000000005E-2</c:v>
                </c:pt>
                <c:pt idx="10441">
                  <c:v>-7.7200000000000005E-2</c:v>
                </c:pt>
                <c:pt idx="10442">
                  <c:v>-1.4500000000000001E-2</c:v>
                </c:pt>
                <c:pt idx="10443">
                  <c:v>6.94E-3</c:v>
                </c:pt>
                <c:pt idx="10444">
                  <c:v>6.94E-3</c:v>
                </c:pt>
                <c:pt idx="10445">
                  <c:v>-4.36E-2</c:v>
                </c:pt>
                <c:pt idx="10446">
                  <c:v>-4.36E-2</c:v>
                </c:pt>
                <c:pt idx="10447">
                  <c:v>-4.36E-2</c:v>
                </c:pt>
                <c:pt idx="10448">
                  <c:v>-4.36E-2</c:v>
                </c:pt>
                <c:pt idx="10449">
                  <c:v>-5.7000000000000002E-2</c:v>
                </c:pt>
                <c:pt idx="10450">
                  <c:v>-3.8699999999999998E-2</c:v>
                </c:pt>
                <c:pt idx="10451">
                  <c:v>-3.8699999999999998E-2</c:v>
                </c:pt>
                <c:pt idx="10452">
                  <c:v>-3.8699999999999998E-2</c:v>
                </c:pt>
                <c:pt idx="10453">
                  <c:v>-6.0199999999999997E-2</c:v>
                </c:pt>
                <c:pt idx="10454">
                  <c:v>-6.0199999999999997E-2</c:v>
                </c:pt>
                <c:pt idx="10455">
                  <c:v>-3.9699999999999999E-2</c:v>
                </c:pt>
                <c:pt idx="10456">
                  <c:v>-3.9699999999999999E-2</c:v>
                </c:pt>
                <c:pt idx="10457">
                  <c:v>-3.9699999999999999E-2</c:v>
                </c:pt>
                <c:pt idx="10458">
                  <c:v>-3.5900000000000001E-2</c:v>
                </c:pt>
                <c:pt idx="10459">
                  <c:v>-3.5900000000000001E-2</c:v>
                </c:pt>
                <c:pt idx="10460">
                  <c:v>1.8499999999999999E-2</c:v>
                </c:pt>
                <c:pt idx="10461">
                  <c:v>-2.18E-2</c:v>
                </c:pt>
                <c:pt idx="10462">
                  <c:v>-2.18E-2</c:v>
                </c:pt>
                <c:pt idx="10463">
                  <c:v>-2.18E-2</c:v>
                </c:pt>
                <c:pt idx="10464">
                  <c:v>-1.15E-2</c:v>
                </c:pt>
                <c:pt idx="10465">
                  <c:v>-1.15E-2</c:v>
                </c:pt>
                <c:pt idx="10466">
                  <c:v>4.3200000000000002E-2</c:v>
                </c:pt>
                <c:pt idx="10467">
                  <c:v>4.3200000000000002E-2</c:v>
                </c:pt>
                <c:pt idx="10468">
                  <c:v>4.3200000000000002E-2</c:v>
                </c:pt>
                <c:pt idx="10469">
                  <c:v>4.3200000000000002E-2</c:v>
                </c:pt>
                <c:pt idx="10470">
                  <c:v>-9.11E-2</c:v>
                </c:pt>
                <c:pt idx="10471">
                  <c:v>-9.11E-2</c:v>
                </c:pt>
                <c:pt idx="10472">
                  <c:v>1.44E-2</c:v>
                </c:pt>
                <c:pt idx="10473">
                  <c:v>1.44E-2</c:v>
                </c:pt>
                <c:pt idx="10474">
                  <c:v>-4.7100000000000003E-2</c:v>
                </c:pt>
                <c:pt idx="10475">
                  <c:v>-4.7100000000000003E-2</c:v>
                </c:pt>
                <c:pt idx="10476">
                  <c:v>8.1899999999999994E-3</c:v>
                </c:pt>
                <c:pt idx="10477">
                  <c:v>8.1899999999999994E-3</c:v>
                </c:pt>
                <c:pt idx="10478">
                  <c:v>8.1899999999999994E-3</c:v>
                </c:pt>
                <c:pt idx="10479">
                  <c:v>8.1899999999999994E-3</c:v>
                </c:pt>
                <c:pt idx="10480">
                  <c:v>8.1899999999999994E-3</c:v>
                </c:pt>
                <c:pt idx="10481">
                  <c:v>8.1899999999999994E-3</c:v>
                </c:pt>
                <c:pt idx="10482">
                  <c:v>8.1899999999999994E-3</c:v>
                </c:pt>
                <c:pt idx="10483">
                  <c:v>8.1899999999999994E-3</c:v>
                </c:pt>
                <c:pt idx="10484">
                  <c:v>8.1899999999999994E-3</c:v>
                </c:pt>
                <c:pt idx="10485">
                  <c:v>3.9E-2</c:v>
                </c:pt>
                <c:pt idx="10486">
                  <c:v>-5.1700000000000003E-2</c:v>
                </c:pt>
                <c:pt idx="10487">
                  <c:v>-5.1700000000000003E-2</c:v>
                </c:pt>
                <c:pt idx="10488">
                  <c:v>-5.1700000000000003E-2</c:v>
                </c:pt>
                <c:pt idx="10489">
                  <c:v>-5.1700000000000003E-2</c:v>
                </c:pt>
                <c:pt idx="10490">
                  <c:v>-5.1700000000000003E-2</c:v>
                </c:pt>
                <c:pt idx="10491">
                  <c:v>-5.1700000000000003E-2</c:v>
                </c:pt>
                <c:pt idx="10492">
                  <c:v>-5.1799999999999997E-3</c:v>
                </c:pt>
                <c:pt idx="10493">
                  <c:v>-5.1799999999999997E-3</c:v>
                </c:pt>
                <c:pt idx="10494">
                  <c:v>-5.1799999999999997E-3</c:v>
                </c:pt>
                <c:pt idx="10495">
                  <c:v>-1.06E-3</c:v>
                </c:pt>
                <c:pt idx="10496">
                  <c:v>-1.06E-3</c:v>
                </c:pt>
                <c:pt idx="10497">
                  <c:v>-1.06E-3</c:v>
                </c:pt>
                <c:pt idx="10498">
                  <c:v>-1.06E-3</c:v>
                </c:pt>
                <c:pt idx="10499">
                  <c:v>-1.06E-3</c:v>
                </c:pt>
                <c:pt idx="10500">
                  <c:v>4.4299999999999999E-2</c:v>
                </c:pt>
                <c:pt idx="10501">
                  <c:v>4.4299999999999999E-2</c:v>
                </c:pt>
                <c:pt idx="10502">
                  <c:v>4.4299999999999999E-2</c:v>
                </c:pt>
                <c:pt idx="10503">
                  <c:v>5.4899999999999997E-2</c:v>
                </c:pt>
                <c:pt idx="10504">
                  <c:v>5.4899999999999997E-2</c:v>
                </c:pt>
                <c:pt idx="10505">
                  <c:v>3.2500000000000001E-2</c:v>
                </c:pt>
                <c:pt idx="10506">
                  <c:v>-9.6900000000000007E-3</c:v>
                </c:pt>
                <c:pt idx="10507">
                  <c:v>-9.6900000000000007E-3</c:v>
                </c:pt>
                <c:pt idx="10508">
                  <c:v>-9.6900000000000007E-3</c:v>
                </c:pt>
                <c:pt idx="10509">
                  <c:v>-9.6900000000000007E-3</c:v>
                </c:pt>
                <c:pt idx="10510">
                  <c:v>-9.6900000000000007E-3</c:v>
                </c:pt>
                <c:pt idx="10511">
                  <c:v>-9.6900000000000007E-3</c:v>
                </c:pt>
                <c:pt idx="10512">
                  <c:v>-9.6900000000000007E-3</c:v>
                </c:pt>
                <c:pt idx="10513">
                  <c:v>-9.6900000000000007E-3</c:v>
                </c:pt>
                <c:pt idx="10514">
                  <c:v>-9.6900000000000007E-3</c:v>
                </c:pt>
                <c:pt idx="10515">
                  <c:v>1.06E-2</c:v>
                </c:pt>
                <c:pt idx="10516">
                  <c:v>2.41E-2</c:v>
                </c:pt>
                <c:pt idx="10517">
                  <c:v>2.41E-2</c:v>
                </c:pt>
                <c:pt idx="10518">
                  <c:v>2.41E-2</c:v>
                </c:pt>
                <c:pt idx="10519">
                  <c:v>5.3100000000000001E-2</c:v>
                </c:pt>
                <c:pt idx="10520">
                  <c:v>-4.3900000000000002E-2</c:v>
                </c:pt>
                <c:pt idx="10521">
                  <c:v>-7.2900000000000006E-2</c:v>
                </c:pt>
                <c:pt idx="10522">
                  <c:v>7.1499999999999994E-2</c:v>
                </c:pt>
                <c:pt idx="10523">
                  <c:v>5.5100000000000003E-2</c:v>
                </c:pt>
                <c:pt idx="10524">
                  <c:v>5.5100000000000003E-2</c:v>
                </c:pt>
                <c:pt idx="10525">
                  <c:v>5.5100000000000003E-2</c:v>
                </c:pt>
                <c:pt idx="10526">
                  <c:v>5.5100000000000003E-2</c:v>
                </c:pt>
                <c:pt idx="10527">
                  <c:v>5.5100000000000003E-2</c:v>
                </c:pt>
                <c:pt idx="10528">
                  <c:v>-6.6100000000000006E-2</c:v>
                </c:pt>
                <c:pt idx="10529">
                  <c:v>-6.6100000000000006E-2</c:v>
                </c:pt>
                <c:pt idx="10530">
                  <c:v>-6.6100000000000006E-2</c:v>
                </c:pt>
                <c:pt idx="10531">
                  <c:v>-6.6100000000000006E-2</c:v>
                </c:pt>
                <c:pt idx="10532">
                  <c:v>-6.6100000000000006E-2</c:v>
                </c:pt>
                <c:pt idx="10533">
                  <c:v>-6.6100000000000006E-2</c:v>
                </c:pt>
                <c:pt idx="10534">
                  <c:v>3.78E-2</c:v>
                </c:pt>
                <c:pt idx="10535">
                  <c:v>3.78E-2</c:v>
                </c:pt>
                <c:pt idx="10536">
                  <c:v>3.78E-2</c:v>
                </c:pt>
                <c:pt idx="10537">
                  <c:v>3.78E-2</c:v>
                </c:pt>
                <c:pt idx="10538">
                  <c:v>-5.6899999999999999E-2</c:v>
                </c:pt>
                <c:pt idx="10539">
                  <c:v>2.5100000000000001E-2</c:v>
                </c:pt>
                <c:pt idx="10540">
                  <c:v>2.1599999999999999E-4</c:v>
                </c:pt>
                <c:pt idx="10541">
                  <c:v>-4.6800000000000001E-2</c:v>
                </c:pt>
                <c:pt idx="10542">
                  <c:v>-4.6800000000000001E-2</c:v>
                </c:pt>
                <c:pt idx="10543">
                  <c:v>-4.3499999999999997E-2</c:v>
                </c:pt>
                <c:pt idx="10544">
                  <c:v>1.4800000000000001E-2</c:v>
                </c:pt>
                <c:pt idx="10545">
                  <c:v>1.4800000000000001E-2</c:v>
                </c:pt>
                <c:pt idx="10546">
                  <c:v>1.4800000000000001E-2</c:v>
                </c:pt>
                <c:pt idx="10547">
                  <c:v>-1.17E-2</c:v>
                </c:pt>
                <c:pt idx="10548">
                  <c:v>-1.17E-2</c:v>
                </c:pt>
                <c:pt idx="10549">
                  <c:v>8.4499999999999992E-3</c:v>
                </c:pt>
                <c:pt idx="10550">
                  <c:v>6.2700000000000006E-2</c:v>
                </c:pt>
                <c:pt idx="10551">
                  <c:v>-3.8899999999999997E-2</c:v>
                </c:pt>
                <c:pt idx="10552">
                  <c:v>-3.8899999999999997E-2</c:v>
                </c:pt>
                <c:pt idx="10553">
                  <c:v>-3.8899999999999997E-2</c:v>
                </c:pt>
                <c:pt idx="10554">
                  <c:v>2.7199999999999998E-2</c:v>
                </c:pt>
                <c:pt idx="10555">
                  <c:v>2.7199999999999998E-2</c:v>
                </c:pt>
                <c:pt idx="10556">
                  <c:v>-2.1700000000000001E-2</c:v>
                </c:pt>
                <c:pt idx="10557">
                  <c:v>-2.1700000000000001E-2</c:v>
                </c:pt>
                <c:pt idx="10558">
                  <c:v>-2.1700000000000001E-2</c:v>
                </c:pt>
                <c:pt idx="10559">
                  <c:v>-2.1700000000000001E-2</c:v>
                </c:pt>
                <c:pt idx="10560">
                  <c:v>-7.3699999999999998E-3</c:v>
                </c:pt>
                <c:pt idx="10561">
                  <c:v>-7.3699999999999998E-3</c:v>
                </c:pt>
                <c:pt idx="10562">
                  <c:v>-7.3699999999999998E-3</c:v>
                </c:pt>
                <c:pt idx="10563">
                  <c:v>1.78E-2</c:v>
                </c:pt>
                <c:pt idx="10564">
                  <c:v>1.09E-2</c:v>
                </c:pt>
                <c:pt idx="10565">
                  <c:v>-5.04E-2</c:v>
                </c:pt>
                <c:pt idx="10566">
                  <c:v>-5.04E-2</c:v>
                </c:pt>
                <c:pt idx="10567">
                  <c:v>-4.1599999999999998E-2</c:v>
                </c:pt>
                <c:pt idx="10568">
                  <c:v>-4.1599999999999998E-2</c:v>
                </c:pt>
                <c:pt idx="10569">
                  <c:v>-4.1599999999999998E-2</c:v>
                </c:pt>
                <c:pt idx="10570">
                  <c:v>-4.1599999999999998E-2</c:v>
                </c:pt>
                <c:pt idx="10571">
                  <c:v>-4.1599999999999998E-2</c:v>
                </c:pt>
                <c:pt idx="10572">
                  <c:v>-3.5799999999999998E-2</c:v>
                </c:pt>
                <c:pt idx="10573">
                  <c:v>4.1399999999999999E-2</c:v>
                </c:pt>
                <c:pt idx="10574">
                  <c:v>4.1399999999999999E-2</c:v>
                </c:pt>
                <c:pt idx="10575">
                  <c:v>4.1399999999999999E-2</c:v>
                </c:pt>
                <c:pt idx="10576">
                  <c:v>4.1399999999999999E-2</c:v>
                </c:pt>
                <c:pt idx="10577">
                  <c:v>1.23E-2</c:v>
                </c:pt>
                <c:pt idx="10578">
                  <c:v>1.23E-2</c:v>
                </c:pt>
                <c:pt idx="10579">
                  <c:v>1.23E-2</c:v>
                </c:pt>
                <c:pt idx="10580">
                  <c:v>1.23E-2</c:v>
                </c:pt>
                <c:pt idx="10581">
                  <c:v>1.23E-2</c:v>
                </c:pt>
                <c:pt idx="10582">
                  <c:v>1.23E-2</c:v>
                </c:pt>
                <c:pt idx="10583">
                  <c:v>1.23E-2</c:v>
                </c:pt>
                <c:pt idx="10584">
                  <c:v>-0.10100000000000001</c:v>
                </c:pt>
                <c:pt idx="10585">
                  <c:v>-0.115</c:v>
                </c:pt>
                <c:pt idx="10586">
                  <c:v>-0.115</c:v>
                </c:pt>
                <c:pt idx="10587">
                  <c:v>-0.115</c:v>
                </c:pt>
                <c:pt idx="10588">
                  <c:v>-0.115</c:v>
                </c:pt>
                <c:pt idx="10589">
                  <c:v>-0.115</c:v>
                </c:pt>
                <c:pt idx="10590">
                  <c:v>0.14199999999999999</c:v>
                </c:pt>
                <c:pt idx="10591">
                  <c:v>0.14199999999999999</c:v>
                </c:pt>
                <c:pt idx="10592">
                  <c:v>-0.111</c:v>
                </c:pt>
                <c:pt idx="10593">
                  <c:v>-0.115</c:v>
                </c:pt>
                <c:pt idx="10594">
                  <c:v>-0.115</c:v>
                </c:pt>
                <c:pt idx="10595">
                  <c:v>-0.115</c:v>
                </c:pt>
                <c:pt idx="10596">
                  <c:v>-0.115</c:v>
                </c:pt>
                <c:pt idx="10597">
                  <c:v>-0.115</c:v>
                </c:pt>
                <c:pt idx="10598">
                  <c:v>-0.115</c:v>
                </c:pt>
                <c:pt idx="10599">
                  <c:v>-8.7800000000000003E-2</c:v>
                </c:pt>
                <c:pt idx="10600">
                  <c:v>-8.7800000000000003E-2</c:v>
                </c:pt>
                <c:pt idx="10601">
                  <c:v>6.0900000000000003E-2</c:v>
                </c:pt>
                <c:pt idx="10602">
                  <c:v>6.0900000000000003E-2</c:v>
                </c:pt>
                <c:pt idx="10603">
                  <c:v>6.0900000000000003E-2</c:v>
                </c:pt>
                <c:pt idx="10604">
                  <c:v>-4.1200000000000001E-2</c:v>
                </c:pt>
                <c:pt idx="10605">
                  <c:v>1.78E-2</c:v>
                </c:pt>
                <c:pt idx="10606">
                  <c:v>1.78E-2</c:v>
                </c:pt>
                <c:pt idx="10607">
                  <c:v>-8.8500000000000002E-3</c:v>
                </c:pt>
                <c:pt idx="10608">
                  <c:v>-8.8500000000000002E-3</c:v>
                </c:pt>
                <c:pt idx="10609">
                  <c:v>-8.8500000000000002E-3</c:v>
                </c:pt>
                <c:pt idx="10610">
                  <c:v>-1.66E-3</c:v>
                </c:pt>
                <c:pt idx="10611">
                  <c:v>-1.66E-3</c:v>
                </c:pt>
                <c:pt idx="10612">
                  <c:v>-1.66E-3</c:v>
                </c:pt>
                <c:pt idx="10613">
                  <c:v>-1.66E-3</c:v>
                </c:pt>
                <c:pt idx="10614">
                  <c:v>-4.8800000000000003E-2</c:v>
                </c:pt>
                <c:pt idx="10615">
                  <c:v>-1.6E-2</c:v>
                </c:pt>
                <c:pt idx="10616">
                  <c:v>-1.6E-2</c:v>
                </c:pt>
                <c:pt idx="10617">
                  <c:v>-1.2800000000000001E-2</c:v>
                </c:pt>
                <c:pt idx="10618">
                  <c:v>-9.1300000000000006E-2</c:v>
                </c:pt>
                <c:pt idx="10619">
                  <c:v>-1.5599999999999999E-2</c:v>
                </c:pt>
                <c:pt idx="10620">
                  <c:v>-7.0400000000000004E-2</c:v>
                </c:pt>
                <c:pt idx="10621">
                  <c:v>-7.0400000000000004E-2</c:v>
                </c:pt>
                <c:pt idx="10622">
                  <c:v>5.9700000000000003E-2</c:v>
                </c:pt>
                <c:pt idx="10623">
                  <c:v>2.1700000000000001E-2</c:v>
                </c:pt>
                <c:pt idx="10624">
                  <c:v>2.1700000000000001E-2</c:v>
                </c:pt>
                <c:pt idx="10625">
                  <c:v>-2.8000000000000001E-2</c:v>
                </c:pt>
                <c:pt idx="10626">
                  <c:v>-2.8000000000000001E-2</c:v>
                </c:pt>
                <c:pt idx="10627">
                  <c:v>-2.8000000000000001E-2</c:v>
                </c:pt>
                <c:pt idx="10628">
                  <c:v>-2.8000000000000001E-2</c:v>
                </c:pt>
                <c:pt idx="10629">
                  <c:v>8.2500000000000004E-3</c:v>
                </c:pt>
                <c:pt idx="10630">
                  <c:v>6.1399999999999996E-4</c:v>
                </c:pt>
                <c:pt idx="10631">
                  <c:v>3.4099999999999998E-2</c:v>
                </c:pt>
                <c:pt idx="10632">
                  <c:v>3.4099999999999998E-2</c:v>
                </c:pt>
                <c:pt idx="10633">
                  <c:v>3.4099999999999998E-2</c:v>
                </c:pt>
                <c:pt idx="10634">
                  <c:v>3.4099999999999998E-2</c:v>
                </c:pt>
                <c:pt idx="10635">
                  <c:v>3.4099999999999998E-2</c:v>
                </c:pt>
                <c:pt idx="10636">
                  <c:v>3.4099999999999998E-2</c:v>
                </c:pt>
                <c:pt idx="10637">
                  <c:v>-2.2800000000000001E-2</c:v>
                </c:pt>
                <c:pt idx="10638">
                  <c:v>-2.2800000000000001E-2</c:v>
                </c:pt>
                <c:pt idx="10639">
                  <c:v>-2.2800000000000001E-2</c:v>
                </c:pt>
                <c:pt idx="10640">
                  <c:v>-6.9099999999999995E-2</c:v>
                </c:pt>
                <c:pt idx="10641">
                  <c:v>5.8999999999999997E-2</c:v>
                </c:pt>
                <c:pt idx="10642">
                  <c:v>-1.83E-2</c:v>
                </c:pt>
                <c:pt idx="10643">
                  <c:v>-1.83E-2</c:v>
                </c:pt>
                <c:pt idx="10644">
                  <c:v>-1.83E-2</c:v>
                </c:pt>
                <c:pt idx="10645">
                  <c:v>-1.83E-2</c:v>
                </c:pt>
                <c:pt idx="10646">
                  <c:v>-1.83E-2</c:v>
                </c:pt>
                <c:pt idx="10647">
                  <c:v>-1.83E-2</c:v>
                </c:pt>
                <c:pt idx="10648">
                  <c:v>-1.83E-2</c:v>
                </c:pt>
                <c:pt idx="10649">
                  <c:v>3.7600000000000001E-2</c:v>
                </c:pt>
                <c:pt idx="10650">
                  <c:v>3.7499999999999999E-2</c:v>
                </c:pt>
                <c:pt idx="10651">
                  <c:v>3.7499999999999999E-2</c:v>
                </c:pt>
                <c:pt idx="10652">
                  <c:v>9.4700000000000006E-2</c:v>
                </c:pt>
                <c:pt idx="10653">
                  <c:v>9.4700000000000006E-2</c:v>
                </c:pt>
                <c:pt idx="10654">
                  <c:v>-2.5899999999999999E-2</c:v>
                </c:pt>
                <c:pt idx="10655">
                  <c:v>-2.5899999999999999E-2</c:v>
                </c:pt>
                <c:pt idx="10656">
                  <c:v>-2.5899999999999999E-2</c:v>
                </c:pt>
                <c:pt idx="10657">
                  <c:v>-2.7799999999999998E-2</c:v>
                </c:pt>
                <c:pt idx="10658">
                  <c:v>-2.7799999999999998E-2</c:v>
                </c:pt>
                <c:pt idx="10659">
                  <c:v>-2.7799999999999998E-2</c:v>
                </c:pt>
                <c:pt idx="10660">
                  <c:v>2.1600000000000001E-2</c:v>
                </c:pt>
                <c:pt idx="10661">
                  <c:v>2.1600000000000001E-2</c:v>
                </c:pt>
                <c:pt idx="10662">
                  <c:v>2.1600000000000001E-2</c:v>
                </c:pt>
                <c:pt idx="10663">
                  <c:v>-2.1100000000000001E-2</c:v>
                </c:pt>
                <c:pt idx="10664">
                  <c:v>-2.1100000000000001E-2</c:v>
                </c:pt>
                <c:pt idx="10665">
                  <c:v>-7.8600000000000007E-3</c:v>
                </c:pt>
                <c:pt idx="10666">
                  <c:v>1.9599999999999999E-2</c:v>
                </c:pt>
                <c:pt idx="10667">
                  <c:v>1.9599999999999999E-2</c:v>
                </c:pt>
                <c:pt idx="10668">
                  <c:v>6.8199999999999997E-2</c:v>
                </c:pt>
                <c:pt idx="10669">
                  <c:v>-2.4500000000000001E-2</c:v>
                </c:pt>
                <c:pt idx="10670">
                  <c:v>-4.1300000000000003E-2</c:v>
                </c:pt>
                <c:pt idx="10671">
                  <c:v>-4.1300000000000003E-2</c:v>
                </c:pt>
                <c:pt idx="10672">
                  <c:v>-4.1300000000000003E-2</c:v>
                </c:pt>
                <c:pt idx="10673">
                  <c:v>-4.1300000000000003E-2</c:v>
                </c:pt>
                <c:pt idx="10674">
                  <c:v>3.8100000000000002E-2</c:v>
                </c:pt>
                <c:pt idx="10675">
                  <c:v>3.8100000000000002E-2</c:v>
                </c:pt>
                <c:pt idx="10676">
                  <c:v>3.4000000000000002E-2</c:v>
                </c:pt>
                <c:pt idx="10677">
                  <c:v>-2.2599999999999999E-2</c:v>
                </c:pt>
                <c:pt idx="10678">
                  <c:v>-2.2599999999999999E-2</c:v>
                </c:pt>
                <c:pt idx="10679">
                  <c:v>4.4999999999999998E-2</c:v>
                </c:pt>
                <c:pt idx="10680">
                  <c:v>-3.5700000000000003E-2</c:v>
                </c:pt>
                <c:pt idx="10681">
                  <c:v>5.6599999999999998E-2</c:v>
                </c:pt>
                <c:pt idx="10682">
                  <c:v>-8.9200000000000008E-3</c:v>
                </c:pt>
                <c:pt idx="10683">
                  <c:v>2.7099999999999999E-2</c:v>
                </c:pt>
                <c:pt idx="10684">
                  <c:v>2.7099999999999999E-2</c:v>
                </c:pt>
                <c:pt idx="10685">
                  <c:v>-1.11E-2</c:v>
                </c:pt>
                <c:pt idx="10686">
                  <c:v>-1.11E-2</c:v>
                </c:pt>
                <c:pt idx="10687">
                  <c:v>-1.5100000000000001E-2</c:v>
                </c:pt>
                <c:pt idx="10688">
                  <c:v>-1.5100000000000001E-2</c:v>
                </c:pt>
                <c:pt idx="10689">
                  <c:v>-3.9300000000000002E-2</c:v>
                </c:pt>
                <c:pt idx="10690">
                  <c:v>-3.9300000000000002E-2</c:v>
                </c:pt>
                <c:pt idx="10691">
                  <c:v>-3.9300000000000002E-2</c:v>
                </c:pt>
                <c:pt idx="10692">
                  <c:v>-3.9300000000000002E-2</c:v>
                </c:pt>
                <c:pt idx="10693">
                  <c:v>-3.9300000000000002E-2</c:v>
                </c:pt>
                <c:pt idx="10694">
                  <c:v>9.3299999999999994E-2</c:v>
                </c:pt>
                <c:pt idx="10695">
                  <c:v>9.3299999999999994E-2</c:v>
                </c:pt>
                <c:pt idx="10696">
                  <c:v>9.3299999999999994E-2</c:v>
                </c:pt>
                <c:pt idx="10697">
                  <c:v>9.3299999999999994E-2</c:v>
                </c:pt>
                <c:pt idx="10698">
                  <c:v>9.3299999999999994E-2</c:v>
                </c:pt>
                <c:pt idx="10699">
                  <c:v>1.0699999999999999E-2</c:v>
                </c:pt>
                <c:pt idx="10700">
                  <c:v>1.0699999999999999E-2</c:v>
                </c:pt>
                <c:pt idx="10701">
                  <c:v>-3.2399999999999998E-2</c:v>
                </c:pt>
                <c:pt idx="10702">
                  <c:v>-3.2399999999999998E-2</c:v>
                </c:pt>
                <c:pt idx="10703">
                  <c:v>-3.2399999999999998E-2</c:v>
                </c:pt>
                <c:pt idx="10704">
                  <c:v>7.2499999999999995E-2</c:v>
                </c:pt>
                <c:pt idx="10705">
                  <c:v>-4.5900000000000003E-2</c:v>
                </c:pt>
                <c:pt idx="10706">
                  <c:v>-4.5900000000000003E-2</c:v>
                </c:pt>
                <c:pt idx="10707">
                  <c:v>1.2800000000000001E-2</c:v>
                </c:pt>
                <c:pt idx="10708">
                  <c:v>1.2800000000000001E-2</c:v>
                </c:pt>
                <c:pt idx="10709">
                  <c:v>-6.2300000000000001E-2</c:v>
                </c:pt>
                <c:pt idx="10710">
                  <c:v>-6.2300000000000001E-2</c:v>
                </c:pt>
                <c:pt idx="10711">
                  <c:v>6.4299999999999996E-2</c:v>
                </c:pt>
                <c:pt idx="10712">
                  <c:v>5.0200000000000002E-2</c:v>
                </c:pt>
                <c:pt idx="10713">
                  <c:v>4.5600000000000002E-2</c:v>
                </c:pt>
                <c:pt idx="10714">
                  <c:v>4.5600000000000002E-2</c:v>
                </c:pt>
                <c:pt idx="10715">
                  <c:v>2.4199999999999999E-2</c:v>
                </c:pt>
                <c:pt idx="10716">
                  <c:v>2.4199999999999999E-2</c:v>
                </c:pt>
                <c:pt idx="10717">
                  <c:v>2.4199999999999999E-2</c:v>
                </c:pt>
                <c:pt idx="10718">
                  <c:v>2.4199999999999999E-2</c:v>
                </c:pt>
                <c:pt idx="10719">
                  <c:v>2.4199999999999999E-2</c:v>
                </c:pt>
                <c:pt idx="10720">
                  <c:v>2.4199999999999999E-2</c:v>
                </c:pt>
                <c:pt idx="10721">
                  <c:v>-3.9100000000000003E-2</c:v>
                </c:pt>
                <c:pt idx="10722">
                  <c:v>-3.9100000000000003E-2</c:v>
                </c:pt>
                <c:pt idx="10723">
                  <c:v>-3.9100000000000003E-2</c:v>
                </c:pt>
                <c:pt idx="10724">
                  <c:v>-3.9100000000000003E-2</c:v>
                </c:pt>
                <c:pt idx="10725">
                  <c:v>-3.9100000000000003E-2</c:v>
                </c:pt>
                <c:pt idx="10726">
                  <c:v>-3.9100000000000003E-2</c:v>
                </c:pt>
                <c:pt idx="10727">
                  <c:v>-3.9100000000000003E-2</c:v>
                </c:pt>
                <c:pt idx="10728">
                  <c:v>-0.03</c:v>
                </c:pt>
                <c:pt idx="10729">
                  <c:v>-0.03</c:v>
                </c:pt>
                <c:pt idx="10730">
                  <c:v>-0.03</c:v>
                </c:pt>
                <c:pt idx="10731">
                  <c:v>-0.03</c:v>
                </c:pt>
                <c:pt idx="10732">
                  <c:v>-0.03</c:v>
                </c:pt>
                <c:pt idx="10733">
                  <c:v>3.5900000000000001E-2</c:v>
                </c:pt>
                <c:pt idx="10734">
                  <c:v>3.5900000000000001E-2</c:v>
                </c:pt>
                <c:pt idx="10735">
                  <c:v>3.5900000000000001E-2</c:v>
                </c:pt>
                <c:pt idx="10736">
                  <c:v>-1.32E-2</c:v>
                </c:pt>
                <c:pt idx="10737">
                  <c:v>6.1600000000000002E-2</c:v>
                </c:pt>
                <c:pt idx="10738">
                  <c:v>7.6499999999999999E-2</c:v>
                </c:pt>
                <c:pt idx="10739">
                  <c:v>7.6499999999999999E-2</c:v>
                </c:pt>
                <c:pt idx="10740">
                  <c:v>7.6499999999999999E-2</c:v>
                </c:pt>
                <c:pt idx="10741">
                  <c:v>7.6499999999999999E-2</c:v>
                </c:pt>
                <c:pt idx="10742">
                  <c:v>7.6499999999999999E-2</c:v>
                </c:pt>
                <c:pt idx="10743">
                  <c:v>-1.0200000000000001E-2</c:v>
                </c:pt>
                <c:pt idx="10744">
                  <c:v>-2.9100000000000001E-2</c:v>
                </c:pt>
                <c:pt idx="10745">
                  <c:v>-2.9100000000000001E-2</c:v>
                </c:pt>
                <c:pt idx="10746">
                  <c:v>-2.5000000000000001E-2</c:v>
                </c:pt>
                <c:pt idx="10747">
                  <c:v>-1.6E-2</c:v>
                </c:pt>
                <c:pt idx="10748">
                  <c:v>2.31E-3</c:v>
                </c:pt>
                <c:pt idx="10749">
                  <c:v>2.31E-3</c:v>
                </c:pt>
                <c:pt idx="10750">
                  <c:v>2.31E-3</c:v>
                </c:pt>
                <c:pt idx="10751">
                  <c:v>2.31E-3</c:v>
                </c:pt>
                <c:pt idx="10752">
                  <c:v>2.31E-3</c:v>
                </c:pt>
                <c:pt idx="10753">
                  <c:v>2.1600000000000001E-2</c:v>
                </c:pt>
                <c:pt idx="10754">
                  <c:v>2.1600000000000001E-2</c:v>
                </c:pt>
                <c:pt idx="10755">
                  <c:v>2.1600000000000001E-2</c:v>
                </c:pt>
                <c:pt idx="10756">
                  <c:v>-3.0700000000000002E-2</c:v>
                </c:pt>
                <c:pt idx="10757">
                  <c:v>-3.0700000000000002E-2</c:v>
                </c:pt>
                <c:pt idx="10758">
                  <c:v>-3.0700000000000002E-2</c:v>
                </c:pt>
                <c:pt idx="10759">
                  <c:v>-3.0700000000000002E-2</c:v>
                </c:pt>
                <c:pt idx="10760">
                  <c:v>5.6000000000000001E-2</c:v>
                </c:pt>
                <c:pt idx="10761">
                  <c:v>-7.9799999999999996E-2</c:v>
                </c:pt>
                <c:pt idx="10762">
                  <c:v>-5.6399999999999999E-2</c:v>
                </c:pt>
                <c:pt idx="10763">
                  <c:v>-5.6399999999999999E-2</c:v>
                </c:pt>
                <c:pt idx="10764">
                  <c:v>-5.6399999999999999E-2</c:v>
                </c:pt>
                <c:pt idx="10765">
                  <c:v>-5.6399999999999999E-2</c:v>
                </c:pt>
                <c:pt idx="10766">
                  <c:v>-5.6399999999999999E-2</c:v>
                </c:pt>
                <c:pt idx="10767">
                  <c:v>-3.9E-2</c:v>
                </c:pt>
                <c:pt idx="10768">
                  <c:v>-3.9E-2</c:v>
                </c:pt>
                <c:pt idx="10769">
                  <c:v>-3.0700000000000002E-2</c:v>
                </c:pt>
                <c:pt idx="10770">
                  <c:v>-3.0700000000000002E-2</c:v>
                </c:pt>
                <c:pt idx="10771">
                  <c:v>-3.0700000000000002E-2</c:v>
                </c:pt>
                <c:pt idx="10772">
                  <c:v>-3.0700000000000002E-2</c:v>
                </c:pt>
                <c:pt idx="10773">
                  <c:v>-3.0700000000000002E-2</c:v>
                </c:pt>
                <c:pt idx="10774">
                  <c:v>-3.0700000000000002E-2</c:v>
                </c:pt>
                <c:pt idx="10775">
                  <c:v>-3.0700000000000002E-2</c:v>
                </c:pt>
                <c:pt idx="10776">
                  <c:v>-3.0700000000000002E-2</c:v>
                </c:pt>
                <c:pt idx="10777">
                  <c:v>-3.0700000000000002E-2</c:v>
                </c:pt>
                <c:pt idx="10778">
                  <c:v>2.24E-2</c:v>
                </c:pt>
                <c:pt idx="10779">
                  <c:v>2.24E-2</c:v>
                </c:pt>
                <c:pt idx="10780">
                  <c:v>-2.3199999999999998E-2</c:v>
                </c:pt>
                <c:pt idx="10781">
                  <c:v>-2.3199999999999998E-2</c:v>
                </c:pt>
                <c:pt idx="10782">
                  <c:v>-2.3199999999999998E-2</c:v>
                </c:pt>
                <c:pt idx="10783">
                  <c:v>-2.3199999999999998E-2</c:v>
                </c:pt>
                <c:pt idx="10784">
                  <c:v>3.2399999999999998E-2</c:v>
                </c:pt>
                <c:pt idx="10785">
                  <c:v>3.2399999999999998E-2</c:v>
                </c:pt>
                <c:pt idx="10786">
                  <c:v>-4.1599999999999998E-2</c:v>
                </c:pt>
                <c:pt idx="10787">
                  <c:v>-4.1599999999999998E-2</c:v>
                </c:pt>
                <c:pt idx="10788">
                  <c:v>-4.1599999999999998E-2</c:v>
                </c:pt>
                <c:pt idx="10789">
                  <c:v>2.3400000000000001E-2</c:v>
                </c:pt>
                <c:pt idx="10790">
                  <c:v>2.3400000000000001E-2</c:v>
                </c:pt>
                <c:pt idx="10791">
                  <c:v>2.3400000000000001E-2</c:v>
                </c:pt>
                <c:pt idx="10792">
                  <c:v>2.3400000000000001E-2</c:v>
                </c:pt>
                <c:pt idx="10793">
                  <c:v>-1.7399999999999999E-2</c:v>
                </c:pt>
                <c:pt idx="10794">
                  <c:v>-1.7399999999999999E-2</c:v>
                </c:pt>
                <c:pt idx="10795">
                  <c:v>-1.7399999999999999E-2</c:v>
                </c:pt>
                <c:pt idx="10796">
                  <c:v>2.5500000000000002E-3</c:v>
                </c:pt>
                <c:pt idx="10797">
                  <c:v>-9.8000000000000004E-2</c:v>
                </c:pt>
                <c:pt idx="10798">
                  <c:v>-9.8000000000000004E-2</c:v>
                </c:pt>
                <c:pt idx="10799">
                  <c:v>-9.5000000000000001E-2</c:v>
                </c:pt>
                <c:pt idx="10800">
                  <c:v>9.5000000000000001E-2</c:v>
                </c:pt>
                <c:pt idx="10801">
                  <c:v>-9.2600000000000002E-2</c:v>
                </c:pt>
                <c:pt idx="10802">
                  <c:v>-9.2600000000000002E-2</c:v>
                </c:pt>
                <c:pt idx="10803">
                  <c:v>-9.2600000000000002E-2</c:v>
                </c:pt>
                <c:pt idx="10804">
                  <c:v>-9.2600000000000002E-2</c:v>
                </c:pt>
                <c:pt idx="10805">
                  <c:v>-9.2600000000000002E-2</c:v>
                </c:pt>
                <c:pt idx="10806">
                  <c:v>-9.2600000000000002E-2</c:v>
                </c:pt>
                <c:pt idx="10807">
                  <c:v>-9.2600000000000002E-2</c:v>
                </c:pt>
                <c:pt idx="10808">
                  <c:v>-9.2600000000000002E-2</c:v>
                </c:pt>
                <c:pt idx="10809">
                  <c:v>-9.2600000000000002E-2</c:v>
                </c:pt>
                <c:pt idx="10810">
                  <c:v>-7.0000000000000007E-2</c:v>
                </c:pt>
                <c:pt idx="10811">
                  <c:v>-7.0000000000000007E-2</c:v>
                </c:pt>
                <c:pt idx="10812">
                  <c:v>-3.1899999999999998E-2</c:v>
                </c:pt>
                <c:pt idx="10813">
                  <c:v>-3.1899999999999998E-2</c:v>
                </c:pt>
                <c:pt idx="10814">
                  <c:v>-3.1899999999999998E-2</c:v>
                </c:pt>
                <c:pt idx="10815">
                  <c:v>-3.1899999999999998E-2</c:v>
                </c:pt>
                <c:pt idx="10816">
                  <c:v>-3.1899999999999998E-2</c:v>
                </c:pt>
                <c:pt idx="10817">
                  <c:v>-3.1899999999999998E-2</c:v>
                </c:pt>
                <c:pt idx="10818">
                  <c:v>2.4500000000000001E-2</c:v>
                </c:pt>
                <c:pt idx="10819">
                  <c:v>-0.127</c:v>
                </c:pt>
                <c:pt idx="10820">
                  <c:v>9.6500000000000002E-2</c:v>
                </c:pt>
                <c:pt idx="10821">
                  <c:v>-7.1999999999999995E-2</c:v>
                </c:pt>
                <c:pt idx="10822">
                  <c:v>3.8300000000000001E-2</c:v>
                </c:pt>
                <c:pt idx="10823">
                  <c:v>4.3900000000000002E-2</c:v>
                </c:pt>
                <c:pt idx="10824">
                  <c:v>4.3900000000000002E-2</c:v>
                </c:pt>
                <c:pt idx="10825">
                  <c:v>3.8100000000000002E-2</c:v>
                </c:pt>
                <c:pt idx="10826">
                  <c:v>3.8100000000000002E-2</c:v>
                </c:pt>
                <c:pt idx="10827">
                  <c:v>-3.5699999999999998E-3</c:v>
                </c:pt>
                <c:pt idx="10828">
                  <c:v>-3.5699999999999998E-3</c:v>
                </c:pt>
                <c:pt idx="10829">
                  <c:v>-3.5699999999999998E-3</c:v>
                </c:pt>
                <c:pt idx="10830">
                  <c:v>-3.5699999999999998E-3</c:v>
                </c:pt>
                <c:pt idx="10831">
                  <c:v>-3.5699999999999998E-3</c:v>
                </c:pt>
                <c:pt idx="10832">
                  <c:v>-3.5699999999999998E-3</c:v>
                </c:pt>
                <c:pt idx="10833">
                  <c:v>-3.5699999999999998E-3</c:v>
                </c:pt>
                <c:pt idx="10834">
                  <c:v>-3.5699999999999998E-3</c:v>
                </c:pt>
                <c:pt idx="10835">
                  <c:v>-3.5699999999999998E-3</c:v>
                </c:pt>
                <c:pt idx="10836">
                  <c:v>-3.5699999999999998E-3</c:v>
                </c:pt>
                <c:pt idx="10837">
                  <c:v>-3.5699999999999998E-3</c:v>
                </c:pt>
                <c:pt idx="10838">
                  <c:v>7.6899999999999998E-3</c:v>
                </c:pt>
                <c:pt idx="10839">
                  <c:v>7.6899999999999998E-3</c:v>
                </c:pt>
                <c:pt idx="10840">
                  <c:v>7.6899999999999998E-3</c:v>
                </c:pt>
                <c:pt idx="10841">
                  <c:v>7.6899999999999998E-3</c:v>
                </c:pt>
                <c:pt idx="10842">
                  <c:v>7.6899999999999998E-3</c:v>
                </c:pt>
                <c:pt idx="10843">
                  <c:v>7.6899999999999998E-3</c:v>
                </c:pt>
                <c:pt idx="10844">
                  <c:v>7.6899999999999998E-3</c:v>
                </c:pt>
                <c:pt idx="10845">
                  <c:v>7.6899999999999998E-3</c:v>
                </c:pt>
                <c:pt idx="10846">
                  <c:v>7.6899999999999998E-3</c:v>
                </c:pt>
                <c:pt idx="10847">
                  <c:v>7.6899999999999998E-3</c:v>
                </c:pt>
                <c:pt idx="10848">
                  <c:v>7.6899999999999998E-3</c:v>
                </c:pt>
                <c:pt idx="10849">
                  <c:v>7.6899999999999998E-3</c:v>
                </c:pt>
                <c:pt idx="10850">
                  <c:v>7.6899999999999998E-3</c:v>
                </c:pt>
                <c:pt idx="10851">
                  <c:v>7.6899999999999998E-3</c:v>
                </c:pt>
                <c:pt idx="10852">
                  <c:v>7.6899999999999998E-3</c:v>
                </c:pt>
                <c:pt idx="10853">
                  <c:v>7.6899999999999998E-3</c:v>
                </c:pt>
                <c:pt idx="10854">
                  <c:v>7.6899999999999998E-3</c:v>
                </c:pt>
                <c:pt idx="10855">
                  <c:v>7.6899999999999998E-3</c:v>
                </c:pt>
                <c:pt idx="10856">
                  <c:v>7.6899999999999998E-3</c:v>
                </c:pt>
                <c:pt idx="10857">
                  <c:v>7.6899999999999998E-3</c:v>
                </c:pt>
                <c:pt idx="10858">
                  <c:v>7.6899999999999998E-3</c:v>
                </c:pt>
                <c:pt idx="10859">
                  <c:v>2.24E-2</c:v>
                </c:pt>
                <c:pt idx="10860">
                  <c:v>2.24E-2</c:v>
                </c:pt>
                <c:pt idx="10861">
                  <c:v>2.24E-2</c:v>
                </c:pt>
                <c:pt idx="10862">
                  <c:v>-0.104</c:v>
                </c:pt>
                <c:pt idx="10863">
                  <c:v>2.24E-2</c:v>
                </c:pt>
                <c:pt idx="10864">
                  <c:v>2.24E-2</c:v>
                </c:pt>
                <c:pt idx="10865">
                  <c:v>7.3899999999999993E-2</c:v>
                </c:pt>
                <c:pt idx="10866">
                  <c:v>-4.6100000000000002E-2</c:v>
                </c:pt>
                <c:pt idx="10867">
                  <c:v>2.4799999999999999E-2</c:v>
                </c:pt>
                <c:pt idx="10868">
                  <c:v>2.4799999999999999E-2</c:v>
                </c:pt>
                <c:pt idx="10869">
                  <c:v>2.4799999999999999E-2</c:v>
                </c:pt>
                <c:pt idx="10870">
                  <c:v>2.4799999999999999E-2</c:v>
                </c:pt>
                <c:pt idx="10871">
                  <c:v>-5.1799999999999997E-3</c:v>
                </c:pt>
                <c:pt idx="10872">
                  <c:v>-5.1799999999999997E-3</c:v>
                </c:pt>
                <c:pt idx="10873">
                  <c:v>-5.1799999999999997E-3</c:v>
                </c:pt>
                <c:pt idx="10874">
                  <c:v>-3.0099999999999998E-2</c:v>
                </c:pt>
                <c:pt idx="10875">
                  <c:v>-3.0099999999999998E-2</c:v>
                </c:pt>
                <c:pt idx="10876">
                  <c:v>-2.5300000000000001E-3</c:v>
                </c:pt>
                <c:pt idx="10877">
                  <c:v>-2.5300000000000001E-3</c:v>
                </c:pt>
                <c:pt idx="10878">
                  <c:v>-2.5300000000000001E-3</c:v>
                </c:pt>
                <c:pt idx="10879">
                  <c:v>-2.5300000000000001E-3</c:v>
                </c:pt>
                <c:pt idx="10880">
                  <c:v>-2.5300000000000001E-3</c:v>
                </c:pt>
                <c:pt idx="10881">
                  <c:v>-5.7099999999999998E-3</c:v>
                </c:pt>
                <c:pt idx="10882">
                  <c:v>2.7099999999999999E-2</c:v>
                </c:pt>
                <c:pt idx="10883">
                  <c:v>2.7099999999999999E-2</c:v>
                </c:pt>
                <c:pt idx="10884">
                  <c:v>2.7099999999999999E-2</c:v>
                </c:pt>
                <c:pt idx="10885">
                  <c:v>2.7099999999999999E-2</c:v>
                </c:pt>
                <c:pt idx="10886">
                  <c:v>2.7099999999999999E-2</c:v>
                </c:pt>
                <c:pt idx="10887">
                  <c:v>2.7099999999999999E-2</c:v>
                </c:pt>
                <c:pt idx="10888">
                  <c:v>2.7099999999999999E-2</c:v>
                </c:pt>
                <c:pt idx="10889">
                  <c:v>-2.3199999999999998E-2</c:v>
                </c:pt>
                <c:pt idx="10890">
                  <c:v>-2.3199999999999998E-2</c:v>
                </c:pt>
                <c:pt idx="10891">
                  <c:v>-2.3199999999999998E-2</c:v>
                </c:pt>
                <c:pt idx="10892">
                  <c:v>-2.3199999999999998E-2</c:v>
                </c:pt>
                <c:pt idx="10893">
                  <c:v>-2.3199999999999998E-2</c:v>
                </c:pt>
                <c:pt idx="10894">
                  <c:v>2.2800000000000001E-2</c:v>
                </c:pt>
                <c:pt idx="10895">
                  <c:v>2.2800000000000001E-2</c:v>
                </c:pt>
                <c:pt idx="10896">
                  <c:v>2.2800000000000001E-2</c:v>
                </c:pt>
                <c:pt idx="10897">
                  <c:v>-6.8999999999999999E-3</c:v>
                </c:pt>
                <c:pt idx="10898">
                  <c:v>-6.8999999999999999E-3</c:v>
                </c:pt>
                <c:pt idx="10899">
                  <c:v>-2.93E-2</c:v>
                </c:pt>
                <c:pt idx="10900">
                  <c:v>-2.93E-2</c:v>
                </c:pt>
                <c:pt idx="10901">
                  <c:v>-2.93E-2</c:v>
                </c:pt>
                <c:pt idx="10902">
                  <c:v>-2.93E-2</c:v>
                </c:pt>
                <c:pt idx="10903">
                  <c:v>-2.93E-2</c:v>
                </c:pt>
                <c:pt idx="10904">
                  <c:v>-2.93E-2</c:v>
                </c:pt>
                <c:pt idx="10905">
                  <c:v>-2.93E-2</c:v>
                </c:pt>
                <c:pt idx="10906">
                  <c:v>-2.93E-2</c:v>
                </c:pt>
                <c:pt idx="10907">
                  <c:v>-1.5900000000000001E-2</c:v>
                </c:pt>
                <c:pt idx="10908">
                  <c:v>-1.5900000000000001E-2</c:v>
                </c:pt>
                <c:pt idx="10909">
                  <c:v>-1.5900000000000001E-2</c:v>
                </c:pt>
                <c:pt idx="10910">
                  <c:v>-1.6799999999999999E-2</c:v>
                </c:pt>
                <c:pt idx="10911">
                  <c:v>-4.3999999999999997E-2</c:v>
                </c:pt>
                <c:pt idx="10912">
                  <c:v>-4.3999999999999997E-2</c:v>
                </c:pt>
                <c:pt idx="10913">
                  <c:v>-4.3999999999999997E-2</c:v>
                </c:pt>
                <c:pt idx="10914">
                  <c:v>5.7200000000000001E-2</c:v>
                </c:pt>
                <c:pt idx="10915">
                  <c:v>-1.8800000000000001E-2</c:v>
                </c:pt>
                <c:pt idx="10916">
                  <c:v>-5.2400000000000002E-2</c:v>
                </c:pt>
                <c:pt idx="10917">
                  <c:v>4.2299999999999997E-2</c:v>
                </c:pt>
                <c:pt idx="10918">
                  <c:v>4.2299999999999997E-2</c:v>
                </c:pt>
                <c:pt idx="10919">
                  <c:v>4.2299999999999997E-2</c:v>
                </c:pt>
                <c:pt idx="10920">
                  <c:v>4.2299999999999997E-2</c:v>
                </c:pt>
                <c:pt idx="10921">
                  <c:v>4.2299999999999997E-2</c:v>
                </c:pt>
                <c:pt idx="10922">
                  <c:v>4.2299999999999997E-2</c:v>
                </c:pt>
                <c:pt idx="10923">
                  <c:v>4.2299999999999997E-2</c:v>
                </c:pt>
                <c:pt idx="10924">
                  <c:v>4.2299999999999997E-2</c:v>
                </c:pt>
                <c:pt idx="10925">
                  <c:v>4.2299999999999997E-2</c:v>
                </c:pt>
                <c:pt idx="10926">
                  <c:v>2.8799999999999999E-2</c:v>
                </c:pt>
                <c:pt idx="10927">
                  <c:v>4.2200000000000001E-2</c:v>
                </c:pt>
                <c:pt idx="10928">
                  <c:v>4.2200000000000001E-2</c:v>
                </c:pt>
                <c:pt idx="10929">
                  <c:v>2.63E-2</c:v>
                </c:pt>
                <c:pt idx="10930">
                  <c:v>2.63E-2</c:v>
                </c:pt>
                <c:pt idx="10931">
                  <c:v>2.63E-2</c:v>
                </c:pt>
                <c:pt idx="10932">
                  <c:v>2.63E-2</c:v>
                </c:pt>
                <c:pt idx="10933">
                  <c:v>2.63E-2</c:v>
                </c:pt>
                <c:pt idx="10934">
                  <c:v>2.63E-2</c:v>
                </c:pt>
                <c:pt idx="10935">
                  <c:v>2.63E-2</c:v>
                </c:pt>
                <c:pt idx="10936">
                  <c:v>2.63E-2</c:v>
                </c:pt>
                <c:pt idx="10937">
                  <c:v>2.63E-2</c:v>
                </c:pt>
                <c:pt idx="10938">
                  <c:v>2.63E-2</c:v>
                </c:pt>
                <c:pt idx="10939">
                  <c:v>-7.9000000000000008E-3</c:v>
                </c:pt>
                <c:pt idx="10940">
                  <c:v>-7.9000000000000008E-3</c:v>
                </c:pt>
                <c:pt idx="10941">
                  <c:v>-2.0199999999999999E-2</c:v>
                </c:pt>
                <c:pt idx="10942">
                  <c:v>-2.0199999999999999E-2</c:v>
                </c:pt>
                <c:pt idx="10943">
                  <c:v>-2.0199999999999999E-2</c:v>
                </c:pt>
                <c:pt idx="10944">
                  <c:v>-2.0199999999999999E-2</c:v>
                </c:pt>
                <c:pt idx="10945">
                  <c:v>-2.0199999999999999E-2</c:v>
                </c:pt>
                <c:pt idx="10946">
                  <c:v>1.7500000000000002E-2</c:v>
                </c:pt>
                <c:pt idx="10947">
                  <c:v>-2.75E-2</c:v>
                </c:pt>
                <c:pt idx="10948">
                  <c:v>-2.75E-2</c:v>
                </c:pt>
                <c:pt idx="10949">
                  <c:v>-2.75E-2</c:v>
                </c:pt>
                <c:pt idx="10950">
                  <c:v>-2.75E-2</c:v>
                </c:pt>
                <c:pt idx="10951">
                  <c:v>-2.75E-2</c:v>
                </c:pt>
                <c:pt idx="10952">
                  <c:v>5.5E-2</c:v>
                </c:pt>
                <c:pt idx="10953">
                  <c:v>5.5E-2</c:v>
                </c:pt>
                <c:pt idx="10954">
                  <c:v>5.5E-2</c:v>
                </c:pt>
                <c:pt idx="10955">
                  <c:v>5.5E-2</c:v>
                </c:pt>
                <c:pt idx="10956">
                  <c:v>-7.3200000000000001E-2</c:v>
                </c:pt>
                <c:pt idx="10957">
                  <c:v>-7.3200000000000001E-2</c:v>
                </c:pt>
                <c:pt idx="10958">
                  <c:v>-9.2099999999999994E-3</c:v>
                </c:pt>
                <c:pt idx="10959">
                  <c:v>2.75E-2</c:v>
                </c:pt>
                <c:pt idx="10960">
                  <c:v>2.75E-2</c:v>
                </c:pt>
                <c:pt idx="10961">
                  <c:v>2.75E-2</c:v>
                </c:pt>
                <c:pt idx="10962">
                  <c:v>-4.4600000000000001E-2</c:v>
                </c:pt>
                <c:pt idx="10963">
                  <c:v>-4.4600000000000001E-2</c:v>
                </c:pt>
                <c:pt idx="10964">
                  <c:v>-4.4600000000000001E-2</c:v>
                </c:pt>
                <c:pt idx="10965">
                  <c:v>-4.4600000000000001E-2</c:v>
                </c:pt>
                <c:pt idx="10966">
                  <c:v>-4.4600000000000001E-2</c:v>
                </c:pt>
                <c:pt idx="10967">
                  <c:v>2.9499999999999998E-2</c:v>
                </c:pt>
                <c:pt idx="10968">
                  <c:v>2.9499999999999998E-2</c:v>
                </c:pt>
                <c:pt idx="10969">
                  <c:v>2.9499999999999998E-2</c:v>
                </c:pt>
                <c:pt idx="10970">
                  <c:v>2.9499999999999998E-2</c:v>
                </c:pt>
                <c:pt idx="10971">
                  <c:v>3.6799999999999999E-2</c:v>
                </c:pt>
                <c:pt idx="10972">
                  <c:v>3.6799999999999999E-2</c:v>
                </c:pt>
                <c:pt idx="10973">
                  <c:v>3.6799999999999999E-2</c:v>
                </c:pt>
                <c:pt idx="10974">
                  <c:v>3.6799999999999999E-2</c:v>
                </c:pt>
                <c:pt idx="10975">
                  <c:v>3.7699999999999999E-3</c:v>
                </c:pt>
                <c:pt idx="10976">
                  <c:v>3.7699999999999999E-3</c:v>
                </c:pt>
                <c:pt idx="10977">
                  <c:v>3.7699999999999999E-3</c:v>
                </c:pt>
                <c:pt idx="10978">
                  <c:v>3.7699999999999999E-3</c:v>
                </c:pt>
                <c:pt idx="10979">
                  <c:v>4.6699999999999998E-2</c:v>
                </c:pt>
                <c:pt idx="10980">
                  <c:v>6.1499999999999999E-2</c:v>
                </c:pt>
                <c:pt idx="10981">
                  <c:v>-4.36E-2</c:v>
                </c:pt>
                <c:pt idx="10982">
                  <c:v>-4.36E-2</c:v>
                </c:pt>
                <c:pt idx="10983">
                  <c:v>-4.36E-2</c:v>
                </c:pt>
                <c:pt idx="10984">
                  <c:v>-4.36E-2</c:v>
                </c:pt>
                <c:pt idx="10985">
                  <c:v>-4.36E-2</c:v>
                </c:pt>
                <c:pt idx="10986">
                  <c:v>-4.36E-2</c:v>
                </c:pt>
                <c:pt idx="10987">
                  <c:v>-4.36E-2</c:v>
                </c:pt>
                <c:pt idx="10988">
                  <c:v>-4.36E-2</c:v>
                </c:pt>
                <c:pt idx="10989">
                  <c:v>-4.36E-2</c:v>
                </c:pt>
                <c:pt idx="10990">
                  <c:v>-9.9500000000000005E-3</c:v>
                </c:pt>
                <c:pt idx="10991">
                  <c:v>-9.9500000000000005E-3</c:v>
                </c:pt>
                <c:pt idx="10992">
                  <c:v>-9.9500000000000005E-3</c:v>
                </c:pt>
                <c:pt idx="10993">
                  <c:v>-9.9500000000000005E-3</c:v>
                </c:pt>
                <c:pt idx="10994">
                  <c:v>-1.72E-3</c:v>
                </c:pt>
                <c:pt idx="10995">
                  <c:v>-1.72E-3</c:v>
                </c:pt>
                <c:pt idx="10996">
                  <c:v>-1.72E-3</c:v>
                </c:pt>
                <c:pt idx="10997">
                  <c:v>-1.72E-3</c:v>
                </c:pt>
                <c:pt idx="10998">
                  <c:v>-1.72E-3</c:v>
                </c:pt>
                <c:pt idx="10999">
                  <c:v>2.9899999999999999E-2</c:v>
                </c:pt>
                <c:pt idx="11000">
                  <c:v>-9.58E-3</c:v>
                </c:pt>
                <c:pt idx="11001">
                  <c:v>-9.58E-3</c:v>
                </c:pt>
                <c:pt idx="11002">
                  <c:v>-9.58E-3</c:v>
                </c:pt>
                <c:pt idx="11003">
                  <c:v>-9.58E-3</c:v>
                </c:pt>
                <c:pt idx="11004">
                  <c:v>-9.58E-3</c:v>
                </c:pt>
                <c:pt idx="11005">
                  <c:v>-9.58E-3</c:v>
                </c:pt>
                <c:pt idx="11006">
                  <c:v>-9.58E-3</c:v>
                </c:pt>
                <c:pt idx="11007">
                  <c:v>-9.58E-3</c:v>
                </c:pt>
                <c:pt idx="11008">
                  <c:v>-9.58E-3</c:v>
                </c:pt>
                <c:pt idx="11009">
                  <c:v>3.9199999999999999E-3</c:v>
                </c:pt>
                <c:pt idx="11010">
                  <c:v>3.9199999999999999E-3</c:v>
                </c:pt>
                <c:pt idx="11011">
                  <c:v>3.9199999999999999E-3</c:v>
                </c:pt>
                <c:pt idx="11012">
                  <c:v>3.9199999999999999E-3</c:v>
                </c:pt>
                <c:pt idx="11013">
                  <c:v>-6.9400000000000003E-2</c:v>
                </c:pt>
                <c:pt idx="11014">
                  <c:v>-6.9400000000000003E-2</c:v>
                </c:pt>
                <c:pt idx="11015">
                  <c:v>-6.9400000000000003E-2</c:v>
                </c:pt>
                <c:pt idx="11016">
                  <c:v>-0.104</c:v>
                </c:pt>
                <c:pt idx="11017">
                  <c:v>-0.104</c:v>
                </c:pt>
                <c:pt idx="11018">
                  <c:v>-0.104</c:v>
                </c:pt>
                <c:pt idx="11019">
                  <c:v>-0.104</c:v>
                </c:pt>
                <c:pt idx="11020">
                  <c:v>-0.104</c:v>
                </c:pt>
                <c:pt idx="11021">
                  <c:v>2.5300000000000001E-3</c:v>
                </c:pt>
                <c:pt idx="11022">
                  <c:v>2.5300000000000001E-3</c:v>
                </c:pt>
                <c:pt idx="11023">
                  <c:v>2.5300000000000001E-3</c:v>
                </c:pt>
                <c:pt idx="11024">
                  <c:v>1.1599999999999999E-2</c:v>
                </c:pt>
                <c:pt idx="11025">
                  <c:v>4.48E-2</c:v>
                </c:pt>
                <c:pt idx="11026">
                  <c:v>4.48E-2</c:v>
                </c:pt>
                <c:pt idx="11027">
                  <c:v>4.48E-2</c:v>
                </c:pt>
                <c:pt idx="11028">
                  <c:v>4.6600000000000003E-2</c:v>
                </c:pt>
                <c:pt idx="11029">
                  <c:v>4.6600000000000003E-2</c:v>
                </c:pt>
                <c:pt idx="11030">
                  <c:v>-3.2500000000000001E-2</c:v>
                </c:pt>
                <c:pt idx="11031">
                  <c:v>-3.2500000000000001E-2</c:v>
                </c:pt>
                <c:pt idx="11032">
                  <c:v>-3.2500000000000001E-2</c:v>
                </c:pt>
                <c:pt idx="11033">
                  <c:v>-3.2500000000000001E-2</c:v>
                </c:pt>
                <c:pt idx="11034">
                  <c:v>-3.2500000000000001E-2</c:v>
                </c:pt>
                <c:pt idx="11035">
                  <c:v>-3.2500000000000001E-2</c:v>
                </c:pt>
                <c:pt idx="11036">
                  <c:v>-1.4400000000000001E-3</c:v>
                </c:pt>
                <c:pt idx="11037">
                  <c:v>-1.4400000000000001E-3</c:v>
                </c:pt>
                <c:pt idx="11038">
                  <c:v>-1.77E-2</c:v>
                </c:pt>
                <c:pt idx="11039">
                  <c:v>-1.77E-2</c:v>
                </c:pt>
                <c:pt idx="11040">
                  <c:v>-1.77E-2</c:v>
                </c:pt>
                <c:pt idx="11041">
                  <c:v>-1.77E-2</c:v>
                </c:pt>
                <c:pt idx="11042">
                  <c:v>2.0299999999999999E-2</c:v>
                </c:pt>
                <c:pt idx="11043">
                  <c:v>2.0299999999999999E-2</c:v>
                </c:pt>
                <c:pt idx="11044">
                  <c:v>2.0299999999999999E-2</c:v>
                </c:pt>
                <c:pt idx="11045">
                  <c:v>2.0299999999999999E-2</c:v>
                </c:pt>
                <c:pt idx="11046">
                  <c:v>2.0299999999999999E-2</c:v>
                </c:pt>
                <c:pt idx="11047">
                  <c:v>9.8000000000000004E-2</c:v>
                </c:pt>
                <c:pt idx="11048">
                  <c:v>4.5799999999999999E-3</c:v>
                </c:pt>
                <c:pt idx="11049">
                  <c:v>3.1300000000000001E-2</c:v>
                </c:pt>
                <c:pt idx="11050">
                  <c:v>3.1300000000000001E-2</c:v>
                </c:pt>
                <c:pt idx="11051">
                  <c:v>-7.6899999999999996E-2</c:v>
                </c:pt>
                <c:pt idx="11052">
                  <c:v>-7.5200000000000003E-2</c:v>
                </c:pt>
                <c:pt idx="11053">
                  <c:v>-7.5600000000000001E-2</c:v>
                </c:pt>
                <c:pt idx="11054">
                  <c:v>7.1199999999999999E-2</c:v>
                </c:pt>
                <c:pt idx="11055">
                  <c:v>-8.0199999999999994E-2</c:v>
                </c:pt>
                <c:pt idx="11056">
                  <c:v>4.3799999999999999E-2</c:v>
                </c:pt>
                <c:pt idx="11057">
                  <c:v>4.3799999999999999E-2</c:v>
                </c:pt>
                <c:pt idx="11058">
                  <c:v>4.3799999999999999E-2</c:v>
                </c:pt>
                <c:pt idx="11059">
                  <c:v>4.3799999999999999E-2</c:v>
                </c:pt>
                <c:pt idx="11060">
                  <c:v>-7.6800000000000002E-3</c:v>
                </c:pt>
                <c:pt idx="11061">
                  <c:v>-7.6800000000000002E-3</c:v>
                </c:pt>
                <c:pt idx="11062">
                  <c:v>-5.4099999999999999E-3</c:v>
                </c:pt>
                <c:pt idx="11063">
                  <c:v>-2.6200000000000001E-2</c:v>
                </c:pt>
                <c:pt idx="11064">
                  <c:v>-2.6200000000000001E-2</c:v>
                </c:pt>
                <c:pt idx="11065">
                  <c:v>-0.111</c:v>
                </c:pt>
                <c:pt idx="11066">
                  <c:v>-8.43E-2</c:v>
                </c:pt>
                <c:pt idx="11067">
                  <c:v>-0.107</c:v>
                </c:pt>
                <c:pt idx="11068">
                  <c:v>9.0800000000000006E-2</c:v>
                </c:pt>
                <c:pt idx="11069">
                  <c:v>-7.8399999999999997E-2</c:v>
                </c:pt>
                <c:pt idx="11070">
                  <c:v>-7.8399999999999997E-2</c:v>
                </c:pt>
                <c:pt idx="11071">
                  <c:v>-1.04E-2</c:v>
                </c:pt>
                <c:pt idx="11072">
                  <c:v>5.64E-3</c:v>
                </c:pt>
                <c:pt idx="11073">
                  <c:v>-4.65E-2</c:v>
                </c:pt>
                <c:pt idx="11074">
                  <c:v>-6.9500000000000006E-2</c:v>
                </c:pt>
                <c:pt idx="11075">
                  <c:v>4.7699999999999999E-2</c:v>
                </c:pt>
                <c:pt idx="11076">
                  <c:v>4.7699999999999999E-2</c:v>
                </c:pt>
                <c:pt idx="11077">
                  <c:v>-5.3999999999999999E-2</c:v>
                </c:pt>
                <c:pt idx="11078">
                  <c:v>-1.41E-2</c:v>
                </c:pt>
                <c:pt idx="11079">
                  <c:v>-1.41E-2</c:v>
                </c:pt>
                <c:pt idx="11080">
                  <c:v>-1.41E-2</c:v>
                </c:pt>
                <c:pt idx="11081">
                  <c:v>2.23E-2</c:v>
                </c:pt>
                <c:pt idx="11082">
                  <c:v>2.23E-2</c:v>
                </c:pt>
                <c:pt idx="11083">
                  <c:v>2.23E-2</c:v>
                </c:pt>
                <c:pt idx="11084">
                  <c:v>2.23E-2</c:v>
                </c:pt>
                <c:pt idx="11085">
                  <c:v>-3.0099999999999998E-2</c:v>
                </c:pt>
                <c:pt idx="11086">
                  <c:v>-3.0099999999999998E-2</c:v>
                </c:pt>
                <c:pt idx="11087">
                  <c:v>-3.0099999999999998E-2</c:v>
                </c:pt>
                <c:pt idx="11088">
                  <c:v>-3.0099999999999998E-2</c:v>
                </c:pt>
                <c:pt idx="11089">
                  <c:v>-3.0099999999999998E-2</c:v>
                </c:pt>
                <c:pt idx="11090">
                  <c:v>-3.3600000000000001E-3</c:v>
                </c:pt>
                <c:pt idx="11091">
                  <c:v>-4.9200000000000001E-2</c:v>
                </c:pt>
                <c:pt idx="11092">
                  <c:v>6.4399999999999999E-2</c:v>
                </c:pt>
                <c:pt idx="11093">
                  <c:v>-0.13200000000000001</c:v>
                </c:pt>
                <c:pt idx="11094">
                  <c:v>-0.13200000000000001</c:v>
                </c:pt>
                <c:pt idx="11095">
                  <c:v>0.111</c:v>
                </c:pt>
                <c:pt idx="11096">
                  <c:v>0.111</c:v>
                </c:pt>
                <c:pt idx="11097">
                  <c:v>7.3099999999999998E-2</c:v>
                </c:pt>
                <c:pt idx="11098">
                  <c:v>2.9899999999999999E-2</c:v>
                </c:pt>
                <c:pt idx="11099">
                  <c:v>2.9899999999999999E-2</c:v>
                </c:pt>
                <c:pt idx="11100">
                  <c:v>-1.8100000000000002E-2</c:v>
                </c:pt>
                <c:pt idx="11101">
                  <c:v>-1.8100000000000002E-2</c:v>
                </c:pt>
                <c:pt idx="11102">
                  <c:v>-1.6500000000000001E-2</c:v>
                </c:pt>
                <c:pt idx="11103">
                  <c:v>-1.6199999999999999E-2</c:v>
                </c:pt>
                <c:pt idx="11104">
                  <c:v>-1.6199999999999999E-2</c:v>
                </c:pt>
                <c:pt idx="11105">
                  <c:v>1.6400000000000001E-2</c:v>
                </c:pt>
                <c:pt idx="11106">
                  <c:v>1.6400000000000001E-2</c:v>
                </c:pt>
                <c:pt idx="11107">
                  <c:v>1.6400000000000001E-2</c:v>
                </c:pt>
                <c:pt idx="11108">
                  <c:v>1.6400000000000001E-2</c:v>
                </c:pt>
                <c:pt idx="11109">
                  <c:v>1.6400000000000001E-2</c:v>
                </c:pt>
                <c:pt idx="11110">
                  <c:v>1.6400000000000001E-2</c:v>
                </c:pt>
                <c:pt idx="11111">
                  <c:v>1.6400000000000001E-2</c:v>
                </c:pt>
                <c:pt idx="11112">
                  <c:v>1.6400000000000001E-2</c:v>
                </c:pt>
                <c:pt idx="11113">
                  <c:v>-1.32E-2</c:v>
                </c:pt>
                <c:pt idx="11114">
                  <c:v>7.1900000000000002E-4</c:v>
                </c:pt>
                <c:pt idx="11115">
                  <c:v>7.1900000000000002E-4</c:v>
                </c:pt>
                <c:pt idx="11116">
                  <c:v>7.1900000000000002E-4</c:v>
                </c:pt>
                <c:pt idx="11117">
                  <c:v>7.1900000000000002E-4</c:v>
                </c:pt>
                <c:pt idx="11118">
                  <c:v>-6.4100000000000004E-2</c:v>
                </c:pt>
                <c:pt idx="11119">
                  <c:v>-6.4100000000000004E-2</c:v>
                </c:pt>
                <c:pt idx="11120">
                  <c:v>0.114</c:v>
                </c:pt>
                <c:pt idx="11121">
                  <c:v>0.114</c:v>
                </c:pt>
                <c:pt idx="11122">
                  <c:v>0.114</c:v>
                </c:pt>
                <c:pt idx="11123">
                  <c:v>-9.64E-2</c:v>
                </c:pt>
                <c:pt idx="11124">
                  <c:v>-7.2300000000000003E-2</c:v>
                </c:pt>
                <c:pt idx="11125">
                  <c:v>-7.2300000000000003E-2</c:v>
                </c:pt>
                <c:pt idx="11126">
                  <c:v>6.7199999999999996E-2</c:v>
                </c:pt>
                <c:pt idx="11127">
                  <c:v>-1.38E-2</c:v>
                </c:pt>
                <c:pt idx="11128">
                  <c:v>-1.38E-2</c:v>
                </c:pt>
                <c:pt idx="11129">
                  <c:v>-1.38E-2</c:v>
                </c:pt>
                <c:pt idx="11130">
                  <c:v>-1.38E-2</c:v>
                </c:pt>
                <c:pt idx="11131">
                  <c:v>-1.38E-2</c:v>
                </c:pt>
                <c:pt idx="11132">
                  <c:v>-5.9400000000000001E-2</c:v>
                </c:pt>
                <c:pt idx="11133">
                  <c:v>-5.8599999999999999E-2</c:v>
                </c:pt>
                <c:pt idx="11134">
                  <c:v>-7.6100000000000001E-2</c:v>
                </c:pt>
                <c:pt idx="11135">
                  <c:v>-7.6100000000000001E-2</c:v>
                </c:pt>
                <c:pt idx="11136">
                  <c:v>-7.6100000000000001E-2</c:v>
                </c:pt>
                <c:pt idx="11137">
                  <c:v>7.0800000000000002E-2</c:v>
                </c:pt>
                <c:pt idx="11138">
                  <c:v>7.0800000000000002E-2</c:v>
                </c:pt>
                <c:pt idx="11139">
                  <c:v>7.0800000000000002E-2</c:v>
                </c:pt>
                <c:pt idx="11140">
                  <c:v>7.0800000000000002E-2</c:v>
                </c:pt>
                <c:pt idx="11141">
                  <c:v>6.0199999999999997E-2</c:v>
                </c:pt>
                <c:pt idx="11142">
                  <c:v>6.0199999999999997E-2</c:v>
                </c:pt>
                <c:pt idx="11143">
                  <c:v>6.0199999999999997E-2</c:v>
                </c:pt>
                <c:pt idx="11144">
                  <c:v>6.0199999999999997E-2</c:v>
                </c:pt>
                <c:pt idx="11145">
                  <c:v>4.2299999999999997E-2</c:v>
                </c:pt>
                <c:pt idx="11146">
                  <c:v>4.2299999999999997E-2</c:v>
                </c:pt>
                <c:pt idx="11147">
                  <c:v>4.2299999999999997E-2</c:v>
                </c:pt>
                <c:pt idx="11148">
                  <c:v>4.2299999999999997E-2</c:v>
                </c:pt>
                <c:pt idx="11149">
                  <c:v>4.2299999999999997E-2</c:v>
                </c:pt>
                <c:pt idx="11150">
                  <c:v>-4.2000000000000003E-2</c:v>
                </c:pt>
                <c:pt idx="11151">
                  <c:v>-4.2000000000000003E-2</c:v>
                </c:pt>
                <c:pt idx="11152">
                  <c:v>-3.09E-2</c:v>
                </c:pt>
                <c:pt idx="11153">
                  <c:v>-3.09E-2</c:v>
                </c:pt>
                <c:pt idx="11154">
                  <c:v>-3.09E-2</c:v>
                </c:pt>
                <c:pt idx="11155">
                  <c:v>-3.09E-2</c:v>
                </c:pt>
                <c:pt idx="11156">
                  <c:v>-2.3099999999999999E-2</c:v>
                </c:pt>
                <c:pt idx="11157">
                  <c:v>-4.8899999999999999E-2</c:v>
                </c:pt>
                <c:pt idx="11158">
                  <c:v>-4.8899999999999999E-2</c:v>
                </c:pt>
                <c:pt idx="11159">
                  <c:v>-4.8899999999999999E-2</c:v>
                </c:pt>
                <c:pt idx="11160">
                  <c:v>5.62E-2</c:v>
                </c:pt>
                <c:pt idx="11161">
                  <c:v>5.62E-2</c:v>
                </c:pt>
                <c:pt idx="11162">
                  <c:v>5.62E-2</c:v>
                </c:pt>
                <c:pt idx="11163">
                  <c:v>0.10199999999999999</c:v>
                </c:pt>
                <c:pt idx="11164">
                  <c:v>0.10199999999999999</c:v>
                </c:pt>
                <c:pt idx="11165">
                  <c:v>0.10199999999999999</c:v>
                </c:pt>
                <c:pt idx="11166">
                  <c:v>0.10199999999999999</c:v>
                </c:pt>
                <c:pt idx="11167">
                  <c:v>0.10199999999999999</c:v>
                </c:pt>
                <c:pt idx="11168">
                  <c:v>0.10199999999999999</c:v>
                </c:pt>
                <c:pt idx="11169">
                  <c:v>0.10199999999999999</c:v>
                </c:pt>
                <c:pt idx="11170">
                  <c:v>3.8100000000000002E-2</c:v>
                </c:pt>
                <c:pt idx="11171">
                  <c:v>4.3099999999999999E-2</c:v>
                </c:pt>
                <c:pt idx="11172">
                  <c:v>-1.3100000000000001E-2</c:v>
                </c:pt>
                <c:pt idx="11173">
                  <c:v>7.0800000000000002E-2</c:v>
                </c:pt>
                <c:pt idx="11174">
                  <c:v>1.41E-3</c:v>
                </c:pt>
                <c:pt idx="11175">
                  <c:v>1.41E-3</c:v>
                </c:pt>
                <c:pt idx="11176">
                  <c:v>1.41E-3</c:v>
                </c:pt>
                <c:pt idx="11177">
                  <c:v>1.41E-3</c:v>
                </c:pt>
                <c:pt idx="11178">
                  <c:v>1.41E-3</c:v>
                </c:pt>
                <c:pt idx="11179">
                  <c:v>-3.2000000000000001E-2</c:v>
                </c:pt>
                <c:pt idx="11180">
                  <c:v>-3.2000000000000001E-2</c:v>
                </c:pt>
                <c:pt idx="11181">
                  <c:v>-3.2000000000000001E-2</c:v>
                </c:pt>
                <c:pt idx="11182">
                  <c:v>-3.2000000000000001E-2</c:v>
                </c:pt>
                <c:pt idx="11183">
                  <c:v>-3.2000000000000001E-2</c:v>
                </c:pt>
                <c:pt idx="11184">
                  <c:v>-3.2000000000000001E-2</c:v>
                </c:pt>
                <c:pt idx="11185">
                  <c:v>-3.2000000000000001E-2</c:v>
                </c:pt>
                <c:pt idx="11186">
                  <c:v>5.3400000000000003E-2</c:v>
                </c:pt>
                <c:pt idx="11187">
                  <c:v>2.12E-2</c:v>
                </c:pt>
                <c:pt idx="11188">
                  <c:v>2.12E-2</c:v>
                </c:pt>
                <c:pt idx="11189">
                  <c:v>2.12E-2</c:v>
                </c:pt>
                <c:pt idx="11190">
                  <c:v>8.9700000000000002E-2</c:v>
                </c:pt>
                <c:pt idx="11191">
                  <c:v>-2.35E-2</c:v>
                </c:pt>
                <c:pt idx="11192">
                  <c:v>-1.77E-2</c:v>
                </c:pt>
                <c:pt idx="11193">
                  <c:v>4.6899999999999997E-2</c:v>
                </c:pt>
                <c:pt idx="11194">
                  <c:v>4.6899999999999997E-2</c:v>
                </c:pt>
                <c:pt idx="11195">
                  <c:v>4.6899999999999997E-2</c:v>
                </c:pt>
                <c:pt idx="11196">
                  <c:v>4.6899999999999997E-2</c:v>
                </c:pt>
                <c:pt idx="11197">
                  <c:v>4.6899999999999997E-2</c:v>
                </c:pt>
                <c:pt idx="11198">
                  <c:v>4.9000000000000002E-2</c:v>
                </c:pt>
                <c:pt idx="11199">
                  <c:v>2.7399999999999998E-3</c:v>
                </c:pt>
                <c:pt idx="11200">
                  <c:v>1.2200000000000001E-2</c:v>
                </c:pt>
                <c:pt idx="11201">
                  <c:v>1.2200000000000001E-2</c:v>
                </c:pt>
                <c:pt idx="11202">
                  <c:v>4.82E-2</c:v>
                </c:pt>
                <c:pt idx="11203">
                  <c:v>-4.9099999999999998E-2</c:v>
                </c:pt>
                <c:pt idx="11204">
                  <c:v>-4.9099999999999998E-2</c:v>
                </c:pt>
                <c:pt idx="11205">
                  <c:v>-3.0599999999999999E-2</c:v>
                </c:pt>
                <c:pt idx="11206">
                  <c:v>-3.0599999999999999E-2</c:v>
                </c:pt>
                <c:pt idx="11207">
                  <c:v>-3.0599999999999999E-2</c:v>
                </c:pt>
                <c:pt idx="11208">
                  <c:v>1.7000000000000001E-2</c:v>
                </c:pt>
                <c:pt idx="11209">
                  <c:v>-1.8500000000000001E-3</c:v>
                </c:pt>
                <c:pt idx="11210">
                  <c:v>-1.8500000000000001E-3</c:v>
                </c:pt>
                <c:pt idx="11211">
                  <c:v>-1.8500000000000001E-3</c:v>
                </c:pt>
                <c:pt idx="11212">
                  <c:v>-1.8500000000000001E-3</c:v>
                </c:pt>
                <c:pt idx="11213">
                  <c:v>-1.8500000000000001E-3</c:v>
                </c:pt>
                <c:pt idx="11214">
                  <c:v>-1.8500000000000001E-3</c:v>
                </c:pt>
                <c:pt idx="11215">
                  <c:v>-1.8500000000000001E-3</c:v>
                </c:pt>
                <c:pt idx="11216">
                  <c:v>-1.8200000000000001E-2</c:v>
                </c:pt>
                <c:pt idx="11217">
                  <c:v>-1.8200000000000001E-2</c:v>
                </c:pt>
                <c:pt idx="11218">
                  <c:v>-1.8200000000000001E-2</c:v>
                </c:pt>
                <c:pt idx="11219">
                  <c:v>-1.8200000000000001E-2</c:v>
                </c:pt>
                <c:pt idx="11220">
                  <c:v>-7.0099999999999997E-3</c:v>
                </c:pt>
                <c:pt idx="11221">
                  <c:v>-7.0099999999999997E-3</c:v>
                </c:pt>
                <c:pt idx="11222">
                  <c:v>-2.0299999999999999E-2</c:v>
                </c:pt>
                <c:pt idx="11223">
                  <c:v>-2.0299999999999999E-2</c:v>
                </c:pt>
                <c:pt idx="11224">
                  <c:v>-2.0299999999999999E-2</c:v>
                </c:pt>
                <c:pt idx="11225">
                  <c:v>-2.0299999999999999E-2</c:v>
                </c:pt>
                <c:pt idx="11226">
                  <c:v>-2.0299999999999999E-2</c:v>
                </c:pt>
                <c:pt idx="11227">
                  <c:v>-2.0299999999999999E-2</c:v>
                </c:pt>
                <c:pt idx="11228">
                  <c:v>-2.0299999999999999E-2</c:v>
                </c:pt>
                <c:pt idx="11229">
                  <c:v>-2.0299999999999999E-2</c:v>
                </c:pt>
                <c:pt idx="11230">
                  <c:v>4.65E-2</c:v>
                </c:pt>
                <c:pt idx="11231">
                  <c:v>3.3300000000000003E-2</c:v>
                </c:pt>
                <c:pt idx="11232">
                  <c:v>3.3300000000000003E-2</c:v>
                </c:pt>
                <c:pt idx="11233">
                  <c:v>-1.67E-3</c:v>
                </c:pt>
                <c:pt idx="11234">
                  <c:v>-1.67E-3</c:v>
                </c:pt>
                <c:pt idx="11235">
                  <c:v>2.23E-2</c:v>
                </c:pt>
                <c:pt idx="11236">
                  <c:v>2.23E-2</c:v>
                </c:pt>
                <c:pt idx="11237">
                  <c:v>3.8300000000000001E-3</c:v>
                </c:pt>
                <c:pt idx="11238">
                  <c:v>5.6099999999999997E-2</c:v>
                </c:pt>
                <c:pt idx="11239">
                  <c:v>5.7200000000000001E-2</c:v>
                </c:pt>
                <c:pt idx="11240">
                  <c:v>-2.5899999999999999E-2</c:v>
                </c:pt>
                <c:pt idx="11241">
                  <c:v>-2.5899999999999999E-2</c:v>
                </c:pt>
                <c:pt idx="11242">
                  <c:v>7.0300000000000001E-2</c:v>
                </c:pt>
                <c:pt idx="11243">
                  <c:v>7.0300000000000001E-2</c:v>
                </c:pt>
                <c:pt idx="11244">
                  <c:v>7.0300000000000001E-2</c:v>
                </c:pt>
                <c:pt idx="11245">
                  <c:v>-6.8000000000000005E-2</c:v>
                </c:pt>
                <c:pt idx="11246">
                  <c:v>-6.8000000000000005E-2</c:v>
                </c:pt>
                <c:pt idx="11247">
                  <c:v>-6.8000000000000005E-2</c:v>
                </c:pt>
                <c:pt idx="11248">
                  <c:v>-1.14E-3</c:v>
                </c:pt>
                <c:pt idx="11249">
                  <c:v>-4.9700000000000001E-2</c:v>
                </c:pt>
                <c:pt idx="11250">
                  <c:v>-4.9700000000000001E-2</c:v>
                </c:pt>
                <c:pt idx="11251">
                  <c:v>3.6600000000000001E-2</c:v>
                </c:pt>
                <c:pt idx="11252">
                  <c:v>3.6600000000000001E-2</c:v>
                </c:pt>
                <c:pt idx="11253">
                  <c:v>-5.4899999999999997E-2</c:v>
                </c:pt>
                <c:pt idx="11254">
                  <c:v>-5.4899999999999997E-2</c:v>
                </c:pt>
                <c:pt idx="11255">
                  <c:v>-5.4899999999999997E-2</c:v>
                </c:pt>
                <c:pt idx="11256">
                  <c:v>-5.9700000000000003E-2</c:v>
                </c:pt>
                <c:pt idx="11257">
                  <c:v>-0.10100000000000001</c:v>
                </c:pt>
                <c:pt idx="11258">
                  <c:v>-0.10100000000000001</c:v>
                </c:pt>
                <c:pt idx="11259">
                  <c:v>-6.9800000000000001E-2</c:v>
                </c:pt>
                <c:pt idx="11260">
                  <c:v>-3.7999999999999999E-2</c:v>
                </c:pt>
                <c:pt idx="11261">
                  <c:v>-3.3700000000000001E-2</c:v>
                </c:pt>
                <c:pt idx="11262">
                  <c:v>-3.3700000000000001E-2</c:v>
                </c:pt>
                <c:pt idx="11263">
                  <c:v>-3.3700000000000001E-2</c:v>
                </c:pt>
                <c:pt idx="11264">
                  <c:v>5.7299999999999997E-2</c:v>
                </c:pt>
                <c:pt idx="11265">
                  <c:v>2.2800000000000001E-2</c:v>
                </c:pt>
                <c:pt idx="11266">
                  <c:v>-2.9499999999999998E-2</c:v>
                </c:pt>
                <c:pt idx="11267">
                  <c:v>5.2600000000000001E-2</c:v>
                </c:pt>
                <c:pt idx="11268">
                  <c:v>5.2600000000000001E-2</c:v>
                </c:pt>
                <c:pt idx="11269">
                  <c:v>5.2600000000000001E-2</c:v>
                </c:pt>
                <c:pt idx="11270">
                  <c:v>5.2600000000000001E-2</c:v>
                </c:pt>
                <c:pt idx="11271">
                  <c:v>5.2600000000000001E-2</c:v>
                </c:pt>
                <c:pt idx="11272">
                  <c:v>5.2600000000000001E-2</c:v>
                </c:pt>
                <c:pt idx="11273">
                  <c:v>5.2600000000000001E-2</c:v>
                </c:pt>
                <c:pt idx="11274">
                  <c:v>5.2600000000000001E-2</c:v>
                </c:pt>
                <c:pt idx="11275">
                  <c:v>-2.4E-2</c:v>
                </c:pt>
                <c:pt idx="11276">
                  <c:v>-2.4E-2</c:v>
                </c:pt>
                <c:pt idx="11277">
                  <c:v>-2.4E-2</c:v>
                </c:pt>
                <c:pt idx="11278">
                  <c:v>-2.4E-2</c:v>
                </c:pt>
                <c:pt idx="11279">
                  <c:v>-2.4E-2</c:v>
                </c:pt>
                <c:pt idx="11280">
                  <c:v>-2.4E-2</c:v>
                </c:pt>
                <c:pt idx="11281">
                  <c:v>-2.4E-2</c:v>
                </c:pt>
                <c:pt idx="11282">
                  <c:v>-2.4E-2</c:v>
                </c:pt>
                <c:pt idx="11283">
                  <c:v>-2.4E-2</c:v>
                </c:pt>
                <c:pt idx="11284">
                  <c:v>2.48E-3</c:v>
                </c:pt>
                <c:pt idx="11285">
                  <c:v>2.48E-3</c:v>
                </c:pt>
                <c:pt idx="11286">
                  <c:v>2.48E-3</c:v>
                </c:pt>
                <c:pt idx="11287">
                  <c:v>2.48E-3</c:v>
                </c:pt>
                <c:pt idx="11288">
                  <c:v>-1.8100000000000002E-2</c:v>
                </c:pt>
                <c:pt idx="11289">
                  <c:v>-1.32E-2</c:v>
                </c:pt>
                <c:pt idx="11290">
                  <c:v>-1.32E-2</c:v>
                </c:pt>
                <c:pt idx="11291">
                  <c:v>-1.32E-2</c:v>
                </c:pt>
                <c:pt idx="11292">
                  <c:v>2.07E-2</c:v>
                </c:pt>
                <c:pt idx="11293">
                  <c:v>2.07E-2</c:v>
                </c:pt>
                <c:pt idx="11294">
                  <c:v>2.07E-2</c:v>
                </c:pt>
                <c:pt idx="11295">
                  <c:v>-6.2399999999999997E-2</c:v>
                </c:pt>
                <c:pt idx="11296">
                  <c:v>-4.5100000000000001E-2</c:v>
                </c:pt>
                <c:pt idx="11297">
                  <c:v>-4.5100000000000001E-2</c:v>
                </c:pt>
                <c:pt idx="11298">
                  <c:v>-4.5100000000000001E-2</c:v>
                </c:pt>
                <c:pt idx="11299">
                  <c:v>-4.5100000000000001E-2</c:v>
                </c:pt>
                <c:pt idx="11300">
                  <c:v>-4.5100000000000001E-2</c:v>
                </c:pt>
                <c:pt idx="11301">
                  <c:v>-4.5100000000000001E-2</c:v>
                </c:pt>
                <c:pt idx="11302">
                  <c:v>-1.01E-3</c:v>
                </c:pt>
                <c:pt idx="11303">
                  <c:v>-1.01E-3</c:v>
                </c:pt>
                <c:pt idx="11304">
                  <c:v>-4.2200000000000001E-2</c:v>
                </c:pt>
                <c:pt idx="11305">
                  <c:v>-4.2200000000000001E-2</c:v>
                </c:pt>
                <c:pt idx="11306">
                  <c:v>-4.2200000000000001E-2</c:v>
                </c:pt>
                <c:pt idx="11307">
                  <c:v>5.04E-2</c:v>
                </c:pt>
                <c:pt idx="11308">
                  <c:v>-0.13</c:v>
                </c:pt>
                <c:pt idx="11309">
                  <c:v>-7.2099999999999997E-2</c:v>
                </c:pt>
                <c:pt idx="11310">
                  <c:v>8.1100000000000005E-2</c:v>
                </c:pt>
                <c:pt idx="11311">
                  <c:v>8.1100000000000005E-2</c:v>
                </c:pt>
                <c:pt idx="11312">
                  <c:v>8.1100000000000005E-2</c:v>
                </c:pt>
                <c:pt idx="11313">
                  <c:v>8.1100000000000005E-2</c:v>
                </c:pt>
                <c:pt idx="11314">
                  <c:v>8.1100000000000005E-2</c:v>
                </c:pt>
                <c:pt idx="11315">
                  <c:v>8.1100000000000005E-2</c:v>
                </c:pt>
                <c:pt idx="11316">
                  <c:v>8.1100000000000005E-2</c:v>
                </c:pt>
                <c:pt idx="11317">
                  <c:v>8.1100000000000005E-2</c:v>
                </c:pt>
                <c:pt idx="11318">
                  <c:v>8.6599999999999996E-2</c:v>
                </c:pt>
                <c:pt idx="11319">
                  <c:v>2.01E-2</c:v>
                </c:pt>
                <c:pt idx="11320">
                  <c:v>-3.3000000000000002E-2</c:v>
                </c:pt>
                <c:pt idx="11321">
                  <c:v>-3.3000000000000002E-2</c:v>
                </c:pt>
                <c:pt idx="11322">
                  <c:v>-3.3000000000000002E-2</c:v>
                </c:pt>
                <c:pt idx="11323">
                  <c:v>-3.3000000000000002E-2</c:v>
                </c:pt>
                <c:pt idx="11324">
                  <c:v>-2.3699999999999999E-2</c:v>
                </c:pt>
                <c:pt idx="11325">
                  <c:v>-1.18E-2</c:v>
                </c:pt>
                <c:pt idx="11326">
                  <c:v>-1.18E-2</c:v>
                </c:pt>
                <c:pt idx="11327">
                  <c:v>-1.18E-2</c:v>
                </c:pt>
                <c:pt idx="11328">
                  <c:v>-1.18E-2</c:v>
                </c:pt>
                <c:pt idx="11329">
                  <c:v>-1.18E-2</c:v>
                </c:pt>
                <c:pt idx="11330">
                  <c:v>-1.18E-2</c:v>
                </c:pt>
                <c:pt idx="11331">
                  <c:v>-1.18E-2</c:v>
                </c:pt>
                <c:pt idx="11332">
                  <c:v>-1.18E-2</c:v>
                </c:pt>
                <c:pt idx="11333">
                  <c:v>-1.18E-2</c:v>
                </c:pt>
                <c:pt idx="11334">
                  <c:v>-1.18E-2</c:v>
                </c:pt>
                <c:pt idx="11335">
                  <c:v>-1.18E-2</c:v>
                </c:pt>
                <c:pt idx="11336">
                  <c:v>-1.18E-2</c:v>
                </c:pt>
                <c:pt idx="11337">
                  <c:v>-1.18E-2</c:v>
                </c:pt>
                <c:pt idx="11338">
                  <c:v>6.4200000000000004E-3</c:v>
                </c:pt>
                <c:pt idx="11339">
                  <c:v>6.4200000000000004E-3</c:v>
                </c:pt>
                <c:pt idx="11340">
                  <c:v>6.4200000000000004E-3</c:v>
                </c:pt>
                <c:pt idx="11341">
                  <c:v>6.4200000000000004E-3</c:v>
                </c:pt>
                <c:pt idx="11342">
                  <c:v>6.4200000000000004E-3</c:v>
                </c:pt>
                <c:pt idx="11343">
                  <c:v>6.4200000000000004E-3</c:v>
                </c:pt>
                <c:pt idx="11344">
                  <c:v>6.4200000000000004E-3</c:v>
                </c:pt>
                <c:pt idx="11345">
                  <c:v>6.4200000000000004E-3</c:v>
                </c:pt>
                <c:pt idx="11346">
                  <c:v>-2.18E-2</c:v>
                </c:pt>
                <c:pt idx="11347">
                  <c:v>2.6700000000000001E-3</c:v>
                </c:pt>
                <c:pt idx="11348">
                  <c:v>1.4999999999999999E-2</c:v>
                </c:pt>
                <c:pt idx="11349">
                  <c:v>1.4999999999999999E-2</c:v>
                </c:pt>
                <c:pt idx="11350">
                  <c:v>2.1000000000000001E-2</c:v>
                </c:pt>
                <c:pt idx="11351">
                  <c:v>-4.9000000000000002E-2</c:v>
                </c:pt>
                <c:pt idx="11352">
                  <c:v>-4.9000000000000002E-2</c:v>
                </c:pt>
                <c:pt idx="11353">
                  <c:v>-7.3099999999999997E-3</c:v>
                </c:pt>
                <c:pt idx="11354">
                  <c:v>-7.3099999999999997E-3</c:v>
                </c:pt>
                <c:pt idx="11355">
                  <c:v>-7.3099999999999997E-3</c:v>
                </c:pt>
                <c:pt idx="11356">
                  <c:v>-7.3099999999999997E-3</c:v>
                </c:pt>
                <c:pt idx="11357">
                  <c:v>-7.3099999999999997E-3</c:v>
                </c:pt>
                <c:pt idx="11358">
                  <c:v>-7.3099999999999997E-3</c:v>
                </c:pt>
                <c:pt idx="11359">
                  <c:v>-7.3099999999999997E-3</c:v>
                </c:pt>
                <c:pt idx="11360">
                  <c:v>-1.0999999999999999E-2</c:v>
                </c:pt>
                <c:pt idx="11361">
                  <c:v>-1.0999999999999999E-2</c:v>
                </c:pt>
                <c:pt idx="11362">
                  <c:v>-1.0999999999999999E-2</c:v>
                </c:pt>
                <c:pt idx="11363">
                  <c:v>6.0199999999999997E-2</c:v>
                </c:pt>
                <c:pt idx="11364">
                  <c:v>6.0199999999999997E-2</c:v>
                </c:pt>
                <c:pt idx="11365">
                  <c:v>6.0199999999999997E-2</c:v>
                </c:pt>
                <c:pt idx="11366">
                  <c:v>6.0199999999999997E-2</c:v>
                </c:pt>
                <c:pt idx="11367">
                  <c:v>-6.3299999999999995E-2</c:v>
                </c:pt>
                <c:pt idx="11368">
                  <c:v>-3.4599999999999999E-2</c:v>
                </c:pt>
                <c:pt idx="11369">
                  <c:v>-3.4599999999999999E-2</c:v>
                </c:pt>
                <c:pt idx="11370">
                  <c:v>-4.7899999999999998E-2</c:v>
                </c:pt>
                <c:pt idx="11371">
                  <c:v>5.4899999999999997E-2</c:v>
                </c:pt>
                <c:pt idx="11372">
                  <c:v>-7.9000000000000001E-2</c:v>
                </c:pt>
                <c:pt idx="11373">
                  <c:v>6.6100000000000006E-2</c:v>
                </c:pt>
                <c:pt idx="11374">
                  <c:v>6.8900000000000003E-3</c:v>
                </c:pt>
                <c:pt idx="11375">
                  <c:v>-1.7999999999999999E-2</c:v>
                </c:pt>
                <c:pt idx="11376">
                  <c:v>-1.7999999999999999E-2</c:v>
                </c:pt>
                <c:pt idx="11377">
                  <c:v>-1.7999999999999999E-2</c:v>
                </c:pt>
                <c:pt idx="11378">
                  <c:v>-1.7999999999999999E-2</c:v>
                </c:pt>
                <c:pt idx="11379">
                  <c:v>-1.7999999999999999E-2</c:v>
                </c:pt>
                <c:pt idx="11380">
                  <c:v>-1.7999999999999999E-2</c:v>
                </c:pt>
                <c:pt idx="11381">
                  <c:v>-4.1200000000000001E-2</c:v>
                </c:pt>
                <c:pt idx="11382">
                  <c:v>-2.3199999999999998E-2</c:v>
                </c:pt>
                <c:pt idx="11383">
                  <c:v>-2.3199999999999998E-2</c:v>
                </c:pt>
                <c:pt idx="11384">
                  <c:v>5.3699999999999998E-2</c:v>
                </c:pt>
                <c:pt idx="11385">
                  <c:v>5.3699999999999998E-2</c:v>
                </c:pt>
                <c:pt idx="11386">
                  <c:v>-1.2699999999999999E-2</c:v>
                </c:pt>
                <c:pt idx="11387">
                  <c:v>1.12E-2</c:v>
                </c:pt>
                <c:pt idx="11388">
                  <c:v>-3.3000000000000002E-2</c:v>
                </c:pt>
                <c:pt idx="11389">
                  <c:v>2.4299999999999999E-2</c:v>
                </c:pt>
                <c:pt idx="11390">
                  <c:v>2.4299999999999999E-2</c:v>
                </c:pt>
                <c:pt idx="11391">
                  <c:v>2.4299999999999999E-2</c:v>
                </c:pt>
                <c:pt idx="11392">
                  <c:v>2.4299999999999999E-2</c:v>
                </c:pt>
                <c:pt idx="11393">
                  <c:v>2.4299999999999999E-2</c:v>
                </c:pt>
                <c:pt idx="11394">
                  <c:v>-2.0400000000000001E-2</c:v>
                </c:pt>
                <c:pt idx="11395">
                  <c:v>-2.0400000000000001E-2</c:v>
                </c:pt>
                <c:pt idx="11396">
                  <c:v>-2.0400000000000001E-2</c:v>
                </c:pt>
                <c:pt idx="11397">
                  <c:v>-2.0400000000000001E-2</c:v>
                </c:pt>
                <c:pt idx="11398">
                  <c:v>-2.0400000000000001E-2</c:v>
                </c:pt>
                <c:pt idx="11399">
                  <c:v>-2.0400000000000001E-2</c:v>
                </c:pt>
                <c:pt idx="11400">
                  <c:v>-2.0400000000000001E-2</c:v>
                </c:pt>
                <c:pt idx="11401">
                  <c:v>-2.0400000000000001E-2</c:v>
                </c:pt>
                <c:pt idx="11402">
                  <c:v>-2.0400000000000001E-2</c:v>
                </c:pt>
                <c:pt idx="11403">
                  <c:v>8.4599999999999995E-2</c:v>
                </c:pt>
                <c:pt idx="11404">
                  <c:v>8.4599999999999995E-2</c:v>
                </c:pt>
                <c:pt idx="11405">
                  <c:v>-3.8100000000000002E-2</c:v>
                </c:pt>
                <c:pt idx="11406">
                  <c:v>-3.8100000000000002E-2</c:v>
                </c:pt>
                <c:pt idx="11407">
                  <c:v>-3.8100000000000002E-2</c:v>
                </c:pt>
                <c:pt idx="11408">
                  <c:v>-3.8100000000000002E-2</c:v>
                </c:pt>
                <c:pt idx="11409">
                  <c:v>5.16E-2</c:v>
                </c:pt>
                <c:pt idx="11410">
                  <c:v>4.6199999999999998E-2</c:v>
                </c:pt>
                <c:pt idx="11411">
                  <c:v>4.6199999999999998E-2</c:v>
                </c:pt>
                <c:pt idx="11412">
                  <c:v>3.4200000000000001E-2</c:v>
                </c:pt>
                <c:pt idx="11413">
                  <c:v>3.4200000000000001E-2</c:v>
                </c:pt>
                <c:pt idx="11414">
                  <c:v>3.4200000000000001E-2</c:v>
                </c:pt>
                <c:pt idx="11415">
                  <c:v>-4.45E-3</c:v>
                </c:pt>
                <c:pt idx="11416">
                  <c:v>-4.45E-3</c:v>
                </c:pt>
                <c:pt idx="11417">
                  <c:v>-4.45E-3</c:v>
                </c:pt>
                <c:pt idx="11418">
                  <c:v>-4.45E-3</c:v>
                </c:pt>
                <c:pt idx="11419">
                  <c:v>-4.45E-3</c:v>
                </c:pt>
                <c:pt idx="11420">
                  <c:v>-4.45E-3</c:v>
                </c:pt>
                <c:pt idx="11421">
                  <c:v>-4.45E-3</c:v>
                </c:pt>
                <c:pt idx="11422">
                  <c:v>-4.45E-3</c:v>
                </c:pt>
                <c:pt idx="11423">
                  <c:v>3.2899999999999999E-2</c:v>
                </c:pt>
                <c:pt idx="11424">
                  <c:v>3.2899999999999999E-2</c:v>
                </c:pt>
                <c:pt idx="11425">
                  <c:v>3.2899999999999999E-2</c:v>
                </c:pt>
                <c:pt idx="11426">
                  <c:v>3.2899999999999999E-2</c:v>
                </c:pt>
                <c:pt idx="11427">
                  <c:v>3.27E-2</c:v>
                </c:pt>
                <c:pt idx="11428">
                  <c:v>1.3899999999999999E-2</c:v>
                </c:pt>
                <c:pt idx="11429">
                  <c:v>1.3899999999999999E-2</c:v>
                </c:pt>
                <c:pt idx="11430">
                  <c:v>1.3899999999999999E-2</c:v>
                </c:pt>
                <c:pt idx="11431">
                  <c:v>1.3899999999999999E-2</c:v>
                </c:pt>
                <c:pt idx="11432">
                  <c:v>1.3899999999999999E-2</c:v>
                </c:pt>
                <c:pt idx="11433">
                  <c:v>1.3899999999999999E-2</c:v>
                </c:pt>
                <c:pt idx="11434">
                  <c:v>3.5099999999999999E-2</c:v>
                </c:pt>
                <c:pt idx="11435">
                  <c:v>3.5099999999999999E-2</c:v>
                </c:pt>
                <c:pt idx="11436">
                  <c:v>3.5099999999999999E-2</c:v>
                </c:pt>
                <c:pt idx="11437">
                  <c:v>-6.54E-2</c:v>
                </c:pt>
                <c:pt idx="11438">
                  <c:v>-6.54E-2</c:v>
                </c:pt>
                <c:pt idx="11439">
                  <c:v>3.27E-2</c:v>
                </c:pt>
                <c:pt idx="11440">
                  <c:v>-2.5600000000000001E-2</c:v>
                </c:pt>
                <c:pt idx="11441">
                  <c:v>3.9699999999999999E-2</c:v>
                </c:pt>
                <c:pt idx="11442">
                  <c:v>8.5199999999999998E-3</c:v>
                </c:pt>
                <c:pt idx="11443">
                  <c:v>8.5199999999999998E-3</c:v>
                </c:pt>
                <c:pt idx="11444">
                  <c:v>8.5199999999999998E-3</c:v>
                </c:pt>
                <c:pt idx="11445">
                  <c:v>3.2000000000000001E-2</c:v>
                </c:pt>
                <c:pt idx="11446">
                  <c:v>3.2000000000000001E-2</c:v>
                </c:pt>
                <c:pt idx="11447">
                  <c:v>1.52E-2</c:v>
                </c:pt>
                <c:pt idx="11448">
                  <c:v>3.4700000000000002E-2</c:v>
                </c:pt>
                <c:pt idx="11449">
                  <c:v>-4.65E-2</c:v>
                </c:pt>
                <c:pt idx="11450">
                  <c:v>-4.65E-2</c:v>
                </c:pt>
                <c:pt idx="11451">
                  <c:v>-6.7900000000000002E-4</c:v>
                </c:pt>
                <c:pt idx="11452">
                  <c:v>-6.7900000000000002E-4</c:v>
                </c:pt>
                <c:pt idx="11453">
                  <c:v>5.2900000000000003E-2</c:v>
                </c:pt>
                <c:pt idx="11454">
                  <c:v>5.2900000000000003E-2</c:v>
                </c:pt>
                <c:pt idx="11455">
                  <c:v>2.1499999999999998E-2</c:v>
                </c:pt>
                <c:pt idx="11456">
                  <c:v>-3.2199999999999999E-2</c:v>
                </c:pt>
                <c:pt idx="11457">
                  <c:v>-3.2199999999999999E-2</c:v>
                </c:pt>
                <c:pt idx="11458">
                  <c:v>5.0099999999999997E-3</c:v>
                </c:pt>
                <c:pt idx="11459">
                  <c:v>-6.7100000000000007E-2</c:v>
                </c:pt>
                <c:pt idx="11460">
                  <c:v>-6.7100000000000007E-2</c:v>
                </c:pt>
                <c:pt idx="11461">
                  <c:v>-6.1100000000000002E-2</c:v>
                </c:pt>
                <c:pt idx="11462">
                  <c:v>-6.1100000000000002E-2</c:v>
                </c:pt>
                <c:pt idx="11463">
                  <c:v>1.0500000000000001E-2</c:v>
                </c:pt>
                <c:pt idx="11464">
                  <c:v>1.0500000000000001E-2</c:v>
                </c:pt>
                <c:pt idx="11465">
                  <c:v>1.0500000000000001E-2</c:v>
                </c:pt>
                <c:pt idx="11466">
                  <c:v>1.0500000000000001E-2</c:v>
                </c:pt>
                <c:pt idx="11467">
                  <c:v>1.0500000000000001E-2</c:v>
                </c:pt>
                <c:pt idx="11468">
                  <c:v>1.0500000000000001E-2</c:v>
                </c:pt>
                <c:pt idx="11469">
                  <c:v>-1.9699999999999999E-2</c:v>
                </c:pt>
                <c:pt idx="11470">
                  <c:v>-1.9699999999999999E-2</c:v>
                </c:pt>
                <c:pt idx="11471">
                  <c:v>-1.9699999999999999E-2</c:v>
                </c:pt>
                <c:pt idx="11472">
                  <c:v>4.1399999999999999E-2</c:v>
                </c:pt>
                <c:pt idx="11473">
                  <c:v>4.1399999999999999E-2</c:v>
                </c:pt>
                <c:pt idx="11474">
                  <c:v>4.1399999999999999E-2</c:v>
                </c:pt>
                <c:pt idx="11475">
                  <c:v>4.1399999999999999E-2</c:v>
                </c:pt>
                <c:pt idx="11476">
                  <c:v>4.1399999999999999E-2</c:v>
                </c:pt>
                <c:pt idx="11477">
                  <c:v>4.1399999999999999E-2</c:v>
                </c:pt>
                <c:pt idx="11478">
                  <c:v>5.1299999999999998E-2</c:v>
                </c:pt>
                <c:pt idx="11479">
                  <c:v>-5.6500000000000002E-2</c:v>
                </c:pt>
                <c:pt idx="11480">
                  <c:v>-5.6500000000000002E-2</c:v>
                </c:pt>
                <c:pt idx="11481">
                  <c:v>9.6500000000000006E-3</c:v>
                </c:pt>
                <c:pt idx="11482">
                  <c:v>-1.67E-2</c:v>
                </c:pt>
                <c:pt idx="11483">
                  <c:v>-1.67E-2</c:v>
                </c:pt>
                <c:pt idx="11484">
                  <c:v>6.0699999999999997E-2</c:v>
                </c:pt>
                <c:pt idx="11485">
                  <c:v>-3.8300000000000001E-2</c:v>
                </c:pt>
                <c:pt idx="11486">
                  <c:v>5.3600000000000002E-2</c:v>
                </c:pt>
                <c:pt idx="11487">
                  <c:v>-6.0100000000000001E-2</c:v>
                </c:pt>
                <c:pt idx="11488">
                  <c:v>-6.0100000000000001E-2</c:v>
                </c:pt>
                <c:pt idx="11489">
                  <c:v>-6.0100000000000001E-2</c:v>
                </c:pt>
                <c:pt idx="11490">
                  <c:v>-6.5600000000000006E-2</c:v>
                </c:pt>
                <c:pt idx="11491">
                  <c:v>4.5899999999999999E-4</c:v>
                </c:pt>
                <c:pt idx="11492">
                  <c:v>4.5899999999999999E-4</c:v>
                </c:pt>
                <c:pt idx="11493">
                  <c:v>4.5899999999999999E-4</c:v>
                </c:pt>
                <c:pt idx="11494">
                  <c:v>4.5899999999999999E-4</c:v>
                </c:pt>
                <c:pt idx="11495">
                  <c:v>-7.7299999999999999E-3</c:v>
                </c:pt>
                <c:pt idx="11496">
                  <c:v>-7.7299999999999999E-3</c:v>
                </c:pt>
                <c:pt idx="11497">
                  <c:v>6.6799999999999998E-2</c:v>
                </c:pt>
                <c:pt idx="11498">
                  <c:v>6.6799999999999998E-2</c:v>
                </c:pt>
                <c:pt idx="11499">
                  <c:v>6.6799999999999998E-2</c:v>
                </c:pt>
                <c:pt idx="11500">
                  <c:v>6.6799999999999998E-2</c:v>
                </c:pt>
                <c:pt idx="11501">
                  <c:v>-7.3099999999999998E-2</c:v>
                </c:pt>
                <c:pt idx="11502">
                  <c:v>4.2099999999999999E-2</c:v>
                </c:pt>
                <c:pt idx="11503">
                  <c:v>4.2099999999999999E-2</c:v>
                </c:pt>
                <c:pt idx="11504">
                  <c:v>4.2099999999999999E-2</c:v>
                </c:pt>
                <c:pt idx="11505">
                  <c:v>6.4999999999999997E-3</c:v>
                </c:pt>
                <c:pt idx="11506">
                  <c:v>6.4999999999999997E-3</c:v>
                </c:pt>
                <c:pt idx="11507">
                  <c:v>6.4999999999999997E-3</c:v>
                </c:pt>
                <c:pt idx="11508">
                  <c:v>1.41E-3</c:v>
                </c:pt>
                <c:pt idx="11509">
                  <c:v>1.41E-3</c:v>
                </c:pt>
                <c:pt idx="11510">
                  <c:v>6.4700000000000001E-3</c:v>
                </c:pt>
                <c:pt idx="11511">
                  <c:v>6.4700000000000001E-3</c:v>
                </c:pt>
                <c:pt idx="11512">
                  <c:v>6.4700000000000001E-3</c:v>
                </c:pt>
                <c:pt idx="11513">
                  <c:v>6.4700000000000001E-3</c:v>
                </c:pt>
                <c:pt idx="11514">
                  <c:v>6.4700000000000001E-3</c:v>
                </c:pt>
                <c:pt idx="11515">
                  <c:v>6.4700000000000001E-3</c:v>
                </c:pt>
                <c:pt idx="11516">
                  <c:v>6.4700000000000001E-3</c:v>
                </c:pt>
                <c:pt idx="11517">
                  <c:v>5.4600000000000003E-2</c:v>
                </c:pt>
                <c:pt idx="11518">
                  <c:v>5.4600000000000003E-2</c:v>
                </c:pt>
                <c:pt idx="11519">
                  <c:v>5.4600000000000003E-2</c:v>
                </c:pt>
                <c:pt idx="11520">
                  <c:v>5.4600000000000003E-2</c:v>
                </c:pt>
                <c:pt idx="11521">
                  <c:v>-8.1399999999999997E-3</c:v>
                </c:pt>
                <c:pt idx="11522">
                  <c:v>-8.1399999999999997E-3</c:v>
                </c:pt>
                <c:pt idx="11523">
                  <c:v>-8.1399999999999997E-3</c:v>
                </c:pt>
                <c:pt idx="11524">
                  <c:v>-8.1399999999999997E-3</c:v>
                </c:pt>
                <c:pt idx="11525">
                  <c:v>-8.1399999999999997E-3</c:v>
                </c:pt>
                <c:pt idx="11526">
                  <c:v>-8.1399999999999997E-3</c:v>
                </c:pt>
                <c:pt idx="11527">
                  <c:v>-8.1399999999999997E-3</c:v>
                </c:pt>
                <c:pt idx="11528">
                  <c:v>-8.1399999999999997E-3</c:v>
                </c:pt>
                <c:pt idx="11529">
                  <c:v>-8.1399999999999997E-3</c:v>
                </c:pt>
                <c:pt idx="11530">
                  <c:v>-8.1399999999999997E-3</c:v>
                </c:pt>
                <c:pt idx="11531">
                  <c:v>-2.7300000000000001E-2</c:v>
                </c:pt>
                <c:pt idx="11532">
                  <c:v>-2.7300000000000001E-2</c:v>
                </c:pt>
                <c:pt idx="11533">
                  <c:v>-5.2299999999999999E-2</c:v>
                </c:pt>
                <c:pt idx="11534">
                  <c:v>-4.3700000000000003E-2</c:v>
                </c:pt>
                <c:pt idx="11535">
                  <c:v>3.7900000000000003E-2</c:v>
                </c:pt>
                <c:pt idx="11536">
                  <c:v>3.7900000000000003E-2</c:v>
                </c:pt>
                <c:pt idx="11537">
                  <c:v>5.1799999999999997E-3</c:v>
                </c:pt>
                <c:pt idx="11538">
                  <c:v>5.1799999999999997E-3</c:v>
                </c:pt>
                <c:pt idx="11539">
                  <c:v>5.1799999999999997E-3</c:v>
                </c:pt>
                <c:pt idx="11540">
                  <c:v>3.8800000000000001E-2</c:v>
                </c:pt>
                <c:pt idx="11541">
                  <c:v>1.8600000000000001E-3</c:v>
                </c:pt>
                <c:pt idx="11542">
                  <c:v>-4.6299999999999996E-3</c:v>
                </c:pt>
                <c:pt idx="11543">
                  <c:v>-4.6299999999999996E-3</c:v>
                </c:pt>
                <c:pt idx="11544">
                  <c:v>-4.6299999999999996E-3</c:v>
                </c:pt>
                <c:pt idx="11545">
                  <c:v>5.4800000000000001E-2</c:v>
                </c:pt>
                <c:pt idx="11546">
                  <c:v>4.8500000000000001E-2</c:v>
                </c:pt>
                <c:pt idx="11547">
                  <c:v>4.8500000000000001E-2</c:v>
                </c:pt>
                <c:pt idx="11548">
                  <c:v>5.7599999999999998E-2</c:v>
                </c:pt>
                <c:pt idx="11549">
                  <c:v>5.7599999999999998E-2</c:v>
                </c:pt>
                <c:pt idx="11550">
                  <c:v>1.01E-2</c:v>
                </c:pt>
                <c:pt idx="11551">
                  <c:v>1.01E-2</c:v>
                </c:pt>
                <c:pt idx="11552">
                  <c:v>1.01E-2</c:v>
                </c:pt>
                <c:pt idx="11553">
                  <c:v>1.01E-2</c:v>
                </c:pt>
                <c:pt idx="11554">
                  <c:v>1.01E-2</c:v>
                </c:pt>
                <c:pt idx="11555">
                  <c:v>-2.8400000000000002E-2</c:v>
                </c:pt>
                <c:pt idx="11556">
                  <c:v>-2.8400000000000002E-2</c:v>
                </c:pt>
                <c:pt idx="11557">
                  <c:v>-1.6400000000000001E-2</c:v>
                </c:pt>
                <c:pt idx="11558">
                  <c:v>-1.6400000000000001E-2</c:v>
                </c:pt>
                <c:pt idx="11559">
                  <c:v>-1.6400000000000001E-2</c:v>
                </c:pt>
                <c:pt idx="11560">
                  <c:v>-1.6400000000000001E-2</c:v>
                </c:pt>
                <c:pt idx="11561">
                  <c:v>-7.3299999999999997E-3</c:v>
                </c:pt>
                <c:pt idx="11562">
                  <c:v>2.4099999999999998E-3</c:v>
                </c:pt>
                <c:pt idx="11563">
                  <c:v>2.4099999999999998E-3</c:v>
                </c:pt>
                <c:pt idx="11564">
                  <c:v>-4.8099999999999997E-2</c:v>
                </c:pt>
                <c:pt idx="11565">
                  <c:v>-3.8600000000000002E-2</c:v>
                </c:pt>
                <c:pt idx="11566">
                  <c:v>-3.8600000000000002E-2</c:v>
                </c:pt>
                <c:pt idx="11567">
                  <c:v>-3.8600000000000002E-2</c:v>
                </c:pt>
                <c:pt idx="11568">
                  <c:v>-3.8899999999999997E-2</c:v>
                </c:pt>
                <c:pt idx="11569">
                  <c:v>1.83E-2</c:v>
                </c:pt>
                <c:pt idx="11570">
                  <c:v>-4.4600000000000001E-2</c:v>
                </c:pt>
                <c:pt idx="11571">
                  <c:v>6.4799999999999996E-2</c:v>
                </c:pt>
                <c:pt idx="11572">
                  <c:v>-2.0500000000000001E-2</c:v>
                </c:pt>
                <c:pt idx="11573">
                  <c:v>-8.2500000000000004E-3</c:v>
                </c:pt>
                <c:pt idx="11574">
                  <c:v>-8.2500000000000004E-3</c:v>
                </c:pt>
                <c:pt idx="11575">
                  <c:v>-8.2500000000000004E-3</c:v>
                </c:pt>
                <c:pt idx="11576">
                  <c:v>-8.2500000000000004E-3</c:v>
                </c:pt>
                <c:pt idx="11577">
                  <c:v>-8.2500000000000004E-3</c:v>
                </c:pt>
                <c:pt idx="11578">
                  <c:v>-8.2500000000000004E-3</c:v>
                </c:pt>
                <c:pt idx="11579">
                  <c:v>-4.07E-2</c:v>
                </c:pt>
                <c:pt idx="11580">
                  <c:v>1.9800000000000002E-2</c:v>
                </c:pt>
                <c:pt idx="11581">
                  <c:v>1.9800000000000002E-2</c:v>
                </c:pt>
                <c:pt idx="11582">
                  <c:v>1.9800000000000002E-2</c:v>
                </c:pt>
                <c:pt idx="11583">
                  <c:v>1.9800000000000002E-2</c:v>
                </c:pt>
                <c:pt idx="11584">
                  <c:v>-3.7499999999999999E-2</c:v>
                </c:pt>
                <c:pt idx="11585">
                  <c:v>-3.7499999999999999E-2</c:v>
                </c:pt>
                <c:pt idx="11586">
                  <c:v>-2.69E-2</c:v>
                </c:pt>
                <c:pt idx="11587">
                  <c:v>-2.69E-2</c:v>
                </c:pt>
                <c:pt idx="11588">
                  <c:v>-2.69E-2</c:v>
                </c:pt>
                <c:pt idx="11589">
                  <c:v>6.7100000000000007E-2</c:v>
                </c:pt>
                <c:pt idx="11590">
                  <c:v>6.7100000000000007E-2</c:v>
                </c:pt>
                <c:pt idx="11591">
                  <c:v>6.7100000000000007E-2</c:v>
                </c:pt>
                <c:pt idx="11592">
                  <c:v>6.7100000000000007E-2</c:v>
                </c:pt>
                <c:pt idx="11593">
                  <c:v>6.7100000000000007E-2</c:v>
                </c:pt>
                <c:pt idx="11594">
                  <c:v>6.7100000000000007E-2</c:v>
                </c:pt>
                <c:pt idx="11595">
                  <c:v>6.7100000000000007E-2</c:v>
                </c:pt>
                <c:pt idx="11596">
                  <c:v>6.7100000000000007E-2</c:v>
                </c:pt>
                <c:pt idx="11597">
                  <c:v>4.4600000000000001E-2</c:v>
                </c:pt>
                <c:pt idx="11598">
                  <c:v>4.4600000000000001E-2</c:v>
                </c:pt>
                <c:pt idx="11599">
                  <c:v>4.4600000000000001E-2</c:v>
                </c:pt>
                <c:pt idx="11600">
                  <c:v>-5.3400000000000003E-2</c:v>
                </c:pt>
                <c:pt idx="11601">
                  <c:v>-5.3400000000000003E-2</c:v>
                </c:pt>
                <c:pt idx="11602">
                  <c:v>-5.3400000000000003E-2</c:v>
                </c:pt>
                <c:pt idx="11603">
                  <c:v>-5.3400000000000003E-2</c:v>
                </c:pt>
                <c:pt idx="11604">
                  <c:v>-2.47E-2</c:v>
                </c:pt>
                <c:pt idx="11605">
                  <c:v>-2.47E-2</c:v>
                </c:pt>
                <c:pt idx="11606">
                  <c:v>-2.47E-2</c:v>
                </c:pt>
                <c:pt idx="11607">
                  <c:v>-2.47E-2</c:v>
                </c:pt>
                <c:pt idx="11608">
                  <c:v>-2.47E-2</c:v>
                </c:pt>
                <c:pt idx="11609">
                  <c:v>-2.47E-2</c:v>
                </c:pt>
                <c:pt idx="11610">
                  <c:v>-2.47E-2</c:v>
                </c:pt>
                <c:pt idx="11611">
                  <c:v>-2.47E-2</c:v>
                </c:pt>
                <c:pt idx="11612">
                  <c:v>-2.47E-2</c:v>
                </c:pt>
                <c:pt idx="11613">
                  <c:v>-2.47E-2</c:v>
                </c:pt>
                <c:pt idx="11614">
                  <c:v>-5.8000000000000003E-2</c:v>
                </c:pt>
                <c:pt idx="11615">
                  <c:v>5.57E-2</c:v>
                </c:pt>
                <c:pt idx="11616">
                  <c:v>5.57E-2</c:v>
                </c:pt>
                <c:pt idx="11617">
                  <c:v>5.57E-2</c:v>
                </c:pt>
                <c:pt idx="11618">
                  <c:v>5.57E-2</c:v>
                </c:pt>
                <c:pt idx="11619">
                  <c:v>5.57E-2</c:v>
                </c:pt>
                <c:pt idx="11620">
                  <c:v>5.57E-2</c:v>
                </c:pt>
                <c:pt idx="11621">
                  <c:v>4.0400000000000002E-3</c:v>
                </c:pt>
                <c:pt idx="11622">
                  <c:v>4.0400000000000002E-3</c:v>
                </c:pt>
                <c:pt idx="11623">
                  <c:v>4.0400000000000002E-3</c:v>
                </c:pt>
                <c:pt idx="11624">
                  <c:v>4.0400000000000002E-3</c:v>
                </c:pt>
                <c:pt idx="11625">
                  <c:v>4.0400000000000002E-3</c:v>
                </c:pt>
                <c:pt idx="11626">
                  <c:v>4.0400000000000002E-3</c:v>
                </c:pt>
                <c:pt idx="11627">
                  <c:v>4.4200000000000003E-2</c:v>
                </c:pt>
                <c:pt idx="11628">
                  <c:v>4.4200000000000003E-2</c:v>
                </c:pt>
                <c:pt idx="11629">
                  <c:v>-2.2800000000000001E-2</c:v>
                </c:pt>
                <c:pt idx="11630">
                  <c:v>-2.2800000000000001E-2</c:v>
                </c:pt>
                <c:pt idx="11631">
                  <c:v>-2.2800000000000001E-2</c:v>
                </c:pt>
                <c:pt idx="11632">
                  <c:v>-2.2800000000000001E-2</c:v>
                </c:pt>
                <c:pt idx="11633">
                  <c:v>-2.2800000000000001E-2</c:v>
                </c:pt>
                <c:pt idx="11634">
                  <c:v>-2.2800000000000001E-2</c:v>
                </c:pt>
                <c:pt idx="11635">
                  <c:v>-5.0200000000000002E-2</c:v>
                </c:pt>
                <c:pt idx="11636">
                  <c:v>-5.0200000000000002E-2</c:v>
                </c:pt>
                <c:pt idx="11637">
                  <c:v>-2.46E-2</c:v>
                </c:pt>
                <c:pt idx="11638">
                  <c:v>-2.46E-2</c:v>
                </c:pt>
                <c:pt idx="11639">
                  <c:v>-2.46E-2</c:v>
                </c:pt>
                <c:pt idx="11640">
                  <c:v>-2.46E-2</c:v>
                </c:pt>
                <c:pt idx="11641">
                  <c:v>-2.46E-2</c:v>
                </c:pt>
                <c:pt idx="11642">
                  <c:v>-2.46E-2</c:v>
                </c:pt>
                <c:pt idx="11643">
                  <c:v>-3.9600000000000003E-2</c:v>
                </c:pt>
                <c:pt idx="11644">
                  <c:v>-5.0799999999999998E-2</c:v>
                </c:pt>
                <c:pt idx="11645">
                  <c:v>-5.0799999999999998E-2</c:v>
                </c:pt>
                <c:pt idx="11646">
                  <c:v>-5.0799999999999998E-2</c:v>
                </c:pt>
                <c:pt idx="11647">
                  <c:v>-5.0799999999999998E-2</c:v>
                </c:pt>
                <c:pt idx="11648">
                  <c:v>-5.0799999999999998E-2</c:v>
                </c:pt>
                <c:pt idx="11649">
                  <c:v>-5.0799999999999998E-2</c:v>
                </c:pt>
                <c:pt idx="11650">
                  <c:v>-5.0799999999999998E-2</c:v>
                </c:pt>
                <c:pt idx="11651">
                  <c:v>7.2999999999999995E-2</c:v>
                </c:pt>
                <c:pt idx="11652">
                  <c:v>-8.5800000000000001E-2</c:v>
                </c:pt>
                <c:pt idx="11653">
                  <c:v>-8.5800000000000001E-2</c:v>
                </c:pt>
                <c:pt idx="11654">
                  <c:v>-8.5800000000000001E-2</c:v>
                </c:pt>
                <c:pt idx="11655">
                  <c:v>-8.5800000000000001E-2</c:v>
                </c:pt>
                <c:pt idx="11656">
                  <c:v>-8.5800000000000001E-2</c:v>
                </c:pt>
                <c:pt idx="11657">
                  <c:v>-8.5800000000000001E-2</c:v>
                </c:pt>
                <c:pt idx="11658">
                  <c:v>-8.5800000000000001E-2</c:v>
                </c:pt>
                <c:pt idx="11659">
                  <c:v>-8.5800000000000001E-2</c:v>
                </c:pt>
                <c:pt idx="11660">
                  <c:v>-8.5800000000000001E-2</c:v>
                </c:pt>
                <c:pt idx="11661">
                  <c:v>-8.5800000000000001E-2</c:v>
                </c:pt>
                <c:pt idx="11662">
                  <c:v>-8.5800000000000001E-2</c:v>
                </c:pt>
                <c:pt idx="11663">
                  <c:v>-2.2699999999999999E-3</c:v>
                </c:pt>
                <c:pt idx="11664">
                  <c:v>-2.2699999999999999E-3</c:v>
                </c:pt>
                <c:pt idx="11665">
                  <c:v>-2.14E-3</c:v>
                </c:pt>
                <c:pt idx="11666">
                  <c:v>-2.14E-3</c:v>
                </c:pt>
                <c:pt idx="11667">
                  <c:v>-2.14E-3</c:v>
                </c:pt>
                <c:pt idx="11668">
                  <c:v>-2.14E-3</c:v>
                </c:pt>
                <c:pt idx="11669">
                  <c:v>-4.0099999999999997E-2</c:v>
                </c:pt>
                <c:pt idx="11670">
                  <c:v>-4.0099999999999997E-2</c:v>
                </c:pt>
                <c:pt idx="11671">
                  <c:v>-4.0099999999999997E-2</c:v>
                </c:pt>
                <c:pt idx="11672">
                  <c:v>-4.0099999999999997E-2</c:v>
                </c:pt>
                <c:pt idx="11673">
                  <c:v>-4.0099999999999997E-2</c:v>
                </c:pt>
                <c:pt idx="11674">
                  <c:v>-4.0099999999999997E-2</c:v>
                </c:pt>
                <c:pt idx="11675">
                  <c:v>-4.0099999999999997E-2</c:v>
                </c:pt>
                <c:pt idx="11676">
                  <c:v>-4.0099999999999997E-2</c:v>
                </c:pt>
                <c:pt idx="11677">
                  <c:v>-4.0099999999999997E-2</c:v>
                </c:pt>
                <c:pt idx="11678">
                  <c:v>-4.0099999999999997E-2</c:v>
                </c:pt>
                <c:pt idx="11679">
                  <c:v>-4.0099999999999997E-2</c:v>
                </c:pt>
                <c:pt idx="11680">
                  <c:v>-4.0099999999999997E-2</c:v>
                </c:pt>
                <c:pt idx="11681">
                  <c:v>-4.0099999999999997E-2</c:v>
                </c:pt>
                <c:pt idx="11682">
                  <c:v>-4.0099999999999997E-2</c:v>
                </c:pt>
                <c:pt idx="11683">
                  <c:v>-4.0099999999999997E-2</c:v>
                </c:pt>
                <c:pt idx="11684">
                  <c:v>-7.5300000000000006E-2</c:v>
                </c:pt>
                <c:pt idx="11685">
                  <c:v>-7.5300000000000006E-2</c:v>
                </c:pt>
                <c:pt idx="11686">
                  <c:v>1.4300000000000001E-3</c:v>
                </c:pt>
                <c:pt idx="11687">
                  <c:v>3.0300000000000001E-2</c:v>
                </c:pt>
                <c:pt idx="11688">
                  <c:v>3.0300000000000001E-2</c:v>
                </c:pt>
                <c:pt idx="11689">
                  <c:v>6.4500000000000002E-2</c:v>
                </c:pt>
                <c:pt idx="11690">
                  <c:v>6.4500000000000002E-2</c:v>
                </c:pt>
                <c:pt idx="11691">
                  <c:v>6.4500000000000002E-2</c:v>
                </c:pt>
                <c:pt idx="11692">
                  <c:v>3.6800000000000001E-3</c:v>
                </c:pt>
                <c:pt idx="11693">
                  <c:v>-2.6900000000000001E-3</c:v>
                </c:pt>
                <c:pt idx="11694">
                  <c:v>-5.6800000000000002E-3</c:v>
                </c:pt>
                <c:pt idx="11695">
                  <c:v>-1.9400000000000001E-2</c:v>
                </c:pt>
                <c:pt idx="11696">
                  <c:v>-1.9400000000000001E-2</c:v>
                </c:pt>
                <c:pt idx="11697">
                  <c:v>-1.9400000000000001E-2</c:v>
                </c:pt>
                <c:pt idx="11698">
                  <c:v>-1.9400000000000001E-2</c:v>
                </c:pt>
                <c:pt idx="11699">
                  <c:v>-1.9400000000000001E-2</c:v>
                </c:pt>
                <c:pt idx="11700">
                  <c:v>-1.9400000000000001E-2</c:v>
                </c:pt>
                <c:pt idx="11701">
                  <c:v>-1.9400000000000001E-2</c:v>
                </c:pt>
                <c:pt idx="11702">
                  <c:v>2.0799999999999999E-2</c:v>
                </c:pt>
                <c:pt idx="11703">
                  <c:v>2.0799999999999999E-2</c:v>
                </c:pt>
                <c:pt idx="11704">
                  <c:v>2.0799999999999999E-2</c:v>
                </c:pt>
                <c:pt idx="11705">
                  <c:v>3.1300000000000001E-2</c:v>
                </c:pt>
                <c:pt idx="11706">
                  <c:v>3.1300000000000001E-2</c:v>
                </c:pt>
                <c:pt idx="11707">
                  <c:v>7.1999999999999995E-2</c:v>
                </c:pt>
                <c:pt idx="11708">
                  <c:v>7.1999999999999995E-2</c:v>
                </c:pt>
                <c:pt idx="11709">
                  <c:v>7.1999999999999995E-2</c:v>
                </c:pt>
                <c:pt idx="11710">
                  <c:v>-3.3799999999999997E-2</c:v>
                </c:pt>
                <c:pt idx="11711">
                  <c:v>-3.3799999999999997E-2</c:v>
                </c:pt>
                <c:pt idx="11712">
                  <c:v>-1.9800000000000002E-2</c:v>
                </c:pt>
                <c:pt idx="11713">
                  <c:v>5.9499999999999997E-2</c:v>
                </c:pt>
                <c:pt idx="11714">
                  <c:v>5.9499999999999997E-2</c:v>
                </c:pt>
                <c:pt idx="11715">
                  <c:v>-4.1799999999999997E-2</c:v>
                </c:pt>
                <c:pt idx="11716">
                  <c:v>-1.23E-2</c:v>
                </c:pt>
                <c:pt idx="11717">
                  <c:v>-4.7300000000000002E-2</c:v>
                </c:pt>
                <c:pt idx="11718">
                  <c:v>-4.7300000000000002E-2</c:v>
                </c:pt>
                <c:pt idx="11719">
                  <c:v>-2.7300000000000001E-2</c:v>
                </c:pt>
                <c:pt idx="11720">
                  <c:v>3.4599999999999999E-2</c:v>
                </c:pt>
                <c:pt idx="11721">
                  <c:v>3.4599999999999999E-2</c:v>
                </c:pt>
                <c:pt idx="11722">
                  <c:v>3.4599999999999999E-2</c:v>
                </c:pt>
                <c:pt idx="11723">
                  <c:v>3.4599999999999999E-2</c:v>
                </c:pt>
                <c:pt idx="11724">
                  <c:v>3.4299999999999997E-2</c:v>
                </c:pt>
                <c:pt idx="11725">
                  <c:v>-2.6800000000000001E-2</c:v>
                </c:pt>
                <c:pt idx="11726">
                  <c:v>2.8000000000000001E-2</c:v>
                </c:pt>
                <c:pt idx="11727">
                  <c:v>2.8000000000000001E-2</c:v>
                </c:pt>
                <c:pt idx="11728">
                  <c:v>2.8000000000000001E-2</c:v>
                </c:pt>
                <c:pt idx="11729">
                  <c:v>2.8000000000000001E-2</c:v>
                </c:pt>
                <c:pt idx="11730">
                  <c:v>2.9000000000000001E-2</c:v>
                </c:pt>
                <c:pt idx="11731">
                  <c:v>3.3099999999999997E-2</c:v>
                </c:pt>
                <c:pt idx="11732">
                  <c:v>3.3099999999999997E-2</c:v>
                </c:pt>
                <c:pt idx="11733">
                  <c:v>1.7100000000000001E-2</c:v>
                </c:pt>
                <c:pt idx="11734">
                  <c:v>1.7100000000000001E-2</c:v>
                </c:pt>
                <c:pt idx="11735">
                  <c:v>1.7100000000000001E-2</c:v>
                </c:pt>
                <c:pt idx="11736">
                  <c:v>1.7100000000000001E-2</c:v>
                </c:pt>
                <c:pt idx="11737">
                  <c:v>-2.1299999999999999E-2</c:v>
                </c:pt>
                <c:pt idx="11738">
                  <c:v>-2.1299999999999999E-2</c:v>
                </c:pt>
                <c:pt idx="11739">
                  <c:v>-2.1299999999999999E-2</c:v>
                </c:pt>
                <c:pt idx="11740">
                  <c:v>-2.1299999999999999E-2</c:v>
                </c:pt>
                <c:pt idx="11741">
                  <c:v>-2.1299999999999999E-2</c:v>
                </c:pt>
                <c:pt idx="11742">
                  <c:v>-2.06E-2</c:v>
                </c:pt>
                <c:pt idx="11743">
                  <c:v>-2.06E-2</c:v>
                </c:pt>
                <c:pt idx="11744">
                  <c:v>-2.7099999999999999E-2</c:v>
                </c:pt>
                <c:pt idx="11745">
                  <c:v>-2.7099999999999999E-2</c:v>
                </c:pt>
                <c:pt idx="11746">
                  <c:v>-2.7099999999999999E-2</c:v>
                </c:pt>
                <c:pt idx="11747">
                  <c:v>-2.7099999999999999E-2</c:v>
                </c:pt>
                <c:pt idx="11748">
                  <c:v>-2.7099999999999999E-2</c:v>
                </c:pt>
                <c:pt idx="11749">
                  <c:v>-2.7099999999999999E-2</c:v>
                </c:pt>
                <c:pt idx="11750">
                  <c:v>-2.7099999999999999E-2</c:v>
                </c:pt>
                <c:pt idx="11751">
                  <c:v>-1.9699999999999999E-2</c:v>
                </c:pt>
                <c:pt idx="11752">
                  <c:v>-1.9699999999999999E-2</c:v>
                </c:pt>
                <c:pt idx="11753">
                  <c:v>-1.9699999999999999E-2</c:v>
                </c:pt>
                <c:pt idx="11754">
                  <c:v>-1.9699999999999999E-2</c:v>
                </c:pt>
                <c:pt idx="11755">
                  <c:v>-1.9699999999999999E-2</c:v>
                </c:pt>
                <c:pt idx="11756">
                  <c:v>-1.9699999999999999E-2</c:v>
                </c:pt>
                <c:pt idx="11757">
                  <c:v>3.0800000000000001E-2</c:v>
                </c:pt>
                <c:pt idx="11758">
                  <c:v>3.0800000000000001E-2</c:v>
                </c:pt>
                <c:pt idx="11759">
                  <c:v>3.0800000000000001E-2</c:v>
                </c:pt>
                <c:pt idx="11760">
                  <c:v>-3.8699999999999998E-2</c:v>
                </c:pt>
                <c:pt idx="11761">
                  <c:v>-3.8699999999999998E-2</c:v>
                </c:pt>
                <c:pt idx="11762">
                  <c:v>-3.8699999999999998E-2</c:v>
                </c:pt>
                <c:pt idx="11763">
                  <c:v>-3.8699999999999998E-2</c:v>
                </c:pt>
                <c:pt idx="11764">
                  <c:v>-3.8699999999999998E-2</c:v>
                </c:pt>
                <c:pt idx="11765">
                  <c:v>-3.9899999999999998E-2</c:v>
                </c:pt>
                <c:pt idx="11766">
                  <c:v>-3.9899999999999998E-2</c:v>
                </c:pt>
                <c:pt idx="11767">
                  <c:v>-3.9899999999999998E-2</c:v>
                </c:pt>
                <c:pt idx="11768">
                  <c:v>-3.9899999999999998E-2</c:v>
                </c:pt>
                <c:pt idx="11769">
                  <c:v>1.5299999999999999E-2</c:v>
                </c:pt>
                <c:pt idx="11770">
                  <c:v>1.61E-2</c:v>
                </c:pt>
                <c:pt idx="11771">
                  <c:v>1.61E-2</c:v>
                </c:pt>
                <c:pt idx="11772">
                  <c:v>1.78E-2</c:v>
                </c:pt>
                <c:pt idx="11773">
                  <c:v>1.78E-2</c:v>
                </c:pt>
                <c:pt idx="11774">
                  <c:v>1.78E-2</c:v>
                </c:pt>
                <c:pt idx="11775">
                  <c:v>1.78E-2</c:v>
                </c:pt>
                <c:pt idx="11776">
                  <c:v>1.78E-2</c:v>
                </c:pt>
                <c:pt idx="11777">
                  <c:v>1.78E-2</c:v>
                </c:pt>
                <c:pt idx="11778">
                  <c:v>1.78E-2</c:v>
                </c:pt>
                <c:pt idx="11779">
                  <c:v>1.78E-2</c:v>
                </c:pt>
                <c:pt idx="11780">
                  <c:v>1.78E-2</c:v>
                </c:pt>
                <c:pt idx="11781">
                  <c:v>1.78E-2</c:v>
                </c:pt>
                <c:pt idx="11782">
                  <c:v>1.32E-2</c:v>
                </c:pt>
                <c:pt idx="11783">
                  <c:v>1.32E-2</c:v>
                </c:pt>
                <c:pt idx="11784">
                  <c:v>1.9300000000000001E-2</c:v>
                </c:pt>
                <c:pt idx="11785">
                  <c:v>1.9300000000000001E-2</c:v>
                </c:pt>
                <c:pt idx="11786">
                  <c:v>1.9300000000000001E-2</c:v>
                </c:pt>
                <c:pt idx="11787">
                  <c:v>1.9300000000000001E-2</c:v>
                </c:pt>
                <c:pt idx="11788">
                  <c:v>1.9300000000000001E-2</c:v>
                </c:pt>
                <c:pt idx="11789">
                  <c:v>1.9300000000000001E-2</c:v>
                </c:pt>
                <c:pt idx="11790">
                  <c:v>1.9300000000000001E-2</c:v>
                </c:pt>
                <c:pt idx="11791">
                  <c:v>1.1299999999999999E-3</c:v>
                </c:pt>
                <c:pt idx="11792">
                  <c:v>5.3999999999999999E-2</c:v>
                </c:pt>
                <c:pt idx="11793">
                  <c:v>5.3999999999999999E-2</c:v>
                </c:pt>
                <c:pt idx="11794">
                  <c:v>5.3999999999999999E-2</c:v>
                </c:pt>
                <c:pt idx="11795">
                  <c:v>5.3999999999999999E-2</c:v>
                </c:pt>
                <c:pt idx="11796">
                  <c:v>5.3999999999999999E-2</c:v>
                </c:pt>
                <c:pt idx="11797">
                  <c:v>5.3999999999999999E-2</c:v>
                </c:pt>
                <c:pt idx="11798">
                  <c:v>5.3999999999999999E-2</c:v>
                </c:pt>
                <c:pt idx="11799">
                  <c:v>5.3999999999999999E-2</c:v>
                </c:pt>
                <c:pt idx="11800">
                  <c:v>5.3999999999999999E-2</c:v>
                </c:pt>
                <c:pt idx="11801">
                  <c:v>5.3999999999999999E-2</c:v>
                </c:pt>
                <c:pt idx="11802">
                  <c:v>-6.2E-2</c:v>
                </c:pt>
                <c:pt idx="11803">
                  <c:v>1.8700000000000001E-2</c:v>
                </c:pt>
                <c:pt idx="11804">
                  <c:v>1.8700000000000001E-2</c:v>
                </c:pt>
                <c:pt idx="11805">
                  <c:v>4.6100000000000004E-3</c:v>
                </c:pt>
                <c:pt idx="11806">
                  <c:v>4.6100000000000004E-3</c:v>
                </c:pt>
                <c:pt idx="11807">
                  <c:v>-4.7199999999999999E-2</c:v>
                </c:pt>
                <c:pt idx="11808">
                  <c:v>3.9600000000000003E-2</c:v>
                </c:pt>
                <c:pt idx="11809">
                  <c:v>3.9600000000000003E-2</c:v>
                </c:pt>
                <c:pt idx="11810">
                  <c:v>3.9600000000000003E-2</c:v>
                </c:pt>
                <c:pt idx="11811">
                  <c:v>3.9600000000000003E-2</c:v>
                </c:pt>
                <c:pt idx="11812">
                  <c:v>3.9600000000000003E-2</c:v>
                </c:pt>
                <c:pt idx="11813">
                  <c:v>3.9600000000000003E-2</c:v>
                </c:pt>
                <c:pt idx="11814">
                  <c:v>3.9600000000000003E-2</c:v>
                </c:pt>
                <c:pt idx="11815">
                  <c:v>3.9600000000000003E-2</c:v>
                </c:pt>
                <c:pt idx="11816">
                  <c:v>3.9600000000000003E-2</c:v>
                </c:pt>
                <c:pt idx="11817">
                  <c:v>3.9600000000000003E-2</c:v>
                </c:pt>
                <c:pt idx="11818">
                  <c:v>3.9600000000000003E-2</c:v>
                </c:pt>
                <c:pt idx="11819">
                  <c:v>-3.2500000000000001E-2</c:v>
                </c:pt>
                <c:pt idx="11820">
                  <c:v>3.5899999999999999E-3</c:v>
                </c:pt>
                <c:pt idx="11821">
                  <c:v>3.5899999999999999E-3</c:v>
                </c:pt>
                <c:pt idx="11822">
                  <c:v>3.5899999999999999E-3</c:v>
                </c:pt>
                <c:pt idx="11823">
                  <c:v>3.5899999999999999E-3</c:v>
                </c:pt>
                <c:pt idx="11824">
                  <c:v>3.5899999999999999E-3</c:v>
                </c:pt>
                <c:pt idx="11825">
                  <c:v>3.5899999999999999E-3</c:v>
                </c:pt>
                <c:pt idx="11826">
                  <c:v>3.5899999999999999E-3</c:v>
                </c:pt>
                <c:pt idx="11827">
                  <c:v>4.5999999999999999E-2</c:v>
                </c:pt>
                <c:pt idx="11828">
                  <c:v>4.5999999999999999E-2</c:v>
                </c:pt>
                <c:pt idx="11829">
                  <c:v>4.5999999999999999E-2</c:v>
                </c:pt>
                <c:pt idx="11830">
                  <c:v>3.7699999999999997E-2</c:v>
                </c:pt>
                <c:pt idx="11831">
                  <c:v>3.7699999999999997E-2</c:v>
                </c:pt>
                <c:pt idx="11832">
                  <c:v>2.86E-2</c:v>
                </c:pt>
                <c:pt idx="11833">
                  <c:v>6.0499999999999998E-2</c:v>
                </c:pt>
                <c:pt idx="11834">
                  <c:v>6.0499999999999998E-2</c:v>
                </c:pt>
                <c:pt idx="11835">
                  <c:v>6.0499999999999998E-2</c:v>
                </c:pt>
                <c:pt idx="11836">
                  <c:v>6.0499999999999998E-2</c:v>
                </c:pt>
                <c:pt idx="11837">
                  <c:v>6.0499999999999998E-2</c:v>
                </c:pt>
                <c:pt idx="11838">
                  <c:v>6.0499999999999998E-2</c:v>
                </c:pt>
                <c:pt idx="11839">
                  <c:v>-5.2600000000000001E-2</c:v>
                </c:pt>
                <c:pt idx="11840">
                  <c:v>-5.2600000000000001E-2</c:v>
                </c:pt>
                <c:pt idx="11841">
                  <c:v>-5.2600000000000001E-2</c:v>
                </c:pt>
                <c:pt idx="11842">
                  <c:v>-5.2600000000000001E-2</c:v>
                </c:pt>
                <c:pt idx="11843">
                  <c:v>-0.113</c:v>
                </c:pt>
                <c:pt idx="11844">
                  <c:v>-0.113</c:v>
                </c:pt>
                <c:pt idx="11845">
                  <c:v>-7.9799999999999996E-2</c:v>
                </c:pt>
                <c:pt idx="11846">
                  <c:v>-7.2400000000000006E-2</c:v>
                </c:pt>
                <c:pt idx="11847">
                  <c:v>-7.6499999999999999E-2</c:v>
                </c:pt>
                <c:pt idx="11848">
                  <c:v>1.8600000000000001E-3</c:v>
                </c:pt>
                <c:pt idx="11849">
                  <c:v>1.8600000000000001E-3</c:v>
                </c:pt>
                <c:pt idx="11850">
                  <c:v>1.8600000000000001E-3</c:v>
                </c:pt>
                <c:pt idx="11851">
                  <c:v>1.8600000000000001E-3</c:v>
                </c:pt>
                <c:pt idx="11852">
                  <c:v>1.8600000000000001E-3</c:v>
                </c:pt>
                <c:pt idx="11853">
                  <c:v>1.8600000000000001E-3</c:v>
                </c:pt>
                <c:pt idx="11854">
                  <c:v>-7.2500000000000004E-3</c:v>
                </c:pt>
                <c:pt idx="11855">
                  <c:v>-3.7199999999999999E-4</c:v>
                </c:pt>
                <c:pt idx="11856">
                  <c:v>-3.7199999999999999E-4</c:v>
                </c:pt>
                <c:pt idx="11857">
                  <c:v>6.4000000000000003E-3</c:v>
                </c:pt>
                <c:pt idx="11858">
                  <c:v>6.4000000000000003E-3</c:v>
                </c:pt>
                <c:pt idx="11859">
                  <c:v>6.4000000000000003E-3</c:v>
                </c:pt>
                <c:pt idx="11860">
                  <c:v>-2.53E-2</c:v>
                </c:pt>
                <c:pt idx="11861">
                  <c:v>-2.53E-2</c:v>
                </c:pt>
                <c:pt idx="11862">
                  <c:v>-5.45E-2</c:v>
                </c:pt>
                <c:pt idx="11863">
                  <c:v>-0.128</c:v>
                </c:pt>
                <c:pt idx="11864">
                  <c:v>-7.6200000000000004E-2</c:v>
                </c:pt>
                <c:pt idx="11865">
                  <c:v>0.10100000000000001</c:v>
                </c:pt>
                <c:pt idx="11866">
                  <c:v>0.109</c:v>
                </c:pt>
                <c:pt idx="11867">
                  <c:v>-9.4299999999999995E-2</c:v>
                </c:pt>
                <c:pt idx="11868">
                  <c:v>-9.4299999999999995E-2</c:v>
                </c:pt>
                <c:pt idx="11869">
                  <c:v>-9.4299999999999995E-2</c:v>
                </c:pt>
                <c:pt idx="11870">
                  <c:v>-9.4299999999999995E-2</c:v>
                </c:pt>
                <c:pt idx="11871">
                  <c:v>-9.4299999999999995E-2</c:v>
                </c:pt>
                <c:pt idx="11872">
                  <c:v>-9.4E-2</c:v>
                </c:pt>
                <c:pt idx="11873">
                  <c:v>-9.4E-2</c:v>
                </c:pt>
                <c:pt idx="11874">
                  <c:v>-9.4E-2</c:v>
                </c:pt>
                <c:pt idx="11875">
                  <c:v>-9.4E-2</c:v>
                </c:pt>
                <c:pt idx="11876">
                  <c:v>-9.4E-2</c:v>
                </c:pt>
                <c:pt idx="11877">
                  <c:v>-2.97E-3</c:v>
                </c:pt>
                <c:pt idx="11878">
                  <c:v>-2.97E-3</c:v>
                </c:pt>
                <c:pt idx="11879">
                  <c:v>-2.97E-3</c:v>
                </c:pt>
                <c:pt idx="11880">
                  <c:v>-2.97E-3</c:v>
                </c:pt>
                <c:pt idx="11881">
                  <c:v>-2.97E-3</c:v>
                </c:pt>
                <c:pt idx="11882">
                  <c:v>-2.97E-3</c:v>
                </c:pt>
                <c:pt idx="11883">
                  <c:v>-2.97E-3</c:v>
                </c:pt>
                <c:pt idx="11884">
                  <c:v>-2.97E-3</c:v>
                </c:pt>
                <c:pt idx="11885">
                  <c:v>-2.97E-3</c:v>
                </c:pt>
                <c:pt idx="11886">
                  <c:v>5.5199999999999999E-2</c:v>
                </c:pt>
                <c:pt idx="11887">
                  <c:v>5.5199999999999999E-2</c:v>
                </c:pt>
                <c:pt idx="11888">
                  <c:v>5.5199999999999999E-2</c:v>
                </c:pt>
                <c:pt idx="11889">
                  <c:v>5.5199999999999999E-2</c:v>
                </c:pt>
                <c:pt idx="11890">
                  <c:v>5.5199999999999999E-2</c:v>
                </c:pt>
                <c:pt idx="11891">
                  <c:v>8.2600000000000007E-2</c:v>
                </c:pt>
                <c:pt idx="11892">
                  <c:v>8.2600000000000007E-2</c:v>
                </c:pt>
                <c:pt idx="11893">
                  <c:v>0.107</c:v>
                </c:pt>
                <c:pt idx="11894">
                  <c:v>0.107</c:v>
                </c:pt>
                <c:pt idx="11895">
                  <c:v>4.48E-2</c:v>
                </c:pt>
                <c:pt idx="11896">
                  <c:v>4.48E-2</c:v>
                </c:pt>
                <c:pt idx="11897">
                  <c:v>3.3799999999999997E-2</c:v>
                </c:pt>
                <c:pt idx="11898">
                  <c:v>3.3799999999999997E-2</c:v>
                </c:pt>
                <c:pt idx="11899">
                  <c:v>3.3799999999999997E-2</c:v>
                </c:pt>
                <c:pt idx="11900">
                  <c:v>3.3799999999999997E-2</c:v>
                </c:pt>
                <c:pt idx="11901">
                  <c:v>3.3799999999999997E-2</c:v>
                </c:pt>
                <c:pt idx="11902">
                  <c:v>3.3799999999999997E-2</c:v>
                </c:pt>
                <c:pt idx="11903">
                  <c:v>-2.2700000000000001E-2</c:v>
                </c:pt>
                <c:pt idx="11904">
                  <c:v>-2.2700000000000001E-2</c:v>
                </c:pt>
                <c:pt idx="11905">
                  <c:v>-2.2700000000000001E-2</c:v>
                </c:pt>
                <c:pt idx="11906">
                  <c:v>-2.2700000000000001E-2</c:v>
                </c:pt>
                <c:pt idx="11907">
                  <c:v>-2.2700000000000001E-2</c:v>
                </c:pt>
                <c:pt idx="11908">
                  <c:v>1.8499999999999999E-2</c:v>
                </c:pt>
                <c:pt idx="11909">
                  <c:v>1.8499999999999999E-2</c:v>
                </c:pt>
                <c:pt idx="11910">
                  <c:v>1.8499999999999999E-2</c:v>
                </c:pt>
                <c:pt idx="11911">
                  <c:v>1.8499999999999999E-2</c:v>
                </c:pt>
                <c:pt idx="11912">
                  <c:v>1.8499999999999999E-2</c:v>
                </c:pt>
                <c:pt idx="11913">
                  <c:v>1.8499999999999999E-2</c:v>
                </c:pt>
                <c:pt idx="11914">
                  <c:v>1.8499999999999999E-2</c:v>
                </c:pt>
                <c:pt idx="11915">
                  <c:v>1.8499999999999999E-2</c:v>
                </c:pt>
                <c:pt idx="11916">
                  <c:v>1.8499999999999999E-2</c:v>
                </c:pt>
                <c:pt idx="11917">
                  <c:v>-2.7900000000000001E-2</c:v>
                </c:pt>
                <c:pt idx="11918">
                  <c:v>-2.7900000000000001E-2</c:v>
                </c:pt>
                <c:pt idx="11919">
                  <c:v>-6.4299999999999996E-2</c:v>
                </c:pt>
                <c:pt idx="11920">
                  <c:v>-6.4299999999999996E-2</c:v>
                </c:pt>
                <c:pt idx="11921">
                  <c:v>-6.4299999999999996E-2</c:v>
                </c:pt>
                <c:pt idx="11922">
                  <c:v>-4.8500000000000001E-2</c:v>
                </c:pt>
                <c:pt idx="11923">
                  <c:v>-1.1999999999999999E-3</c:v>
                </c:pt>
                <c:pt idx="11924">
                  <c:v>-5.9499999999999997E-2</c:v>
                </c:pt>
                <c:pt idx="11925">
                  <c:v>-5.9499999999999997E-2</c:v>
                </c:pt>
                <c:pt idx="11926">
                  <c:v>-5.9499999999999997E-2</c:v>
                </c:pt>
                <c:pt idx="11927">
                  <c:v>-5.9499999999999997E-2</c:v>
                </c:pt>
                <c:pt idx="11928">
                  <c:v>-5.9499999999999997E-2</c:v>
                </c:pt>
                <c:pt idx="11929">
                  <c:v>-2.0400000000000001E-2</c:v>
                </c:pt>
                <c:pt idx="11930">
                  <c:v>-2.0400000000000001E-2</c:v>
                </c:pt>
                <c:pt idx="11931">
                  <c:v>-2.0400000000000001E-2</c:v>
                </c:pt>
                <c:pt idx="11932">
                  <c:v>-2.0400000000000001E-2</c:v>
                </c:pt>
                <c:pt idx="11933">
                  <c:v>-2.0400000000000001E-2</c:v>
                </c:pt>
                <c:pt idx="11934">
                  <c:v>1.9400000000000001E-2</c:v>
                </c:pt>
                <c:pt idx="11935">
                  <c:v>-3.1199999999999999E-2</c:v>
                </c:pt>
                <c:pt idx="11936">
                  <c:v>-3.1199999999999999E-2</c:v>
                </c:pt>
                <c:pt idx="11937">
                  <c:v>-6.2700000000000006E-2</c:v>
                </c:pt>
                <c:pt idx="11938">
                  <c:v>-6.2700000000000006E-2</c:v>
                </c:pt>
                <c:pt idx="11939">
                  <c:v>-6.2100000000000002E-2</c:v>
                </c:pt>
                <c:pt idx="11940">
                  <c:v>-6.2100000000000002E-2</c:v>
                </c:pt>
                <c:pt idx="11941">
                  <c:v>4.3999999999999997E-2</c:v>
                </c:pt>
                <c:pt idx="11942">
                  <c:v>1.8100000000000002E-2</c:v>
                </c:pt>
                <c:pt idx="11943">
                  <c:v>1.8100000000000002E-2</c:v>
                </c:pt>
                <c:pt idx="11944">
                  <c:v>1.8100000000000002E-2</c:v>
                </c:pt>
                <c:pt idx="11945">
                  <c:v>1.8100000000000002E-2</c:v>
                </c:pt>
                <c:pt idx="11946">
                  <c:v>-0.129</c:v>
                </c:pt>
                <c:pt idx="11947">
                  <c:v>-0.129</c:v>
                </c:pt>
                <c:pt idx="11948">
                  <c:v>7.2300000000000003E-2</c:v>
                </c:pt>
                <c:pt idx="11949">
                  <c:v>7.2300000000000003E-2</c:v>
                </c:pt>
                <c:pt idx="11950">
                  <c:v>-2.9600000000000001E-2</c:v>
                </c:pt>
                <c:pt idx="11951">
                  <c:v>6.4899999999999999E-2</c:v>
                </c:pt>
                <c:pt idx="11952">
                  <c:v>6.7299999999999999E-2</c:v>
                </c:pt>
                <c:pt idx="11953">
                  <c:v>6.7299999999999999E-2</c:v>
                </c:pt>
                <c:pt idx="11954">
                  <c:v>2.5000000000000001E-2</c:v>
                </c:pt>
                <c:pt idx="11955">
                  <c:v>2.5000000000000001E-2</c:v>
                </c:pt>
                <c:pt idx="11956">
                  <c:v>2.2800000000000001E-2</c:v>
                </c:pt>
                <c:pt idx="11957">
                  <c:v>-7.5499999999999998E-2</c:v>
                </c:pt>
                <c:pt idx="11958">
                  <c:v>-7.5499999999999998E-2</c:v>
                </c:pt>
                <c:pt idx="11959">
                  <c:v>-7.5499999999999998E-2</c:v>
                </c:pt>
                <c:pt idx="11960">
                  <c:v>7.4999999999999997E-2</c:v>
                </c:pt>
                <c:pt idx="11961">
                  <c:v>7.4999999999999997E-2</c:v>
                </c:pt>
                <c:pt idx="11962">
                  <c:v>7.4999999999999997E-2</c:v>
                </c:pt>
                <c:pt idx="11963">
                  <c:v>7.4999999999999997E-2</c:v>
                </c:pt>
                <c:pt idx="11964">
                  <c:v>7.4999999999999997E-2</c:v>
                </c:pt>
                <c:pt idx="11965">
                  <c:v>7.4999999999999997E-2</c:v>
                </c:pt>
                <c:pt idx="11966">
                  <c:v>1.4E-2</c:v>
                </c:pt>
                <c:pt idx="11967">
                  <c:v>1.4E-2</c:v>
                </c:pt>
                <c:pt idx="11968">
                  <c:v>1.4E-2</c:v>
                </c:pt>
                <c:pt idx="11969">
                  <c:v>1.4E-2</c:v>
                </c:pt>
                <c:pt idx="11970">
                  <c:v>1.4E-2</c:v>
                </c:pt>
                <c:pt idx="11971">
                  <c:v>-5.3199999999999997E-2</c:v>
                </c:pt>
                <c:pt idx="11972">
                  <c:v>9.5699999999999993E-2</c:v>
                </c:pt>
                <c:pt idx="11973">
                  <c:v>9.5699999999999993E-2</c:v>
                </c:pt>
                <c:pt idx="11974">
                  <c:v>-3.1300000000000001E-2</c:v>
                </c:pt>
                <c:pt idx="11975">
                  <c:v>2.9499999999999998E-2</c:v>
                </c:pt>
                <c:pt idx="11976">
                  <c:v>2.9499999999999998E-2</c:v>
                </c:pt>
                <c:pt idx="11977">
                  <c:v>2.9499999999999998E-2</c:v>
                </c:pt>
                <c:pt idx="11978">
                  <c:v>5.3100000000000001E-2</c:v>
                </c:pt>
                <c:pt idx="11979">
                  <c:v>3.6600000000000001E-2</c:v>
                </c:pt>
                <c:pt idx="11980">
                  <c:v>3.6600000000000001E-2</c:v>
                </c:pt>
                <c:pt idx="11981">
                  <c:v>3.6600000000000001E-2</c:v>
                </c:pt>
                <c:pt idx="11982">
                  <c:v>3.6600000000000001E-2</c:v>
                </c:pt>
                <c:pt idx="11983">
                  <c:v>-2.64E-2</c:v>
                </c:pt>
                <c:pt idx="11984">
                  <c:v>-2.64E-2</c:v>
                </c:pt>
                <c:pt idx="11985">
                  <c:v>-2.64E-2</c:v>
                </c:pt>
                <c:pt idx="11986">
                  <c:v>-2.64E-2</c:v>
                </c:pt>
                <c:pt idx="11987">
                  <c:v>6.7500000000000004E-2</c:v>
                </c:pt>
                <c:pt idx="11988">
                  <c:v>-4.24E-2</c:v>
                </c:pt>
                <c:pt idx="11989">
                  <c:v>-4.24E-2</c:v>
                </c:pt>
                <c:pt idx="11990">
                  <c:v>-4.24E-2</c:v>
                </c:pt>
                <c:pt idx="11991">
                  <c:v>-4.24E-2</c:v>
                </c:pt>
                <c:pt idx="11992">
                  <c:v>-4.24E-2</c:v>
                </c:pt>
                <c:pt idx="11993">
                  <c:v>-4.24E-2</c:v>
                </c:pt>
                <c:pt idx="11994">
                  <c:v>4.4900000000000002E-4</c:v>
                </c:pt>
                <c:pt idx="11995">
                  <c:v>4.4900000000000002E-4</c:v>
                </c:pt>
                <c:pt idx="11996">
                  <c:v>4.4900000000000002E-4</c:v>
                </c:pt>
                <c:pt idx="11997">
                  <c:v>4.4900000000000002E-4</c:v>
                </c:pt>
                <c:pt idx="11998">
                  <c:v>4.4900000000000002E-4</c:v>
                </c:pt>
                <c:pt idx="11999">
                  <c:v>5.5800000000000002E-2</c:v>
                </c:pt>
                <c:pt idx="12000">
                  <c:v>-2.1499999999999998E-2</c:v>
                </c:pt>
                <c:pt idx="12001">
                  <c:v>3.1399999999999997E-2</c:v>
                </c:pt>
                <c:pt idx="12002">
                  <c:v>-9.9500000000000005E-2</c:v>
                </c:pt>
                <c:pt idx="12003">
                  <c:v>-9.5899999999999999E-2</c:v>
                </c:pt>
                <c:pt idx="12004">
                  <c:v>-9.5899999999999999E-2</c:v>
                </c:pt>
                <c:pt idx="12005">
                  <c:v>4.6199999999999998E-2</c:v>
                </c:pt>
                <c:pt idx="12006">
                  <c:v>-4.0800000000000003E-2</c:v>
                </c:pt>
                <c:pt idx="12007">
                  <c:v>-1.33E-3</c:v>
                </c:pt>
                <c:pt idx="12008">
                  <c:v>-1.33E-3</c:v>
                </c:pt>
                <c:pt idx="12009">
                  <c:v>4.6800000000000001E-2</c:v>
                </c:pt>
                <c:pt idx="12010">
                  <c:v>4.6800000000000001E-2</c:v>
                </c:pt>
                <c:pt idx="12011">
                  <c:v>4.6800000000000001E-2</c:v>
                </c:pt>
                <c:pt idx="12012">
                  <c:v>-4.24E-2</c:v>
                </c:pt>
                <c:pt idx="12013">
                  <c:v>-4.24E-2</c:v>
                </c:pt>
                <c:pt idx="12014">
                  <c:v>-4.24E-2</c:v>
                </c:pt>
                <c:pt idx="12015">
                  <c:v>-4.24E-2</c:v>
                </c:pt>
                <c:pt idx="12016">
                  <c:v>-2.98E-2</c:v>
                </c:pt>
                <c:pt idx="12017">
                  <c:v>-2.98E-2</c:v>
                </c:pt>
                <c:pt idx="12018">
                  <c:v>-2.69E-2</c:v>
                </c:pt>
                <c:pt idx="12019">
                  <c:v>-2.69E-2</c:v>
                </c:pt>
                <c:pt idx="12020">
                  <c:v>-4.3900000000000002E-2</c:v>
                </c:pt>
                <c:pt idx="12021">
                  <c:v>-4.3900000000000002E-2</c:v>
                </c:pt>
                <c:pt idx="12022">
                  <c:v>-4.3900000000000002E-2</c:v>
                </c:pt>
                <c:pt idx="12023">
                  <c:v>-3.9300000000000002E-2</c:v>
                </c:pt>
                <c:pt idx="12024">
                  <c:v>-3.9300000000000002E-2</c:v>
                </c:pt>
                <c:pt idx="12025">
                  <c:v>3.7600000000000001E-2</c:v>
                </c:pt>
                <c:pt idx="12026">
                  <c:v>3.7600000000000001E-2</c:v>
                </c:pt>
                <c:pt idx="12027">
                  <c:v>1.34E-2</c:v>
                </c:pt>
                <c:pt idx="12028">
                  <c:v>1.34E-2</c:v>
                </c:pt>
                <c:pt idx="12029">
                  <c:v>1.34E-2</c:v>
                </c:pt>
                <c:pt idx="12030">
                  <c:v>1.34E-2</c:v>
                </c:pt>
                <c:pt idx="12031">
                  <c:v>1.34E-2</c:v>
                </c:pt>
                <c:pt idx="12032">
                  <c:v>-8.8900000000000003E-3</c:v>
                </c:pt>
                <c:pt idx="12033">
                  <c:v>2.7400000000000001E-2</c:v>
                </c:pt>
                <c:pt idx="12034">
                  <c:v>2.7400000000000001E-2</c:v>
                </c:pt>
                <c:pt idx="12035">
                  <c:v>2.7400000000000001E-2</c:v>
                </c:pt>
                <c:pt idx="12036">
                  <c:v>2.7400000000000001E-2</c:v>
                </c:pt>
                <c:pt idx="12037">
                  <c:v>1.03E-2</c:v>
                </c:pt>
                <c:pt idx="12038">
                  <c:v>1.03E-2</c:v>
                </c:pt>
                <c:pt idx="12039">
                  <c:v>2.8199999999999999E-2</c:v>
                </c:pt>
                <c:pt idx="12040">
                  <c:v>2.8199999999999999E-2</c:v>
                </c:pt>
                <c:pt idx="12041">
                  <c:v>2.8199999999999999E-2</c:v>
                </c:pt>
                <c:pt idx="12042">
                  <c:v>2.8199999999999999E-2</c:v>
                </c:pt>
                <c:pt idx="12043">
                  <c:v>4.7399999999999998E-2</c:v>
                </c:pt>
                <c:pt idx="12044">
                  <c:v>5.3199999999999997E-2</c:v>
                </c:pt>
                <c:pt idx="12045">
                  <c:v>-5.4899999999999997E-2</c:v>
                </c:pt>
                <c:pt idx="12046">
                  <c:v>-3.0499999999999999E-2</c:v>
                </c:pt>
                <c:pt idx="12047">
                  <c:v>-2.0899999999999998E-2</c:v>
                </c:pt>
                <c:pt idx="12048">
                  <c:v>1.6199999999999999E-2</c:v>
                </c:pt>
                <c:pt idx="12049">
                  <c:v>1.6199999999999999E-2</c:v>
                </c:pt>
                <c:pt idx="12050">
                  <c:v>-4.6899999999999997E-2</c:v>
                </c:pt>
                <c:pt idx="12051">
                  <c:v>-4.6899999999999997E-2</c:v>
                </c:pt>
                <c:pt idx="12052">
                  <c:v>-5.45E-2</c:v>
                </c:pt>
                <c:pt idx="12053">
                  <c:v>3.4599999999999999E-2</c:v>
                </c:pt>
                <c:pt idx="12054">
                  <c:v>3.4599999999999999E-2</c:v>
                </c:pt>
                <c:pt idx="12055">
                  <c:v>3.4599999999999999E-2</c:v>
                </c:pt>
                <c:pt idx="12056">
                  <c:v>3.4599999999999999E-2</c:v>
                </c:pt>
                <c:pt idx="12057">
                  <c:v>3.4599999999999999E-2</c:v>
                </c:pt>
                <c:pt idx="12058">
                  <c:v>3.4599999999999999E-2</c:v>
                </c:pt>
                <c:pt idx="12059">
                  <c:v>-4.9599999999999998E-2</c:v>
                </c:pt>
                <c:pt idx="12060">
                  <c:v>3.6999999999999998E-2</c:v>
                </c:pt>
                <c:pt idx="12061">
                  <c:v>2.41E-2</c:v>
                </c:pt>
                <c:pt idx="12062">
                  <c:v>2.41E-2</c:v>
                </c:pt>
                <c:pt idx="12063">
                  <c:v>2.41E-2</c:v>
                </c:pt>
                <c:pt idx="12064">
                  <c:v>2.41E-2</c:v>
                </c:pt>
                <c:pt idx="12065">
                  <c:v>-2.8400000000000002E-2</c:v>
                </c:pt>
                <c:pt idx="12066">
                  <c:v>-2.8400000000000002E-2</c:v>
                </c:pt>
                <c:pt idx="12067">
                  <c:v>-2.8400000000000002E-2</c:v>
                </c:pt>
                <c:pt idx="12068">
                  <c:v>-2.8400000000000002E-2</c:v>
                </c:pt>
                <c:pt idx="12069">
                  <c:v>1.54E-2</c:v>
                </c:pt>
                <c:pt idx="12070">
                  <c:v>2.0500000000000001E-2</c:v>
                </c:pt>
                <c:pt idx="12071">
                  <c:v>6.3399999999999998E-2</c:v>
                </c:pt>
                <c:pt idx="12072">
                  <c:v>6.3399999999999998E-2</c:v>
                </c:pt>
                <c:pt idx="12073">
                  <c:v>-3.5400000000000001E-2</c:v>
                </c:pt>
                <c:pt idx="12074">
                  <c:v>-3.5400000000000001E-2</c:v>
                </c:pt>
                <c:pt idx="12075">
                  <c:v>-3.5400000000000001E-2</c:v>
                </c:pt>
                <c:pt idx="12076">
                  <c:v>-3.5400000000000001E-2</c:v>
                </c:pt>
                <c:pt idx="12077">
                  <c:v>-3.5400000000000001E-2</c:v>
                </c:pt>
                <c:pt idx="12078">
                  <c:v>-3.5400000000000001E-2</c:v>
                </c:pt>
                <c:pt idx="12079">
                  <c:v>6.4399999999999999E-2</c:v>
                </c:pt>
                <c:pt idx="12080">
                  <c:v>6.4399999999999999E-2</c:v>
                </c:pt>
                <c:pt idx="12081">
                  <c:v>5.91E-2</c:v>
                </c:pt>
                <c:pt idx="12082">
                  <c:v>5.91E-2</c:v>
                </c:pt>
                <c:pt idx="12083">
                  <c:v>5.91E-2</c:v>
                </c:pt>
                <c:pt idx="12084">
                  <c:v>5.91E-2</c:v>
                </c:pt>
                <c:pt idx="12085">
                  <c:v>-8.7299999999999999E-3</c:v>
                </c:pt>
                <c:pt idx="12086">
                  <c:v>-7.6100000000000001E-2</c:v>
                </c:pt>
                <c:pt idx="12087">
                  <c:v>-7.6100000000000001E-2</c:v>
                </c:pt>
                <c:pt idx="12088">
                  <c:v>8.3199999999999996E-2</c:v>
                </c:pt>
                <c:pt idx="12089">
                  <c:v>8.3199999999999996E-2</c:v>
                </c:pt>
                <c:pt idx="12090">
                  <c:v>4.7800000000000002E-2</c:v>
                </c:pt>
                <c:pt idx="12091">
                  <c:v>4.7800000000000002E-2</c:v>
                </c:pt>
                <c:pt idx="12092">
                  <c:v>4.7800000000000002E-2</c:v>
                </c:pt>
                <c:pt idx="12093">
                  <c:v>7.6899999999999996E-2</c:v>
                </c:pt>
                <c:pt idx="12094">
                  <c:v>-2.0899999999999998E-2</c:v>
                </c:pt>
                <c:pt idx="12095">
                  <c:v>-2.0899999999999998E-2</c:v>
                </c:pt>
                <c:pt idx="12096">
                  <c:v>-2.0899999999999998E-2</c:v>
                </c:pt>
                <c:pt idx="12097">
                  <c:v>-2.0899999999999998E-2</c:v>
                </c:pt>
                <c:pt idx="12098">
                  <c:v>-2.4199999999999999E-2</c:v>
                </c:pt>
                <c:pt idx="12099">
                  <c:v>-2.4199999999999999E-2</c:v>
                </c:pt>
                <c:pt idx="12100">
                  <c:v>-2.4199999999999999E-2</c:v>
                </c:pt>
                <c:pt idx="12101">
                  <c:v>-2.4199999999999999E-2</c:v>
                </c:pt>
                <c:pt idx="12102">
                  <c:v>-3.16E-3</c:v>
                </c:pt>
                <c:pt idx="12103">
                  <c:v>-3.16E-3</c:v>
                </c:pt>
                <c:pt idx="12104">
                  <c:v>-7.7299999999999994E-2</c:v>
                </c:pt>
                <c:pt idx="12105">
                  <c:v>5.8200000000000002E-2</c:v>
                </c:pt>
                <c:pt idx="12106">
                  <c:v>5.8200000000000002E-2</c:v>
                </c:pt>
                <c:pt idx="12107">
                  <c:v>3.3099999999999997E-2</c:v>
                </c:pt>
                <c:pt idx="12108">
                  <c:v>3.3099999999999997E-2</c:v>
                </c:pt>
                <c:pt idx="12109">
                  <c:v>3.3099999999999997E-2</c:v>
                </c:pt>
                <c:pt idx="12110">
                  <c:v>-1.34E-2</c:v>
                </c:pt>
                <c:pt idx="12111">
                  <c:v>-1.34E-2</c:v>
                </c:pt>
                <c:pt idx="12112">
                  <c:v>-1.34E-2</c:v>
                </c:pt>
                <c:pt idx="12113">
                  <c:v>-1.34E-2</c:v>
                </c:pt>
                <c:pt idx="12114">
                  <c:v>-1.34E-2</c:v>
                </c:pt>
                <c:pt idx="12115">
                  <c:v>-1.0500000000000001E-2</c:v>
                </c:pt>
                <c:pt idx="12116">
                  <c:v>9.9099999999999994E-2</c:v>
                </c:pt>
                <c:pt idx="12117">
                  <c:v>9.9099999999999994E-2</c:v>
                </c:pt>
                <c:pt idx="12118">
                  <c:v>9.9099999999999994E-2</c:v>
                </c:pt>
                <c:pt idx="12119">
                  <c:v>9.9099999999999994E-2</c:v>
                </c:pt>
                <c:pt idx="12120">
                  <c:v>5.8999999999999999E-3</c:v>
                </c:pt>
                <c:pt idx="12121">
                  <c:v>5.8999999999999999E-3</c:v>
                </c:pt>
                <c:pt idx="12122">
                  <c:v>5.8999999999999999E-3</c:v>
                </c:pt>
                <c:pt idx="12123">
                  <c:v>5.8999999999999999E-3</c:v>
                </c:pt>
                <c:pt idx="12124">
                  <c:v>5.8999999999999999E-3</c:v>
                </c:pt>
                <c:pt idx="12125">
                  <c:v>5.8999999999999999E-3</c:v>
                </c:pt>
                <c:pt idx="12126">
                  <c:v>-3.7499999999999999E-2</c:v>
                </c:pt>
                <c:pt idx="12127">
                  <c:v>7.5800000000000006E-2</c:v>
                </c:pt>
                <c:pt idx="12128">
                  <c:v>7.5800000000000006E-2</c:v>
                </c:pt>
                <c:pt idx="12129">
                  <c:v>-9.0399999999999994E-2</c:v>
                </c:pt>
                <c:pt idx="12130">
                  <c:v>-9.0399999999999994E-2</c:v>
                </c:pt>
                <c:pt idx="12131">
                  <c:v>-9.0399999999999994E-2</c:v>
                </c:pt>
                <c:pt idx="12132">
                  <c:v>-9.0399999999999994E-2</c:v>
                </c:pt>
                <c:pt idx="12133">
                  <c:v>-2.5200000000000001E-3</c:v>
                </c:pt>
                <c:pt idx="12134">
                  <c:v>-2.5200000000000001E-3</c:v>
                </c:pt>
                <c:pt idx="12135">
                  <c:v>-2.5200000000000001E-3</c:v>
                </c:pt>
                <c:pt idx="12136">
                  <c:v>-2.5200000000000001E-3</c:v>
                </c:pt>
                <c:pt idx="12137">
                  <c:v>6.0800000000000003E-3</c:v>
                </c:pt>
                <c:pt idx="12138">
                  <c:v>6.0800000000000003E-3</c:v>
                </c:pt>
                <c:pt idx="12139">
                  <c:v>6.0800000000000003E-3</c:v>
                </c:pt>
                <c:pt idx="12140">
                  <c:v>6.0800000000000003E-3</c:v>
                </c:pt>
                <c:pt idx="12141">
                  <c:v>6.0800000000000003E-3</c:v>
                </c:pt>
                <c:pt idx="12142">
                  <c:v>6.0800000000000003E-3</c:v>
                </c:pt>
                <c:pt idx="12143">
                  <c:v>6.0800000000000003E-3</c:v>
                </c:pt>
                <c:pt idx="12144">
                  <c:v>-7.7899999999999997E-2</c:v>
                </c:pt>
                <c:pt idx="12145">
                  <c:v>-7.7899999999999997E-2</c:v>
                </c:pt>
                <c:pt idx="12146">
                  <c:v>-7.7899999999999997E-2</c:v>
                </c:pt>
                <c:pt idx="12147">
                  <c:v>0.11</c:v>
                </c:pt>
                <c:pt idx="12148">
                  <c:v>0.11</c:v>
                </c:pt>
                <c:pt idx="12149">
                  <c:v>0.104</c:v>
                </c:pt>
                <c:pt idx="12150">
                  <c:v>0.104</c:v>
                </c:pt>
                <c:pt idx="12151">
                  <c:v>0.104</c:v>
                </c:pt>
                <c:pt idx="12152">
                  <c:v>0.104</c:v>
                </c:pt>
                <c:pt idx="12153">
                  <c:v>5.96E-2</c:v>
                </c:pt>
                <c:pt idx="12154">
                  <c:v>5.96E-2</c:v>
                </c:pt>
                <c:pt idx="12155">
                  <c:v>5.96E-2</c:v>
                </c:pt>
                <c:pt idx="12156">
                  <c:v>5.96E-2</c:v>
                </c:pt>
                <c:pt idx="12157">
                  <c:v>5.96E-2</c:v>
                </c:pt>
                <c:pt idx="12158">
                  <c:v>-8.8200000000000001E-2</c:v>
                </c:pt>
                <c:pt idx="12159">
                  <c:v>-8.8200000000000001E-2</c:v>
                </c:pt>
                <c:pt idx="12160">
                  <c:v>1.5800000000000002E-2</c:v>
                </c:pt>
                <c:pt idx="12161">
                  <c:v>1.5800000000000002E-2</c:v>
                </c:pt>
                <c:pt idx="12162">
                  <c:v>-4.3499999999999997E-3</c:v>
                </c:pt>
                <c:pt idx="12163">
                  <c:v>-4.3499999999999997E-3</c:v>
                </c:pt>
                <c:pt idx="12164">
                  <c:v>-4.3499999999999997E-3</c:v>
                </c:pt>
                <c:pt idx="12165">
                  <c:v>-4.3499999999999997E-3</c:v>
                </c:pt>
                <c:pt idx="12166">
                  <c:v>-4.3499999999999997E-3</c:v>
                </c:pt>
                <c:pt idx="12167">
                  <c:v>-4.3499999999999997E-3</c:v>
                </c:pt>
                <c:pt idx="12168">
                  <c:v>-4.3499999999999997E-3</c:v>
                </c:pt>
                <c:pt idx="12169">
                  <c:v>-4.3499999999999997E-3</c:v>
                </c:pt>
                <c:pt idx="12170">
                  <c:v>-4.3499999999999997E-3</c:v>
                </c:pt>
                <c:pt idx="12171">
                  <c:v>-4.3499999999999997E-3</c:v>
                </c:pt>
                <c:pt idx="12172">
                  <c:v>-3.2199999999999999E-2</c:v>
                </c:pt>
                <c:pt idx="12173">
                  <c:v>2.4299999999999999E-2</c:v>
                </c:pt>
                <c:pt idx="12174">
                  <c:v>2.4299999999999999E-2</c:v>
                </c:pt>
                <c:pt idx="12175">
                  <c:v>2.4299999999999999E-2</c:v>
                </c:pt>
                <c:pt idx="12176">
                  <c:v>-2.7799999999999998E-2</c:v>
                </c:pt>
                <c:pt idx="12177">
                  <c:v>-2.7799999999999998E-2</c:v>
                </c:pt>
                <c:pt idx="12178">
                  <c:v>-2.7799999999999998E-2</c:v>
                </c:pt>
                <c:pt idx="12179">
                  <c:v>1.04E-2</c:v>
                </c:pt>
                <c:pt idx="12180">
                  <c:v>1.04E-2</c:v>
                </c:pt>
                <c:pt idx="12181">
                  <c:v>1.04E-2</c:v>
                </c:pt>
                <c:pt idx="12182">
                  <c:v>1.04E-2</c:v>
                </c:pt>
                <c:pt idx="12183">
                  <c:v>1.04E-2</c:v>
                </c:pt>
                <c:pt idx="12184">
                  <c:v>1.04E-2</c:v>
                </c:pt>
                <c:pt idx="12185">
                  <c:v>1.04E-2</c:v>
                </c:pt>
                <c:pt idx="12186">
                  <c:v>1.04E-2</c:v>
                </c:pt>
                <c:pt idx="12187">
                  <c:v>1.04E-2</c:v>
                </c:pt>
                <c:pt idx="12188">
                  <c:v>1.04E-2</c:v>
                </c:pt>
                <c:pt idx="12189">
                  <c:v>1.04E-2</c:v>
                </c:pt>
                <c:pt idx="12190">
                  <c:v>1.04E-2</c:v>
                </c:pt>
                <c:pt idx="12191">
                  <c:v>1.04E-2</c:v>
                </c:pt>
                <c:pt idx="12192">
                  <c:v>1.04E-2</c:v>
                </c:pt>
                <c:pt idx="12193">
                  <c:v>1.04E-2</c:v>
                </c:pt>
                <c:pt idx="12194">
                  <c:v>1.04E-2</c:v>
                </c:pt>
                <c:pt idx="12195">
                  <c:v>-4.1399999999999999E-2</c:v>
                </c:pt>
                <c:pt idx="12196">
                  <c:v>-4.1399999999999999E-2</c:v>
                </c:pt>
                <c:pt idx="12197">
                  <c:v>-4.1399999999999999E-2</c:v>
                </c:pt>
                <c:pt idx="12198">
                  <c:v>5.74E-2</c:v>
                </c:pt>
                <c:pt idx="12199">
                  <c:v>5.74E-2</c:v>
                </c:pt>
                <c:pt idx="12200">
                  <c:v>5.74E-2</c:v>
                </c:pt>
                <c:pt idx="12201">
                  <c:v>6.4600000000000005E-2</c:v>
                </c:pt>
                <c:pt idx="12202">
                  <c:v>6.4600000000000005E-2</c:v>
                </c:pt>
                <c:pt idx="12203">
                  <c:v>6.4600000000000005E-2</c:v>
                </c:pt>
                <c:pt idx="12204">
                  <c:v>6.4600000000000005E-2</c:v>
                </c:pt>
                <c:pt idx="12205">
                  <c:v>6.4600000000000005E-2</c:v>
                </c:pt>
                <c:pt idx="12206">
                  <c:v>2.06E-2</c:v>
                </c:pt>
                <c:pt idx="12207">
                  <c:v>2.06E-2</c:v>
                </c:pt>
                <c:pt idx="12208">
                  <c:v>2.06E-2</c:v>
                </c:pt>
                <c:pt idx="12209">
                  <c:v>2.6800000000000001E-2</c:v>
                </c:pt>
                <c:pt idx="12210">
                  <c:v>2.6800000000000001E-2</c:v>
                </c:pt>
                <c:pt idx="12211">
                  <c:v>2.6800000000000001E-2</c:v>
                </c:pt>
                <c:pt idx="12212">
                  <c:v>-3.4299999999999997E-2</c:v>
                </c:pt>
                <c:pt idx="12213">
                  <c:v>-3.4299999999999997E-2</c:v>
                </c:pt>
                <c:pt idx="12214">
                  <c:v>-3.4299999999999997E-2</c:v>
                </c:pt>
                <c:pt idx="12215">
                  <c:v>-3.4299999999999997E-2</c:v>
                </c:pt>
                <c:pt idx="12216">
                  <c:v>-3.4299999999999997E-2</c:v>
                </c:pt>
                <c:pt idx="12217">
                  <c:v>-3.8899999999999997E-2</c:v>
                </c:pt>
                <c:pt idx="12218">
                  <c:v>-3.8899999999999997E-2</c:v>
                </c:pt>
                <c:pt idx="12219">
                  <c:v>8.0800000000000004E-3</c:v>
                </c:pt>
                <c:pt idx="12220">
                  <c:v>-4.1200000000000001E-2</c:v>
                </c:pt>
                <c:pt idx="12221">
                  <c:v>-3.7499999999999999E-2</c:v>
                </c:pt>
                <c:pt idx="12222">
                  <c:v>-3.7499999999999999E-2</c:v>
                </c:pt>
                <c:pt idx="12223">
                  <c:v>2.12E-2</c:v>
                </c:pt>
                <c:pt idx="12224">
                  <c:v>2.12E-2</c:v>
                </c:pt>
                <c:pt idx="12225">
                  <c:v>2.12E-2</c:v>
                </c:pt>
                <c:pt idx="12226">
                  <c:v>4.1500000000000002E-2</c:v>
                </c:pt>
                <c:pt idx="12227">
                  <c:v>4.1500000000000002E-2</c:v>
                </c:pt>
                <c:pt idx="12228">
                  <c:v>4.1500000000000002E-2</c:v>
                </c:pt>
                <c:pt idx="12229">
                  <c:v>5.5599999999999997E-2</c:v>
                </c:pt>
                <c:pt idx="12230">
                  <c:v>2.07E-2</c:v>
                </c:pt>
                <c:pt idx="12231">
                  <c:v>2.07E-2</c:v>
                </c:pt>
                <c:pt idx="12232">
                  <c:v>2.07E-2</c:v>
                </c:pt>
                <c:pt idx="12233">
                  <c:v>2.07E-2</c:v>
                </c:pt>
                <c:pt idx="12234">
                  <c:v>6.4600000000000005E-2</c:v>
                </c:pt>
                <c:pt idx="12235">
                  <c:v>-0.10299999999999999</c:v>
                </c:pt>
                <c:pt idx="12236">
                  <c:v>-0.113</c:v>
                </c:pt>
                <c:pt idx="12237">
                  <c:v>-9.9299999999999999E-2</c:v>
                </c:pt>
                <c:pt idx="12238">
                  <c:v>-9.9299999999999999E-2</c:v>
                </c:pt>
                <c:pt idx="12239">
                  <c:v>-9.9299999999999999E-2</c:v>
                </c:pt>
                <c:pt idx="12240">
                  <c:v>-9.9299999999999999E-2</c:v>
                </c:pt>
                <c:pt idx="12241">
                  <c:v>-9.9299999999999999E-2</c:v>
                </c:pt>
                <c:pt idx="12242">
                  <c:v>-9.0399999999999994E-2</c:v>
                </c:pt>
                <c:pt idx="12243">
                  <c:v>-9.0399999999999994E-2</c:v>
                </c:pt>
                <c:pt idx="12244">
                  <c:v>6.5799999999999997E-2</c:v>
                </c:pt>
                <c:pt idx="12245">
                  <c:v>6.5799999999999997E-2</c:v>
                </c:pt>
                <c:pt idx="12246">
                  <c:v>6.6699999999999995E-2</c:v>
                </c:pt>
                <c:pt idx="12247">
                  <c:v>6.6699999999999995E-2</c:v>
                </c:pt>
                <c:pt idx="12248">
                  <c:v>1.7100000000000001E-2</c:v>
                </c:pt>
                <c:pt idx="12249">
                  <c:v>1.6299999999999999E-2</c:v>
                </c:pt>
                <c:pt idx="12250">
                  <c:v>1.6299999999999999E-2</c:v>
                </c:pt>
                <c:pt idx="12251">
                  <c:v>-2.4299999999999999E-2</c:v>
                </c:pt>
                <c:pt idx="12252">
                  <c:v>1.35E-2</c:v>
                </c:pt>
                <c:pt idx="12253">
                  <c:v>1.35E-2</c:v>
                </c:pt>
                <c:pt idx="12254">
                  <c:v>1.55E-2</c:v>
                </c:pt>
                <c:pt idx="12255">
                  <c:v>1.55E-2</c:v>
                </c:pt>
                <c:pt idx="12256">
                  <c:v>1.55E-2</c:v>
                </c:pt>
                <c:pt idx="12257">
                  <c:v>1.55E-2</c:v>
                </c:pt>
                <c:pt idx="12258">
                  <c:v>-2.3800000000000002E-2</c:v>
                </c:pt>
                <c:pt idx="12259">
                  <c:v>1.3599999999999999E-2</c:v>
                </c:pt>
                <c:pt idx="12260">
                  <c:v>1.3599999999999999E-2</c:v>
                </c:pt>
                <c:pt idx="12261">
                  <c:v>7.7799999999999996E-3</c:v>
                </c:pt>
                <c:pt idx="12262">
                  <c:v>8.8999999999999999E-3</c:v>
                </c:pt>
                <c:pt idx="12263">
                  <c:v>8.8999999999999999E-3</c:v>
                </c:pt>
                <c:pt idx="12264">
                  <c:v>8.8999999999999999E-3</c:v>
                </c:pt>
                <c:pt idx="12265">
                  <c:v>8.8999999999999999E-3</c:v>
                </c:pt>
                <c:pt idx="12266">
                  <c:v>8.8999999999999999E-3</c:v>
                </c:pt>
                <c:pt idx="12267">
                  <c:v>8.8999999999999999E-3</c:v>
                </c:pt>
                <c:pt idx="12268">
                  <c:v>8.8999999999999999E-3</c:v>
                </c:pt>
                <c:pt idx="12269">
                  <c:v>8.8999999999999999E-3</c:v>
                </c:pt>
                <c:pt idx="12270">
                  <c:v>4.47E-3</c:v>
                </c:pt>
                <c:pt idx="12271">
                  <c:v>4.47E-3</c:v>
                </c:pt>
                <c:pt idx="12272">
                  <c:v>6.8599999999999994E-2</c:v>
                </c:pt>
                <c:pt idx="12273">
                  <c:v>6.8599999999999994E-2</c:v>
                </c:pt>
                <c:pt idx="12274">
                  <c:v>3.0800000000000001E-2</c:v>
                </c:pt>
                <c:pt idx="12275">
                  <c:v>-3.3799999999999997E-2</c:v>
                </c:pt>
                <c:pt idx="12276">
                  <c:v>-3.3799999999999997E-2</c:v>
                </c:pt>
                <c:pt idx="12277">
                  <c:v>-6.8799999999999998E-3</c:v>
                </c:pt>
                <c:pt idx="12278">
                  <c:v>-6.8799999999999998E-3</c:v>
                </c:pt>
                <c:pt idx="12279">
                  <c:v>-2.9600000000000001E-2</c:v>
                </c:pt>
                <c:pt idx="12280">
                  <c:v>-4.7099999999999998E-3</c:v>
                </c:pt>
                <c:pt idx="12281">
                  <c:v>3.4099999999999998E-2</c:v>
                </c:pt>
                <c:pt idx="12282">
                  <c:v>1.64E-3</c:v>
                </c:pt>
                <c:pt idx="12283">
                  <c:v>1.64E-3</c:v>
                </c:pt>
                <c:pt idx="12284">
                  <c:v>1.64E-3</c:v>
                </c:pt>
                <c:pt idx="12285">
                  <c:v>1.64E-3</c:v>
                </c:pt>
                <c:pt idx="12286">
                  <c:v>-1.2200000000000001E-2</c:v>
                </c:pt>
                <c:pt idx="12287">
                  <c:v>2.6800000000000001E-2</c:v>
                </c:pt>
                <c:pt idx="12288">
                  <c:v>2.6800000000000001E-2</c:v>
                </c:pt>
                <c:pt idx="12289">
                  <c:v>1.37E-2</c:v>
                </c:pt>
                <c:pt idx="12290">
                  <c:v>1.37E-2</c:v>
                </c:pt>
                <c:pt idx="12291">
                  <c:v>1.37E-2</c:v>
                </c:pt>
                <c:pt idx="12292">
                  <c:v>1.37E-2</c:v>
                </c:pt>
                <c:pt idx="12293">
                  <c:v>2.7699999999999999E-2</c:v>
                </c:pt>
                <c:pt idx="12294">
                  <c:v>5.7000000000000002E-3</c:v>
                </c:pt>
                <c:pt idx="12295">
                  <c:v>5.7000000000000002E-3</c:v>
                </c:pt>
                <c:pt idx="12296">
                  <c:v>4.1099999999999998E-2</c:v>
                </c:pt>
                <c:pt idx="12297">
                  <c:v>4.1099999999999998E-2</c:v>
                </c:pt>
                <c:pt idx="12298">
                  <c:v>4.1099999999999998E-2</c:v>
                </c:pt>
                <c:pt idx="12299">
                  <c:v>4.1099999999999998E-2</c:v>
                </c:pt>
                <c:pt idx="12300">
                  <c:v>4.1099999999999998E-2</c:v>
                </c:pt>
                <c:pt idx="12301">
                  <c:v>4.1099999999999998E-2</c:v>
                </c:pt>
                <c:pt idx="12302">
                  <c:v>4.1099999999999998E-2</c:v>
                </c:pt>
                <c:pt idx="12303">
                  <c:v>4.1099999999999998E-2</c:v>
                </c:pt>
                <c:pt idx="12304">
                  <c:v>4.1099999999999998E-2</c:v>
                </c:pt>
                <c:pt idx="12305">
                  <c:v>4.1099999999999998E-2</c:v>
                </c:pt>
                <c:pt idx="12306">
                  <c:v>4.1099999999999998E-2</c:v>
                </c:pt>
                <c:pt idx="12307">
                  <c:v>4.1099999999999998E-2</c:v>
                </c:pt>
                <c:pt idx="12308">
                  <c:v>-9.5200000000000007E-3</c:v>
                </c:pt>
                <c:pt idx="12309">
                  <c:v>1.55E-2</c:v>
                </c:pt>
                <c:pt idx="12310">
                  <c:v>1.5299999999999999E-2</c:v>
                </c:pt>
                <c:pt idx="12311">
                  <c:v>1.5299999999999999E-2</c:v>
                </c:pt>
                <c:pt idx="12312">
                  <c:v>1.5299999999999999E-2</c:v>
                </c:pt>
                <c:pt idx="12313">
                  <c:v>-7.1800000000000003E-2</c:v>
                </c:pt>
                <c:pt idx="12314">
                  <c:v>-7.3700000000000002E-2</c:v>
                </c:pt>
                <c:pt idx="12315">
                  <c:v>-3.2300000000000002E-2</c:v>
                </c:pt>
                <c:pt idx="12316">
                  <c:v>-2.6700000000000002E-2</c:v>
                </c:pt>
                <c:pt idx="12317">
                  <c:v>5.62E-2</c:v>
                </c:pt>
                <c:pt idx="12318">
                  <c:v>3.5200000000000002E-2</c:v>
                </c:pt>
                <c:pt idx="12319">
                  <c:v>3.5200000000000002E-2</c:v>
                </c:pt>
                <c:pt idx="12320">
                  <c:v>2.64E-2</c:v>
                </c:pt>
                <c:pt idx="12321">
                  <c:v>2.64E-2</c:v>
                </c:pt>
                <c:pt idx="12322">
                  <c:v>-2.1399999999999999E-2</c:v>
                </c:pt>
                <c:pt idx="12323">
                  <c:v>-2.1399999999999999E-2</c:v>
                </c:pt>
                <c:pt idx="12324">
                  <c:v>-2.1399999999999999E-2</c:v>
                </c:pt>
                <c:pt idx="12325">
                  <c:v>8.5400000000000007E-3</c:v>
                </c:pt>
                <c:pt idx="12326">
                  <c:v>2.24E-2</c:v>
                </c:pt>
                <c:pt idx="12327">
                  <c:v>-1.0200000000000001E-2</c:v>
                </c:pt>
                <c:pt idx="12328">
                  <c:v>-1.2800000000000001E-2</c:v>
                </c:pt>
                <c:pt idx="12329">
                  <c:v>-8.7900000000000001E-4</c:v>
                </c:pt>
                <c:pt idx="12330">
                  <c:v>9.7799999999999998E-2</c:v>
                </c:pt>
                <c:pt idx="12331">
                  <c:v>9.7799999999999998E-2</c:v>
                </c:pt>
                <c:pt idx="12332">
                  <c:v>9.7799999999999998E-2</c:v>
                </c:pt>
                <c:pt idx="12333">
                  <c:v>-0.1</c:v>
                </c:pt>
                <c:pt idx="12334">
                  <c:v>-0.104</c:v>
                </c:pt>
                <c:pt idx="12335">
                  <c:v>-0.104</c:v>
                </c:pt>
                <c:pt idx="12336">
                  <c:v>-0.104</c:v>
                </c:pt>
                <c:pt idx="12337">
                  <c:v>-0.104</c:v>
                </c:pt>
                <c:pt idx="12338">
                  <c:v>-0.104</c:v>
                </c:pt>
                <c:pt idx="12339">
                  <c:v>-0.104</c:v>
                </c:pt>
                <c:pt idx="12340">
                  <c:v>0.11600000000000001</c:v>
                </c:pt>
                <c:pt idx="12341">
                  <c:v>0.11600000000000001</c:v>
                </c:pt>
                <c:pt idx="12342">
                  <c:v>0.11600000000000001</c:v>
                </c:pt>
                <c:pt idx="12343">
                  <c:v>0.11600000000000001</c:v>
                </c:pt>
                <c:pt idx="12344">
                  <c:v>0.11600000000000001</c:v>
                </c:pt>
                <c:pt idx="12345">
                  <c:v>0.11600000000000001</c:v>
                </c:pt>
                <c:pt idx="12346">
                  <c:v>0.108</c:v>
                </c:pt>
                <c:pt idx="12347">
                  <c:v>-5.2200000000000003E-2</c:v>
                </c:pt>
                <c:pt idx="12348">
                  <c:v>-5.2200000000000003E-2</c:v>
                </c:pt>
                <c:pt idx="12349">
                  <c:v>-5.2200000000000003E-2</c:v>
                </c:pt>
                <c:pt idx="12350">
                  <c:v>-2.53E-2</c:v>
                </c:pt>
                <c:pt idx="12351">
                  <c:v>-2.53E-2</c:v>
                </c:pt>
                <c:pt idx="12352">
                  <c:v>-2.53E-2</c:v>
                </c:pt>
                <c:pt idx="12353">
                  <c:v>-2.53E-2</c:v>
                </c:pt>
                <c:pt idx="12354">
                  <c:v>2.9399999999999999E-2</c:v>
                </c:pt>
                <c:pt idx="12355">
                  <c:v>2.9399999999999999E-2</c:v>
                </c:pt>
                <c:pt idx="12356">
                  <c:v>2.9399999999999999E-2</c:v>
                </c:pt>
                <c:pt idx="12357">
                  <c:v>3.3799999999999997E-2</c:v>
                </c:pt>
                <c:pt idx="12358">
                  <c:v>3.3799999999999997E-2</c:v>
                </c:pt>
                <c:pt idx="12359">
                  <c:v>3.3799999999999997E-2</c:v>
                </c:pt>
                <c:pt idx="12360">
                  <c:v>-4.0500000000000001E-2</c:v>
                </c:pt>
                <c:pt idx="12361">
                  <c:v>-4.0500000000000001E-2</c:v>
                </c:pt>
                <c:pt idx="12362">
                  <c:v>-4.0500000000000001E-2</c:v>
                </c:pt>
                <c:pt idx="12363">
                  <c:v>-2.07E-2</c:v>
                </c:pt>
                <c:pt idx="12364">
                  <c:v>-2.07E-2</c:v>
                </c:pt>
                <c:pt idx="12365">
                  <c:v>-2.07E-2</c:v>
                </c:pt>
                <c:pt idx="12366">
                  <c:v>-2.07E-2</c:v>
                </c:pt>
                <c:pt idx="12367">
                  <c:v>-1.9400000000000001E-2</c:v>
                </c:pt>
                <c:pt idx="12368">
                  <c:v>-1.9400000000000001E-2</c:v>
                </c:pt>
                <c:pt idx="12369">
                  <c:v>-1.9400000000000001E-2</c:v>
                </c:pt>
                <c:pt idx="12370">
                  <c:v>-1.9400000000000001E-2</c:v>
                </c:pt>
                <c:pt idx="12371">
                  <c:v>-1.9400000000000001E-2</c:v>
                </c:pt>
                <c:pt idx="12372">
                  <c:v>-5.5399999999999998E-2</c:v>
                </c:pt>
                <c:pt idx="12373">
                  <c:v>-5.5399999999999998E-2</c:v>
                </c:pt>
                <c:pt idx="12374">
                  <c:v>-5.5399999999999998E-2</c:v>
                </c:pt>
                <c:pt idx="12375">
                  <c:v>-5.5399999999999998E-2</c:v>
                </c:pt>
                <c:pt idx="12376">
                  <c:v>5.0299999999999997E-2</c:v>
                </c:pt>
                <c:pt idx="12377">
                  <c:v>5.0299999999999997E-2</c:v>
                </c:pt>
                <c:pt idx="12378">
                  <c:v>5.0299999999999997E-2</c:v>
                </c:pt>
                <c:pt idx="12379">
                  <c:v>8.7800000000000003E-2</c:v>
                </c:pt>
                <c:pt idx="12380">
                  <c:v>-5.6899999999999999E-2</c:v>
                </c:pt>
                <c:pt idx="12381">
                  <c:v>-5.6899999999999999E-2</c:v>
                </c:pt>
                <c:pt idx="12382">
                  <c:v>-5.6899999999999999E-2</c:v>
                </c:pt>
                <c:pt idx="12383">
                  <c:v>-5.6899999999999999E-2</c:v>
                </c:pt>
                <c:pt idx="12384">
                  <c:v>-5.6899999999999999E-2</c:v>
                </c:pt>
                <c:pt idx="12385">
                  <c:v>-5.6899999999999999E-2</c:v>
                </c:pt>
                <c:pt idx="12386">
                  <c:v>-5.6899999999999999E-2</c:v>
                </c:pt>
                <c:pt idx="12387">
                  <c:v>-2.5899999999999999E-2</c:v>
                </c:pt>
                <c:pt idx="12388">
                  <c:v>4.48E-2</c:v>
                </c:pt>
                <c:pt idx="12389">
                  <c:v>4.48E-2</c:v>
                </c:pt>
                <c:pt idx="12390">
                  <c:v>-3.9199999999999999E-2</c:v>
                </c:pt>
                <c:pt idx="12391">
                  <c:v>-3.9199999999999999E-2</c:v>
                </c:pt>
                <c:pt idx="12392">
                  <c:v>-3.9199999999999999E-2</c:v>
                </c:pt>
                <c:pt idx="12393">
                  <c:v>-3.4500000000000003E-2</c:v>
                </c:pt>
                <c:pt idx="12394">
                  <c:v>-3.4500000000000003E-2</c:v>
                </c:pt>
                <c:pt idx="12395">
                  <c:v>-3.4500000000000003E-2</c:v>
                </c:pt>
                <c:pt idx="12396">
                  <c:v>-3.4500000000000003E-2</c:v>
                </c:pt>
                <c:pt idx="12397">
                  <c:v>-4.2099999999999999E-2</c:v>
                </c:pt>
                <c:pt idx="12398">
                  <c:v>-4.2099999999999999E-2</c:v>
                </c:pt>
                <c:pt idx="12399">
                  <c:v>-4.2099999999999999E-2</c:v>
                </c:pt>
                <c:pt idx="12400">
                  <c:v>2.9899999999999999E-2</c:v>
                </c:pt>
                <c:pt idx="12401">
                  <c:v>2.9899999999999999E-2</c:v>
                </c:pt>
                <c:pt idx="12402">
                  <c:v>2.9899999999999999E-2</c:v>
                </c:pt>
                <c:pt idx="12403">
                  <c:v>2.9899999999999999E-2</c:v>
                </c:pt>
                <c:pt idx="12404">
                  <c:v>2.9899999999999999E-2</c:v>
                </c:pt>
                <c:pt idx="12405">
                  <c:v>2.9899999999999999E-2</c:v>
                </c:pt>
                <c:pt idx="12406">
                  <c:v>2.9899999999999999E-2</c:v>
                </c:pt>
                <c:pt idx="12407">
                  <c:v>2.2499999999999999E-2</c:v>
                </c:pt>
                <c:pt idx="12408">
                  <c:v>2.2499999999999999E-2</c:v>
                </c:pt>
                <c:pt idx="12409">
                  <c:v>-6.9199999999999998E-2</c:v>
                </c:pt>
                <c:pt idx="12410">
                  <c:v>-6.2399999999999997E-2</c:v>
                </c:pt>
                <c:pt idx="12411">
                  <c:v>2.3400000000000001E-2</c:v>
                </c:pt>
                <c:pt idx="12412">
                  <c:v>-4.2299999999999997E-2</c:v>
                </c:pt>
                <c:pt idx="12413">
                  <c:v>-3.5499999999999997E-2</c:v>
                </c:pt>
                <c:pt idx="12414">
                  <c:v>-3.5499999999999997E-2</c:v>
                </c:pt>
                <c:pt idx="12415">
                  <c:v>-6.3500000000000001E-2</c:v>
                </c:pt>
                <c:pt idx="12416">
                  <c:v>-6.3500000000000001E-2</c:v>
                </c:pt>
                <c:pt idx="12417">
                  <c:v>-6.3500000000000001E-2</c:v>
                </c:pt>
                <c:pt idx="12418">
                  <c:v>-6.3500000000000001E-2</c:v>
                </c:pt>
                <c:pt idx="12419">
                  <c:v>-6.3500000000000001E-2</c:v>
                </c:pt>
                <c:pt idx="12420">
                  <c:v>-6.3500000000000001E-2</c:v>
                </c:pt>
                <c:pt idx="12421">
                  <c:v>-6.3500000000000001E-2</c:v>
                </c:pt>
                <c:pt idx="12422">
                  <c:v>-6.3500000000000001E-2</c:v>
                </c:pt>
                <c:pt idx="12423">
                  <c:v>-6.3500000000000001E-2</c:v>
                </c:pt>
                <c:pt idx="12424">
                  <c:v>-6.3500000000000001E-2</c:v>
                </c:pt>
                <c:pt idx="12425">
                  <c:v>-6.3200000000000001E-3</c:v>
                </c:pt>
                <c:pt idx="12426">
                  <c:v>-6.3200000000000001E-3</c:v>
                </c:pt>
                <c:pt idx="12427">
                  <c:v>-6.3200000000000001E-3</c:v>
                </c:pt>
                <c:pt idx="12428">
                  <c:v>-6.3200000000000001E-3</c:v>
                </c:pt>
                <c:pt idx="12429">
                  <c:v>-3.7499999999999999E-2</c:v>
                </c:pt>
                <c:pt idx="12430">
                  <c:v>0.104</c:v>
                </c:pt>
                <c:pt idx="12431">
                  <c:v>0.104</c:v>
                </c:pt>
                <c:pt idx="12432">
                  <c:v>2.69E-2</c:v>
                </c:pt>
                <c:pt idx="12433">
                  <c:v>-1.75E-3</c:v>
                </c:pt>
                <c:pt idx="12434">
                  <c:v>-1.75E-3</c:v>
                </c:pt>
                <c:pt idx="12435">
                  <c:v>1.2200000000000001E-2</c:v>
                </c:pt>
                <c:pt idx="12436">
                  <c:v>5.0200000000000002E-2</c:v>
                </c:pt>
                <c:pt idx="12437">
                  <c:v>2.81E-3</c:v>
                </c:pt>
                <c:pt idx="12438">
                  <c:v>2.81E-3</c:v>
                </c:pt>
                <c:pt idx="12439">
                  <c:v>2.7399999999999998E-3</c:v>
                </c:pt>
                <c:pt idx="12440">
                  <c:v>2.7399999999999998E-3</c:v>
                </c:pt>
                <c:pt idx="12441">
                  <c:v>2.7399999999999998E-3</c:v>
                </c:pt>
                <c:pt idx="12442">
                  <c:v>2.7399999999999998E-3</c:v>
                </c:pt>
                <c:pt idx="12443">
                  <c:v>2.7399999999999998E-3</c:v>
                </c:pt>
                <c:pt idx="12444">
                  <c:v>2.7399999999999998E-3</c:v>
                </c:pt>
                <c:pt idx="12445">
                  <c:v>2.7399999999999998E-3</c:v>
                </c:pt>
                <c:pt idx="12446">
                  <c:v>-4.9299999999999997E-2</c:v>
                </c:pt>
                <c:pt idx="12447">
                  <c:v>-4.9299999999999997E-2</c:v>
                </c:pt>
                <c:pt idx="12448">
                  <c:v>0.1</c:v>
                </c:pt>
                <c:pt idx="12449">
                  <c:v>5.4400000000000004E-3</c:v>
                </c:pt>
                <c:pt idx="12450">
                  <c:v>5.4400000000000004E-3</c:v>
                </c:pt>
                <c:pt idx="12451">
                  <c:v>5.4400000000000004E-3</c:v>
                </c:pt>
                <c:pt idx="12452">
                  <c:v>5.4400000000000004E-3</c:v>
                </c:pt>
                <c:pt idx="12453">
                  <c:v>5.4400000000000004E-3</c:v>
                </c:pt>
                <c:pt idx="12454">
                  <c:v>5.4400000000000004E-3</c:v>
                </c:pt>
                <c:pt idx="12455">
                  <c:v>5.4400000000000004E-3</c:v>
                </c:pt>
                <c:pt idx="12456">
                  <c:v>-8.1700000000000002E-3</c:v>
                </c:pt>
                <c:pt idx="12457">
                  <c:v>-8.1700000000000002E-3</c:v>
                </c:pt>
                <c:pt idx="12458">
                  <c:v>-8.1700000000000002E-3</c:v>
                </c:pt>
                <c:pt idx="12459">
                  <c:v>5.5500000000000001E-2</c:v>
                </c:pt>
                <c:pt idx="12460">
                  <c:v>5.5500000000000001E-2</c:v>
                </c:pt>
                <c:pt idx="12461">
                  <c:v>5.5500000000000001E-2</c:v>
                </c:pt>
                <c:pt idx="12462">
                  <c:v>1.06E-2</c:v>
                </c:pt>
                <c:pt idx="12463">
                  <c:v>2.1700000000000001E-2</c:v>
                </c:pt>
                <c:pt idx="12464">
                  <c:v>-6.1700000000000001E-3</c:v>
                </c:pt>
                <c:pt idx="12465">
                  <c:v>-6.1700000000000001E-3</c:v>
                </c:pt>
                <c:pt idx="12466">
                  <c:v>-6.1700000000000001E-3</c:v>
                </c:pt>
                <c:pt idx="12467">
                  <c:v>-4.3099999999999999E-2</c:v>
                </c:pt>
                <c:pt idx="12468">
                  <c:v>-4.3099999999999999E-2</c:v>
                </c:pt>
                <c:pt idx="12469">
                  <c:v>-4.3099999999999999E-2</c:v>
                </c:pt>
                <c:pt idx="12470">
                  <c:v>-4.3099999999999999E-2</c:v>
                </c:pt>
                <c:pt idx="12471">
                  <c:v>-2.2700000000000001E-2</c:v>
                </c:pt>
                <c:pt idx="12472">
                  <c:v>-2.2700000000000001E-2</c:v>
                </c:pt>
                <c:pt idx="12473">
                  <c:v>-2.2700000000000001E-2</c:v>
                </c:pt>
                <c:pt idx="12474">
                  <c:v>-2.2700000000000001E-2</c:v>
                </c:pt>
                <c:pt idx="12475">
                  <c:v>-2.2700000000000001E-2</c:v>
                </c:pt>
                <c:pt idx="12476">
                  <c:v>-2.2700000000000001E-2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A9C1-46CA-8CEA-64051803BB6C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x2</c:v>
                </c:pt>
              </c:strCache>
            </c:strRef>
          </c:tx>
          <c:spPr>
            <a:ln w="19050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xVal>
            <c:numRef>
              <c:f>Sheet1!$A$2:$A$12478</c:f>
              <c:numCache>
                <c:formatCode>General</c:formatCode>
                <c:ptCount val="12477"/>
                <c:pt idx="0">
                  <c:v>0</c:v>
                </c:pt>
                <c:pt idx="1">
                  <c:v>1</c:v>
                </c:pt>
                <c:pt idx="2">
                  <c:v>5</c:v>
                </c:pt>
                <c:pt idx="3">
                  <c:v>7</c:v>
                </c:pt>
                <c:pt idx="4">
                  <c:v>13</c:v>
                </c:pt>
                <c:pt idx="5">
                  <c:v>29</c:v>
                </c:pt>
                <c:pt idx="6">
                  <c:v>32</c:v>
                </c:pt>
                <c:pt idx="7">
                  <c:v>36</c:v>
                </c:pt>
                <c:pt idx="8">
                  <c:v>38</c:v>
                </c:pt>
                <c:pt idx="9">
                  <c:v>55</c:v>
                </c:pt>
                <c:pt idx="10">
                  <c:v>56</c:v>
                </c:pt>
                <c:pt idx="11">
                  <c:v>67</c:v>
                </c:pt>
                <c:pt idx="12">
                  <c:v>71</c:v>
                </c:pt>
                <c:pt idx="13">
                  <c:v>72</c:v>
                </c:pt>
                <c:pt idx="14">
                  <c:v>81</c:v>
                </c:pt>
                <c:pt idx="15">
                  <c:v>96</c:v>
                </c:pt>
                <c:pt idx="16">
                  <c:v>97</c:v>
                </c:pt>
                <c:pt idx="17">
                  <c:v>106</c:v>
                </c:pt>
                <c:pt idx="18">
                  <c:v>130</c:v>
                </c:pt>
                <c:pt idx="19">
                  <c:v>131</c:v>
                </c:pt>
                <c:pt idx="20">
                  <c:v>133</c:v>
                </c:pt>
                <c:pt idx="21">
                  <c:v>143</c:v>
                </c:pt>
                <c:pt idx="22">
                  <c:v>145</c:v>
                </c:pt>
                <c:pt idx="23">
                  <c:v>149</c:v>
                </c:pt>
                <c:pt idx="24">
                  <c:v>151</c:v>
                </c:pt>
                <c:pt idx="25">
                  <c:v>154</c:v>
                </c:pt>
                <c:pt idx="26">
                  <c:v>155</c:v>
                </c:pt>
                <c:pt idx="27">
                  <c:v>165</c:v>
                </c:pt>
                <c:pt idx="28">
                  <c:v>178</c:v>
                </c:pt>
                <c:pt idx="29">
                  <c:v>184</c:v>
                </c:pt>
                <c:pt idx="30">
                  <c:v>192</c:v>
                </c:pt>
                <c:pt idx="31">
                  <c:v>194</c:v>
                </c:pt>
                <c:pt idx="32">
                  <c:v>198</c:v>
                </c:pt>
                <c:pt idx="33">
                  <c:v>204</c:v>
                </c:pt>
                <c:pt idx="34">
                  <c:v>207</c:v>
                </c:pt>
                <c:pt idx="35">
                  <c:v>214</c:v>
                </c:pt>
                <c:pt idx="36">
                  <c:v>228</c:v>
                </c:pt>
                <c:pt idx="37">
                  <c:v>238</c:v>
                </c:pt>
                <c:pt idx="38">
                  <c:v>240</c:v>
                </c:pt>
                <c:pt idx="39">
                  <c:v>243</c:v>
                </c:pt>
                <c:pt idx="40">
                  <c:v>244</c:v>
                </c:pt>
                <c:pt idx="41">
                  <c:v>251</c:v>
                </c:pt>
                <c:pt idx="42">
                  <c:v>254</c:v>
                </c:pt>
                <c:pt idx="43">
                  <c:v>256</c:v>
                </c:pt>
                <c:pt idx="44">
                  <c:v>257</c:v>
                </c:pt>
                <c:pt idx="45">
                  <c:v>260</c:v>
                </c:pt>
                <c:pt idx="46">
                  <c:v>264</c:v>
                </c:pt>
                <c:pt idx="47">
                  <c:v>271</c:v>
                </c:pt>
                <c:pt idx="48">
                  <c:v>296</c:v>
                </c:pt>
                <c:pt idx="49">
                  <c:v>302</c:v>
                </c:pt>
                <c:pt idx="50">
                  <c:v>304</c:v>
                </c:pt>
                <c:pt idx="51">
                  <c:v>319</c:v>
                </c:pt>
                <c:pt idx="52">
                  <c:v>323</c:v>
                </c:pt>
                <c:pt idx="53">
                  <c:v>335</c:v>
                </c:pt>
                <c:pt idx="54">
                  <c:v>346</c:v>
                </c:pt>
                <c:pt idx="55">
                  <c:v>353</c:v>
                </c:pt>
                <c:pt idx="56">
                  <c:v>361</c:v>
                </c:pt>
                <c:pt idx="57">
                  <c:v>366</c:v>
                </c:pt>
                <c:pt idx="58">
                  <c:v>431</c:v>
                </c:pt>
                <c:pt idx="59">
                  <c:v>434</c:v>
                </c:pt>
                <c:pt idx="60">
                  <c:v>451</c:v>
                </c:pt>
                <c:pt idx="61">
                  <c:v>460</c:v>
                </c:pt>
                <c:pt idx="62">
                  <c:v>480</c:v>
                </c:pt>
                <c:pt idx="63">
                  <c:v>484</c:v>
                </c:pt>
                <c:pt idx="64">
                  <c:v>495</c:v>
                </c:pt>
                <c:pt idx="65">
                  <c:v>503</c:v>
                </c:pt>
                <c:pt idx="66">
                  <c:v>537</c:v>
                </c:pt>
                <c:pt idx="67">
                  <c:v>540</c:v>
                </c:pt>
                <c:pt idx="68">
                  <c:v>542</c:v>
                </c:pt>
                <c:pt idx="69">
                  <c:v>553</c:v>
                </c:pt>
                <c:pt idx="70">
                  <c:v>572</c:v>
                </c:pt>
                <c:pt idx="71">
                  <c:v>597</c:v>
                </c:pt>
                <c:pt idx="72">
                  <c:v>598</c:v>
                </c:pt>
                <c:pt idx="73">
                  <c:v>607</c:v>
                </c:pt>
                <c:pt idx="74">
                  <c:v>617</c:v>
                </c:pt>
                <c:pt idx="75">
                  <c:v>624</c:v>
                </c:pt>
                <c:pt idx="76">
                  <c:v>628</c:v>
                </c:pt>
                <c:pt idx="77">
                  <c:v>634</c:v>
                </c:pt>
                <c:pt idx="78">
                  <c:v>647</c:v>
                </c:pt>
                <c:pt idx="79">
                  <c:v>649</c:v>
                </c:pt>
                <c:pt idx="80">
                  <c:v>656</c:v>
                </c:pt>
                <c:pt idx="81">
                  <c:v>658</c:v>
                </c:pt>
                <c:pt idx="82">
                  <c:v>663</c:v>
                </c:pt>
                <c:pt idx="83">
                  <c:v>664</c:v>
                </c:pt>
                <c:pt idx="84">
                  <c:v>680</c:v>
                </c:pt>
                <c:pt idx="85">
                  <c:v>682</c:v>
                </c:pt>
                <c:pt idx="86">
                  <c:v>691</c:v>
                </c:pt>
                <c:pt idx="87">
                  <c:v>697</c:v>
                </c:pt>
                <c:pt idx="88">
                  <c:v>701</c:v>
                </c:pt>
                <c:pt idx="89">
                  <c:v>708</c:v>
                </c:pt>
                <c:pt idx="90">
                  <c:v>710</c:v>
                </c:pt>
                <c:pt idx="91">
                  <c:v>713</c:v>
                </c:pt>
                <c:pt idx="92">
                  <c:v>716</c:v>
                </c:pt>
                <c:pt idx="93">
                  <c:v>726</c:v>
                </c:pt>
                <c:pt idx="94">
                  <c:v>743</c:v>
                </c:pt>
                <c:pt idx="95">
                  <c:v>745</c:v>
                </c:pt>
                <c:pt idx="96">
                  <c:v>752</c:v>
                </c:pt>
                <c:pt idx="97">
                  <c:v>754</c:v>
                </c:pt>
                <c:pt idx="98">
                  <c:v>755</c:v>
                </c:pt>
                <c:pt idx="99">
                  <c:v>759</c:v>
                </c:pt>
                <c:pt idx="100">
                  <c:v>785</c:v>
                </c:pt>
                <c:pt idx="101">
                  <c:v>787</c:v>
                </c:pt>
                <c:pt idx="102">
                  <c:v>790</c:v>
                </c:pt>
                <c:pt idx="103">
                  <c:v>792</c:v>
                </c:pt>
                <c:pt idx="104">
                  <c:v>794</c:v>
                </c:pt>
                <c:pt idx="105">
                  <c:v>824</c:v>
                </c:pt>
                <c:pt idx="106">
                  <c:v>825</c:v>
                </c:pt>
                <c:pt idx="107">
                  <c:v>826</c:v>
                </c:pt>
                <c:pt idx="108">
                  <c:v>833</c:v>
                </c:pt>
                <c:pt idx="109">
                  <c:v>834</c:v>
                </c:pt>
                <c:pt idx="110">
                  <c:v>838</c:v>
                </c:pt>
                <c:pt idx="111">
                  <c:v>840</c:v>
                </c:pt>
                <c:pt idx="112">
                  <c:v>842</c:v>
                </c:pt>
                <c:pt idx="113">
                  <c:v>848</c:v>
                </c:pt>
                <c:pt idx="114">
                  <c:v>864</c:v>
                </c:pt>
                <c:pt idx="115">
                  <c:v>874</c:v>
                </c:pt>
                <c:pt idx="116">
                  <c:v>879</c:v>
                </c:pt>
                <c:pt idx="117">
                  <c:v>880</c:v>
                </c:pt>
                <c:pt idx="118">
                  <c:v>891</c:v>
                </c:pt>
                <c:pt idx="119">
                  <c:v>894</c:v>
                </c:pt>
                <c:pt idx="120">
                  <c:v>900</c:v>
                </c:pt>
                <c:pt idx="121">
                  <c:v>901</c:v>
                </c:pt>
                <c:pt idx="122">
                  <c:v>903</c:v>
                </c:pt>
                <c:pt idx="123">
                  <c:v>917</c:v>
                </c:pt>
                <c:pt idx="124">
                  <c:v>918</c:v>
                </c:pt>
                <c:pt idx="125">
                  <c:v>922</c:v>
                </c:pt>
                <c:pt idx="126">
                  <c:v>923</c:v>
                </c:pt>
                <c:pt idx="127">
                  <c:v>935</c:v>
                </c:pt>
                <c:pt idx="128">
                  <c:v>941</c:v>
                </c:pt>
                <c:pt idx="129">
                  <c:v>948</c:v>
                </c:pt>
                <c:pt idx="130">
                  <c:v>963</c:v>
                </c:pt>
                <c:pt idx="131">
                  <c:v>964</c:v>
                </c:pt>
                <c:pt idx="132">
                  <c:v>972</c:v>
                </c:pt>
                <c:pt idx="133">
                  <c:v>997</c:v>
                </c:pt>
                <c:pt idx="134">
                  <c:v>998</c:v>
                </c:pt>
                <c:pt idx="135">
                  <c:v>1014</c:v>
                </c:pt>
                <c:pt idx="136">
                  <c:v>1015</c:v>
                </c:pt>
                <c:pt idx="137">
                  <c:v>1017</c:v>
                </c:pt>
                <c:pt idx="138">
                  <c:v>1020</c:v>
                </c:pt>
                <c:pt idx="139">
                  <c:v>1039</c:v>
                </c:pt>
                <c:pt idx="140">
                  <c:v>1042</c:v>
                </c:pt>
                <c:pt idx="141">
                  <c:v>1050</c:v>
                </c:pt>
                <c:pt idx="142">
                  <c:v>1075</c:v>
                </c:pt>
                <c:pt idx="143">
                  <c:v>1090</c:v>
                </c:pt>
                <c:pt idx="144">
                  <c:v>1096</c:v>
                </c:pt>
                <c:pt idx="145">
                  <c:v>1104</c:v>
                </c:pt>
                <c:pt idx="146">
                  <c:v>1108</c:v>
                </c:pt>
                <c:pt idx="147">
                  <c:v>1111</c:v>
                </c:pt>
                <c:pt idx="148">
                  <c:v>1116</c:v>
                </c:pt>
                <c:pt idx="149">
                  <c:v>1117</c:v>
                </c:pt>
                <c:pt idx="150">
                  <c:v>1122</c:v>
                </c:pt>
                <c:pt idx="151">
                  <c:v>1124</c:v>
                </c:pt>
                <c:pt idx="152">
                  <c:v>1129</c:v>
                </c:pt>
                <c:pt idx="153">
                  <c:v>1131</c:v>
                </c:pt>
                <c:pt idx="154">
                  <c:v>1140</c:v>
                </c:pt>
                <c:pt idx="155">
                  <c:v>1144</c:v>
                </c:pt>
                <c:pt idx="156">
                  <c:v>1160</c:v>
                </c:pt>
                <c:pt idx="157">
                  <c:v>1168</c:v>
                </c:pt>
                <c:pt idx="158">
                  <c:v>1171</c:v>
                </c:pt>
                <c:pt idx="159">
                  <c:v>1181</c:v>
                </c:pt>
                <c:pt idx="160">
                  <c:v>1183</c:v>
                </c:pt>
                <c:pt idx="161">
                  <c:v>1195</c:v>
                </c:pt>
                <c:pt idx="162">
                  <c:v>1202</c:v>
                </c:pt>
                <c:pt idx="163">
                  <c:v>1203</c:v>
                </c:pt>
                <c:pt idx="164">
                  <c:v>1205</c:v>
                </c:pt>
                <c:pt idx="165">
                  <c:v>1208</c:v>
                </c:pt>
                <c:pt idx="166">
                  <c:v>1219</c:v>
                </c:pt>
                <c:pt idx="167">
                  <c:v>1220</c:v>
                </c:pt>
                <c:pt idx="168">
                  <c:v>1222</c:v>
                </c:pt>
                <c:pt idx="169">
                  <c:v>1247</c:v>
                </c:pt>
                <c:pt idx="170">
                  <c:v>1256</c:v>
                </c:pt>
                <c:pt idx="171">
                  <c:v>1267</c:v>
                </c:pt>
                <c:pt idx="172">
                  <c:v>1268</c:v>
                </c:pt>
                <c:pt idx="173">
                  <c:v>1282</c:v>
                </c:pt>
                <c:pt idx="174">
                  <c:v>1283</c:v>
                </c:pt>
                <c:pt idx="175">
                  <c:v>1286</c:v>
                </c:pt>
                <c:pt idx="176">
                  <c:v>1293</c:v>
                </c:pt>
                <c:pt idx="177">
                  <c:v>1298</c:v>
                </c:pt>
                <c:pt idx="178">
                  <c:v>1304</c:v>
                </c:pt>
                <c:pt idx="179">
                  <c:v>1306</c:v>
                </c:pt>
                <c:pt idx="180">
                  <c:v>1308</c:v>
                </c:pt>
                <c:pt idx="181">
                  <c:v>1311</c:v>
                </c:pt>
                <c:pt idx="182">
                  <c:v>1317</c:v>
                </c:pt>
                <c:pt idx="183">
                  <c:v>1322</c:v>
                </c:pt>
                <c:pt idx="184">
                  <c:v>1323</c:v>
                </c:pt>
                <c:pt idx="185">
                  <c:v>1331</c:v>
                </c:pt>
                <c:pt idx="186">
                  <c:v>1332</c:v>
                </c:pt>
                <c:pt idx="187">
                  <c:v>1338</c:v>
                </c:pt>
                <c:pt idx="188">
                  <c:v>1342</c:v>
                </c:pt>
                <c:pt idx="189">
                  <c:v>1345</c:v>
                </c:pt>
                <c:pt idx="190">
                  <c:v>1347</c:v>
                </c:pt>
                <c:pt idx="191">
                  <c:v>1360</c:v>
                </c:pt>
                <c:pt idx="192">
                  <c:v>1361</c:v>
                </c:pt>
                <c:pt idx="193">
                  <c:v>1362</c:v>
                </c:pt>
                <c:pt idx="194">
                  <c:v>1363</c:v>
                </c:pt>
                <c:pt idx="195">
                  <c:v>1367</c:v>
                </c:pt>
                <c:pt idx="196">
                  <c:v>1374</c:v>
                </c:pt>
                <c:pt idx="197">
                  <c:v>1393</c:v>
                </c:pt>
                <c:pt idx="198">
                  <c:v>1396</c:v>
                </c:pt>
                <c:pt idx="199">
                  <c:v>1400</c:v>
                </c:pt>
                <c:pt idx="200">
                  <c:v>1402</c:v>
                </c:pt>
                <c:pt idx="201">
                  <c:v>1413</c:v>
                </c:pt>
                <c:pt idx="202">
                  <c:v>1415</c:v>
                </c:pt>
                <c:pt idx="203">
                  <c:v>1416</c:v>
                </c:pt>
                <c:pt idx="204">
                  <c:v>1417</c:v>
                </c:pt>
                <c:pt idx="205">
                  <c:v>1419</c:v>
                </c:pt>
                <c:pt idx="206">
                  <c:v>1424</c:v>
                </c:pt>
                <c:pt idx="207">
                  <c:v>1438</c:v>
                </c:pt>
                <c:pt idx="208">
                  <c:v>1457</c:v>
                </c:pt>
                <c:pt idx="209">
                  <c:v>1459</c:v>
                </c:pt>
                <c:pt idx="210">
                  <c:v>1486</c:v>
                </c:pt>
                <c:pt idx="211">
                  <c:v>1494</c:v>
                </c:pt>
                <c:pt idx="212">
                  <c:v>1495</c:v>
                </c:pt>
                <c:pt idx="213">
                  <c:v>1499</c:v>
                </c:pt>
                <c:pt idx="214">
                  <c:v>1503</c:v>
                </c:pt>
                <c:pt idx="215">
                  <c:v>1505</c:v>
                </c:pt>
                <c:pt idx="216">
                  <c:v>1506</c:v>
                </c:pt>
                <c:pt idx="217">
                  <c:v>1515</c:v>
                </c:pt>
                <c:pt idx="218">
                  <c:v>1517</c:v>
                </c:pt>
                <c:pt idx="219">
                  <c:v>1519</c:v>
                </c:pt>
                <c:pt idx="220">
                  <c:v>1523</c:v>
                </c:pt>
                <c:pt idx="221">
                  <c:v>1525</c:v>
                </c:pt>
                <c:pt idx="222">
                  <c:v>1534</c:v>
                </c:pt>
                <c:pt idx="223">
                  <c:v>1537</c:v>
                </c:pt>
                <c:pt idx="224">
                  <c:v>1548</c:v>
                </c:pt>
                <c:pt idx="225">
                  <c:v>1552</c:v>
                </c:pt>
                <c:pt idx="226">
                  <c:v>1553</c:v>
                </c:pt>
                <c:pt idx="227">
                  <c:v>1556</c:v>
                </c:pt>
                <c:pt idx="228">
                  <c:v>1557</c:v>
                </c:pt>
                <c:pt idx="229">
                  <c:v>1559</c:v>
                </c:pt>
                <c:pt idx="230">
                  <c:v>1561</c:v>
                </c:pt>
                <c:pt idx="231">
                  <c:v>1567</c:v>
                </c:pt>
                <c:pt idx="232">
                  <c:v>1577</c:v>
                </c:pt>
                <c:pt idx="233">
                  <c:v>1580</c:v>
                </c:pt>
                <c:pt idx="234">
                  <c:v>1592</c:v>
                </c:pt>
                <c:pt idx="235">
                  <c:v>1594</c:v>
                </c:pt>
                <c:pt idx="236">
                  <c:v>1618</c:v>
                </c:pt>
                <c:pt idx="237">
                  <c:v>1621</c:v>
                </c:pt>
                <c:pt idx="238">
                  <c:v>1626</c:v>
                </c:pt>
                <c:pt idx="239">
                  <c:v>1630</c:v>
                </c:pt>
                <c:pt idx="240">
                  <c:v>1639</c:v>
                </c:pt>
                <c:pt idx="241">
                  <c:v>1641</c:v>
                </c:pt>
                <c:pt idx="242">
                  <c:v>1646</c:v>
                </c:pt>
                <c:pt idx="243">
                  <c:v>1667</c:v>
                </c:pt>
                <c:pt idx="244">
                  <c:v>1675</c:v>
                </c:pt>
                <c:pt idx="245">
                  <c:v>1677</c:v>
                </c:pt>
                <c:pt idx="246">
                  <c:v>1678</c:v>
                </c:pt>
                <c:pt idx="247">
                  <c:v>1684</c:v>
                </c:pt>
                <c:pt idx="248">
                  <c:v>1687</c:v>
                </c:pt>
                <c:pt idx="249">
                  <c:v>1697</c:v>
                </c:pt>
                <c:pt idx="250">
                  <c:v>1703</c:v>
                </c:pt>
                <c:pt idx="251">
                  <c:v>1716</c:v>
                </c:pt>
                <c:pt idx="252">
                  <c:v>1731</c:v>
                </c:pt>
                <c:pt idx="253">
                  <c:v>1751</c:v>
                </c:pt>
                <c:pt idx="254">
                  <c:v>1757</c:v>
                </c:pt>
                <c:pt idx="255">
                  <c:v>1766</c:v>
                </c:pt>
                <c:pt idx="256">
                  <c:v>1784</c:v>
                </c:pt>
                <c:pt idx="257">
                  <c:v>1792</c:v>
                </c:pt>
                <c:pt idx="258">
                  <c:v>1797</c:v>
                </c:pt>
                <c:pt idx="259">
                  <c:v>1815</c:v>
                </c:pt>
                <c:pt idx="260">
                  <c:v>1819</c:v>
                </c:pt>
                <c:pt idx="261">
                  <c:v>1829</c:v>
                </c:pt>
                <c:pt idx="262">
                  <c:v>1841</c:v>
                </c:pt>
                <c:pt idx="263">
                  <c:v>1851</c:v>
                </c:pt>
                <c:pt idx="264">
                  <c:v>1858</c:v>
                </c:pt>
                <c:pt idx="265">
                  <c:v>1863</c:v>
                </c:pt>
                <c:pt idx="266">
                  <c:v>1866</c:v>
                </c:pt>
                <c:pt idx="267">
                  <c:v>1870</c:v>
                </c:pt>
                <c:pt idx="268">
                  <c:v>1871</c:v>
                </c:pt>
                <c:pt idx="269">
                  <c:v>1878</c:v>
                </c:pt>
                <c:pt idx="270">
                  <c:v>1896</c:v>
                </c:pt>
                <c:pt idx="271">
                  <c:v>1902</c:v>
                </c:pt>
                <c:pt idx="272">
                  <c:v>1905</c:v>
                </c:pt>
                <c:pt idx="273">
                  <c:v>1907</c:v>
                </c:pt>
                <c:pt idx="274">
                  <c:v>1912</c:v>
                </c:pt>
                <c:pt idx="275">
                  <c:v>1922</c:v>
                </c:pt>
                <c:pt idx="276">
                  <c:v>1925</c:v>
                </c:pt>
                <c:pt idx="277">
                  <c:v>1930</c:v>
                </c:pt>
                <c:pt idx="278">
                  <c:v>1933</c:v>
                </c:pt>
                <c:pt idx="279">
                  <c:v>1965</c:v>
                </c:pt>
                <c:pt idx="280">
                  <c:v>1974</c:v>
                </c:pt>
                <c:pt idx="281">
                  <c:v>1975</c:v>
                </c:pt>
                <c:pt idx="282">
                  <c:v>1981</c:v>
                </c:pt>
                <c:pt idx="283">
                  <c:v>1982</c:v>
                </c:pt>
                <c:pt idx="284">
                  <c:v>1983</c:v>
                </c:pt>
                <c:pt idx="285">
                  <c:v>1999</c:v>
                </c:pt>
                <c:pt idx="286">
                  <c:v>2006</c:v>
                </c:pt>
                <c:pt idx="287">
                  <c:v>2007</c:v>
                </c:pt>
                <c:pt idx="288">
                  <c:v>2017</c:v>
                </c:pt>
                <c:pt idx="289">
                  <c:v>2018</c:v>
                </c:pt>
                <c:pt idx="290">
                  <c:v>2023</c:v>
                </c:pt>
                <c:pt idx="291">
                  <c:v>2038</c:v>
                </c:pt>
                <c:pt idx="292">
                  <c:v>2048</c:v>
                </c:pt>
                <c:pt idx="293">
                  <c:v>2062</c:v>
                </c:pt>
                <c:pt idx="294">
                  <c:v>2071</c:v>
                </c:pt>
                <c:pt idx="295">
                  <c:v>2098</c:v>
                </c:pt>
                <c:pt idx="296">
                  <c:v>2099</c:v>
                </c:pt>
                <c:pt idx="297">
                  <c:v>2101</c:v>
                </c:pt>
                <c:pt idx="298">
                  <c:v>2114</c:v>
                </c:pt>
                <c:pt idx="299">
                  <c:v>2117</c:v>
                </c:pt>
                <c:pt idx="300">
                  <c:v>2121</c:v>
                </c:pt>
                <c:pt idx="301">
                  <c:v>2125</c:v>
                </c:pt>
                <c:pt idx="302">
                  <c:v>2129</c:v>
                </c:pt>
                <c:pt idx="303">
                  <c:v>2133</c:v>
                </c:pt>
                <c:pt idx="304">
                  <c:v>2148</c:v>
                </c:pt>
                <c:pt idx="305">
                  <c:v>2151</c:v>
                </c:pt>
                <c:pt idx="306">
                  <c:v>2160</c:v>
                </c:pt>
                <c:pt idx="307">
                  <c:v>2171</c:v>
                </c:pt>
                <c:pt idx="308">
                  <c:v>2172</c:v>
                </c:pt>
                <c:pt idx="309">
                  <c:v>2173</c:v>
                </c:pt>
                <c:pt idx="310">
                  <c:v>2177</c:v>
                </c:pt>
                <c:pt idx="311">
                  <c:v>2179</c:v>
                </c:pt>
                <c:pt idx="312">
                  <c:v>2190</c:v>
                </c:pt>
                <c:pt idx="313">
                  <c:v>2214</c:v>
                </c:pt>
                <c:pt idx="314">
                  <c:v>2227</c:v>
                </c:pt>
                <c:pt idx="315">
                  <c:v>2235</c:v>
                </c:pt>
                <c:pt idx="316">
                  <c:v>2238</c:v>
                </c:pt>
                <c:pt idx="317">
                  <c:v>2250</c:v>
                </c:pt>
                <c:pt idx="318">
                  <c:v>2252</c:v>
                </c:pt>
                <c:pt idx="319">
                  <c:v>2255</c:v>
                </c:pt>
                <c:pt idx="320">
                  <c:v>2259</c:v>
                </c:pt>
                <c:pt idx="321">
                  <c:v>2268</c:v>
                </c:pt>
                <c:pt idx="322">
                  <c:v>2299</c:v>
                </c:pt>
                <c:pt idx="323">
                  <c:v>2305</c:v>
                </c:pt>
                <c:pt idx="324">
                  <c:v>2309</c:v>
                </c:pt>
                <c:pt idx="325">
                  <c:v>2313</c:v>
                </c:pt>
                <c:pt idx="326">
                  <c:v>2314</c:v>
                </c:pt>
                <c:pt idx="327">
                  <c:v>2316</c:v>
                </c:pt>
                <c:pt idx="328">
                  <c:v>2325</c:v>
                </c:pt>
                <c:pt idx="329">
                  <c:v>2329</c:v>
                </c:pt>
                <c:pt idx="330">
                  <c:v>2339</c:v>
                </c:pt>
                <c:pt idx="331">
                  <c:v>2340</c:v>
                </c:pt>
                <c:pt idx="332">
                  <c:v>2353</c:v>
                </c:pt>
                <c:pt idx="333">
                  <c:v>2355</c:v>
                </c:pt>
                <c:pt idx="334">
                  <c:v>2379</c:v>
                </c:pt>
                <c:pt idx="335">
                  <c:v>2383</c:v>
                </c:pt>
                <c:pt idx="336">
                  <c:v>2388</c:v>
                </c:pt>
                <c:pt idx="337">
                  <c:v>2405</c:v>
                </c:pt>
                <c:pt idx="338">
                  <c:v>2407</c:v>
                </c:pt>
                <c:pt idx="339">
                  <c:v>2415</c:v>
                </c:pt>
                <c:pt idx="340">
                  <c:v>2430</c:v>
                </c:pt>
                <c:pt idx="341">
                  <c:v>2432</c:v>
                </c:pt>
                <c:pt idx="342">
                  <c:v>2438</c:v>
                </c:pt>
                <c:pt idx="343">
                  <c:v>2455</c:v>
                </c:pt>
                <c:pt idx="344">
                  <c:v>2474</c:v>
                </c:pt>
                <c:pt idx="345">
                  <c:v>2477</c:v>
                </c:pt>
                <c:pt idx="346">
                  <c:v>2488</c:v>
                </c:pt>
                <c:pt idx="347">
                  <c:v>2496</c:v>
                </c:pt>
                <c:pt idx="348">
                  <c:v>2500</c:v>
                </c:pt>
                <c:pt idx="349">
                  <c:v>2512</c:v>
                </c:pt>
                <c:pt idx="350">
                  <c:v>2518</c:v>
                </c:pt>
                <c:pt idx="351">
                  <c:v>2529</c:v>
                </c:pt>
                <c:pt idx="352">
                  <c:v>2564</c:v>
                </c:pt>
                <c:pt idx="353">
                  <c:v>2571</c:v>
                </c:pt>
                <c:pt idx="354">
                  <c:v>2580</c:v>
                </c:pt>
                <c:pt idx="355">
                  <c:v>2581</c:v>
                </c:pt>
                <c:pt idx="356">
                  <c:v>2586</c:v>
                </c:pt>
                <c:pt idx="357">
                  <c:v>2589</c:v>
                </c:pt>
                <c:pt idx="358">
                  <c:v>2602</c:v>
                </c:pt>
                <c:pt idx="359">
                  <c:v>2608</c:v>
                </c:pt>
                <c:pt idx="360">
                  <c:v>2609</c:v>
                </c:pt>
                <c:pt idx="361">
                  <c:v>2613</c:v>
                </c:pt>
                <c:pt idx="362">
                  <c:v>2620</c:v>
                </c:pt>
                <c:pt idx="363">
                  <c:v>2622</c:v>
                </c:pt>
                <c:pt idx="364">
                  <c:v>2624</c:v>
                </c:pt>
                <c:pt idx="365">
                  <c:v>2625</c:v>
                </c:pt>
                <c:pt idx="366">
                  <c:v>2637</c:v>
                </c:pt>
                <c:pt idx="367">
                  <c:v>2641</c:v>
                </c:pt>
                <c:pt idx="368">
                  <c:v>2642</c:v>
                </c:pt>
                <c:pt idx="369">
                  <c:v>2652</c:v>
                </c:pt>
                <c:pt idx="370">
                  <c:v>2655</c:v>
                </c:pt>
                <c:pt idx="371">
                  <c:v>2658</c:v>
                </c:pt>
                <c:pt idx="372">
                  <c:v>2660</c:v>
                </c:pt>
                <c:pt idx="373">
                  <c:v>2664</c:v>
                </c:pt>
                <c:pt idx="374">
                  <c:v>2673</c:v>
                </c:pt>
                <c:pt idx="375">
                  <c:v>2688</c:v>
                </c:pt>
                <c:pt idx="376">
                  <c:v>2703</c:v>
                </c:pt>
                <c:pt idx="377">
                  <c:v>2710</c:v>
                </c:pt>
                <c:pt idx="378">
                  <c:v>2724</c:v>
                </c:pt>
                <c:pt idx="379">
                  <c:v>2728</c:v>
                </c:pt>
                <c:pt idx="380">
                  <c:v>2757</c:v>
                </c:pt>
                <c:pt idx="381">
                  <c:v>2762</c:v>
                </c:pt>
                <c:pt idx="382">
                  <c:v>2767</c:v>
                </c:pt>
                <c:pt idx="383">
                  <c:v>2770</c:v>
                </c:pt>
                <c:pt idx="384">
                  <c:v>2772</c:v>
                </c:pt>
                <c:pt idx="385">
                  <c:v>2773</c:v>
                </c:pt>
                <c:pt idx="386">
                  <c:v>2776</c:v>
                </c:pt>
                <c:pt idx="387">
                  <c:v>2790</c:v>
                </c:pt>
                <c:pt idx="388">
                  <c:v>2792</c:v>
                </c:pt>
                <c:pt idx="389">
                  <c:v>2800</c:v>
                </c:pt>
                <c:pt idx="390">
                  <c:v>2804</c:v>
                </c:pt>
                <c:pt idx="391">
                  <c:v>2810</c:v>
                </c:pt>
                <c:pt idx="392">
                  <c:v>2821</c:v>
                </c:pt>
                <c:pt idx="393">
                  <c:v>2829</c:v>
                </c:pt>
                <c:pt idx="394">
                  <c:v>2833</c:v>
                </c:pt>
                <c:pt idx="395">
                  <c:v>2841</c:v>
                </c:pt>
                <c:pt idx="396">
                  <c:v>2845</c:v>
                </c:pt>
                <c:pt idx="397">
                  <c:v>2858</c:v>
                </c:pt>
                <c:pt idx="398">
                  <c:v>2866</c:v>
                </c:pt>
                <c:pt idx="399">
                  <c:v>2879</c:v>
                </c:pt>
                <c:pt idx="400">
                  <c:v>2882</c:v>
                </c:pt>
                <c:pt idx="401">
                  <c:v>2883</c:v>
                </c:pt>
                <c:pt idx="402">
                  <c:v>2886</c:v>
                </c:pt>
                <c:pt idx="403">
                  <c:v>2897</c:v>
                </c:pt>
                <c:pt idx="404">
                  <c:v>2907</c:v>
                </c:pt>
                <c:pt idx="405">
                  <c:v>2909</c:v>
                </c:pt>
                <c:pt idx="406">
                  <c:v>2916</c:v>
                </c:pt>
                <c:pt idx="407">
                  <c:v>2919</c:v>
                </c:pt>
                <c:pt idx="408">
                  <c:v>2936</c:v>
                </c:pt>
                <c:pt idx="409">
                  <c:v>2945</c:v>
                </c:pt>
                <c:pt idx="410">
                  <c:v>2946</c:v>
                </c:pt>
                <c:pt idx="411">
                  <c:v>2948</c:v>
                </c:pt>
                <c:pt idx="412">
                  <c:v>2953</c:v>
                </c:pt>
                <c:pt idx="413">
                  <c:v>2967</c:v>
                </c:pt>
                <c:pt idx="414">
                  <c:v>2986</c:v>
                </c:pt>
                <c:pt idx="415">
                  <c:v>2989</c:v>
                </c:pt>
                <c:pt idx="416">
                  <c:v>3007</c:v>
                </c:pt>
                <c:pt idx="417">
                  <c:v>3021</c:v>
                </c:pt>
                <c:pt idx="418">
                  <c:v>3029</c:v>
                </c:pt>
                <c:pt idx="419">
                  <c:v>3036</c:v>
                </c:pt>
                <c:pt idx="420">
                  <c:v>3039</c:v>
                </c:pt>
                <c:pt idx="421">
                  <c:v>3040</c:v>
                </c:pt>
                <c:pt idx="422">
                  <c:v>3052</c:v>
                </c:pt>
                <c:pt idx="423">
                  <c:v>3054</c:v>
                </c:pt>
                <c:pt idx="424">
                  <c:v>3070</c:v>
                </c:pt>
                <c:pt idx="425">
                  <c:v>3088</c:v>
                </c:pt>
                <c:pt idx="426">
                  <c:v>3090</c:v>
                </c:pt>
                <c:pt idx="427">
                  <c:v>3091</c:v>
                </c:pt>
                <c:pt idx="428">
                  <c:v>3121</c:v>
                </c:pt>
                <c:pt idx="429">
                  <c:v>3123</c:v>
                </c:pt>
                <c:pt idx="430">
                  <c:v>3128</c:v>
                </c:pt>
                <c:pt idx="431">
                  <c:v>3142</c:v>
                </c:pt>
                <c:pt idx="432">
                  <c:v>3148</c:v>
                </c:pt>
                <c:pt idx="433">
                  <c:v>3150</c:v>
                </c:pt>
                <c:pt idx="434">
                  <c:v>3156</c:v>
                </c:pt>
                <c:pt idx="435">
                  <c:v>3163</c:v>
                </c:pt>
                <c:pt idx="436">
                  <c:v>3169</c:v>
                </c:pt>
                <c:pt idx="437">
                  <c:v>3170</c:v>
                </c:pt>
                <c:pt idx="438">
                  <c:v>3172</c:v>
                </c:pt>
                <c:pt idx="439">
                  <c:v>3178</c:v>
                </c:pt>
                <c:pt idx="440">
                  <c:v>3180</c:v>
                </c:pt>
                <c:pt idx="441">
                  <c:v>3186</c:v>
                </c:pt>
                <c:pt idx="442">
                  <c:v>3192</c:v>
                </c:pt>
                <c:pt idx="443">
                  <c:v>3216</c:v>
                </c:pt>
                <c:pt idx="444">
                  <c:v>3221</c:v>
                </c:pt>
                <c:pt idx="445">
                  <c:v>3225</c:v>
                </c:pt>
                <c:pt idx="446">
                  <c:v>3226</c:v>
                </c:pt>
                <c:pt idx="447">
                  <c:v>3227</c:v>
                </c:pt>
                <c:pt idx="448">
                  <c:v>3230</c:v>
                </c:pt>
                <c:pt idx="449">
                  <c:v>3234</c:v>
                </c:pt>
                <c:pt idx="450">
                  <c:v>3246</c:v>
                </c:pt>
                <c:pt idx="451">
                  <c:v>3269</c:v>
                </c:pt>
                <c:pt idx="452">
                  <c:v>3271</c:v>
                </c:pt>
                <c:pt idx="453">
                  <c:v>3279</c:v>
                </c:pt>
                <c:pt idx="454">
                  <c:v>3281</c:v>
                </c:pt>
                <c:pt idx="455">
                  <c:v>3291</c:v>
                </c:pt>
                <c:pt idx="456">
                  <c:v>3295</c:v>
                </c:pt>
                <c:pt idx="457">
                  <c:v>3297</c:v>
                </c:pt>
                <c:pt idx="458">
                  <c:v>3303</c:v>
                </c:pt>
                <c:pt idx="459">
                  <c:v>3313</c:v>
                </c:pt>
                <c:pt idx="460">
                  <c:v>3321</c:v>
                </c:pt>
                <c:pt idx="461">
                  <c:v>3324</c:v>
                </c:pt>
                <c:pt idx="462">
                  <c:v>3328</c:v>
                </c:pt>
                <c:pt idx="463">
                  <c:v>3331</c:v>
                </c:pt>
                <c:pt idx="464">
                  <c:v>3333</c:v>
                </c:pt>
                <c:pt idx="465">
                  <c:v>3335</c:v>
                </c:pt>
                <c:pt idx="466">
                  <c:v>3351</c:v>
                </c:pt>
                <c:pt idx="467">
                  <c:v>3358</c:v>
                </c:pt>
                <c:pt idx="468">
                  <c:v>3361</c:v>
                </c:pt>
                <c:pt idx="469">
                  <c:v>3362</c:v>
                </c:pt>
                <c:pt idx="470">
                  <c:v>3366</c:v>
                </c:pt>
                <c:pt idx="471">
                  <c:v>3368</c:v>
                </c:pt>
                <c:pt idx="472">
                  <c:v>3387</c:v>
                </c:pt>
                <c:pt idx="473">
                  <c:v>3421</c:v>
                </c:pt>
                <c:pt idx="474">
                  <c:v>3445</c:v>
                </c:pt>
                <c:pt idx="475">
                  <c:v>3446</c:v>
                </c:pt>
                <c:pt idx="476">
                  <c:v>3450</c:v>
                </c:pt>
                <c:pt idx="477">
                  <c:v>3458</c:v>
                </c:pt>
                <c:pt idx="478">
                  <c:v>3466</c:v>
                </c:pt>
                <c:pt idx="479">
                  <c:v>3469</c:v>
                </c:pt>
                <c:pt idx="480">
                  <c:v>3490</c:v>
                </c:pt>
                <c:pt idx="481">
                  <c:v>3494</c:v>
                </c:pt>
                <c:pt idx="482">
                  <c:v>3497</c:v>
                </c:pt>
                <c:pt idx="483">
                  <c:v>3500</c:v>
                </c:pt>
                <c:pt idx="484">
                  <c:v>3502</c:v>
                </c:pt>
                <c:pt idx="485">
                  <c:v>3515</c:v>
                </c:pt>
                <c:pt idx="486">
                  <c:v>3520</c:v>
                </c:pt>
                <c:pt idx="487">
                  <c:v>3521</c:v>
                </c:pt>
                <c:pt idx="488">
                  <c:v>3525</c:v>
                </c:pt>
                <c:pt idx="489">
                  <c:v>3531</c:v>
                </c:pt>
                <c:pt idx="490">
                  <c:v>3535</c:v>
                </c:pt>
                <c:pt idx="491">
                  <c:v>3538</c:v>
                </c:pt>
                <c:pt idx="492">
                  <c:v>3553</c:v>
                </c:pt>
                <c:pt idx="493">
                  <c:v>3560</c:v>
                </c:pt>
                <c:pt idx="494">
                  <c:v>3562</c:v>
                </c:pt>
                <c:pt idx="495">
                  <c:v>3563</c:v>
                </c:pt>
                <c:pt idx="496">
                  <c:v>3565</c:v>
                </c:pt>
                <c:pt idx="497">
                  <c:v>3567</c:v>
                </c:pt>
                <c:pt idx="498">
                  <c:v>3568</c:v>
                </c:pt>
                <c:pt idx="499">
                  <c:v>3572</c:v>
                </c:pt>
                <c:pt idx="500">
                  <c:v>3590</c:v>
                </c:pt>
                <c:pt idx="501">
                  <c:v>3591</c:v>
                </c:pt>
                <c:pt idx="502">
                  <c:v>3597</c:v>
                </c:pt>
                <c:pt idx="503">
                  <c:v>3616</c:v>
                </c:pt>
                <c:pt idx="504">
                  <c:v>3629</c:v>
                </c:pt>
                <c:pt idx="505">
                  <c:v>3632</c:v>
                </c:pt>
                <c:pt idx="506">
                  <c:v>3634</c:v>
                </c:pt>
                <c:pt idx="507">
                  <c:v>3637</c:v>
                </c:pt>
                <c:pt idx="508">
                  <c:v>3654</c:v>
                </c:pt>
                <c:pt idx="509">
                  <c:v>3683</c:v>
                </c:pt>
                <c:pt idx="510">
                  <c:v>3684</c:v>
                </c:pt>
                <c:pt idx="511">
                  <c:v>3686</c:v>
                </c:pt>
                <c:pt idx="512">
                  <c:v>3688</c:v>
                </c:pt>
                <c:pt idx="513">
                  <c:v>3690</c:v>
                </c:pt>
                <c:pt idx="514">
                  <c:v>3701</c:v>
                </c:pt>
                <c:pt idx="515">
                  <c:v>3718</c:v>
                </c:pt>
                <c:pt idx="516">
                  <c:v>3725</c:v>
                </c:pt>
                <c:pt idx="517">
                  <c:v>3731</c:v>
                </c:pt>
                <c:pt idx="518">
                  <c:v>3749</c:v>
                </c:pt>
                <c:pt idx="519">
                  <c:v>3755</c:v>
                </c:pt>
                <c:pt idx="520">
                  <c:v>3757</c:v>
                </c:pt>
                <c:pt idx="521">
                  <c:v>3770</c:v>
                </c:pt>
                <c:pt idx="522">
                  <c:v>3774</c:v>
                </c:pt>
                <c:pt idx="523">
                  <c:v>3775</c:v>
                </c:pt>
                <c:pt idx="524">
                  <c:v>3776</c:v>
                </c:pt>
                <c:pt idx="525">
                  <c:v>3791</c:v>
                </c:pt>
                <c:pt idx="526">
                  <c:v>3795</c:v>
                </c:pt>
                <c:pt idx="527">
                  <c:v>3796</c:v>
                </c:pt>
                <c:pt idx="528">
                  <c:v>3798</c:v>
                </c:pt>
                <c:pt idx="529">
                  <c:v>3804</c:v>
                </c:pt>
                <c:pt idx="530">
                  <c:v>3813</c:v>
                </c:pt>
                <c:pt idx="531">
                  <c:v>3817</c:v>
                </c:pt>
                <c:pt idx="532">
                  <c:v>3827</c:v>
                </c:pt>
                <c:pt idx="533">
                  <c:v>3854</c:v>
                </c:pt>
                <c:pt idx="534">
                  <c:v>3866</c:v>
                </c:pt>
                <c:pt idx="535">
                  <c:v>3878</c:v>
                </c:pt>
                <c:pt idx="536">
                  <c:v>3897</c:v>
                </c:pt>
                <c:pt idx="537">
                  <c:v>3906</c:v>
                </c:pt>
                <c:pt idx="538">
                  <c:v>3910</c:v>
                </c:pt>
                <c:pt idx="539">
                  <c:v>3918</c:v>
                </c:pt>
                <c:pt idx="540">
                  <c:v>3934</c:v>
                </c:pt>
                <c:pt idx="541">
                  <c:v>3939</c:v>
                </c:pt>
                <c:pt idx="542">
                  <c:v>3945</c:v>
                </c:pt>
                <c:pt idx="543">
                  <c:v>3948</c:v>
                </c:pt>
                <c:pt idx="544">
                  <c:v>3950</c:v>
                </c:pt>
                <c:pt idx="545">
                  <c:v>3964</c:v>
                </c:pt>
                <c:pt idx="546">
                  <c:v>3968</c:v>
                </c:pt>
                <c:pt idx="547">
                  <c:v>3979</c:v>
                </c:pt>
                <c:pt idx="548">
                  <c:v>3992</c:v>
                </c:pt>
                <c:pt idx="549">
                  <c:v>3994</c:v>
                </c:pt>
                <c:pt idx="550">
                  <c:v>4020</c:v>
                </c:pt>
                <c:pt idx="551">
                  <c:v>4023</c:v>
                </c:pt>
                <c:pt idx="552">
                  <c:v>4039</c:v>
                </c:pt>
                <c:pt idx="553">
                  <c:v>4063</c:v>
                </c:pt>
                <c:pt idx="554">
                  <c:v>4075</c:v>
                </c:pt>
                <c:pt idx="555">
                  <c:v>4085</c:v>
                </c:pt>
                <c:pt idx="556">
                  <c:v>4105</c:v>
                </c:pt>
                <c:pt idx="557">
                  <c:v>4111</c:v>
                </c:pt>
                <c:pt idx="558">
                  <c:v>4128</c:v>
                </c:pt>
                <c:pt idx="559">
                  <c:v>4131</c:v>
                </c:pt>
                <c:pt idx="560">
                  <c:v>4136</c:v>
                </c:pt>
                <c:pt idx="561">
                  <c:v>4142</c:v>
                </c:pt>
                <c:pt idx="562">
                  <c:v>4146</c:v>
                </c:pt>
                <c:pt idx="563">
                  <c:v>4152</c:v>
                </c:pt>
                <c:pt idx="564">
                  <c:v>4153</c:v>
                </c:pt>
                <c:pt idx="565">
                  <c:v>4156</c:v>
                </c:pt>
                <c:pt idx="566">
                  <c:v>4157</c:v>
                </c:pt>
                <c:pt idx="567">
                  <c:v>4158</c:v>
                </c:pt>
                <c:pt idx="568">
                  <c:v>4162</c:v>
                </c:pt>
                <c:pt idx="569">
                  <c:v>4204</c:v>
                </c:pt>
                <c:pt idx="570">
                  <c:v>4216</c:v>
                </c:pt>
                <c:pt idx="571">
                  <c:v>4221</c:v>
                </c:pt>
                <c:pt idx="572">
                  <c:v>4227</c:v>
                </c:pt>
                <c:pt idx="573">
                  <c:v>4235</c:v>
                </c:pt>
                <c:pt idx="574">
                  <c:v>4239</c:v>
                </c:pt>
                <c:pt idx="575">
                  <c:v>4241</c:v>
                </c:pt>
                <c:pt idx="576">
                  <c:v>4244</c:v>
                </c:pt>
                <c:pt idx="577">
                  <c:v>4250</c:v>
                </c:pt>
                <c:pt idx="578">
                  <c:v>4255</c:v>
                </c:pt>
                <c:pt idx="579">
                  <c:v>4256</c:v>
                </c:pt>
                <c:pt idx="580">
                  <c:v>4286</c:v>
                </c:pt>
                <c:pt idx="581">
                  <c:v>4293</c:v>
                </c:pt>
                <c:pt idx="582">
                  <c:v>4312</c:v>
                </c:pt>
                <c:pt idx="583">
                  <c:v>4315</c:v>
                </c:pt>
                <c:pt idx="584">
                  <c:v>4318</c:v>
                </c:pt>
                <c:pt idx="585">
                  <c:v>4321</c:v>
                </c:pt>
                <c:pt idx="586">
                  <c:v>4325</c:v>
                </c:pt>
                <c:pt idx="587">
                  <c:v>4342</c:v>
                </c:pt>
                <c:pt idx="588">
                  <c:v>4343</c:v>
                </c:pt>
                <c:pt idx="589">
                  <c:v>4370</c:v>
                </c:pt>
                <c:pt idx="590">
                  <c:v>4386</c:v>
                </c:pt>
                <c:pt idx="591">
                  <c:v>4395</c:v>
                </c:pt>
                <c:pt idx="592">
                  <c:v>4405</c:v>
                </c:pt>
                <c:pt idx="593">
                  <c:v>4411</c:v>
                </c:pt>
                <c:pt idx="594">
                  <c:v>4430</c:v>
                </c:pt>
                <c:pt idx="595">
                  <c:v>4444</c:v>
                </c:pt>
                <c:pt idx="596">
                  <c:v>4446</c:v>
                </c:pt>
                <c:pt idx="597">
                  <c:v>4452</c:v>
                </c:pt>
                <c:pt idx="598">
                  <c:v>4463</c:v>
                </c:pt>
                <c:pt idx="599">
                  <c:v>4468</c:v>
                </c:pt>
                <c:pt idx="600">
                  <c:v>4473</c:v>
                </c:pt>
                <c:pt idx="601">
                  <c:v>4477</c:v>
                </c:pt>
                <c:pt idx="602">
                  <c:v>4483</c:v>
                </c:pt>
                <c:pt idx="603">
                  <c:v>4484</c:v>
                </c:pt>
                <c:pt idx="604">
                  <c:v>4488</c:v>
                </c:pt>
                <c:pt idx="605">
                  <c:v>4489</c:v>
                </c:pt>
                <c:pt idx="606">
                  <c:v>4503</c:v>
                </c:pt>
                <c:pt idx="607">
                  <c:v>4510</c:v>
                </c:pt>
                <c:pt idx="608">
                  <c:v>4511</c:v>
                </c:pt>
                <c:pt idx="609">
                  <c:v>4513</c:v>
                </c:pt>
                <c:pt idx="610">
                  <c:v>4514</c:v>
                </c:pt>
                <c:pt idx="611">
                  <c:v>4516</c:v>
                </c:pt>
                <c:pt idx="612">
                  <c:v>4561</c:v>
                </c:pt>
                <c:pt idx="613">
                  <c:v>4578</c:v>
                </c:pt>
                <c:pt idx="614">
                  <c:v>4582</c:v>
                </c:pt>
                <c:pt idx="615">
                  <c:v>4599</c:v>
                </c:pt>
                <c:pt idx="616">
                  <c:v>4604</c:v>
                </c:pt>
                <c:pt idx="617">
                  <c:v>4610</c:v>
                </c:pt>
                <c:pt idx="618">
                  <c:v>4612</c:v>
                </c:pt>
                <c:pt idx="619">
                  <c:v>4618</c:v>
                </c:pt>
                <c:pt idx="620">
                  <c:v>4622</c:v>
                </c:pt>
                <c:pt idx="621">
                  <c:v>4623</c:v>
                </c:pt>
                <c:pt idx="622">
                  <c:v>4629</c:v>
                </c:pt>
                <c:pt idx="623">
                  <c:v>4632</c:v>
                </c:pt>
                <c:pt idx="624">
                  <c:v>4650</c:v>
                </c:pt>
                <c:pt idx="625">
                  <c:v>4686</c:v>
                </c:pt>
                <c:pt idx="626">
                  <c:v>4689</c:v>
                </c:pt>
                <c:pt idx="627">
                  <c:v>4695</c:v>
                </c:pt>
                <c:pt idx="628">
                  <c:v>4724</c:v>
                </c:pt>
                <c:pt idx="629">
                  <c:v>4726</c:v>
                </c:pt>
                <c:pt idx="630">
                  <c:v>4768</c:v>
                </c:pt>
                <c:pt idx="631">
                  <c:v>4771</c:v>
                </c:pt>
                <c:pt idx="632">
                  <c:v>4776</c:v>
                </c:pt>
                <c:pt idx="633">
                  <c:v>4777</c:v>
                </c:pt>
                <c:pt idx="634">
                  <c:v>4793</c:v>
                </c:pt>
                <c:pt idx="635">
                  <c:v>4794</c:v>
                </c:pt>
                <c:pt idx="636">
                  <c:v>4797</c:v>
                </c:pt>
                <c:pt idx="637">
                  <c:v>4803</c:v>
                </c:pt>
                <c:pt idx="638">
                  <c:v>4804</c:v>
                </c:pt>
                <c:pt idx="639">
                  <c:v>4806</c:v>
                </c:pt>
                <c:pt idx="640">
                  <c:v>4820</c:v>
                </c:pt>
                <c:pt idx="641">
                  <c:v>4822</c:v>
                </c:pt>
                <c:pt idx="642">
                  <c:v>4827</c:v>
                </c:pt>
                <c:pt idx="643">
                  <c:v>4836</c:v>
                </c:pt>
                <c:pt idx="644">
                  <c:v>4840</c:v>
                </c:pt>
                <c:pt idx="645">
                  <c:v>4850</c:v>
                </c:pt>
                <c:pt idx="646">
                  <c:v>4895</c:v>
                </c:pt>
                <c:pt idx="647">
                  <c:v>4901</c:v>
                </c:pt>
                <c:pt idx="648">
                  <c:v>4903</c:v>
                </c:pt>
                <c:pt idx="649">
                  <c:v>4904</c:v>
                </c:pt>
                <c:pt idx="650">
                  <c:v>4905</c:v>
                </c:pt>
                <c:pt idx="651">
                  <c:v>4908</c:v>
                </c:pt>
                <c:pt idx="652">
                  <c:v>4909</c:v>
                </c:pt>
                <c:pt idx="653">
                  <c:v>4911</c:v>
                </c:pt>
                <c:pt idx="654">
                  <c:v>4917</c:v>
                </c:pt>
                <c:pt idx="655">
                  <c:v>4957</c:v>
                </c:pt>
                <c:pt idx="656">
                  <c:v>4963</c:v>
                </c:pt>
                <c:pt idx="657">
                  <c:v>4968</c:v>
                </c:pt>
                <c:pt idx="658">
                  <c:v>4974</c:v>
                </c:pt>
                <c:pt idx="659">
                  <c:v>4985</c:v>
                </c:pt>
                <c:pt idx="660">
                  <c:v>5013</c:v>
                </c:pt>
                <c:pt idx="661">
                  <c:v>5014</c:v>
                </c:pt>
                <c:pt idx="662">
                  <c:v>5026</c:v>
                </c:pt>
                <c:pt idx="663">
                  <c:v>5028</c:v>
                </c:pt>
                <c:pt idx="664">
                  <c:v>5030</c:v>
                </c:pt>
                <c:pt idx="665">
                  <c:v>5032</c:v>
                </c:pt>
                <c:pt idx="666">
                  <c:v>5034</c:v>
                </c:pt>
                <c:pt idx="667">
                  <c:v>5036</c:v>
                </c:pt>
                <c:pt idx="668">
                  <c:v>5052</c:v>
                </c:pt>
                <c:pt idx="669">
                  <c:v>5055</c:v>
                </c:pt>
                <c:pt idx="670">
                  <c:v>5078</c:v>
                </c:pt>
                <c:pt idx="671">
                  <c:v>5080</c:v>
                </c:pt>
                <c:pt idx="672">
                  <c:v>5086</c:v>
                </c:pt>
                <c:pt idx="673">
                  <c:v>5096</c:v>
                </c:pt>
                <c:pt idx="674">
                  <c:v>5097</c:v>
                </c:pt>
                <c:pt idx="675">
                  <c:v>5098</c:v>
                </c:pt>
                <c:pt idx="676">
                  <c:v>5106</c:v>
                </c:pt>
                <c:pt idx="677">
                  <c:v>5108</c:v>
                </c:pt>
                <c:pt idx="678">
                  <c:v>5115</c:v>
                </c:pt>
                <c:pt idx="679">
                  <c:v>5143</c:v>
                </c:pt>
                <c:pt idx="680">
                  <c:v>5151</c:v>
                </c:pt>
                <c:pt idx="681">
                  <c:v>5164</c:v>
                </c:pt>
                <c:pt idx="682">
                  <c:v>5170</c:v>
                </c:pt>
                <c:pt idx="683">
                  <c:v>5173</c:v>
                </c:pt>
                <c:pt idx="684">
                  <c:v>5181</c:v>
                </c:pt>
                <c:pt idx="685">
                  <c:v>5188</c:v>
                </c:pt>
                <c:pt idx="686">
                  <c:v>5189</c:v>
                </c:pt>
                <c:pt idx="687">
                  <c:v>5194</c:v>
                </c:pt>
                <c:pt idx="688">
                  <c:v>5210</c:v>
                </c:pt>
                <c:pt idx="689">
                  <c:v>5211</c:v>
                </c:pt>
                <c:pt idx="690">
                  <c:v>5214</c:v>
                </c:pt>
                <c:pt idx="691">
                  <c:v>5215</c:v>
                </c:pt>
                <c:pt idx="692">
                  <c:v>5233</c:v>
                </c:pt>
                <c:pt idx="693">
                  <c:v>5236</c:v>
                </c:pt>
                <c:pt idx="694">
                  <c:v>5245</c:v>
                </c:pt>
                <c:pt idx="695">
                  <c:v>5252</c:v>
                </c:pt>
                <c:pt idx="696">
                  <c:v>5256</c:v>
                </c:pt>
                <c:pt idx="697">
                  <c:v>5259</c:v>
                </c:pt>
                <c:pt idx="698">
                  <c:v>5261</c:v>
                </c:pt>
                <c:pt idx="699">
                  <c:v>5288</c:v>
                </c:pt>
                <c:pt idx="700">
                  <c:v>5292</c:v>
                </c:pt>
                <c:pt idx="701">
                  <c:v>5310</c:v>
                </c:pt>
                <c:pt idx="702">
                  <c:v>5317</c:v>
                </c:pt>
                <c:pt idx="703">
                  <c:v>5319</c:v>
                </c:pt>
                <c:pt idx="704">
                  <c:v>5324</c:v>
                </c:pt>
                <c:pt idx="705">
                  <c:v>5325</c:v>
                </c:pt>
                <c:pt idx="706">
                  <c:v>5330</c:v>
                </c:pt>
                <c:pt idx="707">
                  <c:v>5339</c:v>
                </c:pt>
                <c:pt idx="708">
                  <c:v>5343</c:v>
                </c:pt>
                <c:pt idx="709">
                  <c:v>5362</c:v>
                </c:pt>
                <c:pt idx="710">
                  <c:v>5367</c:v>
                </c:pt>
                <c:pt idx="711">
                  <c:v>5368</c:v>
                </c:pt>
                <c:pt idx="712">
                  <c:v>5369</c:v>
                </c:pt>
                <c:pt idx="713">
                  <c:v>5372</c:v>
                </c:pt>
                <c:pt idx="714">
                  <c:v>5387</c:v>
                </c:pt>
                <c:pt idx="715">
                  <c:v>5400</c:v>
                </c:pt>
                <c:pt idx="716">
                  <c:v>5402</c:v>
                </c:pt>
                <c:pt idx="717">
                  <c:v>5412</c:v>
                </c:pt>
                <c:pt idx="718">
                  <c:v>5413</c:v>
                </c:pt>
                <c:pt idx="719">
                  <c:v>5419</c:v>
                </c:pt>
                <c:pt idx="720">
                  <c:v>5423</c:v>
                </c:pt>
                <c:pt idx="721">
                  <c:v>5440</c:v>
                </c:pt>
                <c:pt idx="722">
                  <c:v>5454</c:v>
                </c:pt>
                <c:pt idx="723">
                  <c:v>5457</c:v>
                </c:pt>
                <c:pt idx="724">
                  <c:v>5461</c:v>
                </c:pt>
                <c:pt idx="725">
                  <c:v>5462</c:v>
                </c:pt>
                <c:pt idx="726">
                  <c:v>5463</c:v>
                </c:pt>
                <c:pt idx="727">
                  <c:v>5469</c:v>
                </c:pt>
                <c:pt idx="728">
                  <c:v>5471</c:v>
                </c:pt>
                <c:pt idx="729">
                  <c:v>5472</c:v>
                </c:pt>
                <c:pt idx="730">
                  <c:v>5477</c:v>
                </c:pt>
                <c:pt idx="731">
                  <c:v>5490</c:v>
                </c:pt>
                <c:pt idx="732">
                  <c:v>5492</c:v>
                </c:pt>
                <c:pt idx="733">
                  <c:v>5493</c:v>
                </c:pt>
                <c:pt idx="734">
                  <c:v>5504</c:v>
                </c:pt>
                <c:pt idx="735">
                  <c:v>5522</c:v>
                </c:pt>
                <c:pt idx="736">
                  <c:v>5523</c:v>
                </c:pt>
                <c:pt idx="737">
                  <c:v>5543</c:v>
                </c:pt>
                <c:pt idx="738">
                  <c:v>5552</c:v>
                </c:pt>
                <c:pt idx="739">
                  <c:v>5561</c:v>
                </c:pt>
                <c:pt idx="740">
                  <c:v>5585</c:v>
                </c:pt>
                <c:pt idx="741">
                  <c:v>5588</c:v>
                </c:pt>
                <c:pt idx="742">
                  <c:v>5596</c:v>
                </c:pt>
                <c:pt idx="743">
                  <c:v>5603</c:v>
                </c:pt>
                <c:pt idx="744">
                  <c:v>5604</c:v>
                </c:pt>
                <c:pt idx="745">
                  <c:v>5613</c:v>
                </c:pt>
                <c:pt idx="746">
                  <c:v>5629</c:v>
                </c:pt>
                <c:pt idx="747">
                  <c:v>5632</c:v>
                </c:pt>
                <c:pt idx="748">
                  <c:v>5650</c:v>
                </c:pt>
                <c:pt idx="749">
                  <c:v>5673</c:v>
                </c:pt>
                <c:pt idx="750">
                  <c:v>5674</c:v>
                </c:pt>
                <c:pt idx="751">
                  <c:v>5704</c:v>
                </c:pt>
                <c:pt idx="752">
                  <c:v>5745</c:v>
                </c:pt>
                <c:pt idx="753">
                  <c:v>5749</c:v>
                </c:pt>
                <c:pt idx="754">
                  <c:v>5752</c:v>
                </c:pt>
                <c:pt idx="755">
                  <c:v>5756</c:v>
                </c:pt>
                <c:pt idx="756">
                  <c:v>5766</c:v>
                </c:pt>
                <c:pt idx="757">
                  <c:v>5784</c:v>
                </c:pt>
                <c:pt idx="758">
                  <c:v>5795</c:v>
                </c:pt>
                <c:pt idx="759">
                  <c:v>5807</c:v>
                </c:pt>
                <c:pt idx="760">
                  <c:v>5821</c:v>
                </c:pt>
                <c:pt idx="761">
                  <c:v>5826</c:v>
                </c:pt>
                <c:pt idx="762">
                  <c:v>5830</c:v>
                </c:pt>
                <c:pt idx="763">
                  <c:v>5843</c:v>
                </c:pt>
                <c:pt idx="764">
                  <c:v>5847</c:v>
                </c:pt>
                <c:pt idx="765">
                  <c:v>5852</c:v>
                </c:pt>
                <c:pt idx="766">
                  <c:v>5862</c:v>
                </c:pt>
                <c:pt idx="767">
                  <c:v>5866</c:v>
                </c:pt>
                <c:pt idx="768">
                  <c:v>5875</c:v>
                </c:pt>
                <c:pt idx="769">
                  <c:v>5877</c:v>
                </c:pt>
                <c:pt idx="770">
                  <c:v>5879</c:v>
                </c:pt>
                <c:pt idx="771">
                  <c:v>5886</c:v>
                </c:pt>
                <c:pt idx="772">
                  <c:v>5889</c:v>
                </c:pt>
                <c:pt idx="773">
                  <c:v>5890</c:v>
                </c:pt>
                <c:pt idx="774">
                  <c:v>5897</c:v>
                </c:pt>
                <c:pt idx="775">
                  <c:v>5906</c:v>
                </c:pt>
                <c:pt idx="776">
                  <c:v>5908</c:v>
                </c:pt>
                <c:pt idx="777">
                  <c:v>5911</c:v>
                </c:pt>
                <c:pt idx="778">
                  <c:v>5924</c:v>
                </c:pt>
                <c:pt idx="779">
                  <c:v>5947</c:v>
                </c:pt>
                <c:pt idx="780">
                  <c:v>5960</c:v>
                </c:pt>
                <c:pt idx="781">
                  <c:v>5970</c:v>
                </c:pt>
                <c:pt idx="782">
                  <c:v>5974</c:v>
                </c:pt>
                <c:pt idx="783">
                  <c:v>5981</c:v>
                </c:pt>
                <c:pt idx="784">
                  <c:v>5986</c:v>
                </c:pt>
                <c:pt idx="785">
                  <c:v>5996</c:v>
                </c:pt>
                <c:pt idx="786">
                  <c:v>5998</c:v>
                </c:pt>
                <c:pt idx="787">
                  <c:v>6001</c:v>
                </c:pt>
                <c:pt idx="788">
                  <c:v>6006</c:v>
                </c:pt>
                <c:pt idx="789">
                  <c:v>6016</c:v>
                </c:pt>
                <c:pt idx="790">
                  <c:v>6021</c:v>
                </c:pt>
                <c:pt idx="791">
                  <c:v>6035</c:v>
                </c:pt>
                <c:pt idx="792">
                  <c:v>6039</c:v>
                </c:pt>
                <c:pt idx="793">
                  <c:v>6041</c:v>
                </c:pt>
                <c:pt idx="794">
                  <c:v>6046</c:v>
                </c:pt>
                <c:pt idx="795">
                  <c:v>6050</c:v>
                </c:pt>
                <c:pt idx="796">
                  <c:v>6051</c:v>
                </c:pt>
                <c:pt idx="797">
                  <c:v>6054</c:v>
                </c:pt>
                <c:pt idx="798">
                  <c:v>6059</c:v>
                </c:pt>
                <c:pt idx="799">
                  <c:v>6070</c:v>
                </c:pt>
                <c:pt idx="800">
                  <c:v>6075</c:v>
                </c:pt>
                <c:pt idx="801">
                  <c:v>6077</c:v>
                </c:pt>
                <c:pt idx="802">
                  <c:v>6079</c:v>
                </c:pt>
                <c:pt idx="803">
                  <c:v>6092</c:v>
                </c:pt>
                <c:pt idx="804">
                  <c:v>6121</c:v>
                </c:pt>
                <c:pt idx="805">
                  <c:v>6152</c:v>
                </c:pt>
                <c:pt idx="806">
                  <c:v>6160</c:v>
                </c:pt>
                <c:pt idx="807">
                  <c:v>6170</c:v>
                </c:pt>
                <c:pt idx="808">
                  <c:v>6176</c:v>
                </c:pt>
                <c:pt idx="809">
                  <c:v>6188</c:v>
                </c:pt>
                <c:pt idx="810">
                  <c:v>6194</c:v>
                </c:pt>
                <c:pt idx="811">
                  <c:v>6197</c:v>
                </c:pt>
                <c:pt idx="812">
                  <c:v>6204</c:v>
                </c:pt>
                <c:pt idx="813">
                  <c:v>6208</c:v>
                </c:pt>
                <c:pt idx="814">
                  <c:v>6211</c:v>
                </c:pt>
                <c:pt idx="815">
                  <c:v>6220</c:v>
                </c:pt>
                <c:pt idx="816">
                  <c:v>6230</c:v>
                </c:pt>
                <c:pt idx="817">
                  <c:v>6255</c:v>
                </c:pt>
                <c:pt idx="818">
                  <c:v>6258</c:v>
                </c:pt>
                <c:pt idx="819">
                  <c:v>6268</c:v>
                </c:pt>
                <c:pt idx="820">
                  <c:v>6283</c:v>
                </c:pt>
                <c:pt idx="821">
                  <c:v>6305</c:v>
                </c:pt>
                <c:pt idx="822">
                  <c:v>6309</c:v>
                </c:pt>
                <c:pt idx="823">
                  <c:v>6333</c:v>
                </c:pt>
                <c:pt idx="824">
                  <c:v>6337</c:v>
                </c:pt>
                <c:pt idx="825">
                  <c:v>6361</c:v>
                </c:pt>
                <c:pt idx="826">
                  <c:v>6369</c:v>
                </c:pt>
                <c:pt idx="827">
                  <c:v>6370</c:v>
                </c:pt>
                <c:pt idx="828">
                  <c:v>6374</c:v>
                </c:pt>
                <c:pt idx="829">
                  <c:v>6376</c:v>
                </c:pt>
                <c:pt idx="830">
                  <c:v>6382</c:v>
                </c:pt>
                <c:pt idx="831">
                  <c:v>6388</c:v>
                </c:pt>
                <c:pt idx="832">
                  <c:v>6390</c:v>
                </c:pt>
                <c:pt idx="833">
                  <c:v>6407</c:v>
                </c:pt>
                <c:pt idx="834">
                  <c:v>6410</c:v>
                </c:pt>
                <c:pt idx="835">
                  <c:v>6413</c:v>
                </c:pt>
                <c:pt idx="836">
                  <c:v>6417</c:v>
                </c:pt>
                <c:pt idx="837">
                  <c:v>6419</c:v>
                </c:pt>
                <c:pt idx="838">
                  <c:v>6420</c:v>
                </c:pt>
                <c:pt idx="839">
                  <c:v>6423</c:v>
                </c:pt>
                <c:pt idx="840">
                  <c:v>6429</c:v>
                </c:pt>
                <c:pt idx="841">
                  <c:v>6437</c:v>
                </c:pt>
                <c:pt idx="842">
                  <c:v>6441</c:v>
                </c:pt>
                <c:pt idx="843">
                  <c:v>6448</c:v>
                </c:pt>
                <c:pt idx="844">
                  <c:v>6474</c:v>
                </c:pt>
                <c:pt idx="845">
                  <c:v>6477</c:v>
                </c:pt>
                <c:pt idx="846">
                  <c:v>6481</c:v>
                </c:pt>
                <c:pt idx="847">
                  <c:v>6482</c:v>
                </c:pt>
                <c:pt idx="848">
                  <c:v>6504</c:v>
                </c:pt>
                <c:pt idx="849">
                  <c:v>6524</c:v>
                </c:pt>
                <c:pt idx="850">
                  <c:v>6545</c:v>
                </c:pt>
                <c:pt idx="851">
                  <c:v>6599</c:v>
                </c:pt>
                <c:pt idx="852">
                  <c:v>6639</c:v>
                </c:pt>
                <c:pt idx="853">
                  <c:v>6642</c:v>
                </c:pt>
                <c:pt idx="854">
                  <c:v>6651</c:v>
                </c:pt>
                <c:pt idx="855">
                  <c:v>6652</c:v>
                </c:pt>
                <c:pt idx="856">
                  <c:v>6667</c:v>
                </c:pt>
                <c:pt idx="857">
                  <c:v>6675</c:v>
                </c:pt>
                <c:pt idx="858">
                  <c:v>6678</c:v>
                </c:pt>
                <c:pt idx="859">
                  <c:v>6680</c:v>
                </c:pt>
                <c:pt idx="860">
                  <c:v>6685</c:v>
                </c:pt>
                <c:pt idx="861">
                  <c:v>6696</c:v>
                </c:pt>
                <c:pt idx="862">
                  <c:v>6715</c:v>
                </c:pt>
                <c:pt idx="863">
                  <c:v>6716</c:v>
                </c:pt>
                <c:pt idx="864">
                  <c:v>6728</c:v>
                </c:pt>
                <c:pt idx="865">
                  <c:v>6735</c:v>
                </c:pt>
                <c:pt idx="866">
                  <c:v>6744</c:v>
                </c:pt>
                <c:pt idx="867">
                  <c:v>6756</c:v>
                </c:pt>
                <c:pt idx="868">
                  <c:v>6758</c:v>
                </c:pt>
                <c:pt idx="869">
                  <c:v>6768</c:v>
                </c:pt>
                <c:pt idx="870">
                  <c:v>6810</c:v>
                </c:pt>
                <c:pt idx="871">
                  <c:v>6814</c:v>
                </c:pt>
                <c:pt idx="872">
                  <c:v>6818</c:v>
                </c:pt>
                <c:pt idx="873">
                  <c:v>6829</c:v>
                </c:pt>
                <c:pt idx="874">
                  <c:v>6834</c:v>
                </c:pt>
                <c:pt idx="875">
                  <c:v>6841</c:v>
                </c:pt>
                <c:pt idx="876">
                  <c:v>6849</c:v>
                </c:pt>
                <c:pt idx="877">
                  <c:v>6862</c:v>
                </c:pt>
                <c:pt idx="878">
                  <c:v>6873</c:v>
                </c:pt>
                <c:pt idx="879">
                  <c:v>6882</c:v>
                </c:pt>
                <c:pt idx="880">
                  <c:v>6894</c:v>
                </c:pt>
                <c:pt idx="881">
                  <c:v>6900</c:v>
                </c:pt>
                <c:pt idx="882">
                  <c:v>6930</c:v>
                </c:pt>
                <c:pt idx="883">
                  <c:v>6959</c:v>
                </c:pt>
                <c:pt idx="884">
                  <c:v>6970</c:v>
                </c:pt>
                <c:pt idx="885">
                  <c:v>6974</c:v>
                </c:pt>
                <c:pt idx="886">
                  <c:v>6989</c:v>
                </c:pt>
                <c:pt idx="887">
                  <c:v>7003</c:v>
                </c:pt>
                <c:pt idx="888">
                  <c:v>7009</c:v>
                </c:pt>
                <c:pt idx="889">
                  <c:v>7016</c:v>
                </c:pt>
                <c:pt idx="890">
                  <c:v>7029</c:v>
                </c:pt>
                <c:pt idx="891">
                  <c:v>7030</c:v>
                </c:pt>
                <c:pt idx="892">
                  <c:v>7036</c:v>
                </c:pt>
                <c:pt idx="893">
                  <c:v>7048</c:v>
                </c:pt>
                <c:pt idx="894">
                  <c:v>7065</c:v>
                </c:pt>
                <c:pt idx="895">
                  <c:v>7080</c:v>
                </c:pt>
                <c:pt idx="896">
                  <c:v>7101</c:v>
                </c:pt>
                <c:pt idx="897">
                  <c:v>7112</c:v>
                </c:pt>
                <c:pt idx="898">
                  <c:v>7132</c:v>
                </c:pt>
                <c:pt idx="899">
                  <c:v>7151</c:v>
                </c:pt>
                <c:pt idx="900">
                  <c:v>7158</c:v>
                </c:pt>
                <c:pt idx="901">
                  <c:v>7194</c:v>
                </c:pt>
                <c:pt idx="902">
                  <c:v>7195</c:v>
                </c:pt>
                <c:pt idx="903">
                  <c:v>7201</c:v>
                </c:pt>
                <c:pt idx="904">
                  <c:v>7203</c:v>
                </c:pt>
                <c:pt idx="905">
                  <c:v>7218</c:v>
                </c:pt>
                <c:pt idx="906">
                  <c:v>7259</c:v>
                </c:pt>
                <c:pt idx="907">
                  <c:v>7271</c:v>
                </c:pt>
                <c:pt idx="908">
                  <c:v>7285</c:v>
                </c:pt>
                <c:pt idx="909">
                  <c:v>7291</c:v>
                </c:pt>
                <c:pt idx="910">
                  <c:v>7293</c:v>
                </c:pt>
                <c:pt idx="911">
                  <c:v>7309</c:v>
                </c:pt>
                <c:pt idx="912">
                  <c:v>7314</c:v>
                </c:pt>
                <c:pt idx="913">
                  <c:v>7319</c:v>
                </c:pt>
                <c:pt idx="914">
                  <c:v>7331</c:v>
                </c:pt>
                <c:pt idx="915">
                  <c:v>7336</c:v>
                </c:pt>
                <c:pt idx="916">
                  <c:v>7340</c:v>
                </c:pt>
                <c:pt idx="917">
                  <c:v>7345</c:v>
                </c:pt>
                <c:pt idx="918">
                  <c:v>7351</c:v>
                </c:pt>
                <c:pt idx="919">
                  <c:v>7363</c:v>
                </c:pt>
                <c:pt idx="920">
                  <c:v>7366</c:v>
                </c:pt>
                <c:pt idx="921">
                  <c:v>7374</c:v>
                </c:pt>
                <c:pt idx="922">
                  <c:v>7375</c:v>
                </c:pt>
                <c:pt idx="923">
                  <c:v>7378</c:v>
                </c:pt>
                <c:pt idx="924">
                  <c:v>7410</c:v>
                </c:pt>
                <c:pt idx="925">
                  <c:v>7418</c:v>
                </c:pt>
                <c:pt idx="926">
                  <c:v>7429</c:v>
                </c:pt>
                <c:pt idx="927">
                  <c:v>7434</c:v>
                </c:pt>
                <c:pt idx="928">
                  <c:v>7435</c:v>
                </c:pt>
                <c:pt idx="929">
                  <c:v>7436</c:v>
                </c:pt>
                <c:pt idx="930">
                  <c:v>7449</c:v>
                </c:pt>
                <c:pt idx="931">
                  <c:v>7454</c:v>
                </c:pt>
                <c:pt idx="932">
                  <c:v>7468</c:v>
                </c:pt>
                <c:pt idx="933">
                  <c:v>7475</c:v>
                </c:pt>
                <c:pt idx="934">
                  <c:v>7479</c:v>
                </c:pt>
                <c:pt idx="935">
                  <c:v>7482</c:v>
                </c:pt>
                <c:pt idx="936">
                  <c:v>7485</c:v>
                </c:pt>
                <c:pt idx="937">
                  <c:v>7493</c:v>
                </c:pt>
                <c:pt idx="938">
                  <c:v>7506</c:v>
                </c:pt>
                <c:pt idx="939">
                  <c:v>7510</c:v>
                </c:pt>
                <c:pt idx="940">
                  <c:v>7516</c:v>
                </c:pt>
                <c:pt idx="941">
                  <c:v>7523</c:v>
                </c:pt>
                <c:pt idx="942">
                  <c:v>7534</c:v>
                </c:pt>
                <c:pt idx="943">
                  <c:v>7551</c:v>
                </c:pt>
                <c:pt idx="944">
                  <c:v>7553</c:v>
                </c:pt>
                <c:pt idx="945">
                  <c:v>7556</c:v>
                </c:pt>
                <c:pt idx="946">
                  <c:v>7559</c:v>
                </c:pt>
                <c:pt idx="947">
                  <c:v>7564</c:v>
                </c:pt>
                <c:pt idx="948">
                  <c:v>7573</c:v>
                </c:pt>
                <c:pt idx="949">
                  <c:v>7580</c:v>
                </c:pt>
                <c:pt idx="950">
                  <c:v>7586</c:v>
                </c:pt>
                <c:pt idx="951">
                  <c:v>7591</c:v>
                </c:pt>
                <c:pt idx="952">
                  <c:v>7604</c:v>
                </c:pt>
                <c:pt idx="953">
                  <c:v>7609</c:v>
                </c:pt>
                <c:pt idx="954">
                  <c:v>7613</c:v>
                </c:pt>
                <c:pt idx="955">
                  <c:v>7617</c:v>
                </c:pt>
                <c:pt idx="956">
                  <c:v>7622</c:v>
                </c:pt>
                <c:pt idx="957">
                  <c:v>7625</c:v>
                </c:pt>
                <c:pt idx="958">
                  <c:v>7639</c:v>
                </c:pt>
                <c:pt idx="959">
                  <c:v>7642</c:v>
                </c:pt>
                <c:pt idx="960">
                  <c:v>7655</c:v>
                </c:pt>
                <c:pt idx="961">
                  <c:v>7658</c:v>
                </c:pt>
                <c:pt idx="962">
                  <c:v>7669</c:v>
                </c:pt>
                <c:pt idx="963">
                  <c:v>7671</c:v>
                </c:pt>
                <c:pt idx="964">
                  <c:v>7678</c:v>
                </c:pt>
                <c:pt idx="965">
                  <c:v>7683</c:v>
                </c:pt>
                <c:pt idx="966">
                  <c:v>7684</c:v>
                </c:pt>
                <c:pt idx="967">
                  <c:v>7687</c:v>
                </c:pt>
                <c:pt idx="968">
                  <c:v>7690</c:v>
                </c:pt>
                <c:pt idx="969">
                  <c:v>7700</c:v>
                </c:pt>
                <c:pt idx="970">
                  <c:v>7712</c:v>
                </c:pt>
                <c:pt idx="971">
                  <c:v>7716</c:v>
                </c:pt>
                <c:pt idx="972">
                  <c:v>7720</c:v>
                </c:pt>
                <c:pt idx="973">
                  <c:v>7721</c:v>
                </c:pt>
                <c:pt idx="974">
                  <c:v>7725</c:v>
                </c:pt>
                <c:pt idx="975">
                  <c:v>7730</c:v>
                </c:pt>
                <c:pt idx="976">
                  <c:v>7733</c:v>
                </c:pt>
                <c:pt idx="977">
                  <c:v>7739</c:v>
                </c:pt>
                <c:pt idx="978">
                  <c:v>7742</c:v>
                </c:pt>
                <c:pt idx="979">
                  <c:v>7743</c:v>
                </c:pt>
                <c:pt idx="980">
                  <c:v>7749</c:v>
                </c:pt>
                <c:pt idx="981">
                  <c:v>7750</c:v>
                </c:pt>
                <c:pt idx="982">
                  <c:v>7752</c:v>
                </c:pt>
                <c:pt idx="983">
                  <c:v>7754</c:v>
                </c:pt>
                <c:pt idx="984">
                  <c:v>7771</c:v>
                </c:pt>
                <c:pt idx="985">
                  <c:v>7775</c:v>
                </c:pt>
                <c:pt idx="986">
                  <c:v>7779</c:v>
                </c:pt>
                <c:pt idx="987">
                  <c:v>7790</c:v>
                </c:pt>
                <c:pt idx="988">
                  <c:v>7798</c:v>
                </c:pt>
                <c:pt idx="989">
                  <c:v>7816</c:v>
                </c:pt>
                <c:pt idx="990">
                  <c:v>7824</c:v>
                </c:pt>
                <c:pt idx="991">
                  <c:v>7833</c:v>
                </c:pt>
                <c:pt idx="992">
                  <c:v>7870</c:v>
                </c:pt>
                <c:pt idx="993">
                  <c:v>7886</c:v>
                </c:pt>
                <c:pt idx="994">
                  <c:v>7887</c:v>
                </c:pt>
                <c:pt idx="995">
                  <c:v>7898</c:v>
                </c:pt>
                <c:pt idx="996">
                  <c:v>7900</c:v>
                </c:pt>
                <c:pt idx="997">
                  <c:v>7919</c:v>
                </c:pt>
                <c:pt idx="998">
                  <c:v>7923</c:v>
                </c:pt>
                <c:pt idx="999">
                  <c:v>7926</c:v>
                </c:pt>
                <c:pt idx="1000">
                  <c:v>7928</c:v>
                </c:pt>
                <c:pt idx="1001">
                  <c:v>7929</c:v>
                </c:pt>
                <c:pt idx="1002">
                  <c:v>7932</c:v>
                </c:pt>
                <c:pt idx="1003">
                  <c:v>7935</c:v>
                </c:pt>
                <c:pt idx="1004">
                  <c:v>7942</c:v>
                </c:pt>
                <c:pt idx="1005">
                  <c:v>7945</c:v>
                </c:pt>
                <c:pt idx="1006">
                  <c:v>7955</c:v>
                </c:pt>
                <c:pt idx="1007">
                  <c:v>7977</c:v>
                </c:pt>
                <c:pt idx="1008">
                  <c:v>7998</c:v>
                </c:pt>
                <c:pt idx="1009">
                  <c:v>8003</c:v>
                </c:pt>
                <c:pt idx="1010">
                  <c:v>8010</c:v>
                </c:pt>
                <c:pt idx="1011">
                  <c:v>8013</c:v>
                </c:pt>
                <c:pt idx="1012">
                  <c:v>8021</c:v>
                </c:pt>
                <c:pt idx="1013">
                  <c:v>8022</c:v>
                </c:pt>
                <c:pt idx="1014">
                  <c:v>8028</c:v>
                </c:pt>
                <c:pt idx="1015">
                  <c:v>8038</c:v>
                </c:pt>
                <c:pt idx="1016">
                  <c:v>8039</c:v>
                </c:pt>
                <c:pt idx="1017">
                  <c:v>8041</c:v>
                </c:pt>
                <c:pt idx="1018">
                  <c:v>8072</c:v>
                </c:pt>
                <c:pt idx="1019">
                  <c:v>8078</c:v>
                </c:pt>
                <c:pt idx="1020">
                  <c:v>8082</c:v>
                </c:pt>
                <c:pt idx="1021">
                  <c:v>8088</c:v>
                </c:pt>
                <c:pt idx="1022">
                  <c:v>8093</c:v>
                </c:pt>
                <c:pt idx="1023">
                  <c:v>8110</c:v>
                </c:pt>
                <c:pt idx="1024">
                  <c:v>8120</c:v>
                </c:pt>
                <c:pt idx="1025">
                  <c:v>8122</c:v>
                </c:pt>
                <c:pt idx="1026">
                  <c:v>8146</c:v>
                </c:pt>
                <c:pt idx="1027">
                  <c:v>8152</c:v>
                </c:pt>
                <c:pt idx="1028">
                  <c:v>8167</c:v>
                </c:pt>
                <c:pt idx="1029">
                  <c:v>8168</c:v>
                </c:pt>
                <c:pt idx="1030">
                  <c:v>8170</c:v>
                </c:pt>
                <c:pt idx="1031">
                  <c:v>8172</c:v>
                </c:pt>
                <c:pt idx="1032">
                  <c:v>8202</c:v>
                </c:pt>
                <c:pt idx="1033">
                  <c:v>8223</c:v>
                </c:pt>
                <c:pt idx="1034">
                  <c:v>8233</c:v>
                </c:pt>
                <c:pt idx="1035">
                  <c:v>8243</c:v>
                </c:pt>
                <c:pt idx="1036">
                  <c:v>8245</c:v>
                </c:pt>
                <c:pt idx="1037">
                  <c:v>8246</c:v>
                </c:pt>
                <c:pt idx="1038">
                  <c:v>8253</c:v>
                </c:pt>
                <c:pt idx="1039">
                  <c:v>8255</c:v>
                </c:pt>
                <c:pt idx="1040">
                  <c:v>8258</c:v>
                </c:pt>
                <c:pt idx="1041">
                  <c:v>8267</c:v>
                </c:pt>
                <c:pt idx="1042">
                  <c:v>8277</c:v>
                </c:pt>
                <c:pt idx="1043">
                  <c:v>8278</c:v>
                </c:pt>
                <c:pt idx="1044">
                  <c:v>8288</c:v>
                </c:pt>
                <c:pt idx="1045">
                  <c:v>8313</c:v>
                </c:pt>
                <c:pt idx="1046">
                  <c:v>8318</c:v>
                </c:pt>
                <c:pt idx="1047">
                  <c:v>8326</c:v>
                </c:pt>
                <c:pt idx="1048">
                  <c:v>8330</c:v>
                </c:pt>
                <c:pt idx="1049">
                  <c:v>8339</c:v>
                </c:pt>
                <c:pt idx="1050">
                  <c:v>8344</c:v>
                </c:pt>
                <c:pt idx="1051">
                  <c:v>8353</c:v>
                </c:pt>
                <c:pt idx="1052">
                  <c:v>8358</c:v>
                </c:pt>
                <c:pt idx="1053">
                  <c:v>8361</c:v>
                </c:pt>
                <c:pt idx="1054">
                  <c:v>8367</c:v>
                </c:pt>
                <c:pt idx="1055">
                  <c:v>8369</c:v>
                </c:pt>
                <c:pt idx="1056">
                  <c:v>8376</c:v>
                </c:pt>
                <c:pt idx="1057">
                  <c:v>8378</c:v>
                </c:pt>
                <c:pt idx="1058">
                  <c:v>8390</c:v>
                </c:pt>
                <c:pt idx="1059">
                  <c:v>8414</c:v>
                </c:pt>
                <c:pt idx="1060">
                  <c:v>8419</c:v>
                </c:pt>
                <c:pt idx="1061">
                  <c:v>8427</c:v>
                </c:pt>
                <c:pt idx="1062">
                  <c:v>8439</c:v>
                </c:pt>
                <c:pt idx="1063">
                  <c:v>8443</c:v>
                </c:pt>
                <c:pt idx="1064">
                  <c:v>8456</c:v>
                </c:pt>
                <c:pt idx="1065">
                  <c:v>8457</c:v>
                </c:pt>
                <c:pt idx="1066">
                  <c:v>8459</c:v>
                </c:pt>
                <c:pt idx="1067">
                  <c:v>8550</c:v>
                </c:pt>
                <c:pt idx="1068">
                  <c:v>8553</c:v>
                </c:pt>
                <c:pt idx="1069">
                  <c:v>8557</c:v>
                </c:pt>
                <c:pt idx="1070">
                  <c:v>8561</c:v>
                </c:pt>
                <c:pt idx="1071">
                  <c:v>8565</c:v>
                </c:pt>
                <c:pt idx="1072">
                  <c:v>8573</c:v>
                </c:pt>
                <c:pt idx="1073">
                  <c:v>8595</c:v>
                </c:pt>
                <c:pt idx="1074">
                  <c:v>8601</c:v>
                </c:pt>
                <c:pt idx="1075">
                  <c:v>8615</c:v>
                </c:pt>
                <c:pt idx="1076">
                  <c:v>8616</c:v>
                </c:pt>
                <c:pt idx="1077">
                  <c:v>8629</c:v>
                </c:pt>
                <c:pt idx="1078">
                  <c:v>8635</c:v>
                </c:pt>
                <c:pt idx="1079">
                  <c:v>8664</c:v>
                </c:pt>
                <c:pt idx="1080">
                  <c:v>8665</c:v>
                </c:pt>
                <c:pt idx="1081">
                  <c:v>8676</c:v>
                </c:pt>
                <c:pt idx="1082">
                  <c:v>8681</c:v>
                </c:pt>
                <c:pt idx="1083">
                  <c:v>8712</c:v>
                </c:pt>
                <c:pt idx="1084">
                  <c:v>8718</c:v>
                </c:pt>
                <c:pt idx="1085">
                  <c:v>8724</c:v>
                </c:pt>
                <c:pt idx="1086">
                  <c:v>8745</c:v>
                </c:pt>
                <c:pt idx="1087">
                  <c:v>8761</c:v>
                </c:pt>
                <c:pt idx="1088">
                  <c:v>8773</c:v>
                </c:pt>
                <c:pt idx="1089">
                  <c:v>8785</c:v>
                </c:pt>
                <c:pt idx="1090">
                  <c:v>8789</c:v>
                </c:pt>
                <c:pt idx="1091">
                  <c:v>8800</c:v>
                </c:pt>
                <c:pt idx="1092">
                  <c:v>8814</c:v>
                </c:pt>
                <c:pt idx="1093">
                  <c:v>8818</c:v>
                </c:pt>
                <c:pt idx="1094">
                  <c:v>8831</c:v>
                </c:pt>
                <c:pt idx="1095">
                  <c:v>8833</c:v>
                </c:pt>
                <c:pt idx="1096">
                  <c:v>8837</c:v>
                </c:pt>
                <c:pt idx="1097">
                  <c:v>8841</c:v>
                </c:pt>
                <c:pt idx="1098">
                  <c:v>8854</c:v>
                </c:pt>
                <c:pt idx="1099">
                  <c:v>8869</c:v>
                </c:pt>
                <c:pt idx="1100">
                  <c:v>8912</c:v>
                </c:pt>
                <c:pt idx="1101">
                  <c:v>8913</c:v>
                </c:pt>
                <c:pt idx="1102">
                  <c:v>8918</c:v>
                </c:pt>
                <c:pt idx="1103">
                  <c:v>8923</c:v>
                </c:pt>
                <c:pt idx="1104">
                  <c:v>8933</c:v>
                </c:pt>
                <c:pt idx="1105">
                  <c:v>8953</c:v>
                </c:pt>
                <c:pt idx="1106">
                  <c:v>8959</c:v>
                </c:pt>
                <c:pt idx="1107">
                  <c:v>8965</c:v>
                </c:pt>
                <c:pt idx="1108">
                  <c:v>8976</c:v>
                </c:pt>
                <c:pt idx="1109">
                  <c:v>8980</c:v>
                </c:pt>
                <c:pt idx="1110">
                  <c:v>8985</c:v>
                </c:pt>
                <c:pt idx="1111">
                  <c:v>8987</c:v>
                </c:pt>
                <c:pt idx="1112">
                  <c:v>8991</c:v>
                </c:pt>
                <c:pt idx="1113">
                  <c:v>9000</c:v>
                </c:pt>
                <c:pt idx="1114">
                  <c:v>9011</c:v>
                </c:pt>
                <c:pt idx="1115">
                  <c:v>9012</c:v>
                </c:pt>
                <c:pt idx="1116">
                  <c:v>9021</c:v>
                </c:pt>
                <c:pt idx="1117">
                  <c:v>9024</c:v>
                </c:pt>
                <c:pt idx="1118">
                  <c:v>9030</c:v>
                </c:pt>
                <c:pt idx="1119">
                  <c:v>9036</c:v>
                </c:pt>
                <c:pt idx="1120">
                  <c:v>9048</c:v>
                </c:pt>
                <c:pt idx="1121">
                  <c:v>9058</c:v>
                </c:pt>
                <c:pt idx="1122">
                  <c:v>9063</c:v>
                </c:pt>
                <c:pt idx="1123">
                  <c:v>9070</c:v>
                </c:pt>
                <c:pt idx="1124">
                  <c:v>9075</c:v>
                </c:pt>
                <c:pt idx="1125">
                  <c:v>9083</c:v>
                </c:pt>
                <c:pt idx="1126">
                  <c:v>9110</c:v>
                </c:pt>
                <c:pt idx="1127">
                  <c:v>9123</c:v>
                </c:pt>
                <c:pt idx="1128">
                  <c:v>9132</c:v>
                </c:pt>
                <c:pt idx="1129">
                  <c:v>9151</c:v>
                </c:pt>
                <c:pt idx="1130">
                  <c:v>9175</c:v>
                </c:pt>
                <c:pt idx="1131">
                  <c:v>9185</c:v>
                </c:pt>
                <c:pt idx="1132">
                  <c:v>9190</c:v>
                </c:pt>
                <c:pt idx="1133">
                  <c:v>9225</c:v>
                </c:pt>
                <c:pt idx="1134">
                  <c:v>9227</c:v>
                </c:pt>
                <c:pt idx="1135">
                  <c:v>9234</c:v>
                </c:pt>
                <c:pt idx="1136">
                  <c:v>9237</c:v>
                </c:pt>
                <c:pt idx="1137">
                  <c:v>9249</c:v>
                </c:pt>
                <c:pt idx="1138">
                  <c:v>9258</c:v>
                </c:pt>
                <c:pt idx="1139">
                  <c:v>9263</c:v>
                </c:pt>
                <c:pt idx="1140">
                  <c:v>9271</c:v>
                </c:pt>
                <c:pt idx="1141">
                  <c:v>9316</c:v>
                </c:pt>
                <c:pt idx="1142">
                  <c:v>9319</c:v>
                </c:pt>
                <c:pt idx="1143">
                  <c:v>9320</c:v>
                </c:pt>
                <c:pt idx="1144">
                  <c:v>9338</c:v>
                </c:pt>
                <c:pt idx="1145">
                  <c:v>9349</c:v>
                </c:pt>
                <c:pt idx="1146">
                  <c:v>9350</c:v>
                </c:pt>
                <c:pt idx="1147">
                  <c:v>9352</c:v>
                </c:pt>
                <c:pt idx="1148">
                  <c:v>9365</c:v>
                </c:pt>
                <c:pt idx="1149">
                  <c:v>9373</c:v>
                </c:pt>
                <c:pt idx="1150">
                  <c:v>9378</c:v>
                </c:pt>
                <c:pt idx="1151">
                  <c:v>9396</c:v>
                </c:pt>
                <c:pt idx="1152">
                  <c:v>9397</c:v>
                </c:pt>
                <c:pt idx="1153">
                  <c:v>9401</c:v>
                </c:pt>
                <c:pt idx="1154">
                  <c:v>9405</c:v>
                </c:pt>
                <c:pt idx="1155">
                  <c:v>9410</c:v>
                </c:pt>
                <c:pt idx="1156">
                  <c:v>9418</c:v>
                </c:pt>
                <c:pt idx="1157">
                  <c:v>9423</c:v>
                </c:pt>
                <c:pt idx="1158">
                  <c:v>9430</c:v>
                </c:pt>
                <c:pt idx="1159">
                  <c:v>9437</c:v>
                </c:pt>
                <c:pt idx="1160">
                  <c:v>9445</c:v>
                </c:pt>
                <c:pt idx="1161">
                  <c:v>9446</c:v>
                </c:pt>
                <c:pt idx="1162">
                  <c:v>9448</c:v>
                </c:pt>
                <c:pt idx="1163">
                  <c:v>9468</c:v>
                </c:pt>
                <c:pt idx="1164">
                  <c:v>9476</c:v>
                </c:pt>
                <c:pt idx="1165">
                  <c:v>9478</c:v>
                </c:pt>
                <c:pt idx="1166">
                  <c:v>9491</c:v>
                </c:pt>
                <c:pt idx="1167">
                  <c:v>9506</c:v>
                </c:pt>
                <c:pt idx="1168">
                  <c:v>9509</c:v>
                </c:pt>
                <c:pt idx="1169">
                  <c:v>9510</c:v>
                </c:pt>
                <c:pt idx="1170">
                  <c:v>9512</c:v>
                </c:pt>
                <c:pt idx="1171">
                  <c:v>9527</c:v>
                </c:pt>
                <c:pt idx="1172">
                  <c:v>9528</c:v>
                </c:pt>
                <c:pt idx="1173">
                  <c:v>9541</c:v>
                </c:pt>
                <c:pt idx="1174">
                  <c:v>9550</c:v>
                </c:pt>
                <c:pt idx="1175">
                  <c:v>9554</c:v>
                </c:pt>
                <c:pt idx="1176">
                  <c:v>9573</c:v>
                </c:pt>
                <c:pt idx="1177">
                  <c:v>9579</c:v>
                </c:pt>
                <c:pt idx="1178">
                  <c:v>9581</c:v>
                </c:pt>
                <c:pt idx="1179">
                  <c:v>9600</c:v>
                </c:pt>
                <c:pt idx="1180">
                  <c:v>9601</c:v>
                </c:pt>
                <c:pt idx="1181">
                  <c:v>9609</c:v>
                </c:pt>
                <c:pt idx="1182">
                  <c:v>9611</c:v>
                </c:pt>
                <c:pt idx="1183">
                  <c:v>9616</c:v>
                </c:pt>
                <c:pt idx="1184">
                  <c:v>9617</c:v>
                </c:pt>
                <c:pt idx="1185">
                  <c:v>9621</c:v>
                </c:pt>
                <c:pt idx="1186">
                  <c:v>9638</c:v>
                </c:pt>
                <c:pt idx="1187">
                  <c:v>9641</c:v>
                </c:pt>
                <c:pt idx="1188">
                  <c:v>9648</c:v>
                </c:pt>
                <c:pt idx="1189">
                  <c:v>9660</c:v>
                </c:pt>
                <c:pt idx="1190">
                  <c:v>9667</c:v>
                </c:pt>
                <c:pt idx="1191">
                  <c:v>9672</c:v>
                </c:pt>
                <c:pt idx="1192">
                  <c:v>9690</c:v>
                </c:pt>
                <c:pt idx="1193">
                  <c:v>9705</c:v>
                </c:pt>
                <c:pt idx="1194">
                  <c:v>9714</c:v>
                </c:pt>
                <c:pt idx="1195">
                  <c:v>9732</c:v>
                </c:pt>
                <c:pt idx="1196">
                  <c:v>9734</c:v>
                </c:pt>
                <c:pt idx="1197">
                  <c:v>9738</c:v>
                </c:pt>
                <c:pt idx="1198">
                  <c:v>9745</c:v>
                </c:pt>
                <c:pt idx="1199">
                  <c:v>9774</c:v>
                </c:pt>
                <c:pt idx="1200">
                  <c:v>9775</c:v>
                </c:pt>
                <c:pt idx="1201">
                  <c:v>9783</c:v>
                </c:pt>
                <c:pt idx="1202">
                  <c:v>9788</c:v>
                </c:pt>
                <c:pt idx="1203">
                  <c:v>9791</c:v>
                </c:pt>
                <c:pt idx="1204">
                  <c:v>9799</c:v>
                </c:pt>
                <c:pt idx="1205">
                  <c:v>9810</c:v>
                </c:pt>
                <c:pt idx="1206">
                  <c:v>9817</c:v>
                </c:pt>
                <c:pt idx="1207">
                  <c:v>9832</c:v>
                </c:pt>
                <c:pt idx="1208">
                  <c:v>9848</c:v>
                </c:pt>
                <c:pt idx="1209">
                  <c:v>9852</c:v>
                </c:pt>
                <c:pt idx="1210">
                  <c:v>9874</c:v>
                </c:pt>
                <c:pt idx="1211">
                  <c:v>9876</c:v>
                </c:pt>
                <c:pt idx="1212">
                  <c:v>9887</c:v>
                </c:pt>
                <c:pt idx="1213">
                  <c:v>9900</c:v>
                </c:pt>
                <c:pt idx="1214">
                  <c:v>9901</c:v>
                </c:pt>
                <c:pt idx="1215">
                  <c:v>9907</c:v>
                </c:pt>
                <c:pt idx="1216">
                  <c:v>9908</c:v>
                </c:pt>
                <c:pt idx="1217">
                  <c:v>9911</c:v>
                </c:pt>
                <c:pt idx="1218">
                  <c:v>9914</c:v>
                </c:pt>
                <c:pt idx="1219">
                  <c:v>9925</c:v>
                </c:pt>
                <c:pt idx="1220">
                  <c:v>9933</c:v>
                </c:pt>
                <c:pt idx="1221">
                  <c:v>9939</c:v>
                </c:pt>
                <c:pt idx="1222">
                  <c:v>9940</c:v>
                </c:pt>
                <c:pt idx="1223">
                  <c:v>9954</c:v>
                </c:pt>
                <c:pt idx="1224">
                  <c:v>9960</c:v>
                </c:pt>
                <c:pt idx="1225">
                  <c:v>9961</c:v>
                </c:pt>
                <c:pt idx="1226">
                  <c:v>9965</c:v>
                </c:pt>
                <c:pt idx="1227">
                  <c:v>9976</c:v>
                </c:pt>
                <c:pt idx="1228">
                  <c:v>9977</c:v>
                </c:pt>
                <c:pt idx="1229">
                  <c:v>9988</c:v>
                </c:pt>
                <c:pt idx="1230">
                  <c:v>9999</c:v>
                </c:pt>
                <c:pt idx="1231">
                  <c:v>10007</c:v>
                </c:pt>
                <c:pt idx="1232">
                  <c:v>10009</c:v>
                </c:pt>
                <c:pt idx="1233">
                  <c:v>10015</c:v>
                </c:pt>
                <c:pt idx="1234">
                  <c:v>10019</c:v>
                </c:pt>
                <c:pt idx="1235">
                  <c:v>10022</c:v>
                </c:pt>
                <c:pt idx="1236">
                  <c:v>10024</c:v>
                </c:pt>
                <c:pt idx="1237">
                  <c:v>10025</c:v>
                </c:pt>
                <c:pt idx="1238">
                  <c:v>10028</c:v>
                </c:pt>
                <c:pt idx="1239">
                  <c:v>10034</c:v>
                </c:pt>
                <c:pt idx="1240">
                  <c:v>10035</c:v>
                </c:pt>
                <c:pt idx="1241">
                  <c:v>10037</c:v>
                </c:pt>
                <c:pt idx="1242">
                  <c:v>10069</c:v>
                </c:pt>
                <c:pt idx="1243">
                  <c:v>10072</c:v>
                </c:pt>
                <c:pt idx="1244">
                  <c:v>10074</c:v>
                </c:pt>
                <c:pt idx="1245">
                  <c:v>10075</c:v>
                </c:pt>
                <c:pt idx="1246">
                  <c:v>10080</c:v>
                </c:pt>
                <c:pt idx="1247">
                  <c:v>10096</c:v>
                </c:pt>
                <c:pt idx="1248">
                  <c:v>10099</c:v>
                </c:pt>
                <c:pt idx="1249">
                  <c:v>10102</c:v>
                </c:pt>
                <c:pt idx="1250">
                  <c:v>10111</c:v>
                </c:pt>
                <c:pt idx="1251">
                  <c:v>10121</c:v>
                </c:pt>
                <c:pt idx="1252">
                  <c:v>10131</c:v>
                </c:pt>
                <c:pt idx="1253">
                  <c:v>10151</c:v>
                </c:pt>
                <c:pt idx="1254">
                  <c:v>10163</c:v>
                </c:pt>
                <c:pt idx="1255">
                  <c:v>10171</c:v>
                </c:pt>
                <c:pt idx="1256">
                  <c:v>10180</c:v>
                </c:pt>
                <c:pt idx="1257">
                  <c:v>10183</c:v>
                </c:pt>
                <c:pt idx="1258">
                  <c:v>10185</c:v>
                </c:pt>
                <c:pt idx="1259">
                  <c:v>10186</c:v>
                </c:pt>
                <c:pt idx="1260">
                  <c:v>10193</c:v>
                </c:pt>
                <c:pt idx="1261">
                  <c:v>10195</c:v>
                </c:pt>
                <c:pt idx="1262">
                  <c:v>10217</c:v>
                </c:pt>
                <c:pt idx="1263">
                  <c:v>10221</c:v>
                </c:pt>
                <c:pt idx="1264">
                  <c:v>10224</c:v>
                </c:pt>
                <c:pt idx="1265">
                  <c:v>10230</c:v>
                </c:pt>
                <c:pt idx="1266">
                  <c:v>10232</c:v>
                </c:pt>
                <c:pt idx="1267">
                  <c:v>10234</c:v>
                </c:pt>
                <c:pt idx="1268">
                  <c:v>10236</c:v>
                </c:pt>
                <c:pt idx="1269">
                  <c:v>10240</c:v>
                </c:pt>
                <c:pt idx="1270">
                  <c:v>10241</c:v>
                </c:pt>
                <c:pt idx="1271">
                  <c:v>10253</c:v>
                </c:pt>
                <c:pt idx="1272">
                  <c:v>10258</c:v>
                </c:pt>
                <c:pt idx="1273">
                  <c:v>10263</c:v>
                </c:pt>
                <c:pt idx="1274">
                  <c:v>10267</c:v>
                </c:pt>
                <c:pt idx="1275">
                  <c:v>10268</c:v>
                </c:pt>
                <c:pt idx="1276">
                  <c:v>10270</c:v>
                </c:pt>
                <c:pt idx="1277">
                  <c:v>10281</c:v>
                </c:pt>
                <c:pt idx="1278">
                  <c:v>10282</c:v>
                </c:pt>
                <c:pt idx="1279">
                  <c:v>10289</c:v>
                </c:pt>
                <c:pt idx="1280">
                  <c:v>10293</c:v>
                </c:pt>
                <c:pt idx="1281">
                  <c:v>10297</c:v>
                </c:pt>
                <c:pt idx="1282">
                  <c:v>10299</c:v>
                </c:pt>
                <c:pt idx="1283">
                  <c:v>10300</c:v>
                </c:pt>
                <c:pt idx="1284">
                  <c:v>10309</c:v>
                </c:pt>
                <c:pt idx="1285">
                  <c:v>10318</c:v>
                </c:pt>
                <c:pt idx="1286">
                  <c:v>10321</c:v>
                </c:pt>
                <c:pt idx="1287">
                  <c:v>10322</c:v>
                </c:pt>
                <c:pt idx="1288">
                  <c:v>10325</c:v>
                </c:pt>
                <c:pt idx="1289">
                  <c:v>10334</c:v>
                </c:pt>
                <c:pt idx="1290">
                  <c:v>10339</c:v>
                </c:pt>
                <c:pt idx="1291">
                  <c:v>10343</c:v>
                </c:pt>
                <c:pt idx="1292">
                  <c:v>10352</c:v>
                </c:pt>
                <c:pt idx="1293">
                  <c:v>10363</c:v>
                </c:pt>
                <c:pt idx="1294">
                  <c:v>10365</c:v>
                </c:pt>
                <c:pt idx="1295">
                  <c:v>10385</c:v>
                </c:pt>
                <c:pt idx="1296">
                  <c:v>10388</c:v>
                </c:pt>
                <c:pt idx="1297">
                  <c:v>10393</c:v>
                </c:pt>
                <c:pt idx="1298">
                  <c:v>10399</c:v>
                </c:pt>
                <c:pt idx="1299">
                  <c:v>10403</c:v>
                </c:pt>
                <c:pt idx="1300">
                  <c:v>10419</c:v>
                </c:pt>
                <c:pt idx="1301">
                  <c:v>10426</c:v>
                </c:pt>
                <c:pt idx="1302">
                  <c:v>10432</c:v>
                </c:pt>
                <c:pt idx="1303">
                  <c:v>10440</c:v>
                </c:pt>
                <c:pt idx="1304">
                  <c:v>10441</c:v>
                </c:pt>
                <c:pt idx="1305">
                  <c:v>10444</c:v>
                </c:pt>
                <c:pt idx="1306">
                  <c:v>10466</c:v>
                </c:pt>
                <c:pt idx="1307">
                  <c:v>10490</c:v>
                </c:pt>
                <c:pt idx="1308">
                  <c:v>10491</c:v>
                </c:pt>
                <c:pt idx="1309">
                  <c:v>10496</c:v>
                </c:pt>
                <c:pt idx="1310">
                  <c:v>10497</c:v>
                </c:pt>
                <c:pt idx="1311">
                  <c:v>10523</c:v>
                </c:pt>
                <c:pt idx="1312">
                  <c:v>10528</c:v>
                </c:pt>
                <c:pt idx="1313">
                  <c:v>10535</c:v>
                </c:pt>
                <c:pt idx="1314">
                  <c:v>10537</c:v>
                </c:pt>
                <c:pt idx="1315">
                  <c:v>10541</c:v>
                </c:pt>
                <c:pt idx="1316">
                  <c:v>10548</c:v>
                </c:pt>
                <c:pt idx="1317">
                  <c:v>10564</c:v>
                </c:pt>
                <c:pt idx="1318">
                  <c:v>10569</c:v>
                </c:pt>
                <c:pt idx="1319">
                  <c:v>10573</c:v>
                </c:pt>
                <c:pt idx="1320">
                  <c:v>10579</c:v>
                </c:pt>
                <c:pt idx="1321">
                  <c:v>10581</c:v>
                </c:pt>
                <c:pt idx="1322">
                  <c:v>10589</c:v>
                </c:pt>
                <c:pt idx="1323">
                  <c:v>10594</c:v>
                </c:pt>
                <c:pt idx="1324">
                  <c:v>10609</c:v>
                </c:pt>
                <c:pt idx="1325">
                  <c:v>10614</c:v>
                </c:pt>
                <c:pt idx="1326">
                  <c:v>10631</c:v>
                </c:pt>
                <c:pt idx="1327">
                  <c:v>10712</c:v>
                </c:pt>
                <c:pt idx="1328">
                  <c:v>10721</c:v>
                </c:pt>
                <c:pt idx="1329">
                  <c:v>10723</c:v>
                </c:pt>
                <c:pt idx="1330">
                  <c:v>10745</c:v>
                </c:pt>
                <c:pt idx="1331">
                  <c:v>10750</c:v>
                </c:pt>
                <c:pt idx="1332">
                  <c:v>10752</c:v>
                </c:pt>
                <c:pt idx="1333">
                  <c:v>10760</c:v>
                </c:pt>
                <c:pt idx="1334">
                  <c:v>10783</c:v>
                </c:pt>
                <c:pt idx="1335">
                  <c:v>10785</c:v>
                </c:pt>
                <c:pt idx="1336">
                  <c:v>10792</c:v>
                </c:pt>
                <c:pt idx="1337">
                  <c:v>10803</c:v>
                </c:pt>
                <c:pt idx="1338">
                  <c:v>10804</c:v>
                </c:pt>
                <c:pt idx="1339">
                  <c:v>10808</c:v>
                </c:pt>
                <c:pt idx="1340">
                  <c:v>10811</c:v>
                </c:pt>
                <c:pt idx="1341">
                  <c:v>10812</c:v>
                </c:pt>
                <c:pt idx="1342">
                  <c:v>10821</c:v>
                </c:pt>
                <c:pt idx="1343">
                  <c:v>10822</c:v>
                </c:pt>
                <c:pt idx="1344">
                  <c:v>10828</c:v>
                </c:pt>
                <c:pt idx="1345">
                  <c:v>10830</c:v>
                </c:pt>
                <c:pt idx="1346">
                  <c:v>10845</c:v>
                </c:pt>
                <c:pt idx="1347">
                  <c:v>10854</c:v>
                </c:pt>
                <c:pt idx="1348">
                  <c:v>10867</c:v>
                </c:pt>
                <c:pt idx="1349">
                  <c:v>10887</c:v>
                </c:pt>
                <c:pt idx="1350">
                  <c:v>10890</c:v>
                </c:pt>
                <c:pt idx="1351">
                  <c:v>10924</c:v>
                </c:pt>
                <c:pt idx="1352">
                  <c:v>10938</c:v>
                </c:pt>
                <c:pt idx="1353">
                  <c:v>10944</c:v>
                </c:pt>
                <c:pt idx="1354">
                  <c:v>10947</c:v>
                </c:pt>
                <c:pt idx="1355">
                  <c:v>10952</c:v>
                </c:pt>
                <c:pt idx="1356">
                  <c:v>10973</c:v>
                </c:pt>
                <c:pt idx="1357">
                  <c:v>10987</c:v>
                </c:pt>
                <c:pt idx="1358">
                  <c:v>10992</c:v>
                </c:pt>
                <c:pt idx="1359">
                  <c:v>10995</c:v>
                </c:pt>
                <c:pt idx="1360">
                  <c:v>11001</c:v>
                </c:pt>
                <c:pt idx="1361">
                  <c:v>11010</c:v>
                </c:pt>
                <c:pt idx="1362">
                  <c:v>11024</c:v>
                </c:pt>
                <c:pt idx="1363">
                  <c:v>11025</c:v>
                </c:pt>
                <c:pt idx="1364">
                  <c:v>11041</c:v>
                </c:pt>
                <c:pt idx="1365">
                  <c:v>11060</c:v>
                </c:pt>
                <c:pt idx="1366">
                  <c:v>11062</c:v>
                </c:pt>
                <c:pt idx="1367">
                  <c:v>11069</c:v>
                </c:pt>
                <c:pt idx="1368">
                  <c:v>11072</c:v>
                </c:pt>
                <c:pt idx="1369">
                  <c:v>11075</c:v>
                </c:pt>
                <c:pt idx="1370">
                  <c:v>11083</c:v>
                </c:pt>
                <c:pt idx="1371">
                  <c:v>11100</c:v>
                </c:pt>
                <c:pt idx="1372">
                  <c:v>11101</c:v>
                </c:pt>
                <c:pt idx="1373">
                  <c:v>11115</c:v>
                </c:pt>
                <c:pt idx="1374">
                  <c:v>11118</c:v>
                </c:pt>
                <c:pt idx="1375">
                  <c:v>11137</c:v>
                </c:pt>
                <c:pt idx="1376">
                  <c:v>11139</c:v>
                </c:pt>
                <c:pt idx="1377">
                  <c:v>11140</c:v>
                </c:pt>
                <c:pt idx="1378">
                  <c:v>11141</c:v>
                </c:pt>
                <c:pt idx="1379">
                  <c:v>11145</c:v>
                </c:pt>
                <c:pt idx="1380">
                  <c:v>11152</c:v>
                </c:pt>
                <c:pt idx="1381">
                  <c:v>11167</c:v>
                </c:pt>
                <c:pt idx="1382">
                  <c:v>11172</c:v>
                </c:pt>
                <c:pt idx="1383">
                  <c:v>11180</c:v>
                </c:pt>
                <c:pt idx="1384">
                  <c:v>11185</c:v>
                </c:pt>
                <c:pt idx="1385">
                  <c:v>11193</c:v>
                </c:pt>
                <c:pt idx="1386">
                  <c:v>11194</c:v>
                </c:pt>
                <c:pt idx="1387">
                  <c:v>11200</c:v>
                </c:pt>
                <c:pt idx="1388">
                  <c:v>11207</c:v>
                </c:pt>
                <c:pt idx="1389">
                  <c:v>11214</c:v>
                </c:pt>
                <c:pt idx="1390">
                  <c:v>11227</c:v>
                </c:pt>
                <c:pt idx="1391">
                  <c:v>11234</c:v>
                </c:pt>
                <c:pt idx="1392">
                  <c:v>11241</c:v>
                </c:pt>
                <c:pt idx="1393">
                  <c:v>11255</c:v>
                </c:pt>
                <c:pt idx="1394">
                  <c:v>11272</c:v>
                </c:pt>
                <c:pt idx="1395">
                  <c:v>11278</c:v>
                </c:pt>
                <c:pt idx="1396">
                  <c:v>11288</c:v>
                </c:pt>
                <c:pt idx="1397">
                  <c:v>11304</c:v>
                </c:pt>
                <c:pt idx="1398">
                  <c:v>11318</c:v>
                </c:pt>
                <c:pt idx="1399">
                  <c:v>11319</c:v>
                </c:pt>
                <c:pt idx="1400">
                  <c:v>11323</c:v>
                </c:pt>
                <c:pt idx="1401">
                  <c:v>11324</c:v>
                </c:pt>
                <c:pt idx="1402">
                  <c:v>11337</c:v>
                </c:pt>
                <c:pt idx="1403">
                  <c:v>11348</c:v>
                </c:pt>
                <c:pt idx="1404">
                  <c:v>11361</c:v>
                </c:pt>
                <c:pt idx="1405">
                  <c:v>11364</c:v>
                </c:pt>
                <c:pt idx="1406">
                  <c:v>11403</c:v>
                </c:pt>
                <c:pt idx="1407">
                  <c:v>11422</c:v>
                </c:pt>
                <c:pt idx="1408">
                  <c:v>11425</c:v>
                </c:pt>
                <c:pt idx="1409">
                  <c:v>11432</c:v>
                </c:pt>
                <c:pt idx="1410">
                  <c:v>11437</c:v>
                </c:pt>
                <c:pt idx="1411">
                  <c:v>11449</c:v>
                </c:pt>
                <c:pt idx="1412">
                  <c:v>11450</c:v>
                </c:pt>
                <c:pt idx="1413">
                  <c:v>11468</c:v>
                </c:pt>
                <c:pt idx="1414">
                  <c:v>11469</c:v>
                </c:pt>
                <c:pt idx="1415">
                  <c:v>11470</c:v>
                </c:pt>
                <c:pt idx="1416">
                  <c:v>11477</c:v>
                </c:pt>
                <c:pt idx="1417">
                  <c:v>11479</c:v>
                </c:pt>
                <c:pt idx="1418">
                  <c:v>11486</c:v>
                </c:pt>
                <c:pt idx="1419">
                  <c:v>11497</c:v>
                </c:pt>
                <c:pt idx="1420">
                  <c:v>11500</c:v>
                </c:pt>
                <c:pt idx="1421">
                  <c:v>11529</c:v>
                </c:pt>
                <c:pt idx="1422">
                  <c:v>11540</c:v>
                </c:pt>
                <c:pt idx="1423">
                  <c:v>11553</c:v>
                </c:pt>
                <c:pt idx="1424">
                  <c:v>11558</c:v>
                </c:pt>
                <c:pt idx="1425">
                  <c:v>11562</c:v>
                </c:pt>
                <c:pt idx="1426">
                  <c:v>11567</c:v>
                </c:pt>
                <c:pt idx="1427">
                  <c:v>11570</c:v>
                </c:pt>
                <c:pt idx="1428">
                  <c:v>11571</c:v>
                </c:pt>
                <c:pt idx="1429">
                  <c:v>11598</c:v>
                </c:pt>
                <c:pt idx="1430">
                  <c:v>11604</c:v>
                </c:pt>
                <c:pt idx="1431">
                  <c:v>11652</c:v>
                </c:pt>
                <c:pt idx="1432">
                  <c:v>11663</c:v>
                </c:pt>
                <c:pt idx="1433">
                  <c:v>11668</c:v>
                </c:pt>
                <c:pt idx="1434">
                  <c:v>11669</c:v>
                </c:pt>
                <c:pt idx="1435">
                  <c:v>11696</c:v>
                </c:pt>
                <c:pt idx="1436">
                  <c:v>11705</c:v>
                </c:pt>
                <c:pt idx="1437">
                  <c:v>11713</c:v>
                </c:pt>
                <c:pt idx="1438">
                  <c:v>11726</c:v>
                </c:pt>
                <c:pt idx="1439">
                  <c:v>11742</c:v>
                </c:pt>
                <c:pt idx="1440">
                  <c:v>11748</c:v>
                </c:pt>
                <c:pt idx="1441">
                  <c:v>11760</c:v>
                </c:pt>
                <c:pt idx="1442">
                  <c:v>11774</c:v>
                </c:pt>
                <c:pt idx="1443">
                  <c:v>11781</c:v>
                </c:pt>
                <c:pt idx="1444">
                  <c:v>11789</c:v>
                </c:pt>
                <c:pt idx="1445">
                  <c:v>11803</c:v>
                </c:pt>
                <c:pt idx="1446">
                  <c:v>11815</c:v>
                </c:pt>
                <c:pt idx="1447">
                  <c:v>11821</c:v>
                </c:pt>
                <c:pt idx="1448">
                  <c:v>11834</c:v>
                </c:pt>
                <c:pt idx="1449">
                  <c:v>11837</c:v>
                </c:pt>
                <c:pt idx="1450">
                  <c:v>11846</c:v>
                </c:pt>
                <c:pt idx="1451">
                  <c:v>11875</c:v>
                </c:pt>
                <c:pt idx="1452">
                  <c:v>11877</c:v>
                </c:pt>
                <c:pt idx="1453">
                  <c:v>11879</c:v>
                </c:pt>
                <c:pt idx="1454">
                  <c:v>11881</c:v>
                </c:pt>
                <c:pt idx="1455">
                  <c:v>11891</c:v>
                </c:pt>
                <c:pt idx="1456">
                  <c:v>11896</c:v>
                </c:pt>
                <c:pt idx="1457">
                  <c:v>11922</c:v>
                </c:pt>
                <c:pt idx="1458">
                  <c:v>11939</c:v>
                </c:pt>
                <c:pt idx="1459">
                  <c:v>11949</c:v>
                </c:pt>
                <c:pt idx="1460">
                  <c:v>11952</c:v>
                </c:pt>
                <c:pt idx="1461">
                  <c:v>11956</c:v>
                </c:pt>
                <c:pt idx="1462">
                  <c:v>11962</c:v>
                </c:pt>
                <c:pt idx="1463">
                  <c:v>11972</c:v>
                </c:pt>
                <c:pt idx="1464">
                  <c:v>11985</c:v>
                </c:pt>
                <c:pt idx="1465">
                  <c:v>11991</c:v>
                </c:pt>
                <c:pt idx="1466">
                  <c:v>11997</c:v>
                </c:pt>
                <c:pt idx="1467">
                  <c:v>11999</c:v>
                </c:pt>
                <c:pt idx="1468">
                  <c:v>12004</c:v>
                </c:pt>
                <c:pt idx="1469">
                  <c:v>12006</c:v>
                </c:pt>
                <c:pt idx="1470">
                  <c:v>12015</c:v>
                </c:pt>
                <c:pt idx="1471">
                  <c:v>12025</c:v>
                </c:pt>
                <c:pt idx="1472">
                  <c:v>12039</c:v>
                </c:pt>
                <c:pt idx="1473">
                  <c:v>12045</c:v>
                </c:pt>
                <c:pt idx="1474">
                  <c:v>12084</c:v>
                </c:pt>
                <c:pt idx="1475">
                  <c:v>12089</c:v>
                </c:pt>
                <c:pt idx="1476">
                  <c:v>12099</c:v>
                </c:pt>
                <c:pt idx="1477">
                  <c:v>12102</c:v>
                </c:pt>
                <c:pt idx="1478">
                  <c:v>12112</c:v>
                </c:pt>
                <c:pt idx="1479">
                  <c:v>12118</c:v>
                </c:pt>
                <c:pt idx="1480">
                  <c:v>12128</c:v>
                </c:pt>
                <c:pt idx="1481">
                  <c:v>12132</c:v>
                </c:pt>
                <c:pt idx="1482">
                  <c:v>12134</c:v>
                </c:pt>
                <c:pt idx="1483">
                  <c:v>12144</c:v>
                </c:pt>
                <c:pt idx="1484">
                  <c:v>12167</c:v>
                </c:pt>
                <c:pt idx="1485">
                  <c:v>12171</c:v>
                </c:pt>
                <c:pt idx="1486">
                  <c:v>12176</c:v>
                </c:pt>
                <c:pt idx="1487">
                  <c:v>12178</c:v>
                </c:pt>
                <c:pt idx="1488">
                  <c:v>12183</c:v>
                </c:pt>
                <c:pt idx="1489">
                  <c:v>12201</c:v>
                </c:pt>
                <c:pt idx="1490">
                  <c:v>12204</c:v>
                </c:pt>
                <c:pt idx="1491">
                  <c:v>12209</c:v>
                </c:pt>
                <c:pt idx="1492">
                  <c:v>12219</c:v>
                </c:pt>
                <c:pt idx="1493">
                  <c:v>12222</c:v>
                </c:pt>
                <c:pt idx="1494">
                  <c:v>12249</c:v>
                </c:pt>
                <c:pt idx="1495">
                  <c:v>12262</c:v>
                </c:pt>
                <c:pt idx="1496">
                  <c:v>12274</c:v>
                </c:pt>
                <c:pt idx="1497">
                  <c:v>12282</c:v>
                </c:pt>
                <c:pt idx="1498">
                  <c:v>12283</c:v>
                </c:pt>
                <c:pt idx="1499">
                  <c:v>12288</c:v>
                </c:pt>
                <c:pt idx="1500">
                  <c:v>12290</c:v>
                </c:pt>
                <c:pt idx="1501">
                  <c:v>12305</c:v>
                </c:pt>
                <c:pt idx="1502">
                  <c:v>12308</c:v>
                </c:pt>
                <c:pt idx="1503">
                  <c:v>12316</c:v>
                </c:pt>
                <c:pt idx="1504">
                  <c:v>12321</c:v>
                </c:pt>
                <c:pt idx="1505">
                  <c:v>12329</c:v>
                </c:pt>
                <c:pt idx="1506">
                  <c:v>12335</c:v>
                </c:pt>
                <c:pt idx="1507">
                  <c:v>12349</c:v>
                </c:pt>
                <c:pt idx="1508">
                  <c:v>12350</c:v>
                </c:pt>
                <c:pt idx="1509">
                  <c:v>12351</c:v>
                </c:pt>
                <c:pt idx="1510">
                  <c:v>12365</c:v>
                </c:pt>
                <c:pt idx="1511">
                  <c:v>12370</c:v>
                </c:pt>
                <c:pt idx="1512">
                  <c:v>12378</c:v>
                </c:pt>
                <c:pt idx="1513">
                  <c:v>12379</c:v>
                </c:pt>
                <c:pt idx="1514">
                  <c:v>12380</c:v>
                </c:pt>
                <c:pt idx="1515">
                  <c:v>12385</c:v>
                </c:pt>
                <c:pt idx="1516">
                  <c:v>12401</c:v>
                </c:pt>
                <c:pt idx="1517">
                  <c:v>12403</c:v>
                </c:pt>
                <c:pt idx="1518">
                  <c:v>12407</c:v>
                </c:pt>
                <c:pt idx="1519">
                  <c:v>12420</c:v>
                </c:pt>
                <c:pt idx="1520">
                  <c:v>12441</c:v>
                </c:pt>
                <c:pt idx="1521">
                  <c:v>12456</c:v>
                </c:pt>
                <c:pt idx="1522">
                  <c:v>12474</c:v>
                </c:pt>
                <c:pt idx="1523">
                  <c:v>12476</c:v>
                </c:pt>
                <c:pt idx="1524">
                  <c:v>12481</c:v>
                </c:pt>
                <c:pt idx="1525">
                  <c:v>12482</c:v>
                </c:pt>
                <c:pt idx="1526">
                  <c:v>12483</c:v>
                </c:pt>
                <c:pt idx="1527">
                  <c:v>12484</c:v>
                </c:pt>
                <c:pt idx="1528">
                  <c:v>12489</c:v>
                </c:pt>
                <c:pt idx="1529">
                  <c:v>12490</c:v>
                </c:pt>
                <c:pt idx="1530">
                  <c:v>12508</c:v>
                </c:pt>
                <c:pt idx="1531">
                  <c:v>12526</c:v>
                </c:pt>
                <c:pt idx="1532">
                  <c:v>12530</c:v>
                </c:pt>
                <c:pt idx="1533">
                  <c:v>12532</c:v>
                </c:pt>
                <c:pt idx="1534">
                  <c:v>12533</c:v>
                </c:pt>
                <c:pt idx="1535">
                  <c:v>12535</c:v>
                </c:pt>
                <c:pt idx="1536">
                  <c:v>12537</c:v>
                </c:pt>
                <c:pt idx="1537">
                  <c:v>12541</c:v>
                </c:pt>
                <c:pt idx="1538">
                  <c:v>12551</c:v>
                </c:pt>
                <c:pt idx="1539">
                  <c:v>12560</c:v>
                </c:pt>
                <c:pt idx="1540">
                  <c:v>12561</c:v>
                </c:pt>
                <c:pt idx="1541">
                  <c:v>12566</c:v>
                </c:pt>
                <c:pt idx="1542">
                  <c:v>12575</c:v>
                </c:pt>
                <c:pt idx="1543">
                  <c:v>12587</c:v>
                </c:pt>
                <c:pt idx="1544">
                  <c:v>12600</c:v>
                </c:pt>
                <c:pt idx="1545">
                  <c:v>12608</c:v>
                </c:pt>
                <c:pt idx="1546">
                  <c:v>12618</c:v>
                </c:pt>
                <c:pt idx="1547">
                  <c:v>12628</c:v>
                </c:pt>
                <c:pt idx="1548">
                  <c:v>12645</c:v>
                </c:pt>
                <c:pt idx="1549">
                  <c:v>12652</c:v>
                </c:pt>
                <c:pt idx="1550">
                  <c:v>12653</c:v>
                </c:pt>
                <c:pt idx="1551">
                  <c:v>12660</c:v>
                </c:pt>
                <c:pt idx="1552">
                  <c:v>12665</c:v>
                </c:pt>
                <c:pt idx="1553">
                  <c:v>12670</c:v>
                </c:pt>
                <c:pt idx="1554">
                  <c:v>12681</c:v>
                </c:pt>
                <c:pt idx="1555">
                  <c:v>12716</c:v>
                </c:pt>
                <c:pt idx="1556">
                  <c:v>12736</c:v>
                </c:pt>
                <c:pt idx="1557">
                  <c:v>12741</c:v>
                </c:pt>
                <c:pt idx="1558">
                  <c:v>12747</c:v>
                </c:pt>
                <c:pt idx="1559">
                  <c:v>12758</c:v>
                </c:pt>
                <c:pt idx="1560">
                  <c:v>12788</c:v>
                </c:pt>
                <c:pt idx="1561">
                  <c:v>12800</c:v>
                </c:pt>
                <c:pt idx="1562">
                  <c:v>12835</c:v>
                </c:pt>
                <c:pt idx="1563">
                  <c:v>12845</c:v>
                </c:pt>
                <c:pt idx="1564">
                  <c:v>12847</c:v>
                </c:pt>
                <c:pt idx="1565">
                  <c:v>12851</c:v>
                </c:pt>
                <c:pt idx="1566">
                  <c:v>12878</c:v>
                </c:pt>
                <c:pt idx="1567">
                  <c:v>12881</c:v>
                </c:pt>
                <c:pt idx="1568">
                  <c:v>12887</c:v>
                </c:pt>
                <c:pt idx="1569">
                  <c:v>12896</c:v>
                </c:pt>
                <c:pt idx="1570">
                  <c:v>12903</c:v>
                </c:pt>
                <c:pt idx="1571">
                  <c:v>12917</c:v>
                </c:pt>
                <c:pt idx="1572">
                  <c:v>12934</c:v>
                </c:pt>
                <c:pt idx="1573">
                  <c:v>12938</c:v>
                </c:pt>
                <c:pt idx="1574">
                  <c:v>12939</c:v>
                </c:pt>
                <c:pt idx="1575">
                  <c:v>12950</c:v>
                </c:pt>
                <c:pt idx="1576">
                  <c:v>12955</c:v>
                </c:pt>
                <c:pt idx="1577">
                  <c:v>12963</c:v>
                </c:pt>
                <c:pt idx="1578">
                  <c:v>12969</c:v>
                </c:pt>
                <c:pt idx="1579">
                  <c:v>12976</c:v>
                </c:pt>
                <c:pt idx="1580">
                  <c:v>12979</c:v>
                </c:pt>
                <c:pt idx="1581">
                  <c:v>12986</c:v>
                </c:pt>
                <c:pt idx="1582">
                  <c:v>12991</c:v>
                </c:pt>
                <c:pt idx="1583">
                  <c:v>12997</c:v>
                </c:pt>
                <c:pt idx="1584">
                  <c:v>12999</c:v>
                </c:pt>
                <c:pt idx="1585">
                  <c:v>13007</c:v>
                </c:pt>
                <c:pt idx="1586">
                  <c:v>13025</c:v>
                </c:pt>
                <c:pt idx="1587">
                  <c:v>13047</c:v>
                </c:pt>
                <c:pt idx="1588">
                  <c:v>13055</c:v>
                </c:pt>
                <c:pt idx="1589">
                  <c:v>13064</c:v>
                </c:pt>
                <c:pt idx="1590">
                  <c:v>13072</c:v>
                </c:pt>
                <c:pt idx="1591">
                  <c:v>13099</c:v>
                </c:pt>
                <c:pt idx="1592">
                  <c:v>13100</c:v>
                </c:pt>
                <c:pt idx="1593">
                  <c:v>13118</c:v>
                </c:pt>
                <c:pt idx="1594">
                  <c:v>13121</c:v>
                </c:pt>
                <c:pt idx="1595">
                  <c:v>13125</c:v>
                </c:pt>
                <c:pt idx="1596">
                  <c:v>13151</c:v>
                </c:pt>
                <c:pt idx="1597">
                  <c:v>13166</c:v>
                </c:pt>
                <c:pt idx="1598">
                  <c:v>13167</c:v>
                </c:pt>
                <c:pt idx="1599">
                  <c:v>13176</c:v>
                </c:pt>
                <c:pt idx="1600">
                  <c:v>13187</c:v>
                </c:pt>
                <c:pt idx="1601">
                  <c:v>13191</c:v>
                </c:pt>
                <c:pt idx="1602">
                  <c:v>13192</c:v>
                </c:pt>
                <c:pt idx="1603">
                  <c:v>13194</c:v>
                </c:pt>
                <c:pt idx="1604">
                  <c:v>13204</c:v>
                </c:pt>
                <c:pt idx="1605">
                  <c:v>13220</c:v>
                </c:pt>
                <c:pt idx="1606">
                  <c:v>13230</c:v>
                </c:pt>
                <c:pt idx="1607">
                  <c:v>13231</c:v>
                </c:pt>
                <c:pt idx="1608">
                  <c:v>13232</c:v>
                </c:pt>
                <c:pt idx="1609">
                  <c:v>13246</c:v>
                </c:pt>
                <c:pt idx="1610">
                  <c:v>13258</c:v>
                </c:pt>
                <c:pt idx="1611">
                  <c:v>13261</c:v>
                </c:pt>
                <c:pt idx="1612">
                  <c:v>13263</c:v>
                </c:pt>
                <c:pt idx="1613">
                  <c:v>13269</c:v>
                </c:pt>
                <c:pt idx="1614">
                  <c:v>13275</c:v>
                </c:pt>
                <c:pt idx="1615">
                  <c:v>13284</c:v>
                </c:pt>
                <c:pt idx="1616">
                  <c:v>13303</c:v>
                </c:pt>
                <c:pt idx="1617">
                  <c:v>13304</c:v>
                </c:pt>
                <c:pt idx="1618">
                  <c:v>13310</c:v>
                </c:pt>
                <c:pt idx="1619">
                  <c:v>13317</c:v>
                </c:pt>
                <c:pt idx="1620">
                  <c:v>13323</c:v>
                </c:pt>
                <c:pt idx="1621">
                  <c:v>13328</c:v>
                </c:pt>
                <c:pt idx="1622">
                  <c:v>13342</c:v>
                </c:pt>
                <c:pt idx="1623">
                  <c:v>13345</c:v>
                </c:pt>
                <c:pt idx="1624">
                  <c:v>13352</c:v>
                </c:pt>
                <c:pt idx="1625">
                  <c:v>13355</c:v>
                </c:pt>
                <c:pt idx="1626">
                  <c:v>13367</c:v>
                </c:pt>
                <c:pt idx="1627">
                  <c:v>13371</c:v>
                </c:pt>
                <c:pt idx="1628">
                  <c:v>13387</c:v>
                </c:pt>
                <c:pt idx="1629">
                  <c:v>13394</c:v>
                </c:pt>
                <c:pt idx="1630">
                  <c:v>13399</c:v>
                </c:pt>
                <c:pt idx="1631">
                  <c:v>13400</c:v>
                </c:pt>
                <c:pt idx="1632">
                  <c:v>13423</c:v>
                </c:pt>
                <c:pt idx="1633">
                  <c:v>13431</c:v>
                </c:pt>
                <c:pt idx="1634">
                  <c:v>13432</c:v>
                </c:pt>
                <c:pt idx="1635">
                  <c:v>13434</c:v>
                </c:pt>
                <c:pt idx="1636">
                  <c:v>13441</c:v>
                </c:pt>
                <c:pt idx="1637">
                  <c:v>13455</c:v>
                </c:pt>
                <c:pt idx="1638">
                  <c:v>13469</c:v>
                </c:pt>
                <c:pt idx="1639">
                  <c:v>13473</c:v>
                </c:pt>
                <c:pt idx="1640">
                  <c:v>13497</c:v>
                </c:pt>
                <c:pt idx="1641">
                  <c:v>13502</c:v>
                </c:pt>
                <c:pt idx="1642">
                  <c:v>13509</c:v>
                </c:pt>
                <c:pt idx="1643">
                  <c:v>13513</c:v>
                </c:pt>
                <c:pt idx="1644">
                  <c:v>13516</c:v>
                </c:pt>
                <c:pt idx="1645">
                  <c:v>13517</c:v>
                </c:pt>
                <c:pt idx="1646">
                  <c:v>13521</c:v>
                </c:pt>
                <c:pt idx="1647">
                  <c:v>13530</c:v>
                </c:pt>
                <c:pt idx="1648">
                  <c:v>13540</c:v>
                </c:pt>
                <c:pt idx="1649">
                  <c:v>13549</c:v>
                </c:pt>
                <c:pt idx="1650">
                  <c:v>13553</c:v>
                </c:pt>
                <c:pt idx="1651">
                  <c:v>13556</c:v>
                </c:pt>
                <c:pt idx="1652">
                  <c:v>13571</c:v>
                </c:pt>
                <c:pt idx="1653">
                  <c:v>13573</c:v>
                </c:pt>
                <c:pt idx="1654">
                  <c:v>13596</c:v>
                </c:pt>
                <c:pt idx="1655">
                  <c:v>13616</c:v>
                </c:pt>
                <c:pt idx="1656">
                  <c:v>13619</c:v>
                </c:pt>
                <c:pt idx="1657">
                  <c:v>13627</c:v>
                </c:pt>
                <c:pt idx="1658">
                  <c:v>13628</c:v>
                </c:pt>
                <c:pt idx="1659">
                  <c:v>13634</c:v>
                </c:pt>
                <c:pt idx="1660">
                  <c:v>13647</c:v>
                </c:pt>
                <c:pt idx="1661">
                  <c:v>13651</c:v>
                </c:pt>
                <c:pt idx="1662">
                  <c:v>13653</c:v>
                </c:pt>
                <c:pt idx="1663">
                  <c:v>13654</c:v>
                </c:pt>
                <c:pt idx="1664">
                  <c:v>13656</c:v>
                </c:pt>
                <c:pt idx="1665">
                  <c:v>13658</c:v>
                </c:pt>
                <c:pt idx="1666">
                  <c:v>13662</c:v>
                </c:pt>
                <c:pt idx="1667">
                  <c:v>13684</c:v>
                </c:pt>
                <c:pt idx="1668">
                  <c:v>13689</c:v>
                </c:pt>
                <c:pt idx="1669">
                  <c:v>13691</c:v>
                </c:pt>
                <c:pt idx="1670">
                  <c:v>13703</c:v>
                </c:pt>
                <c:pt idx="1671">
                  <c:v>13711</c:v>
                </c:pt>
                <c:pt idx="1672">
                  <c:v>13715</c:v>
                </c:pt>
                <c:pt idx="1673">
                  <c:v>13718</c:v>
                </c:pt>
                <c:pt idx="1674">
                  <c:v>13720</c:v>
                </c:pt>
                <c:pt idx="1675">
                  <c:v>13729</c:v>
                </c:pt>
                <c:pt idx="1676">
                  <c:v>13741</c:v>
                </c:pt>
                <c:pt idx="1677">
                  <c:v>13742</c:v>
                </c:pt>
                <c:pt idx="1678">
                  <c:v>13748</c:v>
                </c:pt>
                <c:pt idx="1679">
                  <c:v>13750</c:v>
                </c:pt>
                <c:pt idx="1680">
                  <c:v>13753</c:v>
                </c:pt>
                <c:pt idx="1681">
                  <c:v>13771</c:v>
                </c:pt>
                <c:pt idx="1682">
                  <c:v>13776</c:v>
                </c:pt>
                <c:pt idx="1683">
                  <c:v>13777</c:v>
                </c:pt>
                <c:pt idx="1684">
                  <c:v>13783</c:v>
                </c:pt>
                <c:pt idx="1685">
                  <c:v>13786</c:v>
                </c:pt>
                <c:pt idx="1686">
                  <c:v>13818</c:v>
                </c:pt>
                <c:pt idx="1687">
                  <c:v>13820</c:v>
                </c:pt>
                <c:pt idx="1688">
                  <c:v>13837</c:v>
                </c:pt>
                <c:pt idx="1689">
                  <c:v>13839</c:v>
                </c:pt>
                <c:pt idx="1690">
                  <c:v>13842</c:v>
                </c:pt>
                <c:pt idx="1691">
                  <c:v>13844</c:v>
                </c:pt>
                <c:pt idx="1692">
                  <c:v>13848</c:v>
                </c:pt>
                <c:pt idx="1693">
                  <c:v>13860</c:v>
                </c:pt>
                <c:pt idx="1694">
                  <c:v>13881</c:v>
                </c:pt>
                <c:pt idx="1695">
                  <c:v>13913</c:v>
                </c:pt>
                <c:pt idx="1696">
                  <c:v>13971</c:v>
                </c:pt>
                <c:pt idx="1697">
                  <c:v>13986</c:v>
                </c:pt>
                <c:pt idx="1698">
                  <c:v>14008</c:v>
                </c:pt>
                <c:pt idx="1699">
                  <c:v>14012</c:v>
                </c:pt>
                <c:pt idx="1700">
                  <c:v>14015</c:v>
                </c:pt>
                <c:pt idx="1701">
                  <c:v>14016</c:v>
                </c:pt>
                <c:pt idx="1702">
                  <c:v>14023</c:v>
                </c:pt>
                <c:pt idx="1703">
                  <c:v>14027</c:v>
                </c:pt>
                <c:pt idx="1704">
                  <c:v>14041</c:v>
                </c:pt>
                <c:pt idx="1705">
                  <c:v>14056</c:v>
                </c:pt>
                <c:pt idx="1706">
                  <c:v>14060</c:v>
                </c:pt>
                <c:pt idx="1707">
                  <c:v>14065</c:v>
                </c:pt>
                <c:pt idx="1708">
                  <c:v>14076</c:v>
                </c:pt>
                <c:pt idx="1709">
                  <c:v>14089</c:v>
                </c:pt>
                <c:pt idx="1710">
                  <c:v>14100</c:v>
                </c:pt>
                <c:pt idx="1711">
                  <c:v>14114</c:v>
                </c:pt>
                <c:pt idx="1712">
                  <c:v>14136</c:v>
                </c:pt>
                <c:pt idx="1713">
                  <c:v>14150</c:v>
                </c:pt>
                <c:pt idx="1714">
                  <c:v>14151</c:v>
                </c:pt>
                <c:pt idx="1715">
                  <c:v>14157</c:v>
                </c:pt>
                <c:pt idx="1716">
                  <c:v>14159</c:v>
                </c:pt>
                <c:pt idx="1717">
                  <c:v>14161</c:v>
                </c:pt>
                <c:pt idx="1718">
                  <c:v>14167</c:v>
                </c:pt>
                <c:pt idx="1719">
                  <c:v>14168</c:v>
                </c:pt>
                <c:pt idx="1720">
                  <c:v>14171</c:v>
                </c:pt>
                <c:pt idx="1721">
                  <c:v>14172</c:v>
                </c:pt>
                <c:pt idx="1722">
                  <c:v>14178</c:v>
                </c:pt>
                <c:pt idx="1723">
                  <c:v>14180</c:v>
                </c:pt>
                <c:pt idx="1724">
                  <c:v>14186</c:v>
                </c:pt>
                <c:pt idx="1725">
                  <c:v>14187</c:v>
                </c:pt>
                <c:pt idx="1726">
                  <c:v>14193</c:v>
                </c:pt>
                <c:pt idx="1727">
                  <c:v>14202</c:v>
                </c:pt>
                <c:pt idx="1728">
                  <c:v>14203</c:v>
                </c:pt>
                <c:pt idx="1729">
                  <c:v>14205</c:v>
                </c:pt>
                <c:pt idx="1730">
                  <c:v>14230</c:v>
                </c:pt>
                <c:pt idx="1731">
                  <c:v>14233</c:v>
                </c:pt>
                <c:pt idx="1732">
                  <c:v>14251</c:v>
                </c:pt>
                <c:pt idx="1733">
                  <c:v>14260</c:v>
                </c:pt>
                <c:pt idx="1734">
                  <c:v>14283</c:v>
                </c:pt>
                <c:pt idx="1735">
                  <c:v>14286</c:v>
                </c:pt>
                <c:pt idx="1736">
                  <c:v>14287</c:v>
                </c:pt>
                <c:pt idx="1737">
                  <c:v>14303</c:v>
                </c:pt>
                <c:pt idx="1738">
                  <c:v>14338</c:v>
                </c:pt>
                <c:pt idx="1739">
                  <c:v>14339</c:v>
                </c:pt>
                <c:pt idx="1740">
                  <c:v>14343</c:v>
                </c:pt>
                <c:pt idx="1741">
                  <c:v>14344</c:v>
                </c:pt>
                <c:pt idx="1742">
                  <c:v>14349</c:v>
                </c:pt>
                <c:pt idx="1743">
                  <c:v>14350</c:v>
                </c:pt>
                <c:pt idx="1744">
                  <c:v>14373</c:v>
                </c:pt>
                <c:pt idx="1745">
                  <c:v>14378</c:v>
                </c:pt>
                <c:pt idx="1746">
                  <c:v>14382</c:v>
                </c:pt>
                <c:pt idx="1747">
                  <c:v>14403</c:v>
                </c:pt>
                <c:pt idx="1748">
                  <c:v>14412</c:v>
                </c:pt>
                <c:pt idx="1749">
                  <c:v>14420</c:v>
                </c:pt>
                <c:pt idx="1750">
                  <c:v>14425</c:v>
                </c:pt>
                <c:pt idx="1751">
                  <c:v>14429</c:v>
                </c:pt>
                <c:pt idx="1752">
                  <c:v>14430</c:v>
                </c:pt>
                <c:pt idx="1753">
                  <c:v>14438</c:v>
                </c:pt>
                <c:pt idx="1754">
                  <c:v>14451</c:v>
                </c:pt>
                <c:pt idx="1755">
                  <c:v>14468</c:v>
                </c:pt>
                <c:pt idx="1756">
                  <c:v>14469</c:v>
                </c:pt>
                <c:pt idx="1757">
                  <c:v>14474</c:v>
                </c:pt>
                <c:pt idx="1758">
                  <c:v>14488</c:v>
                </c:pt>
                <c:pt idx="1759">
                  <c:v>14493</c:v>
                </c:pt>
                <c:pt idx="1760">
                  <c:v>14503</c:v>
                </c:pt>
                <c:pt idx="1761">
                  <c:v>14513</c:v>
                </c:pt>
                <c:pt idx="1762">
                  <c:v>14520</c:v>
                </c:pt>
                <c:pt idx="1763">
                  <c:v>14522</c:v>
                </c:pt>
                <c:pt idx="1764">
                  <c:v>14528</c:v>
                </c:pt>
                <c:pt idx="1765">
                  <c:v>14530</c:v>
                </c:pt>
                <c:pt idx="1766">
                  <c:v>14533</c:v>
                </c:pt>
                <c:pt idx="1767">
                  <c:v>14538</c:v>
                </c:pt>
                <c:pt idx="1768">
                  <c:v>14545</c:v>
                </c:pt>
                <c:pt idx="1769">
                  <c:v>14546</c:v>
                </c:pt>
                <c:pt idx="1770">
                  <c:v>14550</c:v>
                </c:pt>
                <c:pt idx="1771">
                  <c:v>14553</c:v>
                </c:pt>
                <c:pt idx="1772">
                  <c:v>14577</c:v>
                </c:pt>
                <c:pt idx="1773">
                  <c:v>14578</c:v>
                </c:pt>
                <c:pt idx="1774">
                  <c:v>14585</c:v>
                </c:pt>
                <c:pt idx="1775">
                  <c:v>14591</c:v>
                </c:pt>
                <c:pt idx="1776">
                  <c:v>14593</c:v>
                </c:pt>
                <c:pt idx="1777">
                  <c:v>14604</c:v>
                </c:pt>
                <c:pt idx="1778">
                  <c:v>14611</c:v>
                </c:pt>
                <c:pt idx="1779">
                  <c:v>14612</c:v>
                </c:pt>
                <c:pt idx="1780">
                  <c:v>14617</c:v>
                </c:pt>
                <c:pt idx="1781">
                  <c:v>14621</c:v>
                </c:pt>
                <c:pt idx="1782">
                  <c:v>14623</c:v>
                </c:pt>
                <c:pt idx="1783">
                  <c:v>14630</c:v>
                </c:pt>
                <c:pt idx="1784">
                  <c:v>14638</c:v>
                </c:pt>
                <c:pt idx="1785">
                  <c:v>14641</c:v>
                </c:pt>
                <c:pt idx="1786">
                  <c:v>14642</c:v>
                </c:pt>
                <c:pt idx="1787">
                  <c:v>14654</c:v>
                </c:pt>
                <c:pt idx="1788">
                  <c:v>14657</c:v>
                </c:pt>
                <c:pt idx="1789">
                  <c:v>14662</c:v>
                </c:pt>
                <c:pt idx="1790">
                  <c:v>14665</c:v>
                </c:pt>
                <c:pt idx="1791">
                  <c:v>14672</c:v>
                </c:pt>
                <c:pt idx="1792">
                  <c:v>14675</c:v>
                </c:pt>
                <c:pt idx="1793">
                  <c:v>14678</c:v>
                </c:pt>
                <c:pt idx="1794">
                  <c:v>14679</c:v>
                </c:pt>
                <c:pt idx="1795">
                  <c:v>14681</c:v>
                </c:pt>
                <c:pt idx="1796">
                  <c:v>14688</c:v>
                </c:pt>
                <c:pt idx="1797">
                  <c:v>14703</c:v>
                </c:pt>
                <c:pt idx="1798">
                  <c:v>14726</c:v>
                </c:pt>
                <c:pt idx="1799">
                  <c:v>14747</c:v>
                </c:pt>
                <c:pt idx="1800">
                  <c:v>14748</c:v>
                </c:pt>
                <c:pt idx="1801">
                  <c:v>14751</c:v>
                </c:pt>
                <c:pt idx="1802">
                  <c:v>14765</c:v>
                </c:pt>
                <c:pt idx="1803">
                  <c:v>14771</c:v>
                </c:pt>
                <c:pt idx="1804">
                  <c:v>14797</c:v>
                </c:pt>
                <c:pt idx="1805">
                  <c:v>14800</c:v>
                </c:pt>
                <c:pt idx="1806">
                  <c:v>14812</c:v>
                </c:pt>
                <c:pt idx="1807">
                  <c:v>14852</c:v>
                </c:pt>
                <c:pt idx="1808">
                  <c:v>14876</c:v>
                </c:pt>
                <c:pt idx="1809">
                  <c:v>14887</c:v>
                </c:pt>
                <c:pt idx="1810">
                  <c:v>14888</c:v>
                </c:pt>
                <c:pt idx="1811">
                  <c:v>14906</c:v>
                </c:pt>
                <c:pt idx="1812">
                  <c:v>14918</c:v>
                </c:pt>
                <c:pt idx="1813">
                  <c:v>14922</c:v>
                </c:pt>
                <c:pt idx="1814">
                  <c:v>14926</c:v>
                </c:pt>
                <c:pt idx="1815">
                  <c:v>14942</c:v>
                </c:pt>
                <c:pt idx="1816">
                  <c:v>14945</c:v>
                </c:pt>
                <c:pt idx="1817">
                  <c:v>14949</c:v>
                </c:pt>
                <c:pt idx="1818">
                  <c:v>14966</c:v>
                </c:pt>
                <c:pt idx="1819">
                  <c:v>14967</c:v>
                </c:pt>
                <c:pt idx="1820">
                  <c:v>14971</c:v>
                </c:pt>
                <c:pt idx="1821">
                  <c:v>14990</c:v>
                </c:pt>
                <c:pt idx="1822">
                  <c:v>15007</c:v>
                </c:pt>
                <c:pt idx="1823">
                  <c:v>15010</c:v>
                </c:pt>
                <c:pt idx="1824">
                  <c:v>15013</c:v>
                </c:pt>
                <c:pt idx="1825">
                  <c:v>15021</c:v>
                </c:pt>
                <c:pt idx="1826">
                  <c:v>15060</c:v>
                </c:pt>
                <c:pt idx="1827">
                  <c:v>15080</c:v>
                </c:pt>
                <c:pt idx="1828">
                  <c:v>15082</c:v>
                </c:pt>
                <c:pt idx="1829">
                  <c:v>15093</c:v>
                </c:pt>
                <c:pt idx="1830">
                  <c:v>15097</c:v>
                </c:pt>
                <c:pt idx="1831">
                  <c:v>15104</c:v>
                </c:pt>
                <c:pt idx="1832">
                  <c:v>15107</c:v>
                </c:pt>
                <c:pt idx="1833">
                  <c:v>15137</c:v>
                </c:pt>
                <c:pt idx="1834">
                  <c:v>15140</c:v>
                </c:pt>
                <c:pt idx="1835">
                  <c:v>15145</c:v>
                </c:pt>
                <c:pt idx="1836">
                  <c:v>15148</c:v>
                </c:pt>
                <c:pt idx="1837">
                  <c:v>15149</c:v>
                </c:pt>
                <c:pt idx="1838">
                  <c:v>15151</c:v>
                </c:pt>
                <c:pt idx="1839">
                  <c:v>15156</c:v>
                </c:pt>
                <c:pt idx="1840">
                  <c:v>15161</c:v>
                </c:pt>
                <c:pt idx="1841">
                  <c:v>15162</c:v>
                </c:pt>
                <c:pt idx="1842">
                  <c:v>15186</c:v>
                </c:pt>
                <c:pt idx="1843">
                  <c:v>15188</c:v>
                </c:pt>
                <c:pt idx="1844">
                  <c:v>15193</c:v>
                </c:pt>
                <c:pt idx="1845">
                  <c:v>15210</c:v>
                </c:pt>
                <c:pt idx="1846">
                  <c:v>15216</c:v>
                </c:pt>
                <c:pt idx="1847">
                  <c:v>15238</c:v>
                </c:pt>
                <c:pt idx="1848">
                  <c:v>15257</c:v>
                </c:pt>
                <c:pt idx="1849">
                  <c:v>15258</c:v>
                </c:pt>
                <c:pt idx="1850">
                  <c:v>15270</c:v>
                </c:pt>
                <c:pt idx="1851">
                  <c:v>15278</c:v>
                </c:pt>
                <c:pt idx="1852">
                  <c:v>15280</c:v>
                </c:pt>
                <c:pt idx="1853">
                  <c:v>15283</c:v>
                </c:pt>
                <c:pt idx="1854">
                  <c:v>15285</c:v>
                </c:pt>
                <c:pt idx="1855">
                  <c:v>15290</c:v>
                </c:pt>
                <c:pt idx="1856">
                  <c:v>15293</c:v>
                </c:pt>
                <c:pt idx="1857">
                  <c:v>15321</c:v>
                </c:pt>
                <c:pt idx="1858">
                  <c:v>15330</c:v>
                </c:pt>
                <c:pt idx="1859">
                  <c:v>15334</c:v>
                </c:pt>
                <c:pt idx="1860">
                  <c:v>15339</c:v>
                </c:pt>
                <c:pt idx="1861">
                  <c:v>15349</c:v>
                </c:pt>
                <c:pt idx="1862">
                  <c:v>15350</c:v>
                </c:pt>
                <c:pt idx="1863">
                  <c:v>15354</c:v>
                </c:pt>
                <c:pt idx="1864">
                  <c:v>15380</c:v>
                </c:pt>
                <c:pt idx="1865">
                  <c:v>15383</c:v>
                </c:pt>
                <c:pt idx="1866">
                  <c:v>15391</c:v>
                </c:pt>
                <c:pt idx="1867">
                  <c:v>15396</c:v>
                </c:pt>
                <c:pt idx="1868">
                  <c:v>15404</c:v>
                </c:pt>
                <c:pt idx="1869">
                  <c:v>15407</c:v>
                </c:pt>
                <c:pt idx="1870">
                  <c:v>15416</c:v>
                </c:pt>
                <c:pt idx="1871">
                  <c:v>15417</c:v>
                </c:pt>
                <c:pt idx="1872">
                  <c:v>15422</c:v>
                </c:pt>
                <c:pt idx="1873">
                  <c:v>15423</c:v>
                </c:pt>
                <c:pt idx="1874">
                  <c:v>15445</c:v>
                </c:pt>
                <c:pt idx="1875">
                  <c:v>15447</c:v>
                </c:pt>
                <c:pt idx="1876">
                  <c:v>15462</c:v>
                </c:pt>
                <c:pt idx="1877">
                  <c:v>15469</c:v>
                </c:pt>
                <c:pt idx="1878">
                  <c:v>15474</c:v>
                </c:pt>
                <c:pt idx="1879">
                  <c:v>15475</c:v>
                </c:pt>
                <c:pt idx="1880">
                  <c:v>15489</c:v>
                </c:pt>
                <c:pt idx="1881">
                  <c:v>15498</c:v>
                </c:pt>
                <c:pt idx="1882">
                  <c:v>15500</c:v>
                </c:pt>
                <c:pt idx="1883">
                  <c:v>15501</c:v>
                </c:pt>
                <c:pt idx="1884">
                  <c:v>15514</c:v>
                </c:pt>
                <c:pt idx="1885">
                  <c:v>15521</c:v>
                </c:pt>
                <c:pt idx="1886">
                  <c:v>15524</c:v>
                </c:pt>
                <c:pt idx="1887">
                  <c:v>15545</c:v>
                </c:pt>
                <c:pt idx="1888">
                  <c:v>15550</c:v>
                </c:pt>
                <c:pt idx="1889">
                  <c:v>15561</c:v>
                </c:pt>
                <c:pt idx="1890">
                  <c:v>15566</c:v>
                </c:pt>
                <c:pt idx="1891">
                  <c:v>15571</c:v>
                </c:pt>
                <c:pt idx="1892">
                  <c:v>15572</c:v>
                </c:pt>
                <c:pt idx="1893">
                  <c:v>15580</c:v>
                </c:pt>
                <c:pt idx="1894">
                  <c:v>15587</c:v>
                </c:pt>
                <c:pt idx="1895">
                  <c:v>15606</c:v>
                </c:pt>
                <c:pt idx="1896">
                  <c:v>15607</c:v>
                </c:pt>
                <c:pt idx="1897">
                  <c:v>15608</c:v>
                </c:pt>
                <c:pt idx="1898">
                  <c:v>15616</c:v>
                </c:pt>
                <c:pt idx="1899">
                  <c:v>15634</c:v>
                </c:pt>
                <c:pt idx="1900">
                  <c:v>15635</c:v>
                </c:pt>
                <c:pt idx="1901">
                  <c:v>15645</c:v>
                </c:pt>
                <c:pt idx="1902">
                  <c:v>15667</c:v>
                </c:pt>
                <c:pt idx="1903">
                  <c:v>15679</c:v>
                </c:pt>
                <c:pt idx="1904">
                  <c:v>15683</c:v>
                </c:pt>
                <c:pt idx="1905">
                  <c:v>15686</c:v>
                </c:pt>
                <c:pt idx="1906">
                  <c:v>15690</c:v>
                </c:pt>
                <c:pt idx="1907">
                  <c:v>15691</c:v>
                </c:pt>
                <c:pt idx="1908">
                  <c:v>15693</c:v>
                </c:pt>
                <c:pt idx="1909">
                  <c:v>15694</c:v>
                </c:pt>
                <c:pt idx="1910">
                  <c:v>15695</c:v>
                </c:pt>
                <c:pt idx="1911">
                  <c:v>15696</c:v>
                </c:pt>
                <c:pt idx="1912">
                  <c:v>15699</c:v>
                </c:pt>
                <c:pt idx="1913">
                  <c:v>15710</c:v>
                </c:pt>
                <c:pt idx="1914">
                  <c:v>15713</c:v>
                </c:pt>
                <c:pt idx="1915">
                  <c:v>15738</c:v>
                </c:pt>
                <c:pt idx="1916">
                  <c:v>15739</c:v>
                </c:pt>
                <c:pt idx="1917">
                  <c:v>15747</c:v>
                </c:pt>
                <c:pt idx="1918">
                  <c:v>15748</c:v>
                </c:pt>
                <c:pt idx="1919">
                  <c:v>15757</c:v>
                </c:pt>
                <c:pt idx="1920">
                  <c:v>15765</c:v>
                </c:pt>
                <c:pt idx="1921">
                  <c:v>15767</c:v>
                </c:pt>
                <c:pt idx="1922">
                  <c:v>15768</c:v>
                </c:pt>
                <c:pt idx="1923">
                  <c:v>15770</c:v>
                </c:pt>
                <c:pt idx="1924">
                  <c:v>15782</c:v>
                </c:pt>
                <c:pt idx="1925">
                  <c:v>15798</c:v>
                </c:pt>
                <c:pt idx="1926">
                  <c:v>15816</c:v>
                </c:pt>
                <c:pt idx="1927">
                  <c:v>15818</c:v>
                </c:pt>
                <c:pt idx="1928">
                  <c:v>15839</c:v>
                </c:pt>
                <c:pt idx="1929">
                  <c:v>15844</c:v>
                </c:pt>
                <c:pt idx="1930">
                  <c:v>15845</c:v>
                </c:pt>
                <c:pt idx="1931">
                  <c:v>15850</c:v>
                </c:pt>
                <c:pt idx="1932">
                  <c:v>15853</c:v>
                </c:pt>
                <c:pt idx="1933">
                  <c:v>15858</c:v>
                </c:pt>
                <c:pt idx="1934">
                  <c:v>15865</c:v>
                </c:pt>
                <c:pt idx="1935">
                  <c:v>15881</c:v>
                </c:pt>
                <c:pt idx="1936">
                  <c:v>15887</c:v>
                </c:pt>
                <c:pt idx="1937">
                  <c:v>15898</c:v>
                </c:pt>
                <c:pt idx="1938">
                  <c:v>15903</c:v>
                </c:pt>
                <c:pt idx="1939">
                  <c:v>15907</c:v>
                </c:pt>
                <c:pt idx="1940">
                  <c:v>15911</c:v>
                </c:pt>
                <c:pt idx="1941">
                  <c:v>15923</c:v>
                </c:pt>
                <c:pt idx="1942">
                  <c:v>15955</c:v>
                </c:pt>
                <c:pt idx="1943">
                  <c:v>15959</c:v>
                </c:pt>
                <c:pt idx="1944">
                  <c:v>15962</c:v>
                </c:pt>
                <c:pt idx="1945">
                  <c:v>15969</c:v>
                </c:pt>
                <c:pt idx="1946">
                  <c:v>15970</c:v>
                </c:pt>
                <c:pt idx="1947">
                  <c:v>15973</c:v>
                </c:pt>
                <c:pt idx="1948">
                  <c:v>15980</c:v>
                </c:pt>
                <c:pt idx="1949">
                  <c:v>15981</c:v>
                </c:pt>
                <c:pt idx="1950">
                  <c:v>15994</c:v>
                </c:pt>
                <c:pt idx="1951">
                  <c:v>16000</c:v>
                </c:pt>
                <c:pt idx="1952">
                  <c:v>16019</c:v>
                </c:pt>
                <c:pt idx="1953">
                  <c:v>16023</c:v>
                </c:pt>
                <c:pt idx="1954">
                  <c:v>16026</c:v>
                </c:pt>
                <c:pt idx="1955">
                  <c:v>16045</c:v>
                </c:pt>
                <c:pt idx="1956">
                  <c:v>16073</c:v>
                </c:pt>
                <c:pt idx="1957">
                  <c:v>16080</c:v>
                </c:pt>
                <c:pt idx="1958">
                  <c:v>16098</c:v>
                </c:pt>
                <c:pt idx="1959">
                  <c:v>16111</c:v>
                </c:pt>
                <c:pt idx="1960">
                  <c:v>16124</c:v>
                </c:pt>
                <c:pt idx="1961">
                  <c:v>16125</c:v>
                </c:pt>
                <c:pt idx="1962">
                  <c:v>16140</c:v>
                </c:pt>
                <c:pt idx="1963">
                  <c:v>16141</c:v>
                </c:pt>
                <c:pt idx="1964">
                  <c:v>16148</c:v>
                </c:pt>
                <c:pt idx="1965">
                  <c:v>16150</c:v>
                </c:pt>
                <c:pt idx="1966">
                  <c:v>16156</c:v>
                </c:pt>
                <c:pt idx="1967">
                  <c:v>16158</c:v>
                </c:pt>
                <c:pt idx="1968">
                  <c:v>16161</c:v>
                </c:pt>
                <c:pt idx="1969">
                  <c:v>16168</c:v>
                </c:pt>
                <c:pt idx="1970">
                  <c:v>16175</c:v>
                </c:pt>
                <c:pt idx="1971">
                  <c:v>16178</c:v>
                </c:pt>
                <c:pt idx="1972">
                  <c:v>16179</c:v>
                </c:pt>
                <c:pt idx="1973">
                  <c:v>16185</c:v>
                </c:pt>
                <c:pt idx="1974">
                  <c:v>16193</c:v>
                </c:pt>
                <c:pt idx="1975">
                  <c:v>16194</c:v>
                </c:pt>
                <c:pt idx="1976">
                  <c:v>16215</c:v>
                </c:pt>
                <c:pt idx="1977">
                  <c:v>16218</c:v>
                </c:pt>
                <c:pt idx="1978">
                  <c:v>16240</c:v>
                </c:pt>
                <c:pt idx="1979">
                  <c:v>16251</c:v>
                </c:pt>
                <c:pt idx="1980">
                  <c:v>16254</c:v>
                </c:pt>
                <c:pt idx="1981">
                  <c:v>16261</c:v>
                </c:pt>
                <c:pt idx="1982">
                  <c:v>16265</c:v>
                </c:pt>
                <c:pt idx="1983">
                  <c:v>16270</c:v>
                </c:pt>
                <c:pt idx="1984">
                  <c:v>16271</c:v>
                </c:pt>
                <c:pt idx="1985">
                  <c:v>16275</c:v>
                </c:pt>
                <c:pt idx="1986">
                  <c:v>16277</c:v>
                </c:pt>
                <c:pt idx="1987">
                  <c:v>16287</c:v>
                </c:pt>
                <c:pt idx="1988">
                  <c:v>16299</c:v>
                </c:pt>
                <c:pt idx="1989">
                  <c:v>16300</c:v>
                </c:pt>
                <c:pt idx="1990">
                  <c:v>16303</c:v>
                </c:pt>
                <c:pt idx="1991">
                  <c:v>16318</c:v>
                </c:pt>
                <c:pt idx="1992">
                  <c:v>16330</c:v>
                </c:pt>
                <c:pt idx="1993">
                  <c:v>16334</c:v>
                </c:pt>
                <c:pt idx="1994">
                  <c:v>16346</c:v>
                </c:pt>
                <c:pt idx="1995">
                  <c:v>16348</c:v>
                </c:pt>
                <c:pt idx="1996">
                  <c:v>16355</c:v>
                </c:pt>
                <c:pt idx="1997">
                  <c:v>16360</c:v>
                </c:pt>
                <c:pt idx="1998">
                  <c:v>16364</c:v>
                </c:pt>
                <c:pt idx="1999">
                  <c:v>16375</c:v>
                </c:pt>
                <c:pt idx="2000">
                  <c:v>16382</c:v>
                </c:pt>
                <c:pt idx="2001">
                  <c:v>16383</c:v>
                </c:pt>
                <c:pt idx="2002">
                  <c:v>16393</c:v>
                </c:pt>
                <c:pt idx="2003">
                  <c:v>16399</c:v>
                </c:pt>
                <c:pt idx="2004">
                  <c:v>16400</c:v>
                </c:pt>
                <c:pt idx="2005">
                  <c:v>16416</c:v>
                </c:pt>
                <c:pt idx="2006">
                  <c:v>16454</c:v>
                </c:pt>
                <c:pt idx="2007">
                  <c:v>16466</c:v>
                </c:pt>
                <c:pt idx="2008">
                  <c:v>16476</c:v>
                </c:pt>
                <c:pt idx="2009">
                  <c:v>16498</c:v>
                </c:pt>
                <c:pt idx="2010">
                  <c:v>16510</c:v>
                </c:pt>
                <c:pt idx="2011">
                  <c:v>16517</c:v>
                </c:pt>
                <c:pt idx="2012">
                  <c:v>16520</c:v>
                </c:pt>
                <c:pt idx="2013">
                  <c:v>16525</c:v>
                </c:pt>
                <c:pt idx="2014">
                  <c:v>16532</c:v>
                </c:pt>
                <c:pt idx="2015">
                  <c:v>16539</c:v>
                </c:pt>
                <c:pt idx="2016">
                  <c:v>16540</c:v>
                </c:pt>
                <c:pt idx="2017">
                  <c:v>16541</c:v>
                </c:pt>
                <c:pt idx="2018">
                  <c:v>16542</c:v>
                </c:pt>
                <c:pt idx="2019">
                  <c:v>16564</c:v>
                </c:pt>
                <c:pt idx="2020">
                  <c:v>16566</c:v>
                </c:pt>
                <c:pt idx="2021">
                  <c:v>16567</c:v>
                </c:pt>
                <c:pt idx="2022">
                  <c:v>16572</c:v>
                </c:pt>
                <c:pt idx="2023">
                  <c:v>16585</c:v>
                </c:pt>
                <c:pt idx="2024">
                  <c:v>16593</c:v>
                </c:pt>
                <c:pt idx="2025">
                  <c:v>16597</c:v>
                </c:pt>
                <c:pt idx="2026">
                  <c:v>16609</c:v>
                </c:pt>
                <c:pt idx="2027">
                  <c:v>16625</c:v>
                </c:pt>
                <c:pt idx="2028">
                  <c:v>16630</c:v>
                </c:pt>
                <c:pt idx="2029">
                  <c:v>16645</c:v>
                </c:pt>
                <c:pt idx="2030">
                  <c:v>16648</c:v>
                </c:pt>
                <c:pt idx="2031">
                  <c:v>16654</c:v>
                </c:pt>
                <c:pt idx="2032">
                  <c:v>16659</c:v>
                </c:pt>
                <c:pt idx="2033">
                  <c:v>16661</c:v>
                </c:pt>
                <c:pt idx="2034">
                  <c:v>16665</c:v>
                </c:pt>
                <c:pt idx="2035">
                  <c:v>16668</c:v>
                </c:pt>
                <c:pt idx="2036">
                  <c:v>16691</c:v>
                </c:pt>
                <c:pt idx="2037">
                  <c:v>16697</c:v>
                </c:pt>
                <c:pt idx="2038">
                  <c:v>16700</c:v>
                </c:pt>
                <c:pt idx="2039">
                  <c:v>16705</c:v>
                </c:pt>
                <c:pt idx="2040">
                  <c:v>16726</c:v>
                </c:pt>
                <c:pt idx="2041">
                  <c:v>16732</c:v>
                </c:pt>
                <c:pt idx="2042">
                  <c:v>16736</c:v>
                </c:pt>
                <c:pt idx="2043">
                  <c:v>16743</c:v>
                </c:pt>
                <c:pt idx="2044">
                  <c:v>16748</c:v>
                </c:pt>
                <c:pt idx="2045">
                  <c:v>16759</c:v>
                </c:pt>
                <c:pt idx="2046">
                  <c:v>16760</c:v>
                </c:pt>
                <c:pt idx="2047">
                  <c:v>16761</c:v>
                </c:pt>
                <c:pt idx="2048">
                  <c:v>16790</c:v>
                </c:pt>
                <c:pt idx="2049">
                  <c:v>16791</c:v>
                </c:pt>
                <c:pt idx="2050">
                  <c:v>16799</c:v>
                </c:pt>
                <c:pt idx="2051">
                  <c:v>16801</c:v>
                </c:pt>
                <c:pt idx="2052">
                  <c:v>16823</c:v>
                </c:pt>
                <c:pt idx="2053">
                  <c:v>16825</c:v>
                </c:pt>
                <c:pt idx="2054">
                  <c:v>16831</c:v>
                </c:pt>
                <c:pt idx="2055">
                  <c:v>16839</c:v>
                </c:pt>
                <c:pt idx="2056">
                  <c:v>16849</c:v>
                </c:pt>
                <c:pt idx="2057">
                  <c:v>16861</c:v>
                </c:pt>
                <c:pt idx="2058">
                  <c:v>16863</c:v>
                </c:pt>
                <c:pt idx="2059">
                  <c:v>16884</c:v>
                </c:pt>
                <c:pt idx="2060">
                  <c:v>16892</c:v>
                </c:pt>
                <c:pt idx="2061">
                  <c:v>16896</c:v>
                </c:pt>
                <c:pt idx="2062">
                  <c:v>16897</c:v>
                </c:pt>
                <c:pt idx="2063">
                  <c:v>16903</c:v>
                </c:pt>
                <c:pt idx="2064">
                  <c:v>16912</c:v>
                </c:pt>
                <c:pt idx="2065">
                  <c:v>16913</c:v>
                </c:pt>
                <c:pt idx="2066">
                  <c:v>16914</c:v>
                </c:pt>
                <c:pt idx="2067">
                  <c:v>16927</c:v>
                </c:pt>
                <c:pt idx="2068">
                  <c:v>16945</c:v>
                </c:pt>
                <c:pt idx="2069">
                  <c:v>16952</c:v>
                </c:pt>
                <c:pt idx="2070">
                  <c:v>16980</c:v>
                </c:pt>
                <c:pt idx="2071">
                  <c:v>16998</c:v>
                </c:pt>
                <c:pt idx="2072">
                  <c:v>17006</c:v>
                </c:pt>
                <c:pt idx="2073">
                  <c:v>17009</c:v>
                </c:pt>
                <c:pt idx="2074">
                  <c:v>17033</c:v>
                </c:pt>
                <c:pt idx="2075">
                  <c:v>17037</c:v>
                </c:pt>
                <c:pt idx="2076">
                  <c:v>17046</c:v>
                </c:pt>
                <c:pt idx="2077">
                  <c:v>17054</c:v>
                </c:pt>
                <c:pt idx="2078">
                  <c:v>17080</c:v>
                </c:pt>
                <c:pt idx="2079">
                  <c:v>17096</c:v>
                </c:pt>
                <c:pt idx="2080">
                  <c:v>17097</c:v>
                </c:pt>
                <c:pt idx="2081">
                  <c:v>17099</c:v>
                </c:pt>
                <c:pt idx="2082">
                  <c:v>17101</c:v>
                </c:pt>
                <c:pt idx="2083">
                  <c:v>17107</c:v>
                </c:pt>
                <c:pt idx="2084">
                  <c:v>17115</c:v>
                </c:pt>
                <c:pt idx="2085">
                  <c:v>17118</c:v>
                </c:pt>
                <c:pt idx="2086">
                  <c:v>17124</c:v>
                </c:pt>
                <c:pt idx="2087">
                  <c:v>17128</c:v>
                </c:pt>
                <c:pt idx="2088">
                  <c:v>17135</c:v>
                </c:pt>
                <c:pt idx="2089">
                  <c:v>17151</c:v>
                </c:pt>
                <c:pt idx="2090">
                  <c:v>17153</c:v>
                </c:pt>
                <c:pt idx="2091">
                  <c:v>17157</c:v>
                </c:pt>
                <c:pt idx="2092">
                  <c:v>17160</c:v>
                </c:pt>
                <c:pt idx="2093">
                  <c:v>17164</c:v>
                </c:pt>
                <c:pt idx="2094">
                  <c:v>17165</c:v>
                </c:pt>
                <c:pt idx="2095">
                  <c:v>17177</c:v>
                </c:pt>
                <c:pt idx="2096">
                  <c:v>17179</c:v>
                </c:pt>
                <c:pt idx="2097">
                  <c:v>17181</c:v>
                </c:pt>
                <c:pt idx="2098">
                  <c:v>17187</c:v>
                </c:pt>
                <c:pt idx="2099">
                  <c:v>17193</c:v>
                </c:pt>
                <c:pt idx="2100">
                  <c:v>17199</c:v>
                </c:pt>
                <c:pt idx="2101">
                  <c:v>17228</c:v>
                </c:pt>
                <c:pt idx="2102">
                  <c:v>17243</c:v>
                </c:pt>
                <c:pt idx="2103">
                  <c:v>17260</c:v>
                </c:pt>
                <c:pt idx="2104">
                  <c:v>17264</c:v>
                </c:pt>
                <c:pt idx="2105">
                  <c:v>17265</c:v>
                </c:pt>
                <c:pt idx="2106">
                  <c:v>17270</c:v>
                </c:pt>
                <c:pt idx="2107">
                  <c:v>17273</c:v>
                </c:pt>
                <c:pt idx="2108">
                  <c:v>17280</c:v>
                </c:pt>
                <c:pt idx="2109">
                  <c:v>17313</c:v>
                </c:pt>
                <c:pt idx="2110">
                  <c:v>17321</c:v>
                </c:pt>
                <c:pt idx="2111">
                  <c:v>17326</c:v>
                </c:pt>
                <c:pt idx="2112">
                  <c:v>17334</c:v>
                </c:pt>
                <c:pt idx="2113">
                  <c:v>17340</c:v>
                </c:pt>
                <c:pt idx="2114">
                  <c:v>17343</c:v>
                </c:pt>
                <c:pt idx="2115">
                  <c:v>17347</c:v>
                </c:pt>
                <c:pt idx="2116">
                  <c:v>17369</c:v>
                </c:pt>
                <c:pt idx="2117">
                  <c:v>17371</c:v>
                </c:pt>
                <c:pt idx="2118">
                  <c:v>17373</c:v>
                </c:pt>
                <c:pt idx="2119">
                  <c:v>17376</c:v>
                </c:pt>
                <c:pt idx="2120">
                  <c:v>17381</c:v>
                </c:pt>
                <c:pt idx="2121">
                  <c:v>17389</c:v>
                </c:pt>
                <c:pt idx="2122">
                  <c:v>17391</c:v>
                </c:pt>
                <c:pt idx="2123">
                  <c:v>17397</c:v>
                </c:pt>
                <c:pt idx="2124">
                  <c:v>17416</c:v>
                </c:pt>
                <c:pt idx="2125">
                  <c:v>17418</c:v>
                </c:pt>
                <c:pt idx="2126">
                  <c:v>17426</c:v>
                </c:pt>
                <c:pt idx="2127">
                  <c:v>17432</c:v>
                </c:pt>
                <c:pt idx="2128">
                  <c:v>17433</c:v>
                </c:pt>
                <c:pt idx="2129">
                  <c:v>17444</c:v>
                </c:pt>
                <c:pt idx="2130">
                  <c:v>17445</c:v>
                </c:pt>
                <c:pt idx="2131">
                  <c:v>17448</c:v>
                </c:pt>
                <c:pt idx="2132">
                  <c:v>17449</c:v>
                </c:pt>
                <c:pt idx="2133">
                  <c:v>17458</c:v>
                </c:pt>
                <c:pt idx="2134">
                  <c:v>17466</c:v>
                </c:pt>
                <c:pt idx="2135">
                  <c:v>17472</c:v>
                </c:pt>
                <c:pt idx="2136">
                  <c:v>17475</c:v>
                </c:pt>
                <c:pt idx="2137">
                  <c:v>17479</c:v>
                </c:pt>
                <c:pt idx="2138">
                  <c:v>17483</c:v>
                </c:pt>
                <c:pt idx="2139">
                  <c:v>17507</c:v>
                </c:pt>
                <c:pt idx="2140">
                  <c:v>17517</c:v>
                </c:pt>
                <c:pt idx="2141">
                  <c:v>17519</c:v>
                </c:pt>
                <c:pt idx="2142">
                  <c:v>17522</c:v>
                </c:pt>
                <c:pt idx="2143">
                  <c:v>17529</c:v>
                </c:pt>
                <c:pt idx="2144">
                  <c:v>17532</c:v>
                </c:pt>
                <c:pt idx="2145">
                  <c:v>17537</c:v>
                </c:pt>
                <c:pt idx="2146">
                  <c:v>17549</c:v>
                </c:pt>
                <c:pt idx="2147">
                  <c:v>17559</c:v>
                </c:pt>
                <c:pt idx="2148">
                  <c:v>17564</c:v>
                </c:pt>
                <c:pt idx="2149">
                  <c:v>17575</c:v>
                </c:pt>
                <c:pt idx="2150">
                  <c:v>17576</c:v>
                </c:pt>
                <c:pt idx="2151">
                  <c:v>17577</c:v>
                </c:pt>
                <c:pt idx="2152">
                  <c:v>17580</c:v>
                </c:pt>
                <c:pt idx="2153">
                  <c:v>17593</c:v>
                </c:pt>
                <c:pt idx="2154">
                  <c:v>17613</c:v>
                </c:pt>
                <c:pt idx="2155">
                  <c:v>17615</c:v>
                </c:pt>
                <c:pt idx="2156">
                  <c:v>17634</c:v>
                </c:pt>
                <c:pt idx="2157">
                  <c:v>17637</c:v>
                </c:pt>
                <c:pt idx="2158">
                  <c:v>17640</c:v>
                </c:pt>
                <c:pt idx="2159">
                  <c:v>17645</c:v>
                </c:pt>
                <c:pt idx="2160">
                  <c:v>17646</c:v>
                </c:pt>
                <c:pt idx="2161">
                  <c:v>17648</c:v>
                </c:pt>
                <c:pt idx="2162">
                  <c:v>17651</c:v>
                </c:pt>
                <c:pt idx="2163">
                  <c:v>17654</c:v>
                </c:pt>
                <c:pt idx="2164">
                  <c:v>17662</c:v>
                </c:pt>
                <c:pt idx="2165">
                  <c:v>17665</c:v>
                </c:pt>
                <c:pt idx="2166">
                  <c:v>17671</c:v>
                </c:pt>
                <c:pt idx="2167">
                  <c:v>17676</c:v>
                </c:pt>
                <c:pt idx="2168">
                  <c:v>17685</c:v>
                </c:pt>
                <c:pt idx="2169">
                  <c:v>17689</c:v>
                </c:pt>
                <c:pt idx="2170">
                  <c:v>17693</c:v>
                </c:pt>
                <c:pt idx="2171">
                  <c:v>17695</c:v>
                </c:pt>
                <c:pt idx="2172">
                  <c:v>17711</c:v>
                </c:pt>
                <c:pt idx="2173">
                  <c:v>17717</c:v>
                </c:pt>
                <c:pt idx="2174">
                  <c:v>17727</c:v>
                </c:pt>
                <c:pt idx="2175">
                  <c:v>17731</c:v>
                </c:pt>
                <c:pt idx="2176">
                  <c:v>17734</c:v>
                </c:pt>
                <c:pt idx="2177">
                  <c:v>17743</c:v>
                </c:pt>
                <c:pt idx="2178">
                  <c:v>17745</c:v>
                </c:pt>
                <c:pt idx="2179">
                  <c:v>17758</c:v>
                </c:pt>
                <c:pt idx="2180">
                  <c:v>17760</c:v>
                </c:pt>
                <c:pt idx="2181">
                  <c:v>17761</c:v>
                </c:pt>
                <c:pt idx="2182">
                  <c:v>17770</c:v>
                </c:pt>
                <c:pt idx="2183">
                  <c:v>17780</c:v>
                </c:pt>
                <c:pt idx="2184">
                  <c:v>17820</c:v>
                </c:pt>
                <c:pt idx="2185">
                  <c:v>17842</c:v>
                </c:pt>
                <c:pt idx="2186">
                  <c:v>17847</c:v>
                </c:pt>
                <c:pt idx="2187">
                  <c:v>17850</c:v>
                </c:pt>
                <c:pt idx="2188">
                  <c:v>17856</c:v>
                </c:pt>
                <c:pt idx="2189">
                  <c:v>17863</c:v>
                </c:pt>
                <c:pt idx="2190">
                  <c:v>17867</c:v>
                </c:pt>
                <c:pt idx="2191">
                  <c:v>17868</c:v>
                </c:pt>
                <c:pt idx="2192">
                  <c:v>17871</c:v>
                </c:pt>
                <c:pt idx="2193">
                  <c:v>17879</c:v>
                </c:pt>
                <c:pt idx="2194">
                  <c:v>17881</c:v>
                </c:pt>
                <c:pt idx="2195">
                  <c:v>17887</c:v>
                </c:pt>
                <c:pt idx="2196">
                  <c:v>17893</c:v>
                </c:pt>
                <c:pt idx="2197">
                  <c:v>17896</c:v>
                </c:pt>
                <c:pt idx="2198">
                  <c:v>17897</c:v>
                </c:pt>
                <c:pt idx="2199">
                  <c:v>17902</c:v>
                </c:pt>
                <c:pt idx="2200">
                  <c:v>17904</c:v>
                </c:pt>
                <c:pt idx="2201">
                  <c:v>17913</c:v>
                </c:pt>
                <c:pt idx="2202">
                  <c:v>17915</c:v>
                </c:pt>
                <c:pt idx="2203">
                  <c:v>17925</c:v>
                </c:pt>
                <c:pt idx="2204">
                  <c:v>17930</c:v>
                </c:pt>
                <c:pt idx="2205">
                  <c:v>17933</c:v>
                </c:pt>
                <c:pt idx="2206">
                  <c:v>17949</c:v>
                </c:pt>
                <c:pt idx="2207">
                  <c:v>17951</c:v>
                </c:pt>
                <c:pt idx="2208">
                  <c:v>17959</c:v>
                </c:pt>
                <c:pt idx="2209">
                  <c:v>17962</c:v>
                </c:pt>
                <c:pt idx="2210">
                  <c:v>17964</c:v>
                </c:pt>
                <c:pt idx="2211">
                  <c:v>17989</c:v>
                </c:pt>
                <c:pt idx="2212">
                  <c:v>17991</c:v>
                </c:pt>
                <c:pt idx="2213">
                  <c:v>17993</c:v>
                </c:pt>
                <c:pt idx="2214">
                  <c:v>18001</c:v>
                </c:pt>
                <c:pt idx="2215">
                  <c:v>18002</c:v>
                </c:pt>
                <c:pt idx="2216">
                  <c:v>18003</c:v>
                </c:pt>
                <c:pt idx="2217">
                  <c:v>18021</c:v>
                </c:pt>
                <c:pt idx="2218">
                  <c:v>18027</c:v>
                </c:pt>
                <c:pt idx="2219">
                  <c:v>18039</c:v>
                </c:pt>
                <c:pt idx="2220">
                  <c:v>18054</c:v>
                </c:pt>
                <c:pt idx="2221">
                  <c:v>18078</c:v>
                </c:pt>
                <c:pt idx="2222">
                  <c:v>18098</c:v>
                </c:pt>
                <c:pt idx="2223">
                  <c:v>18103</c:v>
                </c:pt>
                <c:pt idx="2224">
                  <c:v>18107</c:v>
                </c:pt>
                <c:pt idx="2225">
                  <c:v>18118</c:v>
                </c:pt>
                <c:pt idx="2226">
                  <c:v>18135</c:v>
                </c:pt>
                <c:pt idx="2227">
                  <c:v>18138</c:v>
                </c:pt>
                <c:pt idx="2228">
                  <c:v>18154</c:v>
                </c:pt>
                <c:pt idx="2229">
                  <c:v>18155</c:v>
                </c:pt>
                <c:pt idx="2230">
                  <c:v>18157</c:v>
                </c:pt>
                <c:pt idx="2231">
                  <c:v>18164</c:v>
                </c:pt>
                <c:pt idx="2232">
                  <c:v>18165</c:v>
                </c:pt>
                <c:pt idx="2233">
                  <c:v>18171</c:v>
                </c:pt>
                <c:pt idx="2234">
                  <c:v>18178</c:v>
                </c:pt>
                <c:pt idx="2235">
                  <c:v>18186</c:v>
                </c:pt>
                <c:pt idx="2236">
                  <c:v>18188</c:v>
                </c:pt>
                <c:pt idx="2237">
                  <c:v>18189</c:v>
                </c:pt>
                <c:pt idx="2238">
                  <c:v>18196</c:v>
                </c:pt>
                <c:pt idx="2239">
                  <c:v>18198</c:v>
                </c:pt>
                <c:pt idx="2240">
                  <c:v>18201</c:v>
                </c:pt>
                <c:pt idx="2241">
                  <c:v>18207</c:v>
                </c:pt>
                <c:pt idx="2242">
                  <c:v>18211</c:v>
                </c:pt>
                <c:pt idx="2243">
                  <c:v>18228</c:v>
                </c:pt>
                <c:pt idx="2244">
                  <c:v>18229</c:v>
                </c:pt>
                <c:pt idx="2245">
                  <c:v>18234</c:v>
                </c:pt>
                <c:pt idx="2246">
                  <c:v>18260</c:v>
                </c:pt>
                <c:pt idx="2247">
                  <c:v>18263</c:v>
                </c:pt>
                <c:pt idx="2248">
                  <c:v>18289</c:v>
                </c:pt>
                <c:pt idx="2249">
                  <c:v>18291</c:v>
                </c:pt>
                <c:pt idx="2250">
                  <c:v>18293</c:v>
                </c:pt>
                <c:pt idx="2251">
                  <c:v>18294</c:v>
                </c:pt>
                <c:pt idx="2252">
                  <c:v>18295</c:v>
                </c:pt>
                <c:pt idx="2253">
                  <c:v>18305</c:v>
                </c:pt>
                <c:pt idx="2254">
                  <c:v>18306</c:v>
                </c:pt>
                <c:pt idx="2255">
                  <c:v>18308</c:v>
                </c:pt>
                <c:pt idx="2256">
                  <c:v>18316</c:v>
                </c:pt>
                <c:pt idx="2257">
                  <c:v>18322</c:v>
                </c:pt>
                <c:pt idx="2258">
                  <c:v>18325</c:v>
                </c:pt>
                <c:pt idx="2259">
                  <c:v>18328</c:v>
                </c:pt>
                <c:pt idx="2260">
                  <c:v>18329</c:v>
                </c:pt>
                <c:pt idx="2261">
                  <c:v>18341</c:v>
                </c:pt>
                <c:pt idx="2262">
                  <c:v>18352</c:v>
                </c:pt>
                <c:pt idx="2263">
                  <c:v>18358</c:v>
                </c:pt>
                <c:pt idx="2264">
                  <c:v>18359</c:v>
                </c:pt>
                <c:pt idx="2265">
                  <c:v>18379</c:v>
                </c:pt>
                <c:pt idx="2266">
                  <c:v>18387</c:v>
                </c:pt>
                <c:pt idx="2267">
                  <c:v>18392</c:v>
                </c:pt>
                <c:pt idx="2268">
                  <c:v>18397</c:v>
                </c:pt>
                <c:pt idx="2269">
                  <c:v>18399</c:v>
                </c:pt>
                <c:pt idx="2270">
                  <c:v>18402</c:v>
                </c:pt>
                <c:pt idx="2271">
                  <c:v>18413</c:v>
                </c:pt>
                <c:pt idx="2272">
                  <c:v>18418</c:v>
                </c:pt>
                <c:pt idx="2273">
                  <c:v>18421</c:v>
                </c:pt>
                <c:pt idx="2274">
                  <c:v>18422</c:v>
                </c:pt>
                <c:pt idx="2275">
                  <c:v>18423</c:v>
                </c:pt>
                <c:pt idx="2276">
                  <c:v>18426</c:v>
                </c:pt>
                <c:pt idx="2277">
                  <c:v>18427</c:v>
                </c:pt>
                <c:pt idx="2278">
                  <c:v>18430</c:v>
                </c:pt>
                <c:pt idx="2279">
                  <c:v>18437</c:v>
                </c:pt>
                <c:pt idx="2280">
                  <c:v>18440</c:v>
                </c:pt>
                <c:pt idx="2281">
                  <c:v>18451</c:v>
                </c:pt>
                <c:pt idx="2282">
                  <c:v>18466</c:v>
                </c:pt>
                <c:pt idx="2283">
                  <c:v>18468</c:v>
                </c:pt>
                <c:pt idx="2284">
                  <c:v>18472</c:v>
                </c:pt>
                <c:pt idx="2285">
                  <c:v>18475</c:v>
                </c:pt>
                <c:pt idx="2286">
                  <c:v>18498</c:v>
                </c:pt>
                <c:pt idx="2287">
                  <c:v>18505</c:v>
                </c:pt>
                <c:pt idx="2288">
                  <c:v>18508</c:v>
                </c:pt>
                <c:pt idx="2289">
                  <c:v>18509</c:v>
                </c:pt>
                <c:pt idx="2290">
                  <c:v>18513</c:v>
                </c:pt>
                <c:pt idx="2291">
                  <c:v>18538</c:v>
                </c:pt>
                <c:pt idx="2292">
                  <c:v>18556</c:v>
                </c:pt>
                <c:pt idx="2293">
                  <c:v>18561</c:v>
                </c:pt>
                <c:pt idx="2294">
                  <c:v>18570</c:v>
                </c:pt>
                <c:pt idx="2295">
                  <c:v>18587</c:v>
                </c:pt>
                <c:pt idx="2296">
                  <c:v>18588</c:v>
                </c:pt>
                <c:pt idx="2297">
                  <c:v>18600</c:v>
                </c:pt>
                <c:pt idx="2298">
                  <c:v>18613</c:v>
                </c:pt>
                <c:pt idx="2299">
                  <c:v>18621</c:v>
                </c:pt>
                <c:pt idx="2300">
                  <c:v>18623</c:v>
                </c:pt>
                <c:pt idx="2301">
                  <c:v>18642</c:v>
                </c:pt>
                <c:pt idx="2302">
                  <c:v>18649</c:v>
                </c:pt>
                <c:pt idx="2303">
                  <c:v>18654</c:v>
                </c:pt>
                <c:pt idx="2304">
                  <c:v>18659</c:v>
                </c:pt>
                <c:pt idx="2305">
                  <c:v>18661</c:v>
                </c:pt>
                <c:pt idx="2306">
                  <c:v>18664</c:v>
                </c:pt>
                <c:pt idx="2307">
                  <c:v>18667</c:v>
                </c:pt>
                <c:pt idx="2308">
                  <c:v>18676</c:v>
                </c:pt>
                <c:pt idx="2309">
                  <c:v>18679</c:v>
                </c:pt>
                <c:pt idx="2310">
                  <c:v>18707</c:v>
                </c:pt>
                <c:pt idx="2311">
                  <c:v>18709</c:v>
                </c:pt>
                <c:pt idx="2312">
                  <c:v>18711</c:v>
                </c:pt>
                <c:pt idx="2313">
                  <c:v>18728</c:v>
                </c:pt>
                <c:pt idx="2314">
                  <c:v>18730</c:v>
                </c:pt>
                <c:pt idx="2315">
                  <c:v>18736</c:v>
                </c:pt>
                <c:pt idx="2316">
                  <c:v>18742</c:v>
                </c:pt>
                <c:pt idx="2317">
                  <c:v>18756</c:v>
                </c:pt>
                <c:pt idx="2318">
                  <c:v>18759</c:v>
                </c:pt>
                <c:pt idx="2319">
                  <c:v>18767</c:v>
                </c:pt>
                <c:pt idx="2320">
                  <c:v>18781</c:v>
                </c:pt>
                <c:pt idx="2321">
                  <c:v>18794</c:v>
                </c:pt>
                <c:pt idx="2322">
                  <c:v>18798</c:v>
                </c:pt>
                <c:pt idx="2323">
                  <c:v>18800</c:v>
                </c:pt>
                <c:pt idx="2324">
                  <c:v>18801</c:v>
                </c:pt>
                <c:pt idx="2325">
                  <c:v>18807</c:v>
                </c:pt>
                <c:pt idx="2326">
                  <c:v>18811</c:v>
                </c:pt>
                <c:pt idx="2327">
                  <c:v>18819</c:v>
                </c:pt>
                <c:pt idx="2328">
                  <c:v>18820</c:v>
                </c:pt>
                <c:pt idx="2329">
                  <c:v>18832</c:v>
                </c:pt>
                <c:pt idx="2330">
                  <c:v>18850</c:v>
                </c:pt>
                <c:pt idx="2331">
                  <c:v>18856</c:v>
                </c:pt>
                <c:pt idx="2332">
                  <c:v>18871</c:v>
                </c:pt>
                <c:pt idx="2333">
                  <c:v>18878</c:v>
                </c:pt>
                <c:pt idx="2334">
                  <c:v>18879</c:v>
                </c:pt>
                <c:pt idx="2335">
                  <c:v>18881</c:v>
                </c:pt>
                <c:pt idx="2336">
                  <c:v>18895</c:v>
                </c:pt>
                <c:pt idx="2337">
                  <c:v>18916</c:v>
                </c:pt>
                <c:pt idx="2338">
                  <c:v>18921</c:v>
                </c:pt>
                <c:pt idx="2339">
                  <c:v>18949</c:v>
                </c:pt>
                <c:pt idx="2340">
                  <c:v>18955</c:v>
                </c:pt>
                <c:pt idx="2341">
                  <c:v>18959</c:v>
                </c:pt>
                <c:pt idx="2342">
                  <c:v>18975</c:v>
                </c:pt>
                <c:pt idx="2343">
                  <c:v>18986</c:v>
                </c:pt>
                <c:pt idx="2344">
                  <c:v>18987</c:v>
                </c:pt>
                <c:pt idx="2345">
                  <c:v>19010</c:v>
                </c:pt>
                <c:pt idx="2346">
                  <c:v>19014</c:v>
                </c:pt>
                <c:pt idx="2347">
                  <c:v>19018</c:v>
                </c:pt>
                <c:pt idx="2348">
                  <c:v>19019</c:v>
                </c:pt>
                <c:pt idx="2349">
                  <c:v>19024</c:v>
                </c:pt>
                <c:pt idx="2350">
                  <c:v>19036</c:v>
                </c:pt>
                <c:pt idx="2351">
                  <c:v>19037</c:v>
                </c:pt>
                <c:pt idx="2352">
                  <c:v>19040</c:v>
                </c:pt>
                <c:pt idx="2353">
                  <c:v>19045</c:v>
                </c:pt>
                <c:pt idx="2354">
                  <c:v>19056</c:v>
                </c:pt>
                <c:pt idx="2355">
                  <c:v>19063</c:v>
                </c:pt>
                <c:pt idx="2356">
                  <c:v>19065</c:v>
                </c:pt>
                <c:pt idx="2357">
                  <c:v>19078</c:v>
                </c:pt>
                <c:pt idx="2358">
                  <c:v>19095</c:v>
                </c:pt>
                <c:pt idx="2359">
                  <c:v>19103</c:v>
                </c:pt>
                <c:pt idx="2360">
                  <c:v>19110</c:v>
                </c:pt>
                <c:pt idx="2361">
                  <c:v>19132</c:v>
                </c:pt>
                <c:pt idx="2362">
                  <c:v>19176</c:v>
                </c:pt>
                <c:pt idx="2363">
                  <c:v>19196</c:v>
                </c:pt>
                <c:pt idx="2364">
                  <c:v>19198</c:v>
                </c:pt>
                <c:pt idx="2365">
                  <c:v>19208</c:v>
                </c:pt>
                <c:pt idx="2366">
                  <c:v>19219</c:v>
                </c:pt>
                <c:pt idx="2367">
                  <c:v>19224</c:v>
                </c:pt>
                <c:pt idx="2368">
                  <c:v>19226</c:v>
                </c:pt>
                <c:pt idx="2369">
                  <c:v>19253</c:v>
                </c:pt>
                <c:pt idx="2370">
                  <c:v>19260</c:v>
                </c:pt>
                <c:pt idx="2371">
                  <c:v>19271</c:v>
                </c:pt>
                <c:pt idx="2372">
                  <c:v>19274</c:v>
                </c:pt>
                <c:pt idx="2373">
                  <c:v>19286</c:v>
                </c:pt>
                <c:pt idx="2374">
                  <c:v>19306</c:v>
                </c:pt>
                <c:pt idx="2375">
                  <c:v>19308</c:v>
                </c:pt>
                <c:pt idx="2376">
                  <c:v>19311</c:v>
                </c:pt>
                <c:pt idx="2377">
                  <c:v>19318</c:v>
                </c:pt>
                <c:pt idx="2378">
                  <c:v>19319</c:v>
                </c:pt>
                <c:pt idx="2379">
                  <c:v>19336</c:v>
                </c:pt>
                <c:pt idx="2380">
                  <c:v>19348</c:v>
                </c:pt>
                <c:pt idx="2381">
                  <c:v>19356</c:v>
                </c:pt>
                <c:pt idx="2382">
                  <c:v>19357</c:v>
                </c:pt>
                <c:pt idx="2383">
                  <c:v>19363</c:v>
                </c:pt>
                <c:pt idx="2384">
                  <c:v>19364</c:v>
                </c:pt>
                <c:pt idx="2385">
                  <c:v>19373</c:v>
                </c:pt>
                <c:pt idx="2386">
                  <c:v>19379</c:v>
                </c:pt>
                <c:pt idx="2387">
                  <c:v>19394</c:v>
                </c:pt>
                <c:pt idx="2388">
                  <c:v>19407</c:v>
                </c:pt>
                <c:pt idx="2389">
                  <c:v>19413</c:v>
                </c:pt>
                <c:pt idx="2390">
                  <c:v>19417</c:v>
                </c:pt>
                <c:pt idx="2391">
                  <c:v>19428</c:v>
                </c:pt>
                <c:pt idx="2392">
                  <c:v>19429</c:v>
                </c:pt>
                <c:pt idx="2393">
                  <c:v>19432</c:v>
                </c:pt>
                <c:pt idx="2394">
                  <c:v>19433</c:v>
                </c:pt>
                <c:pt idx="2395">
                  <c:v>19436</c:v>
                </c:pt>
                <c:pt idx="2396">
                  <c:v>19451</c:v>
                </c:pt>
                <c:pt idx="2397">
                  <c:v>19454</c:v>
                </c:pt>
                <c:pt idx="2398">
                  <c:v>19467</c:v>
                </c:pt>
                <c:pt idx="2399">
                  <c:v>19473</c:v>
                </c:pt>
                <c:pt idx="2400">
                  <c:v>19475</c:v>
                </c:pt>
                <c:pt idx="2401">
                  <c:v>19492</c:v>
                </c:pt>
                <c:pt idx="2402">
                  <c:v>19503</c:v>
                </c:pt>
                <c:pt idx="2403">
                  <c:v>19517</c:v>
                </c:pt>
                <c:pt idx="2404">
                  <c:v>19521</c:v>
                </c:pt>
                <c:pt idx="2405">
                  <c:v>19532</c:v>
                </c:pt>
                <c:pt idx="2406">
                  <c:v>19540</c:v>
                </c:pt>
                <c:pt idx="2407">
                  <c:v>19543</c:v>
                </c:pt>
                <c:pt idx="2408">
                  <c:v>19560</c:v>
                </c:pt>
                <c:pt idx="2409">
                  <c:v>19570</c:v>
                </c:pt>
                <c:pt idx="2410">
                  <c:v>19575</c:v>
                </c:pt>
                <c:pt idx="2411">
                  <c:v>19578</c:v>
                </c:pt>
                <c:pt idx="2412">
                  <c:v>19584</c:v>
                </c:pt>
                <c:pt idx="2413">
                  <c:v>19602</c:v>
                </c:pt>
                <c:pt idx="2414">
                  <c:v>19611</c:v>
                </c:pt>
                <c:pt idx="2415">
                  <c:v>19613</c:v>
                </c:pt>
                <c:pt idx="2416">
                  <c:v>19614</c:v>
                </c:pt>
                <c:pt idx="2417">
                  <c:v>19615</c:v>
                </c:pt>
                <c:pt idx="2418">
                  <c:v>19622</c:v>
                </c:pt>
                <c:pt idx="2419">
                  <c:v>19624</c:v>
                </c:pt>
                <c:pt idx="2420">
                  <c:v>19632</c:v>
                </c:pt>
                <c:pt idx="2421">
                  <c:v>19674</c:v>
                </c:pt>
                <c:pt idx="2422">
                  <c:v>19679</c:v>
                </c:pt>
                <c:pt idx="2423">
                  <c:v>19687</c:v>
                </c:pt>
                <c:pt idx="2424">
                  <c:v>19711</c:v>
                </c:pt>
                <c:pt idx="2425">
                  <c:v>19727</c:v>
                </c:pt>
                <c:pt idx="2426">
                  <c:v>19738</c:v>
                </c:pt>
                <c:pt idx="2427">
                  <c:v>19739</c:v>
                </c:pt>
                <c:pt idx="2428">
                  <c:v>19747</c:v>
                </c:pt>
                <c:pt idx="2429">
                  <c:v>19760</c:v>
                </c:pt>
                <c:pt idx="2430">
                  <c:v>19776</c:v>
                </c:pt>
                <c:pt idx="2431">
                  <c:v>19785</c:v>
                </c:pt>
                <c:pt idx="2432">
                  <c:v>19787</c:v>
                </c:pt>
                <c:pt idx="2433">
                  <c:v>19792</c:v>
                </c:pt>
                <c:pt idx="2434">
                  <c:v>19799</c:v>
                </c:pt>
                <c:pt idx="2435">
                  <c:v>19811</c:v>
                </c:pt>
                <c:pt idx="2436">
                  <c:v>19837</c:v>
                </c:pt>
                <c:pt idx="2437">
                  <c:v>19846</c:v>
                </c:pt>
                <c:pt idx="2438">
                  <c:v>19880</c:v>
                </c:pt>
                <c:pt idx="2439">
                  <c:v>19894</c:v>
                </c:pt>
                <c:pt idx="2440">
                  <c:v>19897</c:v>
                </c:pt>
                <c:pt idx="2441">
                  <c:v>19904</c:v>
                </c:pt>
                <c:pt idx="2442">
                  <c:v>19913</c:v>
                </c:pt>
                <c:pt idx="2443">
                  <c:v>19927</c:v>
                </c:pt>
                <c:pt idx="2444">
                  <c:v>19932</c:v>
                </c:pt>
                <c:pt idx="2445">
                  <c:v>19942</c:v>
                </c:pt>
                <c:pt idx="2446">
                  <c:v>19960</c:v>
                </c:pt>
                <c:pt idx="2447">
                  <c:v>19961</c:v>
                </c:pt>
                <c:pt idx="2448">
                  <c:v>19966</c:v>
                </c:pt>
                <c:pt idx="2449">
                  <c:v>19971</c:v>
                </c:pt>
                <c:pt idx="2450">
                  <c:v>19973</c:v>
                </c:pt>
                <c:pt idx="2451">
                  <c:v>19976</c:v>
                </c:pt>
                <c:pt idx="2452">
                  <c:v>19983</c:v>
                </c:pt>
                <c:pt idx="2453">
                  <c:v>19995</c:v>
                </c:pt>
                <c:pt idx="2454">
                  <c:v>20008</c:v>
                </c:pt>
                <c:pt idx="2455">
                  <c:v>20010</c:v>
                </c:pt>
                <c:pt idx="2456">
                  <c:v>20019</c:v>
                </c:pt>
                <c:pt idx="2457">
                  <c:v>20021</c:v>
                </c:pt>
                <c:pt idx="2458">
                  <c:v>20028</c:v>
                </c:pt>
                <c:pt idx="2459">
                  <c:v>20031</c:v>
                </c:pt>
                <c:pt idx="2460">
                  <c:v>20035</c:v>
                </c:pt>
                <c:pt idx="2461">
                  <c:v>20060</c:v>
                </c:pt>
                <c:pt idx="2462">
                  <c:v>20068</c:v>
                </c:pt>
                <c:pt idx="2463">
                  <c:v>20072</c:v>
                </c:pt>
                <c:pt idx="2464">
                  <c:v>20078</c:v>
                </c:pt>
                <c:pt idx="2465">
                  <c:v>20083</c:v>
                </c:pt>
                <c:pt idx="2466">
                  <c:v>20091</c:v>
                </c:pt>
                <c:pt idx="2467">
                  <c:v>20104</c:v>
                </c:pt>
                <c:pt idx="2468">
                  <c:v>20112</c:v>
                </c:pt>
                <c:pt idx="2469">
                  <c:v>20113</c:v>
                </c:pt>
                <c:pt idx="2470">
                  <c:v>20137</c:v>
                </c:pt>
                <c:pt idx="2471">
                  <c:v>20143</c:v>
                </c:pt>
                <c:pt idx="2472">
                  <c:v>20150</c:v>
                </c:pt>
                <c:pt idx="2473">
                  <c:v>20159</c:v>
                </c:pt>
                <c:pt idx="2474">
                  <c:v>20184</c:v>
                </c:pt>
                <c:pt idx="2475">
                  <c:v>20193</c:v>
                </c:pt>
                <c:pt idx="2476">
                  <c:v>20203</c:v>
                </c:pt>
                <c:pt idx="2477">
                  <c:v>20212</c:v>
                </c:pt>
                <c:pt idx="2478">
                  <c:v>20225</c:v>
                </c:pt>
                <c:pt idx="2479">
                  <c:v>20229</c:v>
                </c:pt>
                <c:pt idx="2480">
                  <c:v>20231</c:v>
                </c:pt>
                <c:pt idx="2481">
                  <c:v>20236</c:v>
                </c:pt>
                <c:pt idx="2482">
                  <c:v>20240</c:v>
                </c:pt>
                <c:pt idx="2483">
                  <c:v>20256</c:v>
                </c:pt>
                <c:pt idx="2484">
                  <c:v>20263</c:v>
                </c:pt>
                <c:pt idx="2485">
                  <c:v>20266</c:v>
                </c:pt>
                <c:pt idx="2486">
                  <c:v>20267</c:v>
                </c:pt>
                <c:pt idx="2487">
                  <c:v>20278</c:v>
                </c:pt>
                <c:pt idx="2488">
                  <c:v>20284</c:v>
                </c:pt>
                <c:pt idx="2489">
                  <c:v>20293</c:v>
                </c:pt>
                <c:pt idx="2490">
                  <c:v>20296</c:v>
                </c:pt>
                <c:pt idx="2491">
                  <c:v>20308</c:v>
                </c:pt>
                <c:pt idx="2492">
                  <c:v>20309</c:v>
                </c:pt>
                <c:pt idx="2493">
                  <c:v>20314</c:v>
                </c:pt>
                <c:pt idx="2494">
                  <c:v>20323</c:v>
                </c:pt>
                <c:pt idx="2495">
                  <c:v>20328</c:v>
                </c:pt>
                <c:pt idx="2496">
                  <c:v>20339</c:v>
                </c:pt>
                <c:pt idx="2497">
                  <c:v>20344</c:v>
                </c:pt>
                <c:pt idx="2498">
                  <c:v>20348</c:v>
                </c:pt>
                <c:pt idx="2499">
                  <c:v>20353</c:v>
                </c:pt>
                <c:pt idx="2500">
                  <c:v>20358</c:v>
                </c:pt>
                <c:pt idx="2501">
                  <c:v>20363</c:v>
                </c:pt>
                <c:pt idx="2502">
                  <c:v>20374</c:v>
                </c:pt>
                <c:pt idx="2503">
                  <c:v>20395</c:v>
                </c:pt>
                <c:pt idx="2504">
                  <c:v>20398</c:v>
                </c:pt>
                <c:pt idx="2505">
                  <c:v>20400</c:v>
                </c:pt>
                <c:pt idx="2506">
                  <c:v>20407</c:v>
                </c:pt>
                <c:pt idx="2507">
                  <c:v>20421</c:v>
                </c:pt>
                <c:pt idx="2508">
                  <c:v>20429</c:v>
                </c:pt>
                <c:pt idx="2509">
                  <c:v>20448</c:v>
                </c:pt>
                <c:pt idx="2510">
                  <c:v>20454</c:v>
                </c:pt>
                <c:pt idx="2511">
                  <c:v>20457</c:v>
                </c:pt>
                <c:pt idx="2512">
                  <c:v>20459</c:v>
                </c:pt>
                <c:pt idx="2513">
                  <c:v>20484</c:v>
                </c:pt>
                <c:pt idx="2514">
                  <c:v>20486</c:v>
                </c:pt>
                <c:pt idx="2515">
                  <c:v>20487</c:v>
                </c:pt>
                <c:pt idx="2516">
                  <c:v>20495</c:v>
                </c:pt>
                <c:pt idx="2517">
                  <c:v>20501</c:v>
                </c:pt>
                <c:pt idx="2518">
                  <c:v>20533</c:v>
                </c:pt>
                <c:pt idx="2519">
                  <c:v>20545</c:v>
                </c:pt>
                <c:pt idx="2520">
                  <c:v>20552</c:v>
                </c:pt>
                <c:pt idx="2521">
                  <c:v>20553</c:v>
                </c:pt>
                <c:pt idx="2522">
                  <c:v>20607</c:v>
                </c:pt>
                <c:pt idx="2523">
                  <c:v>20609</c:v>
                </c:pt>
                <c:pt idx="2524">
                  <c:v>20610</c:v>
                </c:pt>
                <c:pt idx="2525">
                  <c:v>20611</c:v>
                </c:pt>
                <c:pt idx="2526">
                  <c:v>20629</c:v>
                </c:pt>
                <c:pt idx="2527">
                  <c:v>20633</c:v>
                </c:pt>
                <c:pt idx="2528">
                  <c:v>20650</c:v>
                </c:pt>
                <c:pt idx="2529">
                  <c:v>20651</c:v>
                </c:pt>
                <c:pt idx="2530">
                  <c:v>20664</c:v>
                </c:pt>
                <c:pt idx="2531">
                  <c:v>20677</c:v>
                </c:pt>
                <c:pt idx="2532">
                  <c:v>20692</c:v>
                </c:pt>
                <c:pt idx="2533">
                  <c:v>20712</c:v>
                </c:pt>
                <c:pt idx="2534">
                  <c:v>20724</c:v>
                </c:pt>
                <c:pt idx="2535">
                  <c:v>20729</c:v>
                </c:pt>
                <c:pt idx="2536">
                  <c:v>20732</c:v>
                </c:pt>
                <c:pt idx="2537">
                  <c:v>20741</c:v>
                </c:pt>
                <c:pt idx="2538">
                  <c:v>20743</c:v>
                </c:pt>
                <c:pt idx="2539">
                  <c:v>20745</c:v>
                </c:pt>
                <c:pt idx="2540">
                  <c:v>20748</c:v>
                </c:pt>
                <c:pt idx="2541">
                  <c:v>20749</c:v>
                </c:pt>
                <c:pt idx="2542">
                  <c:v>20763</c:v>
                </c:pt>
                <c:pt idx="2543">
                  <c:v>20792</c:v>
                </c:pt>
                <c:pt idx="2544">
                  <c:v>20799</c:v>
                </c:pt>
                <c:pt idx="2545">
                  <c:v>20801</c:v>
                </c:pt>
                <c:pt idx="2546">
                  <c:v>20805</c:v>
                </c:pt>
                <c:pt idx="2547">
                  <c:v>20808</c:v>
                </c:pt>
                <c:pt idx="2548">
                  <c:v>20814</c:v>
                </c:pt>
                <c:pt idx="2549">
                  <c:v>20819</c:v>
                </c:pt>
                <c:pt idx="2550">
                  <c:v>20822</c:v>
                </c:pt>
                <c:pt idx="2551">
                  <c:v>20826</c:v>
                </c:pt>
                <c:pt idx="2552">
                  <c:v>20833</c:v>
                </c:pt>
                <c:pt idx="2553">
                  <c:v>20837</c:v>
                </c:pt>
                <c:pt idx="2554">
                  <c:v>20842</c:v>
                </c:pt>
                <c:pt idx="2555">
                  <c:v>20844</c:v>
                </c:pt>
                <c:pt idx="2556">
                  <c:v>20846</c:v>
                </c:pt>
                <c:pt idx="2557">
                  <c:v>20853</c:v>
                </c:pt>
                <c:pt idx="2558">
                  <c:v>20867</c:v>
                </c:pt>
                <c:pt idx="2559">
                  <c:v>20875</c:v>
                </c:pt>
                <c:pt idx="2560">
                  <c:v>20876</c:v>
                </c:pt>
                <c:pt idx="2561">
                  <c:v>20877</c:v>
                </c:pt>
                <c:pt idx="2562">
                  <c:v>20879</c:v>
                </c:pt>
                <c:pt idx="2563">
                  <c:v>20885</c:v>
                </c:pt>
                <c:pt idx="2564">
                  <c:v>20890</c:v>
                </c:pt>
                <c:pt idx="2565">
                  <c:v>20906</c:v>
                </c:pt>
                <c:pt idx="2566">
                  <c:v>20910</c:v>
                </c:pt>
                <c:pt idx="2567">
                  <c:v>20912</c:v>
                </c:pt>
                <c:pt idx="2568">
                  <c:v>20931</c:v>
                </c:pt>
                <c:pt idx="2569">
                  <c:v>20941</c:v>
                </c:pt>
                <c:pt idx="2570">
                  <c:v>20943</c:v>
                </c:pt>
                <c:pt idx="2571">
                  <c:v>20946</c:v>
                </c:pt>
                <c:pt idx="2572">
                  <c:v>20954</c:v>
                </c:pt>
                <c:pt idx="2573">
                  <c:v>20960</c:v>
                </c:pt>
                <c:pt idx="2574">
                  <c:v>20961</c:v>
                </c:pt>
                <c:pt idx="2575">
                  <c:v>20974</c:v>
                </c:pt>
                <c:pt idx="2576">
                  <c:v>20976</c:v>
                </c:pt>
                <c:pt idx="2577">
                  <c:v>20981</c:v>
                </c:pt>
                <c:pt idx="2578">
                  <c:v>20984</c:v>
                </c:pt>
                <c:pt idx="2579">
                  <c:v>20986</c:v>
                </c:pt>
                <c:pt idx="2580">
                  <c:v>20988</c:v>
                </c:pt>
                <c:pt idx="2581">
                  <c:v>20993</c:v>
                </c:pt>
                <c:pt idx="2582">
                  <c:v>21016</c:v>
                </c:pt>
                <c:pt idx="2583">
                  <c:v>21020</c:v>
                </c:pt>
                <c:pt idx="2584">
                  <c:v>21027</c:v>
                </c:pt>
                <c:pt idx="2585">
                  <c:v>21046</c:v>
                </c:pt>
                <c:pt idx="2586">
                  <c:v>21048</c:v>
                </c:pt>
                <c:pt idx="2587">
                  <c:v>21053</c:v>
                </c:pt>
                <c:pt idx="2588">
                  <c:v>21059</c:v>
                </c:pt>
                <c:pt idx="2589">
                  <c:v>21077</c:v>
                </c:pt>
                <c:pt idx="2590">
                  <c:v>21078</c:v>
                </c:pt>
                <c:pt idx="2591">
                  <c:v>21084</c:v>
                </c:pt>
                <c:pt idx="2592">
                  <c:v>21090</c:v>
                </c:pt>
                <c:pt idx="2593">
                  <c:v>21091</c:v>
                </c:pt>
                <c:pt idx="2594">
                  <c:v>21095</c:v>
                </c:pt>
                <c:pt idx="2595">
                  <c:v>21097</c:v>
                </c:pt>
                <c:pt idx="2596">
                  <c:v>21105</c:v>
                </c:pt>
                <c:pt idx="2597">
                  <c:v>21106</c:v>
                </c:pt>
                <c:pt idx="2598">
                  <c:v>21145</c:v>
                </c:pt>
                <c:pt idx="2599">
                  <c:v>21149</c:v>
                </c:pt>
                <c:pt idx="2600">
                  <c:v>21168</c:v>
                </c:pt>
                <c:pt idx="2601">
                  <c:v>21175</c:v>
                </c:pt>
                <c:pt idx="2602">
                  <c:v>21176</c:v>
                </c:pt>
                <c:pt idx="2603">
                  <c:v>21177</c:v>
                </c:pt>
                <c:pt idx="2604">
                  <c:v>21193</c:v>
                </c:pt>
                <c:pt idx="2605">
                  <c:v>21195</c:v>
                </c:pt>
                <c:pt idx="2606">
                  <c:v>21197</c:v>
                </c:pt>
                <c:pt idx="2607">
                  <c:v>21202</c:v>
                </c:pt>
                <c:pt idx="2608">
                  <c:v>21208</c:v>
                </c:pt>
                <c:pt idx="2609">
                  <c:v>21213</c:v>
                </c:pt>
                <c:pt idx="2610">
                  <c:v>21214</c:v>
                </c:pt>
                <c:pt idx="2611">
                  <c:v>21218</c:v>
                </c:pt>
                <c:pt idx="2612">
                  <c:v>21227</c:v>
                </c:pt>
                <c:pt idx="2613">
                  <c:v>21238</c:v>
                </c:pt>
                <c:pt idx="2614">
                  <c:v>21239</c:v>
                </c:pt>
                <c:pt idx="2615">
                  <c:v>21249</c:v>
                </c:pt>
                <c:pt idx="2616">
                  <c:v>21262</c:v>
                </c:pt>
                <c:pt idx="2617">
                  <c:v>21278</c:v>
                </c:pt>
                <c:pt idx="2618">
                  <c:v>21281</c:v>
                </c:pt>
                <c:pt idx="2619">
                  <c:v>21283</c:v>
                </c:pt>
                <c:pt idx="2620">
                  <c:v>21290</c:v>
                </c:pt>
                <c:pt idx="2621">
                  <c:v>21300</c:v>
                </c:pt>
                <c:pt idx="2622">
                  <c:v>21302</c:v>
                </c:pt>
                <c:pt idx="2623">
                  <c:v>21328</c:v>
                </c:pt>
                <c:pt idx="2624">
                  <c:v>21334</c:v>
                </c:pt>
                <c:pt idx="2625">
                  <c:v>21341</c:v>
                </c:pt>
                <c:pt idx="2626">
                  <c:v>21342</c:v>
                </c:pt>
                <c:pt idx="2627">
                  <c:v>21355</c:v>
                </c:pt>
                <c:pt idx="2628">
                  <c:v>21375</c:v>
                </c:pt>
                <c:pt idx="2629">
                  <c:v>21377</c:v>
                </c:pt>
                <c:pt idx="2630">
                  <c:v>21387</c:v>
                </c:pt>
                <c:pt idx="2631">
                  <c:v>21393</c:v>
                </c:pt>
                <c:pt idx="2632">
                  <c:v>21399</c:v>
                </c:pt>
                <c:pt idx="2633">
                  <c:v>21402</c:v>
                </c:pt>
                <c:pt idx="2634">
                  <c:v>21403</c:v>
                </c:pt>
                <c:pt idx="2635">
                  <c:v>21416</c:v>
                </c:pt>
                <c:pt idx="2636">
                  <c:v>21420</c:v>
                </c:pt>
                <c:pt idx="2637">
                  <c:v>21425</c:v>
                </c:pt>
                <c:pt idx="2638">
                  <c:v>21439</c:v>
                </c:pt>
                <c:pt idx="2639">
                  <c:v>21446</c:v>
                </c:pt>
                <c:pt idx="2640">
                  <c:v>21450</c:v>
                </c:pt>
                <c:pt idx="2641">
                  <c:v>21467</c:v>
                </c:pt>
                <c:pt idx="2642">
                  <c:v>21474</c:v>
                </c:pt>
                <c:pt idx="2643">
                  <c:v>21494</c:v>
                </c:pt>
                <c:pt idx="2644">
                  <c:v>21498</c:v>
                </c:pt>
                <c:pt idx="2645">
                  <c:v>21504</c:v>
                </c:pt>
                <c:pt idx="2646">
                  <c:v>21514</c:v>
                </c:pt>
                <c:pt idx="2647">
                  <c:v>21518</c:v>
                </c:pt>
                <c:pt idx="2648">
                  <c:v>21522</c:v>
                </c:pt>
                <c:pt idx="2649">
                  <c:v>21531</c:v>
                </c:pt>
                <c:pt idx="2650">
                  <c:v>21534</c:v>
                </c:pt>
                <c:pt idx="2651">
                  <c:v>21544</c:v>
                </c:pt>
                <c:pt idx="2652">
                  <c:v>21546</c:v>
                </c:pt>
                <c:pt idx="2653">
                  <c:v>21555</c:v>
                </c:pt>
                <c:pt idx="2654">
                  <c:v>21566</c:v>
                </c:pt>
                <c:pt idx="2655">
                  <c:v>21569</c:v>
                </c:pt>
                <c:pt idx="2656">
                  <c:v>21574</c:v>
                </c:pt>
                <c:pt idx="2657">
                  <c:v>21605</c:v>
                </c:pt>
                <c:pt idx="2658">
                  <c:v>21606</c:v>
                </c:pt>
                <c:pt idx="2659">
                  <c:v>21610</c:v>
                </c:pt>
                <c:pt idx="2660">
                  <c:v>21615</c:v>
                </c:pt>
                <c:pt idx="2661">
                  <c:v>21628</c:v>
                </c:pt>
                <c:pt idx="2662">
                  <c:v>21637</c:v>
                </c:pt>
                <c:pt idx="2663">
                  <c:v>21653</c:v>
                </c:pt>
                <c:pt idx="2664">
                  <c:v>21658</c:v>
                </c:pt>
                <c:pt idx="2665">
                  <c:v>21671</c:v>
                </c:pt>
                <c:pt idx="2666">
                  <c:v>21679</c:v>
                </c:pt>
                <c:pt idx="2667">
                  <c:v>21683</c:v>
                </c:pt>
                <c:pt idx="2668">
                  <c:v>21691</c:v>
                </c:pt>
                <c:pt idx="2669">
                  <c:v>21699</c:v>
                </c:pt>
                <c:pt idx="2670">
                  <c:v>21713</c:v>
                </c:pt>
                <c:pt idx="2671">
                  <c:v>21718</c:v>
                </c:pt>
                <c:pt idx="2672">
                  <c:v>21721</c:v>
                </c:pt>
                <c:pt idx="2673">
                  <c:v>21722</c:v>
                </c:pt>
                <c:pt idx="2674">
                  <c:v>21728</c:v>
                </c:pt>
                <c:pt idx="2675">
                  <c:v>21729</c:v>
                </c:pt>
                <c:pt idx="2676">
                  <c:v>21743</c:v>
                </c:pt>
                <c:pt idx="2677">
                  <c:v>21744</c:v>
                </c:pt>
                <c:pt idx="2678">
                  <c:v>21745</c:v>
                </c:pt>
                <c:pt idx="2679">
                  <c:v>21750</c:v>
                </c:pt>
                <c:pt idx="2680">
                  <c:v>21772</c:v>
                </c:pt>
                <c:pt idx="2681">
                  <c:v>21774</c:v>
                </c:pt>
                <c:pt idx="2682">
                  <c:v>21777</c:v>
                </c:pt>
                <c:pt idx="2683">
                  <c:v>21784</c:v>
                </c:pt>
                <c:pt idx="2684">
                  <c:v>21791</c:v>
                </c:pt>
                <c:pt idx="2685">
                  <c:v>21806</c:v>
                </c:pt>
                <c:pt idx="2686">
                  <c:v>21828</c:v>
                </c:pt>
                <c:pt idx="2687">
                  <c:v>21831</c:v>
                </c:pt>
                <c:pt idx="2688">
                  <c:v>21844</c:v>
                </c:pt>
                <c:pt idx="2689">
                  <c:v>21860</c:v>
                </c:pt>
                <c:pt idx="2690">
                  <c:v>21871</c:v>
                </c:pt>
                <c:pt idx="2691">
                  <c:v>21911</c:v>
                </c:pt>
                <c:pt idx="2692">
                  <c:v>21914</c:v>
                </c:pt>
                <c:pt idx="2693">
                  <c:v>21927</c:v>
                </c:pt>
                <c:pt idx="2694">
                  <c:v>21929</c:v>
                </c:pt>
                <c:pt idx="2695">
                  <c:v>21940</c:v>
                </c:pt>
                <c:pt idx="2696">
                  <c:v>21941</c:v>
                </c:pt>
                <c:pt idx="2697">
                  <c:v>21972</c:v>
                </c:pt>
                <c:pt idx="2698">
                  <c:v>21980</c:v>
                </c:pt>
                <c:pt idx="2699">
                  <c:v>21986</c:v>
                </c:pt>
                <c:pt idx="2700">
                  <c:v>21992</c:v>
                </c:pt>
                <c:pt idx="2701">
                  <c:v>21994</c:v>
                </c:pt>
                <c:pt idx="2702">
                  <c:v>21995</c:v>
                </c:pt>
                <c:pt idx="2703">
                  <c:v>21998</c:v>
                </c:pt>
                <c:pt idx="2704">
                  <c:v>22012</c:v>
                </c:pt>
                <c:pt idx="2705">
                  <c:v>22015</c:v>
                </c:pt>
                <c:pt idx="2706">
                  <c:v>22016</c:v>
                </c:pt>
                <c:pt idx="2707">
                  <c:v>22038</c:v>
                </c:pt>
                <c:pt idx="2708">
                  <c:v>22048</c:v>
                </c:pt>
                <c:pt idx="2709">
                  <c:v>22056</c:v>
                </c:pt>
                <c:pt idx="2710">
                  <c:v>22057</c:v>
                </c:pt>
                <c:pt idx="2711">
                  <c:v>22069</c:v>
                </c:pt>
                <c:pt idx="2712">
                  <c:v>22071</c:v>
                </c:pt>
                <c:pt idx="2713">
                  <c:v>22072</c:v>
                </c:pt>
                <c:pt idx="2714">
                  <c:v>22073</c:v>
                </c:pt>
                <c:pt idx="2715">
                  <c:v>22074</c:v>
                </c:pt>
                <c:pt idx="2716">
                  <c:v>22077</c:v>
                </c:pt>
                <c:pt idx="2717">
                  <c:v>22078</c:v>
                </c:pt>
                <c:pt idx="2718">
                  <c:v>22084</c:v>
                </c:pt>
                <c:pt idx="2719">
                  <c:v>22103</c:v>
                </c:pt>
                <c:pt idx="2720">
                  <c:v>22116</c:v>
                </c:pt>
                <c:pt idx="2721">
                  <c:v>22118</c:v>
                </c:pt>
                <c:pt idx="2722">
                  <c:v>22119</c:v>
                </c:pt>
                <c:pt idx="2723">
                  <c:v>22122</c:v>
                </c:pt>
                <c:pt idx="2724">
                  <c:v>22125</c:v>
                </c:pt>
                <c:pt idx="2725">
                  <c:v>22126</c:v>
                </c:pt>
                <c:pt idx="2726">
                  <c:v>22134</c:v>
                </c:pt>
                <c:pt idx="2727">
                  <c:v>22150</c:v>
                </c:pt>
                <c:pt idx="2728">
                  <c:v>22175</c:v>
                </c:pt>
                <c:pt idx="2729">
                  <c:v>22194</c:v>
                </c:pt>
                <c:pt idx="2730">
                  <c:v>22198</c:v>
                </c:pt>
                <c:pt idx="2731">
                  <c:v>22199</c:v>
                </c:pt>
                <c:pt idx="2732">
                  <c:v>22204</c:v>
                </c:pt>
                <c:pt idx="2733">
                  <c:v>22214</c:v>
                </c:pt>
                <c:pt idx="2734">
                  <c:v>22225</c:v>
                </c:pt>
                <c:pt idx="2735">
                  <c:v>22228</c:v>
                </c:pt>
                <c:pt idx="2736">
                  <c:v>22230</c:v>
                </c:pt>
                <c:pt idx="2737">
                  <c:v>22231</c:v>
                </c:pt>
                <c:pt idx="2738">
                  <c:v>22242</c:v>
                </c:pt>
                <c:pt idx="2739">
                  <c:v>22252</c:v>
                </c:pt>
                <c:pt idx="2740">
                  <c:v>22253</c:v>
                </c:pt>
                <c:pt idx="2741">
                  <c:v>22261</c:v>
                </c:pt>
                <c:pt idx="2742">
                  <c:v>22264</c:v>
                </c:pt>
                <c:pt idx="2743">
                  <c:v>22268</c:v>
                </c:pt>
                <c:pt idx="2744">
                  <c:v>22269</c:v>
                </c:pt>
                <c:pt idx="2745">
                  <c:v>22270</c:v>
                </c:pt>
                <c:pt idx="2746">
                  <c:v>22278</c:v>
                </c:pt>
                <c:pt idx="2747">
                  <c:v>22283</c:v>
                </c:pt>
                <c:pt idx="2748">
                  <c:v>22284</c:v>
                </c:pt>
                <c:pt idx="2749">
                  <c:v>22313</c:v>
                </c:pt>
                <c:pt idx="2750">
                  <c:v>22322</c:v>
                </c:pt>
                <c:pt idx="2751">
                  <c:v>22344</c:v>
                </c:pt>
                <c:pt idx="2752">
                  <c:v>22364</c:v>
                </c:pt>
                <c:pt idx="2753">
                  <c:v>22366</c:v>
                </c:pt>
                <c:pt idx="2754">
                  <c:v>22373</c:v>
                </c:pt>
                <c:pt idx="2755">
                  <c:v>22389</c:v>
                </c:pt>
                <c:pt idx="2756">
                  <c:v>22406</c:v>
                </c:pt>
                <c:pt idx="2757">
                  <c:v>22411</c:v>
                </c:pt>
                <c:pt idx="2758">
                  <c:v>22421</c:v>
                </c:pt>
                <c:pt idx="2759">
                  <c:v>22433</c:v>
                </c:pt>
                <c:pt idx="2760">
                  <c:v>22434</c:v>
                </c:pt>
                <c:pt idx="2761">
                  <c:v>22445</c:v>
                </c:pt>
                <c:pt idx="2762">
                  <c:v>22446</c:v>
                </c:pt>
                <c:pt idx="2763">
                  <c:v>22447</c:v>
                </c:pt>
                <c:pt idx="2764">
                  <c:v>22459</c:v>
                </c:pt>
                <c:pt idx="2765">
                  <c:v>22461</c:v>
                </c:pt>
                <c:pt idx="2766">
                  <c:v>22462</c:v>
                </c:pt>
                <c:pt idx="2767">
                  <c:v>22478</c:v>
                </c:pt>
                <c:pt idx="2768">
                  <c:v>22487</c:v>
                </c:pt>
                <c:pt idx="2769">
                  <c:v>22490</c:v>
                </c:pt>
                <c:pt idx="2770">
                  <c:v>22496</c:v>
                </c:pt>
                <c:pt idx="2771">
                  <c:v>22508</c:v>
                </c:pt>
                <c:pt idx="2772">
                  <c:v>22522</c:v>
                </c:pt>
                <c:pt idx="2773">
                  <c:v>22525</c:v>
                </c:pt>
                <c:pt idx="2774">
                  <c:v>22531</c:v>
                </c:pt>
                <c:pt idx="2775">
                  <c:v>22539</c:v>
                </c:pt>
                <c:pt idx="2776">
                  <c:v>22544</c:v>
                </c:pt>
                <c:pt idx="2777">
                  <c:v>22548</c:v>
                </c:pt>
                <c:pt idx="2778">
                  <c:v>22559</c:v>
                </c:pt>
                <c:pt idx="2779">
                  <c:v>22574</c:v>
                </c:pt>
                <c:pt idx="2780">
                  <c:v>22575</c:v>
                </c:pt>
                <c:pt idx="2781">
                  <c:v>22579</c:v>
                </c:pt>
                <c:pt idx="2782">
                  <c:v>22597</c:v>
                </c:pt>
                <c:pt idx="2783">
                  <c:v>22599</c:v>
                </c:pt>
                <c:pt idx="2784">
                  <c:v>22624</c:v>
                </c:pt>
                <c:pt idx="2785">
                  <c:v>22634</c:v>
                </c:pt>
                <c:pt idx="2786">
                  <c:v>22689</c:v>
                </c:pt>
                <c:pt idx="2787">
                  <c:v>22691</c:v>
                </c:pt>
                <c:pt idx="2788">
                  <c:v>22694</c:v>
                </c:pt>
                <c:pt idx="2789">
                  <c:v>22700</c:v>
                </c:pt>
                <c:pt idx="2790">
                  <c:v>22703</c:v>
                </c:pt>
                <c:pt idx="2791">
                  <c:v>22711</c:v>
                </c:pt>
                <c:pt idx="2792">
                  <c:v>22713</c:v>
                </c:pt>
                <c:pt idx="2793">
                  <c:v>22714</c:v>
                </c:pt>
                <c:pt idx="2794">
                  <c:v>22720</c:v>
                </c:pt>
                <c:pt idx="2795">
                  <c:v>22723</c:v>
                </c:pt>
                <c:pt idx="2796">
                  <c:v>22727</c:v>
                </c:pt>
                <c:pt idx="2797">
                  <c:v>22740</c:v>
                </c:pt>
                <c:pt idx="2798">
                  <c:v>22750</c:v>
                </c:pt>
                <c:pt idx="2799">
                  <c:v>22751</c:v>
                </c:pt>
                <c:pt idx="2800">
                  <c:v>22754</c:v>
                </c:pt>
                <c:pt idx="2801">
                  <c:v>22761</c:v>
                </c:pt>
                <c:pt idx="2802">
                  <c:v>22774</c:v>
                </c:pt>
                <c:pt idx="2803">
                  <c:v>22780</c:v>
                </c:pt>
                <c:pt idx="2804">
                  <c:v>22790</c:v>
                </c:pt>
                <c:pt idx="2805">
                  <c:v>22793</c:v>
                </c:pt>
                <c:pt idx="2806">
                  <c:v>22800</c:v>
                </c:pt>
                <c:pt idx="2807">
                  <c:v>22802</c:v>
                </c:pt>
                <c:pt idx="2808">
                  <c:v>22804</c:v>
                </c:pt>
                <c:pt idx="2809">
                  <c:v>22809</c:v>
                </c:pt>
                <c:pt idx="2810">
                  <c:v>22818</c:v>
                </c:pt>
                <c:pt idx="2811">
                  <c:v>22831</c:v>
                </c:pt>
                <c:pt idx="2812">
                  <c:v>22837</c:v>
                </c:pt>
                <c:pt idx="2813">
                  <c:v>22844</c:v>
                </c:pt>
                <c:pt idx="2814">
                  <c:v>22856</c:v>
                </c:pt>
                <c:pt idx="2815">
                  <c:v>22863</c:v>
                </c:pt>
                <c:pt idx="2816">
                  <c:v>22868</c:v>
                </c:pt>
                <c:pt idx="2817">
                  <c:v>22876</c:v>
                </c:pt>
                <c:pt idx="2818">
                  <c:v>22881</c:v>
                </c:pt>
                <c:pt idx="2819">
                  <c:v>22911</c:v>
                </c:pt>
                <c:pt idx="2820">
                  <c:v>22920</c:v>
                </c:pt>
                <c:pt idx="2821">
                  <c:v>22928</c:v>
                </c:pt>
                <c:pt idx="2822">
                  <c:v>22929</c:v>
                </c:pt>
                <c:pt idx="2823">
                  <c:v>22935</c:v>
                </c:pt>
                <c:pt idx="2824">
                  <c:v>22952</c:v>
                </c:pt>
                <c:pt idx="2825">
                  <c:v>22953</c:v>
                </c:pt>
                <c:pt idx="2826">
                  <c:v>22962</c:v>
                </c:pt>
                <c:pt idx="2827">
                  <c:v>22964</c:v>
                </c:pt>
                <c:pt idx="2828">
                  <c:v>22966</c:v>
                </c:pt>
                <c:pt idx="2829">
                  <c:v>22973</c:v>
                </c:pt>
                <c:pt idx="2830">
                  <c:v>22978</c:v>
                </c:pt>
                <c:pt idx="2831">
                  <c:v>22982</c:v>
                </c:pt>
                <c:pt idx="2832">
                  <c:v>22985</c:v>
                </c:pt>
                <c:pt idx="2833">
                  <c:v>22988</c:v>
                </c:pt>
                <c:pt idx="2834">
                  <c:v>23000</c:v>
                </c:pt>
                <c:pt idx="2835">
                  <c:v>23010</c:v>
                </c:pt>
                <c:pt idx="2836">
                  <c:v>23013</c:v>
                </c:pt>
                <c:pt idx="2837">
                  <c:v>23021</c:v>
                </c:pt>
                <c:pt idx="2838">
                  <c:v>23033</c:v>
                </c:pt>
                <c:pt idx="2839">
                  <c:v>23050</c:v>
                </c:pt>
                <c:pt idx="2840">
                  <c:v>23053</c:v>
                </c:pt>
                <c:pt idx="2841">
                  <c:v>23054</c:v>
                </c:pt>
                <c:pt idx="2842">
                  <c:v>23056</c:v>
                </c:pt>
                <c:pt idx="2843">
                  <c:v>23063</c:v>
                </c:pt>
                <c:pt idx="2844">
                  <c:v>23070</c:v>
                </c:pt>
                <c:pt idx="2845">
                  <c:v>23088</c:v>
                </c:pt>
                <c:pt idx="2846">
                  <c:v>23100</c:v>
                </c:pt>
                <c:pt idx="2847">
                  <c:v>23108</c:v>
                </c:pt>
                <c:pt idx="2848">
                  <c:v>23119</c:v>
                </c:pt>
                <c:pt idx="2849">
                  <c:v>23122</c:v>
                </c:pt>
                <c:pt idx="2850">
                  <c:v>23151</c:v>
                </c:pt>
                <c:pt idx="2851">
                  <c:v>23157</c:v>
                </c:pt>
                <c:pt idx="2852">
                  <c:v>23166</c:v>
                </c:pt>
                <c:pt idx="2853">
                  <c:v>23175</c:v>
                </c:pt>
                <c:pt idx="2854">
                  <c:v>23183</c:v>
                </c:pt>
                <c:pt idx="2855">
                  <c:v>23198</c:v>
                </c:pt>
                <c:pt idx="2856">
                  <c:v>23209</c:v>
                </c:pt>
                <c:pt idx="2857">
                  <c:v>23211</c:v>
                </c:pt>
                <c:pt idx="2858">
                  <c:v>23213</c:v>
                </c:pt>
                <c:pt idx="2859">
                  <c:v>23225</c:v>
                </c:pt>
                <c:pt idx="2860">
                  <c:v>23229</c:v>
                </c:pt>
                <c:pt idx="2861">
                  <c:v>23236</c:v>
                </c:pt>
                <c:pt idx="2862">
                  <c:v>23238</c:v>
                </c:pt>
                <c:pt idx="2863">
                  <c:v>23241</c:v>
                </c:pt>
                <c:pt idx="2864">
                  <c:v>23242</c:v>
                </c:pt>
                <c:pt idx="2865">
                  <c:v>23248</c:v>
                </c:pt>
                <c:pt idx="2866">
                  <c:v>23249</c:v>
                </c:pt>
                <c:pt idx="2867">
                  <c:v>23251</c:v>
                </c:pt>
                <c:pt idx="2868">
                  <c:v>23272</c:v>
                </c:pt>
                <c:pt idx="2869">
                  <c:v>23273</c:v>
                </c:pt>
                <c:pt idx="2870">
                  <c:v>23283</c:v>
                </c:pt>
                <c:pt idx="2871">
                  <c:v>23289</c:v>
                </c:pt>
                <c:pt idx="2872">
                  <c:v>23296</c:v>
                </c:pt>
                <c:pt idx="2873">
                  <c:v>23311</c:v>
                </c:pt>
                <c:pt idx="2874">
                  <c:v>23322</c:v>
                </c:pt>
                <c:pt idx="2875">
                  <c:v>23325</c:v>
                </c:pt>
                <c:pt idx="2876">
                  <c:v>23344</c:v>
                </c:pt>
                <c:pt idx="2877">
                  <c:v>23352</c:v>
                </c:pt>
                <c:pt idx="2878">
                  <c:v>23353</c:v>
                </c:pt>
                <c:pt idx="2879">
                  <c:v>23387</c:v>
                </c:pt>
                <c:pt idx="2880">
                  <c:v>23399</c:v>
                </c:pt>
                <c:pt idx="2881">
                  <c:v>23402</c:v>
                </c:pt>
                <c:pt idx="2882">
                  <c:v>23413</c:v>
                </c:pt>
                <c:pt idx="2883">
                  <c:v>23416</c:v>
                </c:pt>
                <c:pt idx="2884">
                  <c:v>23418</c:v>
                </c:pt>
                <c:pt idx="2885">
                  <c:v>23434</c:v>
                </c:pt>
                <c:pt idx="2886">
                  <c:v>23435</c:v>
                </c:pt>
                <c:pt idx="2887">
                  <c:v>23446</c:v>
                </c:pt>
                <c:pt idx="2888">
                  <c:v>23452</c:v>
                </c:pt>
                <c:pt idx="2889">
                  <c:v>23463</c:v>
                </c:pt>
                <c:pt idx="2890">
                  <c:v>23468</c:v>
                </c:pt>
                <c:pt idx="2891">
                  <c:v>23470</c:v>
                </c:pt>
                <c:pt idx="2892">
                  <c:v>23475</c:v>
                </c:pt>
                <c:pt idx="2893">
                  <c:v>23493</c:v>
                </c:pt>
                <c:pt idx="2894">
                  <c:v>23503</c:v>
                </c:pt>
                <c:pt idx="2895">
                  <c:v>23512</c:v>
                </c:pt>
                <c:pt idx="2896">
                  <c:v>23515</c:v>
                </c:pt>
                <c:pt idx="2897">
                  <c:v>23518</c:v>
                </c:pt>
                <c:pt idx="2898">
                  <c:v>23521</c:v>
                </c:pt>
                <c:pt idx="2899">
                  <c:v>23543</c:v>
                </c:pt>
                <c:pt idx="2900">
                  <c:v>23552</c:v>
                </c:pt>
                <c:pt idx="2901">
                  <c:v>23556</c:v>
                </c:pt>
                <c:pt idx="2902">
                  <c:v>23569</c:v>
                </c:pt>
                <c:pt idx="2903">
                  <c:v>23575</c:v>
                </c:pt>
                <c:pt idx="2904">
                  <c:v>23582</c:v>
                </c:pt>
                <c:pt idx="2905">
                  <c:v>23585</c:v>
                </c:pt>
                <c:pt idx="2906">
                  <c:v>23588</c:v>
                </c:pt>
                <c:pt idx="2907">
                  <c:v>23590</c:v>
                </c:pt>
                <c:pt idx="2908">
                  <c:v>23606</c:v>
                </c:pt>
                <c:pt idx="2909">
                  <c:v>23609</c:v>
                </c:pt>
                <c:pt idx="2910">
                  <c:v>23610</c:v>
                </c:pt>
                <c:pt idx="2911">
                  <c:v>23617</c:v>
                </c:pt>
                <c:pt idx="2912">
                  <c:v>23629</c:v>
                </c:pt>
                <c:pt idx="2913">
                  <c:v>23632</c:v>
                </c:pt>
                <c:pt idx="2914">
                  <c:v>23635</c:v>
                </c:pt>
                <c:pt idx="2915">
                  <c:v>23636</c:v>
                </c:pt>
                <c:pt idx="2916">
                  <c:v>23638</c:v>
                </c:pt>
                <c:pt idx="2917">
                  <c:v>23645</c:v>
                </c:pt>
                <c:pt idx="2918">
                  <c:v>23646</c:v>
                </c:pt>
                <c:pt idx="2919">
                  <c:v>23648</c:v>
                </c:pt>
                <c:pt idx="2920">
                  <c:v>23658</c:v>
                </c:pt>
                <c:pt idx="2921">
                  <c:v>23687</c:v>
                </c:pt>
                <c:pt idx="2922">
                  <c:v>23704</c:v>
                </c:pt>
                <c:pt idx="2923">
                  <c:v>23707</c:v>
                </c:pt>
                <c:pt idx="2924">
                  <c:v>23727</c:v>
                </c:pt>
                <c:pt idx="2925">
                  <c:v>23742</c:v>
                </c:pt>
                <c:pt idx="2926">
                  <c:v>23744</c:v>
                </c:pt>
                <c:pt idx="2927">
                  <c:v>23745</c:v>
                </c:pt>
                <c:pt idx="2928">
                  <c:v>23747</c:v>
                </c:pt>
                <c:pt idx="2929">
                  <c:v>23756</c:v>
                </c:pt>
                <c:pt idx="2930">
                  <c:v>23764</c:v>
                </c:pt>
                <c:pt idx="2931">
                  <c:v>23767</c:v>
                </c:pt>
                <c:pt idx="2932">
                  <c:v>23770</c:v>
                </c:pt>
                <c:pt idx="2933">
                  <c:v>23775</c:v>
                </c:pt>
                <c:pt idx="2934">
                  <c:v>23782</c:v>
                </c:pt>
                <c:pt idx="2935">
                  <c:v>23784</c:v>
                </c:pt>
                <c:pt idx="2936">
                  <c:v>23787</c:v>
                </c:pt>
                <c:pt idx="2937">
                  <c:v>23788</c:v>
                </c:pt>
                <c:pt idx="2938">
                  <c:v>23790</c:v>
                </c:pt>
                <c:pt idx="2939">
                  <c:v>23796</c:v>
                </c:pt>
                <c:pt idx="2940">
                  <c:v>23808</c:v>
                </c:pt>
                <c:pt idx="2941">
                  <c:v>23813</c:v>
                </c:pt>
                <c:pt idx="2942">
                  <c:v>23814</c:v>
                </c:pt>
                <c:pt idx="2943">
                  <c:v>23815</c:v>
                </c:pt>
                <c:pt idx="2944">
                  <c:v>23829</c:v>
                </c:pt>
                <c:pt idx="2945">
                  <c:v>23847</c:v>
                </c:pt>
                <c:pt idx="2946">
                  <c:v>23852</c:v>
                </c:pt>
                <c:pt idx="2947">
                  <c:v>23866</c:v>
                </c:pt>
                <c:pt idx="2948">
                  <c:v>23891</c:v>
                </c:pt>
                <c:pt idx="2949">
                  <c:v>23904</c:v>
                </c:pt>
                <c:pt idx="2950">
                  <c:v>23908</c:v>
                </c:pt>
                <c:pt idx="2951">
                  <c:v>23921</c:v>
                </c:pt>
                <c:pt idx="2952">
                  <c:v>23926</c:v>
                </c:pt>
                <c:pt idx="2953">
                  <c:v>23929</c:v>
                </c:pt>
                <c:pt idx="2954">
                  <c:v>23932</c:v>
                </c:pt>
                <c:pt idx="2955">
                  <c:v>23941</c:v>
                </c:pt>
                <c:pt idx="2956">
                  <c:v>23946</c:v>
                </c:pt>
                <c:pt idx="2957">
                  <c:v>23954</c:v>
                </c:pt>
                <c:pt idx="2958">
                  <c:v>23959</c:v>
                </c:pt>
                <c:pt idx="2959">
                  <c:v>23960</c:v>
                </c:pt>
                <c:pt idx="2960">
                  <c:v>23976</c:v>
                </c:pt>
                <c:pt idx="2961">
                  <c:v>23993</c:v>
                </c:pt>
                <c:pt idx="2962">
                  <c:v>24011</c:v>
                </c:pt>
                <c:pt idx="2963">
                  <c:v>24014</c:v>
                </c:pt>
                <c:pt idx="2964">
                  <c:v>24016</c:v>
                </c:pt>
                <c:pt idx="2965">
                  <c:v>24020</c:v>
                </c:pt>
                <c:pt idx="2966">
                  <c:v>24033</c:v>
                </c:pt>
                <c:pt idx="2967">
                  <c:v>24058</c:v>
                </c:pt>
                <c:pt idx="2968">
                  <c:v>24061</c:v>
                </c:pt>
                <c:pt idx="2969">
                  <c:v>24097</c:v>
                </c:pt>
                <c:pt idx="2970">
                  <c:v>24100</c:v>
                </c:pt>
                <c:pt idx="2971">
                  <c:v>24115</c:v>
                </c:pt>
                <c:pt idx="2972">
                  <c:v>24122</c:v>
                </c:pt>
                <c:pt idx="2973">
                  <c:v>24125</c:v>
                </c:pt>
                <c:pt idx="2974">
                  <c:v>24127</c:v>
                </c:pt>
                <c:pt idx="2975">
                  <c:v>24133</c:v>
                </c:pt>
                <c:pt idx="2976">
                  <c:v>24134</c:v>
                </c:pt>
                <c:pt idx="2977">
                  <c:v>24152</c:v>
                </c:pt>
                <c:pt idx="2978">
                  <c:v>24160</c:v>
                </c:pt>
                <c:pt idx="2979">
                  <c:v>24171</c:v>
                </c:pt>
                <c:pt idx="2980">
                  <c:v>24195</c:v>
                </c:pt>
                <c:pt idx="2981">
                  <c:v>24207</c:v>
                </c:pt>
                <c:pt idx="2982">
                  <c:v>24210</c:v>
                </c:pt>
                <c:pt idx="2983">
                  <c:v>24213</c:v>
                </c:pt>
                <c:pt idx="2984">
                  <c:v>24214</c:v>
                </c:pt>
                <c:pt idx="2985">
                  <c:v>24235</c:v>
                </c:pt>
                <c:pt idx="2986">
                  <c:v>24247</c:v>
                </c:pt>
                <c:pt idx="2987">
                  <c:v>24249</c:v>
                </c:pt>
                <c:pt idx="2988">
                  <c:v>24254</c:v>
                </c:pt>
                <c:pt idx="2989">
                  <c:v>24273</c:v>
                </c:pt>
                <c:pt idx="2990">
                  <c:v>24274</c:v>
                </c:pt>
                <c:pt idx="2991">
                  <c:v>24275</c:v>
                </c:pt>
                <c:pt idx="2992">
                  <c:v>24280</c:v>
                </c:pt>
                <c:pt idx="2993">
                  <c:v>24282</c:v>
                </c:pt>
                <c:pt idx="2994">
                  <c:v>24291</c:v>
                </c:pt>
                <c:pt idx="2995">
                  <c:v>24296</c:v>
                </c:pt>
                <c:pt idx="2996">
                  <c:v>24299</c:v>
                </c:pt>
                <c:pt idx="2997">
                  <c:v>24301</c:v>
                </c:pt>
                <c:pt idx="2998">
                  <c:v>24302</c:v>
                </c:pt>
                <c:pt idx="2999">
                  <c:v>24310</c:v>
                </c:pt>
                <c:pt idx="3000">
                  <c:v>24320</c:v>
                </c:pt>
                <c:pt idx="3001">
                  <c:v>24325</c:v>
                </c:pt>
                <c:pt idx="3002">
                  <c:v>24343</c:v>
                </c:pt>
                <c:pt idx="3003">
                  <c:v>24348</c:v>
                </c:pt>
                <c:pt idx="3004">
                  <c:v>24353</c:v>
                </c:pt>
                <c:pt idx="3005">
                  <c:v>24364</c:v>
                </c:pt>
                <c:pt idx="3006">
                  <c:v>24367</c:v>
                </c:pt>
                <c:pt idx="3007">
                  <c:v>24368</c:v>
                </c:pt>
                <c:pt idx="3008">
                  <c:v>24376</c:v>
                </c:pt>
                <c:pt idx="3009">
                  <c:v>24379</c:v>
                </c:pt>
                <c:pt idx="3010">
                  <c:v>24387</c:v>
                </c:pt>
                <c:pt idx="3011">
                  <c:v>24402</c:v>
                </c:pt>
                <c:pt idx="3012">
                  <c:v>24416</c:v>
                </c:pt>
                <c:pt idx="3013">
                  <c:v>24424</c:v>
                </c:pt>
                <c:pt idx="3014">
                  <c:v>24446</c:v>
                </c:pt>
                <c:pt idx="3015">
                  <c:v>24447</c:v>
                </c:pt>
                <c:pt idx="3016">
                  <c:v>24449</c:v>
                </c:pt>
                <c:pt idx="3017">
                  <c:v>24453</c:v>
                </c:pt>
                <c:pt idx="3018">
                  <c:v>24458</c:v>
                </c:pt>
                <c:pt idx="3019">
                  <c:v>24459</c:v>
                </c:pt>
                <c:pt idx="3020">
                  <c:v>24472</c:v>
                </c:pt>
                <c:pt idx="3021">
                  <c:v>24476</c:v>
                </c:pt>
                <c:pt idx="3022">
                  <c:v>24478</c:v>
                </c:pt>
                <c:pt idx="3023">
                  <c:v>24480</c:v>
                </c:pt>
                <c:pt idx="3024">
                  <c:v>24481</c:v>
                </c:pt>
                <c:pt idx="3025">
                  <c:v>24483</c:v>
                </c:pt>
                <c:pt idx="3026">
                  <c:v>24487</c:v>
                </c:pt>
                <c:pt idx="3027">
                  <c:v>24489</c:v>
                </c:pt>
                <c:pt idx="3028">
                  <c:v>24495</c:v>
                </c:pt>
                <c:pt idx="3029">
                  <c:v>24513</c:v>
                </c:pt>
                <c:pt idx="3030">
                  <c:v>24521</c:v>
                </c:pt>
                <c:pt idx="3031">
                  <c:v>24523</c:v>
                </c:pt>
                <c:pt idx="3032">
                  <c:v>24526</c:v>
                </c:pt>
                <c:pt idx="3033">
                  <c:v>24527</c:v>
                </c:pt>
                <c:pt idx="3034">
                  <c:v>24533</c:v>
                </c:pt>
                <c:pt idx="3035">
                  <c:v>24538</c:v>
                </c:pt>
                <c:pt idx="3036">
                  <c:v>24539</c:v>
                </c:pt>
                <c:pt idx="3037">
                  <c:v>24542</c:v>
                </c:pt>
                <c:pt idx="3038">
                  <c:v>24554</c:v>
                </c:pt>
                <c:pt idx="3039">
                  <c:v>24556</c:v>
                </c:pt>
                <c:pt idx="3040">
                  <c:v>24573</c:v>
                </c:pt>
                <c:pt idx="3041">
                  <c:v>24576</c:v>
                </c:pt>
                <c:pt idx="3042">
                  <c:v>24583</c:v>
                </c:pt>
                <c:pt idx="3043">
                  <c:v>24585</c:v>
                </c:pt>
                <c:pt idx="3044">
                  <c:v>24593</c:v>
                </c:pt>
                <c:pt idx="3045">
                  <c:v>24594</c:v>
                </c:pt>
                <c:pt idx="3046">
                  <c:v>24606</c:v>
                </c:pt>
                <c:pt idx="3047">
                  <c:v>24611</c:v>
                </c:pt>
                <c:pt idx="3048">
                  <c:v>24613</c:v>
                </c:pt>
                <c:pt idx="3049">
                  <c:v>24617</c:v>
                </c:pt>
                <c:pt idx="3050">
                  <c:v>24620</c:v>
                </c:pt>
                <c:pt idx="3051">
                  <c:v>24630</c:v>
                </c:pt>
                <c:pt idx="3052">
                  <c:v>24634</c:v>
                </c:pt>
                <c:pt idx="3053">
                  <c:v>24639</c:v>
                </c:pt>
                <c:pt idx="3054">
                  <c:v>24641</c:v>
                </c:pt>
                <c:pt idx="3055">
                  <c:v>24649</c:v>
                </c:pt>
                <c:pt idx="3056">
                  <c:v>24653</c:v>
                </c:pt>
                <c:pt idx="3057">
                  <c:v>24661</c:v>
                </c:pt>
                <c:pt idx="3058">
                  <c:v>24667</c:v>
                </c:pt>
                <c:pt idx="3059">
                  <c:v>24668</c:v>
                </c:pt>
                <c:pt idx="3060">
                  <c:v>24674</c:v>
                </c:pt>
                <c:pt idx="3061">
                  <c:v>24676</c:v>
                </c:pt>
                <c:pt idx="3062">
                  <c:v>24678</c:v>
                </c:pt>
                <c:pt idx="3063">
                  <c:v>24692</c:v>
                </c:pt>
                <c:pt idx="3064">
                  <c:v>24708</c:v>
                </c:pt>
                <c:pt idx="3065">
                  <c:v>24717</c:v>
                </c:pt>
                <c:pt idx="3066">
                  <c:v>24732</c:v>
                </c:pt>
                <c:pt idx="3067">
                  <c:v>24733</c:v>
                </c:pt>
                <c:pt idx="3068">
                  <c:v>24741</c:v>
                </c:pt>
                <c:pt idx="3069">
                  <c:v>24743</c:v>
                </c:pt>
                <c:pt idx="3070">
                  <c:v>24748</c:v>
                </c:pt>
                <c:pt idx="3071">
                  <c:v>24750</c:v>
                </c:pt>
                <c:pt idx="3072">
                  <c:v>24757</c:v>
                </c:pt>
                <c:pt idx="3073">
                  <c:v>24760</c:v>
                </c:pt>
                <c:pt idx="3074">
                  <c:v>24767</c:v>
                </c:pt>
                <c:pt idx="3075">
                  <c:v>24773</c:v>
                </c:pt>
                <c:pt idx="3076">
                  <c:v>24775</c:v>
                </c:pt>
                <c:pt idx="3077">
                  <c:v>24778</c:v>
                </c:pt>
                <c:pt idx="3078">
                  <c:v>24783</c:v>
                </c:pt>
                <c:pt idx="3079">
                  <c:v>24785</c:v>
                </c:pt>
                <c:pt idx="3080">
                  <c:v>24786</c:v>
                </c:pt>
                <c:pt idx="3081">
                  <c:v>24797</c:v>
                </c:pt>
                <c:pt idx="3082">
                  <c:v>24799</c:v>
                </c:pt>
                <c:pt idx="3083">
                  <c:v>24805</c:v>
                </c:pt>
                <c:pt idx="3084">
                  <c:v>24837</c:v>
                </c:pt>
                <c:pt idx="3085">
                  <c:v>24861</c:v>
                </c:pt>
                <c:pt idx="3086">
                  <c:v>24869</c:v>
                </c:pt>
                <c:pt idx="3087">
                  <c:v>24879</c:v>
                </c:pt>
                <c:pt idx="3088">
                  <c:v>24885</c:v>
                </c:pt>
                <c:pt idx="3089">
                  <c:v>24895</c:v>
                </c:pt>
                <c:pt idx="3090">
                  <c:v>24899</c:v>
                </c:pt>
                <c:pt idx="3091">
                  <c:v>24900</c:v>
                </c:pt>
                <c:pt idx="3092">
                  <c:v>24903</c:v>
                </c:pt>
                <c:pt idx="3093">
                  <c:v>24906</c:v>
                </c:pt>
                <c:pt idx="3094">
                  <c:v>24912</c:v>
                </c:pt>
                <c:pt idx="3095">
                  <c:v>24917</c:v>
                </c:pt>
                <c:pt idx="3096">
                  <c:v>24932</c:v>
                </c:pt>
                <c:pt idx="3097">
                  <c:v>24936</c:v>
                </c:pt>
                <c:pt idx="3098">
                  <c:v>24949</c:v>
                </c:pt>
                <c:pt idx="3099">
                  <c:v>24952</c:v>
                </c:pt>
                <c:pt idx="3100">
                  <c:v>24953</c:v>
                </c:pt>
                <c:pt idx="3101">
                  <c:v>24954</c:v>
                </c:pt>
                <c:pt idx="3102">
                  <c:v>24965</c:v>
                </c:pt>
                <c:pt idx="3103">
                  <c:v>24972</c:v>
                </c:pt>
                <c:pt idx="3104">
                  <c:v>24973</c:v>
                </c:pt>
                <c:pt idx="3105">
                  <c:v>24983</c:v>
                </c:pt>
                <c:pt idx="3106">
                  <c:v>24988</c:v>
                </c:pt>
                <c:pt idx="3107">
                  <c:v>24999</c:v>
                </c:pt>
                <c:pt idx="3108">
                  <c:v>25004</c:v>
                </c:pt>
                <c:pt idx="3109">
                  <c:v>25009</c:v>
                </c:pt>
                <c:pt idx="3110">
                  <c:v>25010</c:v>
                </c:pt>
                <c:pt idx="3111">
                  <c:v>25011</c:v>
                </c:pt>
                <c:pt idx="3112">
                  <c:v>25016</c:v>
                </c:pt>
                <c:pt idx="3113">
                  <c:v>25026</c:v>
                </c:pt>
                <c:pt idx="3114">
                  <c:v>25028</c:v>
                </c:pt>
                <c:pt idx="3115">
                  <c:v>25031</c:v>
                </c:pt>
                <c:pt idx="3116">
                  <c:v>25036</c:v>
                </c:pt>
                <c:pt idx="3117">
                  <c:v>25057</c:v>
                </c:pt>
                <c:pt idx="3118">
                  <c:v>25072</c:v>
                </c:pt>
                <c:pt idx="3119">
                  <c:v>25105</c:v>
                </c:pt>
                <c:pt idx="3120">
                  <c:v>25111</c:v>
                </c:pt>
                <c:pt idx="3121">
                  <c:v>25137</c:v>
                </c:pt>
                <c:pt idx="3122">
                  <c:v>25155</c:v>
                </c:pt>
                <c:pt idx="3123">
                  <c:v>25159</c:v>
                </c:pt>
                <c:pt idx="3124">
                  <c:v>25162</c:v>
                </c:pt>
                <c:pt idx="3125">
                  <c:v>25165</c:v>
                </c:pt>
                <c:pt idx="3126">
                  <c:v>25184</c:v>
                </c:pt>
                <c:pt idx="3127">
                  <c:v>25187</c:v>
                </c:pt>
                <c:pt idx="3128">
                  <c:v>25201</c:v>
                </c:pt>
                <c:pt idx="3129">
                  <c:v>25205</c:v>
                </c:pt>
                <c:pt idx="3130">
                  <c:v>25212</c:v>
                </c:pt>
                <c:pt idx="3131">
                  <c:v>25223</c:v>
                </c:pt>
                <c:pt idx="3132">
                  <c:v>25226</c:v>
                </c:pt>
                <c:pt idx="3133">
                  <c:v>25231</c:v>
                </c:pt>
                <c:pt idx="3134">
                  <c:v>25259</c:v>
                </c:pt>
                <c:pt idx="3135">
                  <c:v>25266</c:v>
                </c:pt>
                <c:pt idx="3136">
                  <c:v>25291</c:v>
                </c:pt>
                <c:pt idx="3137">
                  <c:v>25292</c:v>
                </c:pt>
                <c:pt idx="3138">
                  <c:v>25293</c:v>
                </c:pt>
                <c:pt idx="3139">
                  <c:v>25303</c:v>
                </c:pt>
                <c:pt idx="3140">
                  <c:v>25317</c:v>
                </c:pt>
                <c:pt idx="3141">
                  <c:v>25321</c:v>
                </c:pt>
                <c:pt idx="3142">
                  <c:v>25323</c:v>
                </c:pt>
                <c:pt idx="3143">
                  <c:v>25327</c:v>
                </c:pt>
                <c:pt idx="3144">
                  <c:v>25342</c:v>
                </c:pt>
                <c:pt idx="3145">
                  <c:v>25346</c:v>
                </c:pt>
                <c:pt idx="3146">
                  <c:v>25349</c:v>
                </c:pt>
                <c:pt idx="3147">
                  <c:v>25362</c:v>
                </c:pt>
                <c:pt idx="3148">
                  <c:v>25376</c:v>
                </c:pt>
                <c:pt idx="3149">
                  <c:v>25421</c:v>
                </c:pt>
                <c:pt idx="3150">
                  <c:v>25422</c:v>
                </c:pt>
                <c:pt idx="3151">
                  <c:v>25434</c:v>
                </c:pt>
                <c:pt idx="3152">
                  <c:v>25439</c:v>
                </c:pt>
                <c:pt idx="3153">
                  <c:v>25447</c:v>
                </c:pt>
                <c:pt idx="3154">
                  <c:v>25453</c:v>
                </c:pt>
                <c:pt idx="3155">
                  <c:v>25470</c:v>
                </c:pt>
                <c:pt idx="3156">
                  <c:v>25483</c:v>
                </c:pt>
                <c:pt idx="3157">
                  <c:v>25513</c:v>
                </c:pt>
                <c:pt idx="3158">
                  <c:v>25523</c:v>
                </c:pt>
                <c:pt idx="3159">
                  <c:v>25548</c:v>
                </c:pt>
                <c:pt idx="3160">
                  <c:v>25552</c:v>
                </c:pt>
                <c:pt idx="3161">
                  <c:v>25556</c:v>
                </c:pt>
                <c:pt idx="3162">
                  <c:v>25562</c:v>
                </c:pt>
                <c:pt idx="3163">
                  <c:v>25592</c:v>
                </c:pt>
                <c:pt idx="3164">
                  <c:v>25598</c:v>
                </c:pt>
                <c:pt idx="3165">
                  <c:v>25603</c:v>
                </c:pt>
                <c:pt idx="3166">
                  <c:v>25609</c:v>
                </c:pt>
                <c:pt idx="3167">
                  <c:v>25632</c:v>
                </c:pt>
                <c:pt idx="3168">
                  <c:v>25637</c:v>
                </c:pt>
                <c:pt idx="3169">
                  <c:v>25639</c:v>
                </c:pt>
                <c:pt idx="3170">
                  <c:v>25642</c:v>
                </c:pt>
                <c:pt idx="3171">
                  <c:v>25643</c:v>
                </c:pt>
                <c:pt idx="3172">
                  <c:v>25644</c:v>
                </c:pt>
                <c:pt idx="3173">
                  <c:v>25645</c:v>
                </c:pt>
                <c:pt idx="3174">
                  <c:v>25648</c:v>
                </c:pt>
                <c:pt idx="3175">
                  <c:v>25657</c:v>
                </c:pt>
                <c:pt idx="3176">
                  <c:v>25659</c:v>
                </c:pt>
                <c:pt idx="3177">
                  <c:v>25667</c:v>
                </c:pt>
                <c:pt idx="3178">
                  <c:v>25674</c:v>
                </c:pt>
                <c:pt idx="3179">
                  <c:v>25680</c:v>
                </c:pt>
                <c:pt idx="3180">
                  <c:v>25687</c:v>
                </c:pt>
                <c:pt idx="3181">
                  <c:v>25696</c:v>
                </c:pt>
                <c:pt idx="3182">
                  <c:v>25699</c:v>
                </c:pt>
                <c:pt idx="3183">
                  <c:v>25715</c:v>
                </c:pt>
                <c:pt idx="3184">
                  <c:v>25725</c:v>
                </c:pt>
                <c:pt idx="3185">
                  <c:v>25733</c:v>
                </c:pt>
                <c:pt idx="3186">
                  <c:v>25777</c:v>
                </c:pt>
                <c:pt idx="3187">
                  <c:v>25781</c:v>
                </c:pt>
                <c:pt idx="3188">
                  <c:v>25827</c:v>
                </c:pt>
                <c:pt idx="3189">
                  <c:v>25830</c:v>
                </c:pt>
                <c:pt idx="3190">
                  <c:v>25839</c:v>
                </c:pt>
                <c:pt idx="3191">
                  <c:v>25885</c:v>
                </c:pt>
                <c:pt idx="3192">
                  <c:v>25887</c:v>
                </c:pt>
                <c:pt idx="3193">
                  <c:v>25908</c:v>
                </c:pt>
                <c:pt idx="3194">
                  <c:v>25914</c:v>
                </c:pt>
                <c:pt idx="3195">
                  <c:v>25915</c:v>
                </c:pt>
                <c:pt idx="3196">
                  <c:v>25930</c:v>
                </c:pt>
                <c:pt idx="3197">
                  <c:v>25932</c:v>
                </c:pt>
                <c:pt idx="3198">
                  <c:v>25940</c:v>
                </c:pt>
                <c:pt idx="3199">
                  <c:v>25944</c:v>
                </c:pt>
                <c:pt idx="3200">
                  <c:v>25950</c:v>
                </c:pt>
                <c:pt idx="3201">
                  <c:v>25956</c:v>
                </c:pt>
                <c:pt idx="3202">
                  <c:v>25977</c:v>
                </c:pt>
                <c:pt idx="3203">
                  <c:v>25981</c:v>
                </c:pt>
                <c:pt idx="3204">
                  <c:v>25984</c:v>
                </c:pt>
                <c:pt idx="3205">
                  <c:v>25990</c:v>
                </c:pt>
                <c:pt idx="3206">
                  <c:v>25994</c:v>
                </c:pt>
                <c:pt idx="3207">
                  <c:v>26003</c:v>
                </c:pt>
                <c:pt idx="3208">
                  <c:v>26021</c:v>
                </c:pt>
                <c:pt idx="3209">
                  <c:v>26034</c:v>
                </c:pt>
                <c:pt idx="3210">
                  <c:v>26036</c:v>
                </c:pt>
                <c:pt idx="3211">
                  <c:v>26050</c:v>
                </c:pt>
                <c:pt idx="3212">
                  <c:v>26056</c:v>
                </c:pt>
                <c:pt idx="3213">
                  <c:v>26077</c:v>
                </c:pt>
                <c:pt idx="3214">
                  <c:v>26086</c:v>
                </c:pt>
                <c:pt idx="3215">
                  <c:v>26091</c:v>
                </c:pt>
                <c:pt idx="3216">
                  <c:v>26097</c:v>
                </c:pt>
                <c:pt idx="3217">
                  <c:v>26100</c:v>
                </c:pt>
                <c:pt idx="3218">
                  <c:v>26105</c:v>
                </c:pt>
                <c:pt idx="3219">
                  <c:v>26110</c:v>
                </c:pt>
                <c:pt idx="3220">
                  <c:v>26156</c:v>
                </c:pt>
                <c:pt idx="3221">
                  <c:v>26158</c:v>
                </c:pt>
                <c:pt idx="3222">
                  <c:v>26160</c:v>
                </c:pt>
                <c:pt idx="3223">
                  <c:v>26161</c:v>
                </c:pt>
                <c:pt idx="3224">
                  <c:v>26162</c:v>
                </c:pt>
                <c:pt idx="3225">
                  <c:v>26164</c:v>
                </c:pt>
                <c:pt idx="3226">
                  <c:v>26169</c:v>
                </c:pt>
                <c:pt idx="3227">
                  <c:v>26173</c:v>
                </c:pt>
                <c:pt idx="3228">
                  <c:v>26177</c:v>
                </c:pt>
                <c:pt idx="3229">
                  <c:v>26194</c:v>
                </c:pt>
                <c:pt idx="3230">
                  <c:v>26197</c:v>
                </c:pt>
                <c:pt idx="3231">
                  <c:v>26199</c:v>
                </c:pt>
                <c:pt idx="3232">
                  <c:v>26215</c:v>
                </c:pt>
                <c:pt idx="3233">
                  <c:v>26225</c:v>
                </c:pt>
                <c:pt idx="3234">
                  <c:v>26230</c:v>
                </c:pt>
                <c:pt idx="3235">
                  <c:v>26231</c:v>
                </c:pt>
                <c:pt idx="3236">
                  <c:v>26244</c:v>
                </c:pt>
                <c:pt idx="3237">
                  <c:v>26248</c:v>
                </c:pt>
                <c:pt idx="3238">
                  <c:v>26249</c:v>
                </c:pt>
                <c:pt idx="3239">
                  <c:v>26253</c:v>
                </c:pt>
                <c:pt idx="3240">
                  <c:v>26267</c:v>
                </c:pt>
                <c:pt idx="3241">
                  <c:v>26269</c:v>
                </c:pt>
                <c:pt idx="3242">
                  <c:v>26270</c:v>
                </c:pt>
                <c:pt idx="3243">
                  <c:v>26272</c:v>
                </c:pt>
                <c:pt idx="3244">
                  <c:v>26276</c:v>
                </c:pt>
                <c:pt idx="3245">
                  <c:v>26282</c:v>
                </c:pt>
                <c:pt idx="3246">
                  <c:v>26298</c:v>
                </c:pt>
                <c:pt idx="3247">
                  <c:v>26302</c:v>
                </c:pt>
                <c:pt idx="3248">
                  <c:v>26305</c:v>
                </c:pt>
                <c:pt idx="3249">
                  <c:v>26306</c:v>
                </c:pt>
                <c:pt idx="3250">
                  <c:v>26308</c:v>
                </c:pt>
                <c:pt idx="3251">
                  <c:v>26310</c:v>
                </c:pt>
                <c:pt idx="3252">
                  <c:v>26314</c:v>
                </c:pt>
                <c:pt idx="3253">
                  <c:v>26316</c:v>
                </c:pt>
                <c:pt idx="3254">
                  <c:v>26344</c:v>
                </c:pt>
                <c:pt idx="3255">
                  <c:v>26350</c:v>
                </c:pt>
                <c:pt idx="3256">
                  <c:v>26353</c:v>
                </c:pt>
                <c:pt idx="3257">
                  <c:v>26359</c:v>
                </c:pt>
                <c:pt idx="3258">
                  <c:v>26366</c:v>
                </c:pt>
                <c:pt idx="3259">
                  <c:v>26370</c:v>
                </c:pt>
                <c:pt idx="3260">
                  <c:v>26373</c:v>
                </c:pt>
                <c:pt idx="3261">
                  <c:v>26383</c:v>
                </c:pt>
                <c:pt idx="3262">
                  <c:v>26389</c:v>
                </c:pt>
                <c:pt idx="3263">
                  <c:v>26395</c:v>
                </c:pt>
                <c:pt idx="3264">
                  <c:v>26398</c:v>
                </c:pt>
                <c:pt idx="3265">
                  <c:v>26429</c:v>
                </c:pt>
                <c:pt idx="3266">
                  <c:v>26444</c:v>
                </c:pt>
                <c:pt idx="3267">
                  <c:v>26446</c:v>
                </c:pt>
                <c:pt idx="3268">
                  <c:v>26451</c:v>
                </c:pt>
                <c:pt idx="3269">
                  <c:v>26464</c:v>
                </c:pt>
                <c:pt idx="3270">
                  <c:v>26467</c:v>
                </c:pt>
                <c:pt idx="3271">
                  <c:v>26482</c:v>
                </c:pt>
                <c:pt idx="3272">
                  <c:v>26483</c:v>
                </c:pt>
                <c:pt idx="3273">
                  <c:v>26485</c:v>
                </c:pt>
                <c:pt idx="3274">
                  <c:v>26487</c:v>
                </c:pt>
                <c:pt idx="3275">
                  <c:v>26488</c:v>
                </c:pt>
                <c:pt idx="3276">
                  <c:v>26490</c:v>
                </c:pt>
                <c:pt idx="3277">
                  <c:v>26498</c:v>
                </c:pt>
                <c:pt idx="3278">
                  <c:v>26511</c:v>
                </c:pt>
                <c:pt idx="3279">
                  <c:v>26514</c:v>
                </c:pt>
                <c:pt idx="3280">
                  <c:v>26529</c:v>
                </c:pt>
                <c:pt idx="3281">
                  <c:v>26538</c:v>
                </c:pt>
                <c:pt idx="3282">
                  <c:v>26567</c:v>
                </c:pt>
                <c:pt idx="3283">
                  <c:v>26569</c:v>
                </c:pt>
                <c:pt idx="3284">
                  <c:v>26571</c:v>
                </c:pt>
                <c:pt idx="3285">
                  <c:v>26575</c:v>
                </c:pt>
                <c:pt idx="3286">
                  <c:v>26579</c:v>
                </c:pt>
                <c:pt idx="3287">
                  <c:v>26580</c:v>
                </c:pt>
                <c:pt idx="3288">
                  <c:v>26597</c:v>
                </c:pt>
                <c:pt idx="3289">
                  <c:v>26603</c:v>
                </c:pt>
                <c:pt idx="3290">
                  <c:v>26607</c:v>
                </c:pt>
                <c:pt idx="3291">
                  <c:v>26613</c:v>
                </c:pt>
                <c:pt idx="3292">
                  <c:v>26627</c:v>
                </c:pt>
                <c:pt idx="3293">
                  <c:v>26631</c:v>
                </c:pt>
                <c:pt idx="3294">
                  <c:v>26640</c:v>
                </c:pt>
                <c:pt idx="3295">
                  <c:v>26647</c:v>
                </c:pt>
                <c:pt idx="3296">
                  <c:v>26666</c:v>
                </c:pt>
                <c:pt idx="3297">
                  <c:v>26668</c:v>
                </c:pt>
                <c:pt idx="3298">
                  <c:v>26669</c:v>
                </c:pt>
                <c:pt idx="3299">
                  <c:v>26679</c:v>
                </c:pt>
                <c:pt idx="3300">
                  <c:v>26695</c:v>
                </c:pt>
                <c:pt idx="3301">
                  <c:v>26698</c:v>
                </c:pt>
                <c:pt idx="3302">
                  <c:v>26703</c:v>
                </c:pt>
                <c:pt idx="3303">
                  <c:v>26707</c:v>
                </c:pt>
                <c:pt idx="3304">
                  <c:v>26711</c:v>
                </c:pt>
                <c:pt idx="3305">
                  <c:v>26712</c:v>
                </c:pt>
                <c:pt idx="3306">
                  <c:v>26723</c:v>
                </c:pt>
                <c:pt idx="3307">
                  <c:v>26725</c:v>
                </c:pt>
                <c:pt idx="3308">
                  <c:v>26737</c:v>
                </c:pt>
                <c:pt idx="3309">
                  <c:v>26742</c:v>
                </c:pt>
                <c:pt idx="3310">
                  <c:v>26760</c:v>
                </c:pt>
                <c:pt idx="3311">
                  <c:v>26761</c:v>
                </c:pt>
                <c:pt idx="3312">
                  <c:v>26763</c:v>
                </c:pt>
                <c:pt idx="3313">
                  <c:v>26764</c:v>
                </c:pt>
                <c:pt idx="3314">
                  <c:v>26766</c:v>
                </c:pt>
                <c:pt idx="3315">
                  <c:v>26769</c:v>
                </c:pt>
                <c:pt idx="3316">
                  <c:v>26782</c:v>
                </c:pt>
                <c:pt idx="3317">
                  <c:v>26790</c:v>
                </c:pt>
                <c:pt idx="3318">
                  <c:v>26799</c:v>
                </c:pt>
                <c:pt idx="3319">
                  <c:v>26813</c:v>
                </c:pt>
                <c:pt idx="3320">
                  <c:v>26816</c:v>
                </c:pt>
                <c:pt idx="3321">
                  <c:v>26831</c:v>
                </c:pt>
                <c:pt idx="3322">
                  <c:v>26849</c:v>
                </c:pt>
                <c:pt idx="3323">
                  <c:v>26864</c:v>
                </c:pt>
                <c:pt idx="3324">
                  <c:v>26867</c:v>
                </c:pt>
                <c:pt idx="3325">
                  <c:v>26872</c:v>
                </c:pt>
                <c:pt idx="3326">
                  <c:v>26880</c:v>
                </c:pt>
                <c:pt idx="3327">
                  <c:v>26885</c:v>
                </c:pt>
                <c:pt idx="3328">
                  <c:v>26896</c:v>
                </c:pt>
                <c:pt idx="3329">
                  <c:v>26899</c:v>
                </c:pt>
                <c:pt idx="3330">
                  <c:v>26904</c:v>
                </c:pt>
                <c:pt idx="3331">
                  <c:v>26905</c:v>
                </c:pt>
                <c:pt idx="3332">
                  <c:v>26912</c:v>
                </c:pt>
                <c:pt idx="3333">
                  <c:v>26917</c:v>
                </c:pt>
                <c:pt idx="3334">
                  <c:v>26919</c:v>
                </c:pt>
                <c:pt idx="3335">
                  <c:v>26923</c:v>
                </c:pt>
                <c:pt idx="3336">
                  <c:v>26925</c:v>
                </c:pt>
                <c:pt idx="3337">
                  <c:v>26929</c:v>
                </c:pt>
                <c:pt idx="3338">
                  <c:v>26946</c:v>
                </c:pt>
                <c:pt idx="3339">
                  <c:v>26959</c:v>
                </c:pt>
                <c:pt idx="3340">
                  <c:v>26965</c:v>
                </c:pt>
                <c:pt idx="3341">
                  <c:v>26966</c:v>
                </c:pt>
                <c:pt idx="3342">
                  <c:v>26972</c:v>
                </c:pt>
                <c:pt idx="3343">
                  <c:v>26973</c:v>
                </c:pt>
                <c:pt idx="3344">
                  <c:v>26979</c:v>
                </c:pt>
                <c:pt idx="3345">
                  <c:v>26980</c:v>
                </c:pt>
                <c:pt idx="3346">
                  <c:v>26981</c:v>
                </c:pt>
                <c:pt idx="3347">
                  <c:v>26985</c:v>
                </c:pt>
                <c:pt idx="3348">
                  <c:v>27002</c:v>
                </c:pt>
                <c:pt idx="3349">
                  <c:v>27019</c:v>
                </c:pt>
                <c:pt idx="3350">
                  <c:v>27020</c:v>
                </c:pt>
                <c:pt idx="3351">
                  <c:v>27022</c:v>
                </c:pt>
                <c:pt idx="3352">
                  <c:v>27027</c:v>
                </c:pt>
                <c:pt idx="3353">
                  <c:v>27030</c:v>
                </c:pt>
                <c:pt idx="3354">
                  <c:v>27034</c:v>
                </c:pt>
                <c:pt idx="3355">
                  <c:v>27036</c:v>
                </c:pt>
                <c:pt idx="3356">
                  <c:v>27046</c:v>
                </c:pt>
                <c:pt idx="3357">
                  <c:v>27052</c:v>
                </c:pt>
                <c:pt idx="3358">
                  <c:v>27067</c:v>
                </c:pt>
                <c:pt idx="3359">
                  <c:v>27070</c:v>
                </c:pt>
                <c:pt idx="3360">
                  <c:v>27072</c:v>
                </c:pt>
                <c:pt idx="3361">
                  <c:v>27073</c:v>
                </c:pt>
                <c:pt idx="3362">
                  <c:v>27085</c:v>
                </c:pt>
                <c:pt idx="3363">
                  <c:v>27088</c:v>
                </c:pt>
                <c:pt idx="3364">
                  <c:v>27092</c:v>
                </c:pt>
                <c:pt idx="3365">
                  <c:v>27093</c:v>
                </c:pt>
                <c:pt idx="3366">
                  <c:v>27106</c:v>
                </c:pt>
                <c:pt idx="3367">
                  <c:v>27116</c:v>
                </c:pt>
                <c:pt idx="3368">
                  <c:v>27119</c:v>
                </c:pt>
                <c:pt idx="3369">
                  <c:v>27135</c:v>
                </c:pt>
                <c:pt idx="3370">
                  <c:v>27138</c:v>
                </c:pt>
                <c:pt idx="3371">
                  <c:v>27141</c:v>
                </c:pt>
                <c:pt idx="3372">
                  <c:v>27146</c:v>
                </c:pt>
                <c:pt idx="3373">
                  <c:v>27152</c:v>
                </c:pt>
                <c:pt idx="3374">
                  <c:v>27160</c:v>
                </c:pt>
                <c:pt idx="3375">
                  <c:v>27167</c:v>
                </c:pt>
                <c:pt idx="3376">
                  <c:v>27177</c:v>
                </c:pt>
                <c:pt idx="3377">
                  <c:v>27183</c:v>
                </c:pt>
                <c:pt idx="3378">
                  <c:v>27210</c:v>
                </c:pt>
                <c:pt idx="3379">
                  <c:v>27211</c:v>
                </c:pt>
                <c:pt idx="3380">
                  <c:v>27218</c:v>
                </c:pt>
                <c:pt idx="3381">
                  <c:v>27221</c:v>
                </c:pt>
                <c:pt idx="3382">
                  <c:v>27229</c:v>
                </c:pt>
                <c:pt idx="3383">
                  <c:v>27231</c:v>
                </c:pt>
                <c:pt idx="3384">
                  <c:v>27233</c:v>
                </c:pt>
                <c:pt idx="3385">
                  <c:v>27235</c:v>
                </c:pt>
                <c:pt idx="3386">
                  <c:v>27240</c:v>
                </c:pt>
                <c:pt idx="3387">
                  <c:v>27247</c:v>
                </c:pt>
                <c:pt idx="3388">
                  <c:v>27251</c:v>
                </c:pt>
                <c:pt idx="3389">
                  <c:v>27256</c:v>
                </c:pt>
                <c:pt idx="3390">
                  <c:v>27262</c:v>
                </c:pt>
                <c:pt idx="3391">
                  <c:v>27264</c:v>
                </c:pt>
                <c:pt idx="3392">
                  <c:v>27276</c:v>
                </c:pt>
                <c:pt idx="3393">
                  <c:v>27283</c:v>
                </c:pt>
                <c:pt idx="3394">
                  <c:v>27291</c:v>
                </c:pt>
                <c:pt idx="3395">
                  <c:v>27292</c:v>
                </c:pt>
                <c:pt idx="3396">
                  <c:v>27297</c:v>
                </c:pt>
                <c:pt idx="3397">
                  <c:v>27300</c:v>
                </c:pt>
                <c:pt idx="3398">
                  <c:v>27310</c:v>
                </c:pt>
                <c:pt idx="3399">
                  <c:v>27311</c:v>
                </c:pt>
                <c:pt idx="3400">
                  <c:v>27323</c:v>
                </c:pt>
                <c:pt idx="3401">
                  <c:v>27329</c:v>
                </c:pt>
                <c:pt idx="3402">
                  <c:v>27333</c:v>
                </c:pt>
                <c:pt idx="3403">
                  <c:v>27339</c:v>
                </c:pt>
                <c:pt idx="3404">
                  <c:v>27346</c:v>
                </c:pt>
                <c:pt idx="3405">
                  <c:v>27354</c:v>
                </c:pt>
                <c:pt idx="3406">
                  <c:v>27361</c:v>
                </c:pt>
                <c:pt idx="3407">
                  <c:v>27366</c:v>
                </c:pt>
                <c:pt idx="3408">
                  <c:v>27371</c:v>
                </c:pt>
                <c:pt idx="3409">
                  <c:v>27373</c:v>
                </c:pt>
                <c:pt idx="3410">
                  <c:v>27375</c:v>
                </c:pt>
                <c:pt idx="3411">
                  <c:v>27380</c:v>
                </c:pt>
                <c:pt idx="3412">
                  <c:v>27384</c:v>
                </c:pt>
                <c:pt idx="3413">
                  <c:v>27386</c:v>
                </c:pt>
                <c:pt idx="3414">
                  <c:v>27387</c:v>
                </c:pt>
                <c:pt idx="3415">
                  <c:v>27390</c:v>
                </c:pt>
                <c:pt idx="3416">
                  <c:v>27392</c:v>
                </c:pt>
                <c:pt idx="3417">
                  <c:v>27397</c:v>
                </c:pt>
                <c:pt idx="3418">
                  <c:v>27402</c:v>
                </c:pt>
                <c:pt idx="3419">
                  <c:v>27422</c:v>
                </c:pt>
                <c:pt idx="3420">
                  <c:v>27431</c:v>
                </c:pt>
                <c:pt idx="3421">
                  <c:v>27432</c:v>
                </c:pt>
                <c:pt idx="3422">
                  <c:v>27435</c:v>
                </c:pt>
                <c:pt idx="3423">
                  <c:v>27436</c:v>
                </c:pt>
                <c:pt idx="3424">
                  <c:v>27442</c:v>
                </c:pt>
                <c:pt idx="3425">
                  <c:v>27443</c:v>
                </c:pt>
                <c:pt idx="3426">
                  <c:v>27447</c:v>
                </c:pt>
                <c:pt idx="3427">
                  <c:v>27453</c:v>
                </c:pt>
                <c:pt idx="3428">
                  <c:v>27463</c:v>
                </c:pt>
                <c:pt idx="3429">
                  <c:v>27465</c:v>
                </c:pt>
                <c:pt idx="3430">
                  <c:v>27487</c:v>
                </c:pt>
                <c:pt idx="3431">
                  <c:v>27489</c:v>
                </c:pt>
                <c:pt idx="3432">
                  <c:v>27493</c:v>
                </c:pt>
                <c:pt idx="3433">
                  <c:v>27494</c:v>
                </c:pt>
                <c:pt idx="3434">
                  <c:v>27496</c:v>
                </c:pt>
                <c:pt idx="3435">
                  <c:v>27500</c:v>
                </c:pt>
                <c:pt idx="3436">
                  <c:v>27506</c:v>
                </c:pt>
                <c:pt idx="3437">
                  <c:v>27514</c:v>
                </c:pt>
                <c:pt idx="3438">
                  <c:v>27517</c:v>
                </c:pt>
                <c:pt idx="3439">
                  <c:v>27522</c:v>
                </c:pt>
                <c:pt idx="3440">
                  <c:v>27536</c:v>
                </c:pt>
                <c:pt idx="3441">
                  <c:v>27542</c:v>
                </c:pt>
                <c:pt idx="3442">
                  <c:v>27546</c:v>
                </c:pt>
                <c:pt idx="3443">
                  <c:v>27547</c:v>
                </c:pt>
                <c:pt idx="3444">
                  <c:v>27548</c:v>
                </c:pt>
                <c:pt idx="3445">
                  <c:v>27583</c:v>
                </c:pt>
                <c:pt idx="3446">
                  <c:v>27588</c:v>
                </c:pt>
                <c:pt idx="3447">
                  <c:v>27591</c:v>
                </c:pt>
                <c:pt idx="3448">
                  <c:v>27596</c:v>
                </c:pt>
                <c:pt idx="3449">
                  <c:v>27599</c:v>
                </c:pt>
                <c:pt idx="3450">
                  <c:v>27600</c:v>
                </c:pt>
                <c:pt idx="3451">
                  <c:v>27603</c:v>
                </c:pt>
                <c:pt idx="3452">
                  <c:v>27608</c:v>
                </c:pt>
                <c:pt idx="3453">
                  <c:v>27610</c:v>
                </c:pt>
                <c:pt idx="3454">
                  <c:v>27614</c:v>
                </c:pt>
                <c:pt idx="3455">
                  <c:v>27618</c:v>
                </c:pt>
                <c:pt idx="3456">
                  <c:v>27620</c:v>
                </c:pt>
                <c:pt idx="3457">
                  <c:v>27623</c:v>
                </c:pt>
                <c:pt idx="3458">
                  <c:v>27645</c:v>
                </c:pt>
                <c:pt idx="3459">
                  <c:v>27682</c:v>
                </c:pt>
                <c:pt idx="3460">
                  <c:v>27696</c:v>
                </c:pt>
                <c:pt idx="3461">
                  <c:v>27699</c:v>
                </c:pt>
                <c:pt idx="3462">
                  <c:v>27714</c:v>
                </c:pt>
                <c:pt idx="3463">
                  <c:v>27722</c:v>
                </c:pt>
                <c:pt idx="3464">
                  <c:v>27729</c:v>
                </c:pt>
                <c:pt idx="3465">
                  <c:v>27733</c:v>
                </c:pt>
                <c:pt idx="3466">
                  <c:v>27736</c:v>
                </c:pt>
                <c:pt idx="3467">
                  <c:v>27739</c:v>
                </c:pt>
                <c:pt idx="3468">
                  <c:v>27742</c:v>
                </c:pt>
                <c:pt idx="3469">
                  <c:v>27756</c:v>
                </c:pt>
                <c:pt idx="3470">
                  <c:v>27762</c:v>
                </c:pt>
                <c:pt idx="3471">
                  <c:v>27766</c:v>
                </c:pt>
                <c:pt idx="3472">
                  <c:v>27773</c:v>
                </c:pt>
                <c:pt idx="3473">
                  <c:v>27777</c:v>
                </c:pt>
                <c:pt idx="3474">
                  <c:v>27779</c:v>
                </c:pt>
                <c:pt idx="3475">
                  <c:v>27785</c:v>
                </c:pt>
                <c:pt idx="3476">
                  <c:v>27796</c:v>
                </c:pt>
                <c:pt idx="3477">
                  <c:v>27803</c:v>
                </c:pt>
                <c:pt idx="3478">
                  <c:v>27806</c:v>
                </c:pt>
                <c:pt idx="3479">
                  <c:v>27814</c:v>
                </c:pt>
                <c:pt idx="3480">
                  <c:v>27824</c:v>
                </c:pt>
                <c:pt idx="3481">
                  <c:v>27831</c:v>
                </c:pt>
                <c:pt idx="3482">
                  <c:v>27855</c:v>
                </c:pt>
                <c:pt idx="3483">
                  <c:v>27865</c:v>
                </c:pt>
                <c:pt idx="3484">
                  <c:v>27894</c:v>
                </c:pt>
                <c:pt idx="3485">
                  <c:v>27896</c:v>
                </c:pt>
                <c:pt idx="3486">
                  <c:v>27897</c:v>
                </c:pt>
                <c:pt idx="3487">
                  <c:v>27902</c:v>
                </c:pt>
                <c:pt idx="3488">
                  <c:v>27924</c:v>
                </c:pt>
                <c:pt idx="3489">
                  <c:v>27926</c:v>
                </c:pt>
                <c:pt idx="3490">
                  <c:v>27933</c:v>
                </c:pt>
                <c:pt idx="3491">
                  <c:v>27935</c:v>
                </c:pt>
                <c:pt idx="3492">
                  <c:v>27936</c:v>
                </c:pt>
                <c:pt idx="3493">
                  <c:v>27947</c:v>
                </c:pt>
                <c:pt idx="3494">
                  <c:v>27952</c:v>
                </c:pt>
                <c:pt idx="3495">
                  <c:v>27971</c:v>
                </c:pt>
                <c:pt idx="3496">
                  <c:v>27980</c:v>
                </c:pt>
                <c:pt idx="3497">
                  <c:v>27992</c:v>
                </c:pt>
                <c:pt idx="3498">
                  <c:v>28019</c:v>
                </c:pt>
                <c:pt idx="3499">
                  <c:v>28022</c:v>
                </c:pt>
                <c:pt idx="3500">
                  <c:v>28026</c:v>
                </c:pt>
                <c:pt idx="3501">
                  <c:v>28045</c:v>
                </c:pt>
                <c:pt idx="3502">
                  <c:v>28051</c:v>
                </c:pt>
                <c:pt idx="3503">
                  <c:v>28055</c:v>
                </c:pt>
                <c:pt idx="3504">
                  <c:v>28073</c:v>
                </c:pt>
                <c:pt idx="3505">
                  <c:v>28082</c:v>
                </c:pt>
                <c:pt idx="3506">
                  <c:v>28092</c:v>
                </c:pt>
                <c:pt idx="3507">
                  <c:v>28103</c:v>
                </c:pt>
                <c:pt idx="3508">
                  <c:v>28104</c:v>
                </c:pt>
                <c:pt idx="3509">
                  <c:v>28116</c:v>
                </c:pt>
                <c:pt idx="3510">
                  <c:v>28122</c:v>
                </c:pt>
                <c:pt idx="3511">
                  <c:v>28130</c:v>
                </c:pt>
                <c:pt idx="3512">
                  <c:v>28149</c:v>
                </c:pt>
                <c:pt idx="3513">
                  <c:v>28161</c:v>
                </c:pt>
                <c:pt idx="3514">
                  <c:v>28182</c:v>
                </c:pt>
                <c:pt idx="3515">
                  <c:v>28187</c:v>
                </c:pt>
                <c:pt idx="3516">
                  <c:v>28194</c:v>
                </c:pt>
                <c:pt idx="3517">
                  <c:v>28213</c:v>
                </c:pt>
                <c:pt idx="3518">
                  <c:v>28219</c:v>
                </c:pt>
                <c:pt idx="3519">
                  <c:v>28236</c:v>
                </c:pt>
                <c:pt idx="3520">
                  <c:v>28244</c:v>
                </c:pt>
                <c:pt idx="3521">
                  <c:v>28252</c:v>
                </c:pt>
                <c:pt idx="3522">
                  <c:v>28269</c:v>
                </c:pt>
                <c:pt idx="3523">
                  <c:v>28277</c:v>
                </c:pt>
                <c:pt idx="3524">
                  <c:v>28278</c:v>
                </c:pt>
                <c:pt idx="3525">
                  <c:v>28288</c:v>
                </c:pt>
                <c:pt idx="3526">
                  <c:v>28292</c:v>
                </c:pt>
                <c:pt idx="3527">
                  <c:v>28303</c:v>
                </c:pt>
                <c:pt idx="3528">
                  <c:v>28321</c:v>
                </c:pt>
                <c:pt idx="3529">
                  <c:v>28322</c:v>
                </c:pt>
                <c:pt idx="3530">
                  <c:v>28326</c:v>
                </c:pt>
                <c:pt idx="3531">
                  <c:v>28329</c:v>
                </c:pt>
                <c:pt idx="3532">
                  <c:v>28341</c:v>
                </c:pt>
                <c:pt idx="3533">
                  <c:v>28360</c:v>
                </c:pt>
                <c:pt idx="3534">
                  <c:v>28365</c:v>
                </c:pt>
                <c:pt idx="3535">
                  <c:v>28376</c:v>
                </c:pt>
                <c:pt idx="3536">
                  <c:v>28381</c:v>
                </c:pt>
                <c:pt idx="3537">
                  <c:v>28386</c:v>
                </c:pt>
                <c:pt idx="3538">
                  <c:v>28390</c:v>
                </c:pt>
                <c:pt idx="3539">
                  <c:v>28399</c:v>
                </c:pt>
                <c:pt idx="3540">
                  <c:v>28416</c:v>
                </c:pt>
                <c:pt idx="3541">
                  <c:v>28423</c:v>
                </c:pt>
                <c:pt idx="3542">
                  <c:v>28442</c:v>
                </c:pt>
                <c:pt idx="3543">
                  <c:v>28451</c:v>
                </c:pt>
                <c:pt idx="3544">
                  <c:v>28456</c:v>
                </c:pt>
                <c:pt idx="3545">
                  <c:v>28479</c:v>
                </c:pt>
                <c:pt idx="3546">
                  <c:v>28484</c:v>
                </c:pt>
                <c:pt idx="3547">
                  <c:v>28500</c:v>
                </c:pt>
                <c:pt idx="3548">
                  <c:v>28514</c:v>
                </c:pt>
                <c:pt idx="3549">
                  <c:v>28519</c:v>
                </c:pt>
                <c:pt idx="3550">
                  <c:v>28532</c:v>
                </c:pt>
                <c:pt idx="3551">
                  <c:v>28534</c:v>
                </c:pt>
                <c:pt idx="3552">
                  <c:v>28542</c:v>
                </c:pt>
                <c:pt idx="3553">
                  <c:v>28543</c:v>
                </c:pt>
                <c:pt idx="3554">
                  <c:v>28546</c:v>
                </c:pt>
                <c:pt idx="3555">
                  <c:v>28567</c:v>
                </c:pt>
                <c:pt idx="3556">
                  <c:v>28569</c:v>
                </c:pt>
                <c:pt idx="3557">
                  <c:v>28585</c:v>
                </c:pt>
                <c:pt idx="3558">
                  <c:v>28589</c:v>
                </c:pt>
                <c:pt idx="3559">
                  <c:v>28590</c:v>
                </c:pt>
                <c:pt idx="3560">
                  <c:v>28612</c:v>
                </c:pt>
                <c:pt idx="3561">
                  <c:v>28619</c:v>
                </c:pt>
                <c:pt idx="3562">
                  <c:v>28625</c:v>
                </c:pt>
                <c:pt idx="3563">
                  <c:v>28631</c:v>
                </c:pt>
                <c:pt idx="3564">
                  <c:v>28668</c:v>
                </c:pt>
                <c:pt idx="3565">
                  <c:v>28686</c:v>
                </c:pt>
                <c:pt idx="3566">
                  <c:v>28692</c:v>
                </c:pt>
                <c:pt idx="3567">
                  <c:v>28693</c:v>
                </c:pt>
                <c:pt idx="3568">
                  <c:v>28702</c:v>
                </c:pt>
                <c:pt idx="3569">
                  <c:v>28719</c:v>
                </c:pt>
                <c:pt idx="3570">
                  <c:v>28723</c:v>
                </c:pt>
                <c:pt idx="3571">
                  <c:v>28742</c:v>
                </c:pt>
                <c:pt idx="3572">
                  <c:v>28746</c:v>
                </c:pt>
                <c:pt idx="3573">
                  <c:v>28749</c:v>
                </c:pt>
                <c:pt idx="3574">
                  <c:v>28755</c:v>
                </c:pt>
                <c:pt idx="3575">
                  <c:v>28764</c:v>
                </c:pt>
                <c:pt idx="3576">
                  <c:v>28767</c:v>
                </c:pt>
                <c:pt idx="3577">
                  <c:v>28769</c:v>
                </c:pt>
                <c:pt idx="3578">
                  <c:v>28775</c:v>
                </c:pt>
                <c:pt idx="3579">
                  <c:v>28783</c:v>
                </c:pt>
                <c:pt idx="3580">
                  <c:v>28793</c:v>
                </c:pt>
                <c:pt idx="3581">
                  <c:v>28797</c:v>
                </c:pt>
                <c:pt idx="3582">
                  <c:v>28808</c:v>
                </c:pt>
                <c:pt idx="3583">
                  <c:v>28843</c:v>
                </c:pt>
                <c:pt idx="3584">
                  <c:v>28847</c:v>
                </c:pt>
                <c:pt idx="3585">
                  <c:v>28854</c:v>
                </c:pt>
                <c:pt idx="3586">
                  <c:v>28862</c:v>
                </c:pt>
                <c:pt idx="3587">
                  <c:v>28877</c:v>
                </c:pt>
                <c:pt idx="3588">
                  <c:v>28880</c:v>
                </c:pt>
                <c:pt idx="3589">
                  <c:v>28881</c:v>
                </c:pt>
                <c:pt idx="3590">
                  <c:v>28884</c:v>
                </c:pt>
                <c:pt idx="3591">
                  <c:v>28907</c:v>
                </c:pt>
                <c:pt idx="3592">
                  <c:v>28910</c:v>
                </c:pt>
                <c:pt idx="3593">
                  <c:v>28911</c:v>
                </c:pt>
                <c:pt idx="3594">
                  <c:v>28924</c:v>
                </c:pt>
                <c:pt idx="3595">
                  <c:v>28933</c:v>
                </c:pt>
                <c:pt idx="3596">
                  <c:v>28941</c:v>
                </c:pt>
                <c:pt idx="3597">
                  <c:v>28954</c:v>
                </c:pt>
                <c:pt idx="3598">
                  <c:v>28960</c:v>
                </c:pt>
                <c:pt idx="3599">
                  <c:v>28968</c:v>
                </c:pt>
                <c:pt idx="3600">
                  <c:v>28969</c:v>
                </c:pt>
                <c:pt idx="3601">
                  <c:v>28998</c:v>
                </c:pt>
                <c:pt idx="3602">
                  <c:v>29001</c:v>
                </c:pt>
                <c:pt idx="3603">
                  <c:v>29006</c:v>
                </c:pt>
                <c:pt idx="3604">
                  <c:v>29009</c:v>
                </c:pt>
                <c:pt idx="3605">
                  <c:v>29013</c:v>
                </c:pt>
                <c:pt idx="3606">
                  <c:v>29051</c:v>
                </c:pt>
                <c:pt idx="3607">
                  <c:v>29057</c:v>
                </c:pt>
                <c:pt idx="3608">
                  <c:v>29058</c:v>
                </c:pt>
                <c:pt idx="3609">
                  <c:v>29078</c:v>
                </c:pt>
                <c:pt idx="3610">
                  <c:v>29082</c:v>
                </c:pt>
                <c:pt idx="3611">
                  <c:v>29089</c:v>
                </c:pt>
                <c:pt idx="3612">
                  <c:v>29104</c:v>
                </c:pt>
                <c:pt idx="3613">
                  <c:v>29105</c:v>
                </c:pt>
                <c:pt idx="3614">
                  <c:v>29159</c:v>
                </c:pt>
                <c:pt idx="3615">
                  <c:v>29164</c:v>
                </c:pt>
                <c:pt idx="3616">
                  <c:v>29167</c:v>
                </c:pt>
                <c:pt idx="3617">
                  <c:v>29176</c:v>
                </c:pt>
                <c:pt idx="3618">
                  <c:v>29179</c:v>
                </c:pt>
                <c:pt idx="3619">
                  <c:v>29183</c:v>
                </c:pt>
                <c:pt idx="3620">
                  <c:v>29191</c:v>
                </c:pt>
                <c:pt idx="3621">
                  <c:v>29195</c:v>
                </c:pt>
                <c:pt idx="3622">
                  <c:v>29231</c:v>
                </c:pt>
                <c:pt idx="3623">
                  <c:v>29249</c:v>
                </c:pt>
                <c:pt idx="3624">
                  <c:v>29254</c:v>
                </c:pt>
                <c:pt idx="3625">
                  <c:v>29255</c:v>
                </c:pt>
                <c:pt idx="3626">
                  <c:v>29274</c:v>
                </c:pt>
                <c:pt idx="3627">
                  <c:v>29277</c:v>
                </c:pt>
                <c:pt idx="3628">
                  <c:v>29302</c:v>
                </c:pt>
                <c:pt idx="3629">
                  <c:v>29315</c:v>
                </c:pt>
                <c:pt idx="3630">
                  <c:v>29317</c:v>
                </c:pt>
                <c:pt idx="3631">
                  <c:v>29321</c:v>
                </c:pt>
                <c:pt idx="3632">
                  <c:v>29325</c:v>
                </c:pt>
                <c:pt idx="3633">
                  <c:v>29331</c:v>
                </c:pt>
                <c:pt idx="3634">
                  <c:v>29336</c:v>
                </c:pt>
                <c:pt idx="3635">
                  <c:v>29341</c:v>
                </c:pt>
                <c:pt idx="3636">
                  <c:v>29345</c:v>
                </c:pt>
                <c:pt idx="3637">
                  <c:v>29355</c:v>
                </c:pt>
                <c:pt idx="3638">
                  <c:v>29366</c:v>
                </c:pt>
                <c:pt idx="3639">
                  <c:v>29376</c:v>
                </c:pt>
                <c:pt idx="3640">
                  <c:v>29379</c:v>
                </c:pt>
                <c:pt idx="3641">
                  <c:v>29394</c:v>
                </c:pt>
                <c:pt idx="3642">
                  <c:v>29403</c:v>
                </c:pt>
                <c:pt idx="3643">
                  <c:v>29407</c:v>
                </c:pt>
                <c:pt idx="3644">
                  <c:v>29409</c:v>
                </c:pt>
                <c:pt idx="3645">
                  <c:v>29411</c:v>
                </c:pt>
                <c:pt idx="3646">
                  <c:v>29418</c:v>
                </c:pt>
                <c:pt idx="3647">
                  <c:v>29426</c:v>
                </c:pt>
                <c:pt idx="3648">
                  <c:v>29434</c:v>
                </c:pt>
                <c:pt idx="3649">
                  <c:v>29436</c:v>
                </c:pt>
                <c:pt idx="3650">
                  <c:v>29447</c:v>
                </c:pt>
                <c:pt idx="3651">
                  <c:v>29464</c:v>
                </c:pt>
                <c:pt idx="3652">
                  <c:v>29470</c:v>
                </c:pt>
                <c:pt idx="3653">
                  <c:v>29488</c:v>
                </c:pt>
                <c:pt idx="3654">
                  <c:v>29489</c:v>
                </c:pt>
                <c:pt idx="3655">
                  <c:v>29490</c:v>
                </c:pt>
                <c:pt idx="3656">
                  <c:v>29491</c:v>
                </c:pt>
                <c:pt idx="3657">
                  <c:v>29498</c:v>
                </c:pt>
                <c:pt idx="3658">
                  <c:v>29532</c:v>
                </c:pt>
                <c:pt idx="3659">
                  <c:v>29537</c:v>
                </c:pt>
                <c:pt idx="3660">
                  <c:v>29540</c:v>
                </c:pt>
                <c:pt idx="3661">
                  <c:v>29549</c:v>
                </c:pt>
                <c:pt idx="3662">
                  <c:v>29552</c:v>
                </c:pt>
                <c:pt idx="3663">
                  <c:v>29578</c:v>
                </c:pt>
                <c:pt idx="3664">
                  <c:v>29587</c:v>
                </c:pt>
                <c:pt idx="3665">
                  <c:v>29607</c:v>
                </c:pt>
                <c:pt idx="3666">
                  <c:v>29610</c:v>
                </c:pt>
                <c:pt idx="3667">
                  <c:v>29619</c:v>
                </c:pt>
                <c:pt idx="3668">
                  <c:v>29647</c:v>
                </c:pt>
                <c:pt idx="3669">
                  <c:v>29658</c:v>
                </c:pt>
                <c:pt idx="3670">
                  <c:v>29695</c:v>
                </c:pt>
                <c:pt idx="3671">
                  <c:v>29699</c:v>
                </c:pt>
                <c:pt idx="3672">
                  <c:v>29729</c:v>
                </c:pt>
                <c:pt idx="3673">
                  <c:v>29736</c:v>
                </c:pt>
                <c:pt idx="3674">
                  <c:v>29738</c:v>
                </c:pt>
                <c:pt idx="3675">
                  <c:v>29768</c:v>
                </c:pt>
                <c:pt idx="3676">
                  <c:v>29773</c:v>
                </c:pt>
                <c:pt idx="3677">
                  <c:v>29780</c:v>
                </c:pt>
                <c:pt idx="3678">
                  <c:v>29791</c:v>
                </c:pt>
                <c:pt idx="3679">
                  <c:v>29800</c:v>
                </c:pt>
                <c:pt idx="3680">
                  <c:v>29815</c:v>
                </c:pt>
                <c:pt idx="3681">
                  <c:v>29822</c:v>
                </c:pt>
                <c:pt idx="3682">
                  <c:v>29841</c:v>
                </c:pt>
                <c:pt idx="3683">
                  <c:v>29842</c:v>
                </c:pt>
                <c:pt idx="3684">
                  <c:v>29843</c:v>
                </c:pt>
                <c:pt idx="3685">
                  <c:v>29849</c:v>
                </c:pt>
                <c:pt idx="3686">
                  <c:v>29853</c:v>
                </c:pt>
                <c:pt idx="3687">
                  <c:v>29854</c:v>
                </c:pt>
                <c:pt idx="3688">
                  <c:v>29861</c:v>
                </c:pt>
                <c:pt idx="3689">
                  <c:v>29885</c:v>
                </c:pt>
                <c:pt idx="3690">
                  <c:v>29892</c:v>
                </c:pt>
                <c:pt idx="3691">
                  <c:v>29894</c:v>
                </c:pt>
                <c:pt idx="3692">
                  <c:v>29895</c:v>
                </c:pt>
                <c:pt idx="3693">
                  <c:v>29911</c:v>
                </c:pt>
                <c:pt idx="3694">
                  <c:v>29923</c:v>
                </c:pt>
                <c:pt idx="3695">
                  <c:v>29950</c:v>
                </c:pt>
                <c:pt idx="3696">
                  <c:v>29963</c:v>
                </c:pt>
                <c:pt idx="3697">
                  <c:v>29964</c:v>
                </c:pt>
                <c:pt idx="3698">
                  <c:v>29970</c:v>
                </c:pt>
                <c:pt idx="3699">
                  <c:v>29984</c:v>
                </c:pt>
                <c:pt idx="3700">
                  <c:v>29986</c:v>
                </c:pt>
                <c:pt idx="3701">
                  <c:v>30017</c:v>
                </c:pt>
                <c:pt idx="3702">
                  <c:v>30019</c:v>
                </c:pt>
                <c:pt idx="3703">
                  <c:v>30027</c:v>
                </c:pt>
                <c:pt idx="3704">
                  <c:v>30035</c:v>
                </c:pt>
                <c:pt idx="3705">
                  <c:v>30045</c:v>
                </c:pt>
                <c:pt idx="3706">
                  <c:v>30051</c:v>
                </c:pt>
                <c:pt idx="3707">
                  <c:v>30053</c:v>
                </c:pt>
                <c:pt idx="3708">
                  <c:v>30054</c:v>
                </c:pt>
                <c:pt idx="3709">
                  <c:v>30058</c:v>
                </c:pt>
                <c:pt idx="3710">
                  <c:v>30061</c:v>
                </c:pt>
                <c:pt idx="3711">
                  <c:v>30062</c:v>
                </c:pt>
                <c:pt idx="3712">
                  <c:v>30065</c:v>
                </c:pt>
                <c:pt idx="3713">
                  <c:v>30066</c:v>
                </c:pt>
                <c:pt idx="3714">
                  <c:v>30076</c:v>
                </c:pt>
                <c:pt idx="3715">
                  <c:v>30082</c:v>
                </c:pt>
                <c:pt idx="3716">
                  <c:v>30087</c:v>
                </c:pt>
                <c:pt idx="3717">
                  <c:v>30092</c:v>
                </c:pt>
                <c:pt idx="3718">
                  <c:v>30095</c:v>
                </c:pt>
                <c:pt idx="3719">
                  <c:v>30097</c:v>
                </c:pt>
                <c:pt idx="3720">
                  <c:v>30099</c:v>
                </c:pt>
                <c:pt idx="3721">
                  <c:v>30101</c:v>
                </c:pt>
                <c:pt idx="3722">
                  <c:v>30103</c:v>
                </c:pt>
                <c:pt idx="3723">
                  <c:v>30110</c:v>
                </c:pt>
                <c:pt idx="3724">
                  <c:v>30117</c:v>
                </c:pt>
                <c:pt idx="3725">
                  <c:v>30134</c:v>
                </c:pt>
                <c:pt idx="3726">
                  <c:v>30137</c:v>
                </c:pt>
                <c:pt idx="3727">
                  <c:v>30138</c:v>
                </c:pt>
                <c:pt idx="3728">
                  <c:v>30156</c:v>
                </c:pt>
                <c:pt idx="3729">
                  <c:v>30165</c:v>
                </c:pt>
                <c:pt idx="3730">
                  <c:v>30183</c:v>
                </c:pt>
                <c:pt idx="3731">
                  <c:v>30189</c:v>
                </c:pt>
                <c:pt idx="3732">
                  <c:v>30197</c:v>
                </c:pt>
                <c:pt idx="3733">
                  <c:v>30198</c:v>
                </c:pt>
                <c:pt idx="3734">
                  <c:v>30212</c:v>
                </c:pt>
                <c:pt idx="3735">
                  <c:v>30213</c:v>
                </c:pt>
                <c:pt idx="3736">
                  <c:v>30216</c:v>
                </c:pt>
                <c:pt idx="3737">
                  <c:v>30220</c:v>
                </c:pt>
                <c:pt idx="3738">
                  <c:v>30227</c:v>
                </c:pt>
                <c:pt idx="3739">
                  <c:v>30228</c:v>
                </c:pt>
                <c:pt idx="3740">
                  <c:v>30252</c:v>
                </c:pt>
                <c:pt idx="3741">
                  <c:v>30253</c:v>
                </c:pt>
                <c:pt idx="3742">
                  <c:v>30262</c:v>
                </c:pt>
                <c:pt idx="3743">
                  <c:v>30263</c:v>
                </c:pt>
                <c:pt idx="3744">
                  <c:v>30278</c:v>
                </c:pt>
                <c:pt idx="3745">
                  <c:v>30289</c:v>
                </c:pt>
                <c:pt idx="3746">
                  <c:v>30296</c:v>
                </c:pt>
                <c:pt idx="3747">
                  <c:v>30301</c:v>
                </c:pt>
                <c:pt idx="3748">
                  <c:v>30325</c:v>
                </c:pt>
                <c:pt idx="3749">
                  <c:v>30334</c:v>
                </c:pt>
                <c:pt idx="3750">
                  <c:v>30339</c:v>
                </c:pt>
                <c:pt idx="3751">
                  <c:v>30341</c:v>
                </c:pt>
                <c:pt idx="3752">
                  <c:v>30342</c:v>
                </c:pt>
                <c:pt idx="3753">
                  <c:v>30353</c:v>
                </c:pt>
                <c:pt idx="3754">
                  <c:v>30357</c:v>
                </c:pt>
                <c:pt idx="3755">
                  <c:v>30361</c:v>
                </c:pt>
                <c:pt idx="3756">
                  <c:v>30366</c:v>
                </c:pt>
                <c:pt idx="3757">
                  <c:v>30367</c:v>
                </c:pt>
                <c:pt idx="3758">
                  <c:v>30369</c:v>
                </c:pt>
                <c:pt idx="3759">
                  <c:v>30378</c:v>
                </c:pt>
                <c:pt idx="3760">
                  <c:v>30385</c:v>
                </c:pt>
                <c:pt idx="3761">
                  <c:v>30387</c:v>
                </c:pt>
                <c:pt idx="3762">
                  <c:v>30391</c:v>
                </c:pt>
                <c:pt idx="3763">
                  <c:v>30396</c:v>
                </c:pt>
                <c:pt idx="3764">
                  <c:v>30401</c:v>
                </c:pt>
                <c:pt idx="3765">
                  <c:v>30405</c:v>
                </c:pt>
                <c:pt idx="3766">
                  <c:v>30412</c:v>
                </c:pt>
                <c:pt idx="3767">
                  <c:v>30413</c:v>
                </c:pt>
                <c:pt idx="3768">
                  <c:v>30416</c:v>
                </c:pt>
                <c:pt idx="3769">
                  <c:v>30418</c:v>
                </c:pt>
                <c:pt idx="3770">
                  <c:v>30450</c:v>
                </c:pt>
                <c:pt idx="3771">
                  <c:v>30452</c:v>
                </c:pt>
                <c:pt idx="3772">
                  <c:v>30458</c:v>
                </c:pt>
                <c:pt idx="3773">
                  <c:v>30471</c:v>
                </c:pt>
                <c:pt idx="3774">
                  <c:v>30478</c:v>
                </c:pt>
                <c:pt idx="3775">
                  <c:v>30480</c:v>
                </c:pt>
                <c:pt idx="3776">
                  <c:v>30496</c:v>
                </c:pt>
                <c:pt idx="3777">
                  <c:v>30503</c:v>
                </c:pt>
                <c:pt idx="3778">
                  <c:v>30513</c:v>
                </c:pt>
                <c:pt idx="3779">
                  <c:v>30515</c:v>
                </c:pt>
                <c:pt idx="3780">
                  <c:v>30519</c:v>
                </c:pt>
                <c:pt idx="3781">
                  <c:v>30522</c:v>
                </c:pt>
                <c:pt idx="3782">
                  <c:v>30524</c:v>
                </c:pt>
                <c:pt idx="3783">
                  <c:v>30533</c:v>
                </c:pt>
                <c:pt idx="3784">
                  <c:v>30534</c:v>
                </c:pt>
                <c:pt idx="3785">
                  <c:v>30537</c:v>
                </c:pt>
                <c:pt idx="3786">
                  <c:v>30539</c:v>
                </c:pt>
                <c:pt idx="3787">
                  <c:v>30549</c:v>
                </c:pt>
                <c:pt idx="3788">
                  <c:v>30557</c:v>
                </c:pt>
                <c:pt idx="3789">
                  <c:v>30567</c:v>
                </c:pt>
                <c:pt idx="3790">
                  <c:v>30599</c:v>
                </c:pt>
                <c:pt idx="3791">
                  <c:v>30603</c:v>
                </c:pt>
                <c:pt idx="3792">
                  <c:v>30604</c:v>
                </c:pt>
                <c:pt idx="3793">
                  <c:v>30608</c:v>
                </c:pt>
                <c:pt idx="3794">
                  <c:v>30610</c:v>
                </c:pt>
                <c:pt idx="3795">
                  <c:v>30619</c:v>
                </c:pt>
                <c:pt idx="3796">
                  <c:v>30620</c:v>
                </c:pt>
                <c:pt idx="3797">
                  <c:v>30621</c:v>
                </c:pt>
                <c:pt idx="3798">
                  <c:v>30626</c:v>
                </c:pt>
                <c:pt idx="3799">
                  <c:v>30643</c:v>
                </c:pt>
                <c:pt idx="3800">
                  <c:v>30645</c:v>
                </c:pt>
                <c:pt idx="3801">
                  <c:v>30647</c:v>
                </c:pt>
                <c:pt idx="3802">
                  <c:v>30648</c:v>
                </c:pt>
                <c:pt idx="3803">
                  <c:v>30649</c:v>
                </c:pt>
                <c:pt idx="3804">
                  <c:v>30658</c:v>
                </c:pt>
                <c:pt idx="3805">
                  <c:v>30659</c:v>
                </c:pt>
                <c:pt idx="3806">
                  <c:v>30669</c:v>
                </c:pt>
                <c:pt idx="3807">
                  <c:v>30673</c:v>
                </c:pt>
                <c:pt idx="3808">
                  <c:v>30676</c:v>
                </c:pt>
                <c:pt idx="3809">
                  <c:v>30683</c:v>
                </c:pt>
                <c:pt idx="3810">
                  <c:v>30684</c:v>
                </c:pt>
                <c:pt idx="3811">
                  <c:v>30699</c:v>
                </c:pt>
                <c:pt idx="3812">
                  <c:v>30720</c:v>
                </c:pt>
                <c:pt idx="3813">
                  <c:v>30727</c:v>
                </c:pt>
                <c:pt idx="3814">
                  <c:v>30747</c:v>
                </c:pt>
                <c:pt idx="3815">
                  <c:v>30754</c:v>
                </c:pt>
                <c:pt idx="3816">
                  <c:v>30762</c:v>
                </c:pt>
                <c:pt idx="3817">
                  <c:v>30763</c:v>
                </c:pt>
                <c:pt idx="3818">
                  <c:v>30767</c:v>
                </c:pt>
                <c:pt idx="3819">
                  <c:v>30768</c:v>
                </c:pt>
                <c:pt idx="3820">
                  <c:v>30775</c:v>
                </c:pt>
                <c:pt idx="3821">
                  <c:v>30786</c:v>
                </c:pt>
                <c:pt idx="3822">
                  <c:v>30793</c:v>
                </c:pt>
                <c:pt idx="3823">
                  <c:v>30797</c:v>
                </c:pt>
                <c:pt idx="3824">
                  <c:v>30798</c:v>
                </c:pt>
                <c:pt idx="3825">
                  <c:v>30805</c:v>
                </c:pt>
                <c:pt idx="3826">
                  <c:v>30806</c:v>
                </c:pt>
                <c:pt idx="3827">
                  <c:v>30807</c:v>
                </c:pt>
                <c:pt idx="3828">
                  <c:v>30865</c:v>
                </c:pt>
                <c:pt idx="3829">
                  <c:v>30896</c:v>
                </c:pt>
                <c:pt idx="3830">
                  <c:v>30913</c:v>
                </c:pt>
                <c:pt idx="3831">
                  <c:v>30936</c:v>
                </c:pt>
                <c:pt idx="3832">
                  <c:v>30948</c:v>
                </c:pt>
                <c:pt idx="3833">
                  <c:v>30949</c:v>
                </c:pt>
                <c:pt idx="3834">
                  <c:v>30950</c:v>
                </c:pt>
                <c:pt idx="3835">
                  <c:v>30951</c:v>
                </c:pt>
                <c:pt idx="3836">
                  <c:v>30957</c:v>
                </c:pt>
                <c:pt idx="3837">
                  <c:v>30962</c:v>
                </c:pt>
                <c:pt idx="3838">
                  <c:v>30963</c:v>
                </c:pt>
                <c:pt idx="3839">
                  <c:v>30965</c:v>
                </c:pt>
                <c:pt idx="3840">
                  <c:v>30968</c:v>
                </c:pt>
                <c:pt idx="3841">
                  <c:v>30998</c:v>
                </c:pt>
                <c:pt idx="3842">
                  <c:v>31000</c:v>
                </c:pt>
                <c:pt idx="3843">
                  <c:v>31011</c:v>
                </c:pt>
                <c:pt idx="3844">
                  <c:v>31013</c:v>
                </c:pt>
                <c:pt idx="3845">
                  <c:v>31027</c:v>
                </c:pt>
                <c:pt idx="3846">
                  <c:v>31035</c:v>
                </c:pt>
                <c:pt idx="3847">
                  <c:v>31043</c:v>
                </c:pt>
                <c:pt idx="3848">
                  <c:v>31047</c:v>
                </c:pt>
                <c:pt idx="3849">
                  <c:v>31054</c:v>
                </c:pt>
                <c:pt idx="3850">
                  <c:v>31060</c:v>
                </c:pt>
                <c:pt idx="3851">
                  <c:v>31107</c:v>
                </c:pt>
                <c:pt idx="3852">
                  <c:v>31109</c:v>
                </c:pt>
                <c:pt idx="3853">
                  <c:v>31135</c:v>
                </c:pt>
                <c:pt idx="3854">
                  <c:v>31137</c:v>
                </c:pt>
                <c:pt idx="3855">
                  <c:v>31154</c:v>
                </c:pt>
                <c:pt idx="3856">
                  <c:v>31156</c:v>
                </c:pt>
                <c:pt idx="3857">
                  <c:v>31168</c:v>
                </c:pt>
                <c:pt idx="3858">
                  <c:v>31171</c:v>
                </c:pt>
                <c:pt idx="3859">
                  <c:v>31196</c:v>
                </c:pt>
                <c:pt idx="3860">
                  <c:v>31203</c:v>
                </c:pt>
                <c:pt idx="3861">
                  <c:v>31208</c:v>
                </c:pt>
                <c:pt idx="3862">
                  <c:v>31215</c:v>
                </c:pt>
                <c:pt idx="3863">
                  <c:v>31216</c:v>
                </c:pt>
                <c:pt idx="3864">
                  <c:v>31220</c:v>
                </c:pt>
                <c:pt idx="3865">
                  <c:v>31222</c:v>
                </c:pt>
                <c:pt idx="3866">
                  <c:v>31232</c:v>
                </c:pt>
                <c:pt idx="3867">
                  <c:v>31238</c:v>
                </c:pt>
                <c:pt idx="3868">
                  <c:v>31240</c:v>
                </c:pt>
                <c:pt idx="3869">
                  <c:v>31251</c:v>
                </c:pt>
                <c:pt idx="3870">
                  <c:v>31270</c:v>
                </c:pt>
                <c:pt idx="3871">
                  <c:v>31283</c:v>
                </c:pt>
                <c:pt idx="3872">
                  <c:v>31284</c:v>
                </c:pt>
                <c:pt idx="3873">
                  <c:v>31287</c:v>
                </c:pt>
                <c:pt idx="3874">
                  <c:v>31292</c:v>
                </c:pt>
                <c:pt idx="3875">
                  <c:v>31307</c:v>
                </c:pt>
                <c:pt idx="3876">
                  <c:v>31311</c:v>
                </c:pt>
                <c:pt idx="3877">
                  <c:v>31315</c:v>
                </c:pt>
                <c:pt idx="3878">
                  <c:v>31317</c:v>
                </c:pt>
                <c:pt idx="3879">
                  <c:v>31321</c:v>
                </c:pt>
                <c:pt idx="3880">
                  <c:v>31328</c:v>
                </c:pt>
                <c:pt idx="3881">
                  <c:v>31330</c:v>
                </c:pt>
                <c:pt idx="3882">
                  <c:v>31332</c:v>
                </c:pt>
                <c:pt idx="3883">
                  <c:v>31340</c:v>
                </c:pt>
                <c:pt idx="3884">
                  <c:v>31352</c:v>
                </c:pt>
                <c:pt idx="3885">
                  <c:v>31367</c:v>
                </c:pt>
                <c:pt idx="3886">
                  <c:v>31375</c:v>
                </c:pt>
                <c:pt idx="3887">
                  <c:v>31383</c:v>
                </c:pt>
                <c:pt idx="3888">
                  <c:v>31394</c:v>
                </c:pt>
                <c:pt idx="3889">
                  <c:v>31398</c:v>
                </c:pt>
                <c:pt idx="3890">
                  <c:v>31403</c:v>
                </c:pt>
                <c:pt idx="3891">
                  <c:v>31404</c:v>
                </c:pt>
                <c:pt idx="3892">
                  <c:v>31409</c:v>
                </c:pt>
                <c:pt idx="3893">
                  <c:v>31427</c:v>
                </c:pt>
                <c:pt idx="3894">
                  <c:v>31428</c:v>
                </c:pt>
                <c:pt idx="3895">
                  <c:v>31432</c:v>
                </c:pt>
                <c:pt idx="3896">
                  <c:v>31436</c:v>
                </c:pt>
                <c:pt idx="3897">
                  <c:v>31453</c:v>
                </c:pt>
                <c:pt idx="3898">
                  <c:v>31468</c:v>
                </c:pt>
                <c:pt idx="3899">
                  <c:v>31471</c:v>
                </c:pt>
                <c:pt idx="3900">
                  <c:v>31489</c:v>
                </c:pt>
                <c:pt idx="3901">
                  <c:v>31507</c:v>
                </c:pt>
                <c:pt idx="3902">
                  <c:v>31516</c:v>
                </c:pt>
                <c:pt idx="3903">
                  <c:v>31520</c:v>
                </c:pt>
                <c:pt idx="3904">
                  <c:v>31538</c:v>
                </c:pt>
                <c:pt idx="3905">
                  <c:v>31539</c:v>
                </c:pt>
                <c:pt idx="3906">
                  <c:v>31540</c:v>
                </c:pt>
                <c:pt idx="3907">
                  <c:v>31543</c:v>
                </c:pt>
                <c:pt idx="3908">
                  <c:v>31545</c:v>
                </c:pt>
                <c:pt idx="3909">
                  <c:v>31553</c:v>
                </c:pt>
                <c:pt idx="3910">
                  <c:v>31566</c:v>
                </c:pt>
                <c:pt idx="3911">
                  <c:v>31571</c:v>
                </c:pt>
                <c:pt idx="3912">
                  <c:v>31585</c:v>
                </c:pt>
                <c:pt idx="3913">
                  <c:v>31594</c:v>
                </c:pt>
                <c:pt idx="3914">
                  <c:v>31595</c:v>
                </c:pt>
                <c:pt idx="3915">
                  <c:v>31608</c:v>
                </c:pt>
                <c:pt idx="3916">
                  <c:v>31609</c:v>
                </c:pt>
                <c:pt idx="3917">
                  <c:v>31614</c:v>
                </c:pt>
                <c:pt idx="3918">
                  <c:v>31617</c:v>
                </c:pt>
                <c:pt idx="3919">
                  <c:v>31625</c:v>
                </c:pt>
                <c:pt idx="3920">
                  <c:v>31639</c:v>
                </c:pt>
                <c:pt idx="3921">
                  <c:v>31643</c:v>
                </c:pt>
                <c:pt idx="3922">
                  <c:v>31651</c:v>
                </c:pt>
                <c:pt idx="3923">
                  <c:v>31653</c:v>
                </c:pt>
                <c:pt idx="3924">
                  <c:v>31658</c:v>
                </c:pt>
                <c:pt idx="3925">
                  <c:v>31669</c:v>
                </c:pt>
                <c:pt idx="3926">
                  <c:v>31684</c:v>
                </c:pt>
                <c:pt idx="3927">
                  <c:v>31705</c:v>
                </c:pt>
                <c:pt idx="3928">
                  <c:v>31707</c:v>
                </c:pt>
                <c:pt idx="3929">
                  <c:v>31708</c:v>
                </c:pt>
                <c:pt idx="3930">
                  <c:v>31720</c:v>
                </c:pt>
                <c:pt idx="3931">
                  <c:v>31722</c:v>
                </c:pt>
                <c:pt idx="3932">
                  <c:v>31723</c:v>
                </c:pt>
                <c:pt idx="3933">
                  <c:v>31729</c:v>
                </c:pt>
                <c:pt idx="3934">
                  <c:v>31731</c:v>
                </c:pt>
                <c:pt idx="3935">
                  <c:v>31746</c:v>
                </c:pt>
                <c:pt idx="3936">
                  <c:v>31749</c:v>
                </c:pt>
                <c:pt idx="3937">
                  <c:v>31750</c:v>
                </c:pt>
                <c:pt idx="3938">
                  <c:v>31767</c:v>
                </c:pt>
                <c:pt idx="3939">
                  <c:v>31771</c:v>
                </c:pt>
                <c:pt idx="3940">
                  <c:v>31778</c:v>
                </c:pt>
                <c:pt idx="3941">
                  <c:v>31791</c:v>
                </c:pt>
                <c:pt idx="3942">
                  <c:v>31793</c:v>
                </c:pt>
                <c:pt idx="3943">
                  <c:v>31794</c:v>
                </c:pt>
                <c:pt idx="3944">
                  <c:v>31806</c:v>
                </c:pt>
                <c:pt idx="3945">
                  <c:v>31814</c:v>
                </c:pt>
                <c:pt idx="3946">
                  <c:v>31820</c:v>
                </c:pt>
                <c:pt idx="3947">
                  <c:v>31829</c:v>
                </c:pt>
                <c:pt idx="3948">
                  <c:v>31835</c:v>
                </c:pt>
                <c:pt idx="3949">
                  <c:v>31853</c:v>
                </c:pt>
                <c:pt idx="3950">
                  <c:v>31857</c:v>
                </c:pt>
                <c:pt idx="3951">
                  <c:v>31862</c:v>
                </c:pt>
                <c:pt idx="3952">
                  <c:v>31865</c:v>
                </c:pt>
                <c:pt idx="3953">
                  <c:v>31870</c:v>
                </c:pt>
                <c:pt idx="3954">
                  <c:v>31878</c:v>
                </c:pt>
                <c:pt idx="3955">
                  <c:v>31891</c:v>
                </c:pt>
                <c:pt idx="3956">
                  <c:v>31918</c:v>
                </c:pt>
                <c:pt idx="3957">
                  <c:v>31928</c:v>
                </c:pt>
                <c:pt idx="3958">
                  <c:v>31929</c:v>
                </c:pt>
                <c:pt idx="3959">
                  <c:v>31933</c:v>
                </c:pt>
                <c:pt idx="3960">
                  <c:v>31935</c:v>
                </c:pt>
                <c:pt idx="3961">
                  <c:v>31943</c:v>
                </c:pt>
                <c:pt idx="3962">
                  <c:v>31950</c:v>
                </c:pt>
                <c:pt idx="3963">
                  <c:v>31955</c:v>
                </c:pt>
                <c:pt idx="3964">
                  <c:v>31962</c:v>
                </c:pt>
                <c:pt idx="3965">
                  <c:v>31965</c:v>
                </c:pt>
                <c:pt idx="3966">
                  <c:v>31968</c:v>
                </c:pt>
                <c:pt idx="3967">
                  <c:v>31986</c:v>
                </c:pt>
                <c:pt idx="3968">
                  <c:v>31990</c:v>
                </c:pt>
                <c:pt idx="3969">
                  <c:v>31995</c:v>
                </c:pt>
                <c:pt idx="3970">
                  <c:v>32017</c:v>
                </c:pt>
                <c:pt idx="3971">
                  <c:v>32021</c:v>
                </c:pt>
                <c:pt idx="3972">
                  <c:v>32024</c:v>
                </c:pt>
                <c:pt idx="3973">
                  <c:v>32035</c:v>
                </c:pt>
                <c:pt idx="3974">
                  <c:v>32042</c:v>
                </c:pt>
                <c:pt idx="3975">
                  <c:v>32077</c:v>
                </c:pt>
                <c:pt idx="3976">
                  <c:v>32080</c:v>
                </c:pt>
                <c:pt idx="3977">
                  <c:v>32092</c:v>
                </c:pt>
                <c:pt idx="3978">
                  <c:v>32100</c:v>
                </c:pt>
                <c:pt idx="3979">
                  <c:v>32112</c:v>
                </c:pt>
                <c:pt idx="3980">
                  <c:v>32118</c:v>
                </c:pt>
                <c:pt idx="3981">
                  <c:v>32119</c:v>
                </c:pt>
                <c:pt idx="3982">
                  <c:v>32128</c:v>
                </c:pt>
                <c:pt idx="3983">
                  <c:v>32129</c:v>
                </c:pt>
                <c:pt idx="3984">
                  <c:v>32147</c:v>
                </c:pt>
                <c:pt idx="3985">
                  <c:v>32159</c:v>
                </c:pt>
                <c:pt idx="3986">
                  <c:v>32164</c:v>
                </c:pt>
                <c:pt idx="3987">
                  <c:v>32176</c:v>
                </c:pt>
                <c:pt idx="3988">
                  <c:v>32191</c:v>
                </c:pt>
                <c:pt idx="3989">
                  <c:v>32193</c:v>
                </c:pt>
                <c:pt idx="3990">
                  <c:v>32194</c:v>
                </c:pt>
                <c:pt idx="3991">
                  <c:v>32197</c:v>
                </c:pt>
                <c:pt idx="3992">
                  <c:v>32200</c:v>
                </c:pt>
                <c:pt idx="3993">
                  <c:v>32206</c:v>
                </c:pt>
                <c:pt idx="3994">
                  <c:v>32207</c:v>
                </c:pt>
                <c:pt idx="3995">
                  <c:v>32239</c:v>
                </c:pt>
                <c:pt idx="3996">
                  <c:v>32245</c:v>
                </c:pt>
                <c:pt idx="3997">
                  <c:v>32249</c:v>
                </c:pt>
                <c:pt idx="3998">
                  <c:v>32255</c:v>
                </c:pt>
                <c:pt idx="3999">
                  <c:v>32286</c:v>
                </c:pt>
                <c:pt idx="4000">
                  <c:v>32294</c:v>
                </c:pt>
                <c:pt idx="4001">
                  <c:v>32303</c:v>
                </c:pt>
                <c:pt idx="4002">
                  <c:v>32304</c:v>
                </c:pt>
                <c:pt idx="4003">
                  <c:v>32314</c:v>
                </c:pt>
                <c:pt idx="4004">
                  <c:v>32316</c:v>
                </c:pt>
                <c:pt idx="4005">
                  <c:v>32325</c:v>
                </c:pt>
                <c:pt idx="4006">
                  <c:v>32337</c:v>
                </c:pt>
                <c:pt idx="4007">
                  <c:v>32348</c:v>
                </c:pt>
                <c:pt idx="4008">
                  <c:v>32357</c:v>
                </c:pt>
                <c:pt idx="4009">
                  <c:v>32373</c:v>
                </c:pt>
                <c:pt idx="4010">
                  <c:v>32378</c:v>
                </c:pt>
                <c:pt idx="4011">
                  <c:v>32386</c:v>
                </c:pt>
                <c:pt idx="4012">
                  <c:v>32388</c:v>
                </c:pt>
                <c:pt idx="4013">
                  <c:v>32389</c:v>
                </c:pt>
                <c:pt idx="4014">
                  <c:v>32410</c:v>
                </c:pt>
                <c:pt idx="4015">
                  <c:v>32419</c:v>
                </c:pt>
                <c:pt idx="4016">
                  <c:v>32421</c:v>
                </c:pt>
                <c:pt idx="4017">
                  <c:v>32444</c:v>
                </c:pt>
                <c:pt idx="4018">
                  <c:v>32448</c:v>
                </c:pt>
                <c:pt idx="4019">
                  <c:v>32449</c:v>
                </c:pt>
                <c:pt idx="4020">
                  <c:v>32469</c:v>
                </c:pt>
                <c:pt idx="4021">
                  <c:v>32474</c:v>
                </c:pt>
                <c:pt idx="4022">
                  <c:v>32478</c:v>
                </c:pt>
                <c:pt idx="4023">
                  <c:v>32480</c:v>
                </c:pt>
                <c:pt idx="4024">
                  <c:v>32487</c:v>
                </c:pt>
                <c:pt idx="4025">
                  <c:v>32489</c:v>
                </c:pt>
                <c:pt idx="4026">
                  <c:v>32497</c:v>
                </c:pt>
                <c:pt idx="4027">
                  <c:v>32503</c:v>
                </c:pt>
                <c:pt idx="4028">
                  <c:v>32515</c:v>
                </c:pt>
                <c:pt idx="4029">
                  <c:v>32534</c:v>
                </c:pt>
                <c:pt idx="4030">
                  <c:v>32538</c:v>
                </c:pt>
                <c:pt idx="4031">
                  <c:v>32544</c:v>
                </c:pt>
                <c:pt idx="4032">
                  <c:v>32545</c:v>
                </c:pt>
                <c:pt idx="4033">
                  <c:v>32551</c:v>
                </c:pt>
                <c:pt idx="4034">
                  <c:v>32552</c:v>
                </c:pt>
                <c:pt idx="4035">
                  <c:v>32560</c:v>
                </c:pt>
                <c:pt idx="4036">
                  <c:v>32580</c:v>
                </c:pt>
                <c:pt idx="4037">
                  <c:v>32586</c:v>
                </c:pt>
                <c:pt idx="4038">
                  <c:v>32590</c:v>
                </c:pt>
                <c:pt idx="4039">
                  <c:v>32614</c:v>
                </c:pt>
                <c:pt idx="4040">
                  <c:v>32621</c:v>
                </c:pt>
                <c:pt idx="4041">
                  <c:v>32630</c:v>
                </c:pt>
                <c:pt idx="4042">
                  <c:v>32632</c:v>
                </c:pt>
                <c:pt idx="4043">
                  <c:v>32642</c:v>
                </c:pt>
                <c:pt idx="4044">
                  <c:v>32646</c:v>
                </c:pt>
                <c:pt idx="4045">
                  <c:v>32648</c:v>
                </c:pt>
                <c:pt idx="4046">
                  <c:v>32654</c:v>
                </c:pt>
                <c:pt idx="4047">
                  <c:v>32656</c:v>
                </c:pt>
                <c:pt idx="4048">
                  <c:v>32664</c:v>
                </c:pt>
                <c:pt idx="4049">
                  <c:v>32665</c:v>
                </c:pt>
                <c:pt idx="4050">
                  <c:v>32666</c:v>
                </c:pt>
                <c:pt idx="4051">
                  <c:v>32670</c:v>
                </c:pt>
                <c:pt idx="4052">
                  <c:v>32677</c:v>
                </c:pt>
                <c:pt idx="4053">
                  <c:v>32687</c:v>
                </c:pt>
                <c:pt idx="4054">
                  <c:v>32689</c:v>
                </c:pt>
                <c:pt idx="4055">
                  <c:v>32712</c:v>
                </c:pt>
                <c:pt idx="4056">
                  <c:v>32713</c:v>
                </c:pt>
                <c:pt idx="4057">
                  <c:v>32716</c:v>
                </c:pt>
                <c:pt idx="4058">
                  <c:v>32722</c:v>
                </c:pt>
                <c:pt idx="4059">
                  <c:v>32729</c:v>
                </c:pt>
                <c:pt idx="4060">
                  <c:v>32745</c:v>
                </c:pt>
                <c:pt idx="4061">
                  <c:v>32749</c:v>
                </c:pt>
                <c:pt idx="4062">
                  <c:v>32777</c:v>
                </c:pt>
                <c:pt idx="4063">
                  <c:v>32805</c:v>
                </c:pt>
                <c:pt idx="4064">
                  <c:v>32850</c:v>
                </c:pt>
                <c:pt idx="4065">
                  <c:v>32856</c:v>
                </c:pt>
                <c:pt idx="4066">
                  <c:v>32863</c:v>
                </c:pt>
                <c:pt idx="4067">
                  <c:v>32864</c:v>
                </c:pt>
                <c:pt idx="4068">
                  <c:v>32869</c:v>
                </c:pt>
                <c:pt idx="4069">
                  <c:v>32876</c:v>
                </c:pt>
                <c:pt idx="4070">
                  <c:v>32881</c:v>
                </c:pt>
                <c:pt idx="4071">
                  <c:v>32890</c:v>
                </c:pt>
                <c:pt idx="4072">
                  <c:v>32900</c:v>
                </c:pt>
                <c:pt idx="4073">
                  <c:v>32902</c:v>
                </c:pt>
                <c:pt idx="4074">
                  <c:v>32907</c:v>
                </c:pt>
                <c:pt idx="4075">
                  <c:v>32911</c:v>
                </c:pt>
                <c:pt idx="4076">
                  <c:v>32918</c:v>
                </c:pt>
                <c:pt idx="4077">
                  <c:v>32920</c:v>
                </c:pt>
                <c:pt idx="4078">
                  <c:v>32962</c:v>
                </c:pt>
                <c:pt idx="4079">
                  <c:v>32972</c:v>
                </c:pt>
                <c:pt idx="4080">
                  <c:v>32974</c:v>
                </c:pt>
                <c:pt idx="4081">
                  <c:v>32975</c:v>
                </c:pt>
                <c:pt idx="4082">
                  <c:v>33001</c:v>
                </c:pt>
                <c:pt idx="4083">
                  <c:v>33006</c:v>
                </c:pt>
                <c:pt idx="4084">
                  <c:v>33008</c:v>
                </c:pt>
                <c:pt idx="4085">
                  <c:v>33013</c:v>
                </c:pt>
                <c:pt idx="4086">
                  <c:v>33016</c:v>
                </c:pt>
                <c:pt idx="4087">
                  <c:v>33017</c:v>
                </c:pt>
                <c:pt idx="4088">
                  <c:v>33023</c:v>
                </c:pt>
                <c:pt idx="4089">
                  <c:v>33031</c:v>
                </c:pt>
                <c:pt idx="4090">
                  <c:v>33038</c:v>
                </c:pt>
                <c:pt idx="4091">
                  <c:v>33046</c:v>
                </c:pt>
                <c:pt idx="4092">
                  <c:v>33053</c:v>
                </c:pt>
                <c:pt idx="4093">
                  <c:v>33065</c:v>
                </c:pt>
                <c:pt idx="4094">
                  <c:v>33070</c:v>
                </c:pt>
                <c:pt idx="4095">
                  <c:v>33072</c:v>
                </c:pt>
                <c:pt idx="4096">
                  <c:v>33073</c:v>
                </c:pt>
                <c:pt idx="4097">
                  <c:v>33080</c:v>
                </c:pt>
                <c:pt idx="4098">
                  <c:v>33089</c:v>
                </c:pt>
                <c:pt idx="4099">
                  <c:v>33102</c:v>
                </c:pt>
                <c:pt idx="4100">
                  <c:v>33103</c:v>
                </c:pt>
                <c:pt idx="4101">
                  <c:v>33104</c:v>
                </c:pt>
                <c:pt idx="4102">
                  <c:v>33110</c:v>
                </c:pt>
                <c:pt idx="4103">
                  <c:v>33116</c:v>
                </c:pt>
                <c:pt idx="4104">
                  <c:v>33120</c:v>
                </c:pt>
                <c:pt idx="4105">
                  <c:v>33125</c:v>
                </c:pt>
                <c:pt idx="4106">
                  <c:v>33139</c:v>
                </c:pt>
                <c:pt idx="4107">
                  <c:v>33142</c:v>
                </c:pt>
                <c:pt idx="4108">
                  <c:v>33145</c:v>
                </c:pt>
                <c:pt idx="4109">
                  <c:v>33150</c:v>
                </c:pt>
                <c:pt idx="4110">
                  <c:v>33152</c:v>
                </c:pt>
                <c:pt idx="4111">
                  <c:v>33154</c:v>
                </c:pt>
                <c:pt idx="4112">
                  <c:v>33155</c:v>
                </c:pt>
                <c:pt idx="4113">
                  <c:v>33161</c:v>
                </c:pt>
                <c:pt idx="4114">
                  <c:v>33163</c:v>
                </c:pt>
                <c:pt idx="4115">
                  <c:v>33182</c:v>
                </c:pt>
                <c:pt idx="4116">
                  <c:v>33189</c:v>
                </c:pt>
                <c:pt idx="4117">
                  <c:v>33201</c:v>
                </c:pt>
                <c:pt idx="4118">
                  <c:v>33210</c:v>
                </c:pt>
                <c:pt idx="4119">
                  <c:v>33215</c:v>
                </c:pt>
                <c:pt idx="4120">
                  <c:v>33222</c:v>
                </c:pt>
                <c:pt idx="4121">
                  <c:v>33231</c:v>
                </c:pt>
                <c:pt idx="4122">
                  <c:v>33237</c:v>
                </c:pt>
                <c:pt idx="4123">
                  <c:v>33252</c:v>
                </c:pt>
                <c:pt idx="4124">
                  <c:v>33258</c:v>
                </c:pt>
                <c:pt idx="4125">
                  <c:v>33269</c:v>
                </c:pt>
                <c:pt idx="4126">
                  <c:v>33279</c:v>
                </c:pt>
                <c:pt idx="4127">
                  <c:v>33282</c:v>
                </c:pt>
                <c:pt idx="4128">
                  <c:v>33284</c:v>
                </c:pt>
                <c:pt idx="4129">
                  <c:v>33286</c:v>
                </c:pt>
                <c:pt idx="4130">
                  <c:v>33305</c:v>
                </c:pt>
                <c:pt idx="4131">
                  <c:v>33308</c:v>
                </c:pt>
                <c:pt idx="4132">
                  <c:v>33317</c:v>
                </c:pt>
                <c:pt idx="4133">
                  <c:v>33321</c:v>
                </c:pt>
                <c:pt idx="4134">
                  <c:v>33343</c:v>
                </c:pt>
                <c:pt idx="4135">
                  <c:v>33344</c:v>
                </c:pt>
                <c:pt idx="4136">
                  <c:v>33352</c:v>
                </c:pt>
                <c:pt idx="4137">
                  <c:v>33359</c:v>
                </c:pt>
                <c:pt idx="4138">
                  <c:v>33360</c:v>
                </c:pt>
                <c:pt idx="4139">
                  <c:v>33365</c:v>
                </c:pt>
                <c:pt idx="4140">
                  <c:v>33367</c:v>
                </c:pt>
                <c:pt idx="4141">
                  <c:v>33379</c:v>
                </c:pt>
                <c:pt idx="4142">
                  <c:v>33383</c:v>
                </c:pt>
                <c:pt idx="4143">
                  <c:v>33404</c:v>
                </c:pt>
                <c:pt idx="4144">
                  <c:v>33410</c:v>
                </c:pt>
                <c:pt idx="4145">
                  <c:v>33411</c:v>
                </c:pt>
                <c:pt idx="4146">
                  <c:v>33467</c:v>
                </c:pt>
                <c:pt idx="4147">
                  <c:v>33475</c:v>
                </c:pt>
                <c:pt idx="4148">
                  <c:v>33494</c:v>
                </c:pt>
                <c:pt idx="4149">
                  <c:v>33527</c:v>
                </c:pt>
                <c:pt idx="4150">
                  <c:v>33534</c:v>
                </c:pt>
                <c:pt idx="4151">
                  <c:v>33543</c:v>
                </c:pt>
                <c:pt idx="4152">
                  <c:v>33553</c:v>
                </c:pt>
                <c:pt idx="4153">
                  <c:v>33556</c:v>
                </c:pt>
                <c:pt idx="4154">
                  <c:v>33578</c:v>
                </c:pt>
                <c:pt idx="4155">
                  <c:v>33584</c:v>
                </c:pt>
                <c:pt idx="4156">
                  <c:v>33587</c:v>
                </c:pt>
                <c:pt idx="4157">
                  <c:v>33597</c:v>
                </c:pt>
                <c:pt idx="4158">
                  <c:v>33603</c:v>
                </c:pt>
                <c:pt idx="4159">
                  <c:v>33606</c:v>
                </c:pt>
                <c:pt idx="4160">
                  <c:v>33607</c:v>
                </c:pt>
                <c:pt idx="4161">
                  <c:v>33608</c:v>
                </c:pt>
                <c:pt idx="4162">
                  <c:v>33613</c:v>
                </c:pt>
                <c:pt idx="4163">
                  <c:v>33616</c:v>
                </c:pt>
                <c:pt idx="4164">
                  <c:v>33620</c:v>
                </c:pt>
                <c:pt idx="4165">
                  <c:v>33624</c:v>
                </c:pt>
                <c:pt idx="4166">
                  <c:v>33625</c:v>
                </c:pt>
                <c:pt idx="4167">
                  <c:v>33635</c:v>
                </c:pt>
                <c:pt idx="4168">
                  <c:v>33638</c:v>
                </c:pt>
                <c:pt idx="4169">
                  <c:v>33640</c:v>
                </c:pt>
                <c:pt idx="4170">
                  <c:v>33641</c:v>
                </c:pt>
                <c:pt idx="4171">
                  <c:v>33652</c:v>
                </c:pt>
                <c:pt idx="4172">
                  <c:v>33655</c:v>
                </c:pt>
                <c:pt idx="4173">
                  <c:v>33658</c:v>
                </c:pt>
                <c:pt idx="4174">
                  <c:v>33680</c:v>
                </c:pt>
                <c:pt idx="4175">
                  <c:v>33681</c:v>
                </c:pt>
                <c:pt idx="4176">
                  <c:v>33682</c:v>
                </c:pt>
                <c:pt idx="4177">
                  <c:v>33687</c:v>
                </c:pt>
                <c:pt idx="4178">
                  <c:v>33691</c:v>
                </c:pt>
                <c:pt idx="4179">
                  <c:v>33704</c:v>
                </c:pt>
                <c:pt idx="4180">
                  <c:v>33707</c:v>
                </c:pt>
                <c:pt idx="4181">
                  <c:v>33726</c:v>
                </c:pt>
                <c:pt idx="4182">
                  <c:v>33735</c:v>
                </c:pt>
                <c:pt idx="4183">
                  <c:v>33740</c:v>
                </c:pt>
                <c:pt idx="4184">
                  <c:v>33745</c:v>
                </c:pt>
                <c:pt idx="4185">
                  <c:v>33751</c:v>
                </c:pt>
                <c:pt idx="4186">
                  <c:v>33755</c:v>
                </c:pt>
                <c:pt idx="4187">
                  <c:v>33761</c:v>
                </c:pt>
                <c:pt idx="4188">
                  <c:v>33768</c:v>
                </c:pt>
                <c:pt idx="4189">
                  <c:v>33773</c:v>
                </c:pt>
                <c:pt idx="4190">
                  <c:v>33775</c:v>
                </c:pt>
                <c:pt idx="4191">
                  <c:v>33782</c:v>
                </c:pt>
                <c:pt idx="4192">
                  <c:v>33789</c:v>
                </c:pt>
                <c:pt idx="4193">
                  <c:v>33795</c:v>
                </c:pt>
                <c:pt idx="4194">
                  <c:v>33810</c:v>
                </c:pt>
                <c:pt idx="4195">
                  <c:v>33811</c:v>
                </c:pt>
                <c:pt idx="4196">
                  <c:v>33822</c:v>
                </c:pt>
                <c:pt idx="4197">
                  <c:v>33827</c:v>
                </c:pt>
                <c:pt idx="4198">
                  <c:v>33832</c:v>
                </c:pt>
                <c:pt idx="4199">
                  <c:v>33841</c:v>
                </c:pt>
                <c:pt idx="4200">
                  <c:v>33842</c:v>
                </c:pt>
                <c:pt idx="4201">
                  <c:v>33849</c:v>
                </c:pt>
                <c:pt idx="4202">
                  <c:v>33851</c:v>
                </c:pt>
                <c:pt idx="4203">
                  <c:v>33853</c:v>
                </c:pt>
                <c:pt idx="4204">
                  <c:v>33871</c:v>
                </c:pt>
                <c:pt idx="4205">
                  <c:v>33887</c:v>
                </c:pt>
                <c:pt idx="4206">
                  <c:v>33893</c:v>
                </c:pt>
                <c:pt idx="4207">
                  <c:v>33908</c:v>
                </c:pt>
                <c:pt idx="4208">
                  <c:v>33916</c:v>
                </c:pt>
                <c:pt idx="4209">
                  <c:v>33923</c:v>
                </c:pt>
                <c:pt idx="4210">
                  <c:v>33925</c:v>
                </c:pt>
                <c:pt idx="4211">
                  <c:v>33930</c:v>
                </c:pt>
                <c:pt idx="4212">
                  <c:v>33936</c:v>
                </c:pt>
                <c:pt idx="4213">
                  <c:v>33941</c:v>
                </c:pt>
                <c:pt idx="4214">
                  <c:v>33951</c:v>
                </c:pt>
                <c:pt idx="4215">
                  <c:v>33954</c:v>
                </c:pt>
                <c:pt idx="4216">
                  <c:v>33959</c:v>
                </c:pt>
                <c:pt idx="4217">
                  <c:v>33966</c:v>
                </c:pt>
                <c:pt idx="4218">
                  <c:v>33968</c:v>
                </c:pt>
                <c:pt idx="4219">
                  <c:v>33969</c:v>
                </c:pt>
                <c:pt idx="4220">
                  <c:v>33972</c:v>
                </c:pt>
                <c:pt idx="4221">
                  <c:v>33982</c:v>
                </c:pt>
                <c:pt idx="4222">
                  <c:v>33986</c:v>
                </c:pt>
                <c:pt idx="4223">
                  <c:v>33997</c:v>
                </c:pt>
                <c:pt idx="4224">
                  <c:v>33998</c:v>
                </c:pt>
                <c:pt idx="4225">
                  <c:v>34010</c:v>
                </c:pt>
                <c:pt idx="4226">
                  <c:v>34020</c:v>
                </c:pt>
                <c:pt idx="4227">
                  <c:v>34026</c:v>
                </c:pt>
                <c:pt idx="4228">
                  <c:v>34027</c:v>
                </c:pt>
                <c:pt idx="4229">
                  <c:v>34037</c:v>
                </c:pt>
                <c:pt idx="4230">
                  <c:v>34039</c:v>
                </c:pt>
                <c:pt idx="4231">
                  <c:v>34043</c:v>
                </c:pt>
                <c:pt idx="4232">
                  <c:v>34050</c:v>
                </c:pt>
                <c:pt idx="4233">
                  <c:v>34061</c:v>
                </c:pt>
                <c:pt idx="4234">
                  <c:v>34091</c:v>
                </c:pt>
                <c:pt idx="4235">
                  <c:v>34095</c:v>
                </c:pt>
                <c:pt idx="4236">
                  <c:v>34103</c:v>
                </c:pt>
                <c:pt idx="4237">
                  <c:v>34111</c:v>
                </c:pt>
                <c:pt idx="4238">
                  <c:v>34115</c:v>
                </c:pt>
                <c:pt idx="4239">
                  <c:v>34117</c:v>
                </c:pt>
                <c:pt idx="4240">
                  <c:v>34139</c:v>
                </c:pt>
                <c:pt idx="4241">
                  <c:v>34145</c:v>
                </c:pt>
                <c:pt idx="4242">
                  <c:v>34154</c:v>
                </c:pt>
                <c:pt idx="4243">
                  <c:v>34164</c:v>
                </c:pt>
                <c:pt idx="4244">
                  <c:v>34167</c:v>
                </c:pt>
                <c:pt idx="4245">
                  <c:v>34173</c:v>
                </c:pt>
                <c:pt idx="4246">
                  <c:v>34174</c:v>
                </c:pt>
                <c:pt idx="4247">
                  <c:v>34186</c:v>
                </c:pt>
                <c:pt idx="4248">
                  <c:v>34199</c:v>
                </c:pt>
                <c:pt idx="4249">
                  <c:v>34217</c:v>
                </c:pt>
                <c:pt idx="4250">
                  <c:v>34220</c:v>
                </c:pt>
                <c:pt idx="4251">
                  <c:v>34227</c:v>
                </c:pt>
                <c:pt idx="4252">
                  <c:v>34229</c:v>
                </c:pt>
                <c:pt idx="4253">
                  <c:v>34247</c:v>
                </c:pt>
                <c:pt idx="4254">
                  <c:v>34255</c:v>
                </c:pt>
                <c:pt idx="4255">
                  <c:v>34267</c:v>
                </c:pt>
                <c:pt idx="4256">
                  <c:v>34269</c:v>
                </c:pt>
                <c:pt idx="4257">
                  <c:v>34272</c:v>
                </c:pt>
                <c:pt idx="4258">
                  <c:v>34273</c:v>
                </c:pt>
                <c:pt idx="4259">
                  <c:v>34285</c:v>
                </c:pt>
                <c:pt idx="4260">
                  <c:v>34298</c:v>
                </c:pt>
                <c:pt idx="4261">
                  <c:v>34310</c:v>
                </c:pt>
                <c:pt idx="4262">
                  <c:v>34321</c:v>
                </c:pt>
                <c:pt idx="4263">
                  <c:v>34327</c:v>
                </c:pt>
                <c:pt idx="4264">
                  <c:v>34330</c:v>
                </c:pt>
                <c:pt idx="4265">
                  <c:v>34334</c:v>
                </c:pt>
                <c:pt idx="4266">
                  <c:v>34338</c:v>
                </c:pt>
                <c:pt idx="4267">
                  <c:v>34344</c:v>
                </c:pt>
                <c:pt idx="4268">
                  <c:v>34348</c:v>
                </c:pt>
                <c:pt idx="4269">
                  <c:v>34351</c:v>
                </c:pt>
                <c:pt idx="4270">
                  <c:v>34360</c:v>
                </c:pt>
                <c:pt idx="4271">
                  <c:v>34377</c:v>
                </c:pt>
                <c:pt idx="4272">
                  <c:v>34379</c:v>
                </c:pt>
                <c:pt idx="4273">
                  <c:v>34411</c:v>
                </c:pt>
                <c:pt idx="4274">
                  <c:v>34423</c:v>
                </c:pt>
                <c:pt idx="4275">
                  <c:v>34437</c:v>
                </c:pt>
                <c:pt idx="4276">
                  <c:v>34438</c:v>
                </c:pt>
                <c:pt idx="4277">
                  <c:v>34439</c:v>
                </c:pt>
                <c:pt idx="4278">
                  <c:v>34462</c:v>
                </c:pt>
                <c:pt idx="4279">
                  <c:v>34464</c:v>
                </c:pt>
                <c:pt idx="4280">
                  <c:v>34467</c:v>
                </c:pt>
                <c:pt idx="4281">
                  <c:v>34472</c:v>
                </c:pt>
                <c:pt idx="4282">
                  <c:v>34480</c:v>
                </c:pt>
                <c:pt idx="4283">
                  <c:v>34481</c:v>
                </c:pt>
                <c:pt idx="4284">
                  <c:v>34487</c:v>
                </c:pt>
                <c:pt idx="4285">
                  <c:v>34489</c:v>
                </c:pt>
                <c:pt idx="4286">
                  <c:v>34497</c:v>
                </c:pt>
                <c:pt idx="4287">
                  <c:v>34501</c:v>
                </c:pt>
                <c:pt idx="4288">
                  <c:v>34509</c:v>
                </c:pt>
                <c:pt idx="4289">
                  <c:v>34510</c:v>
                </c:pt>
                <c:pt idx="4290">
                  <c:v>34519</c:v>
                </c:pt>
                <c:pt idx="4291">
                  <c:v>34572</c:v>
                </c:pt>
                <c:pt idx="4292">
                  <c:v>34579</c:v>
                </c:pt>
                <c:pt idx="4293">
                  <c:v>34585</c:v>
                </c:pt>
                <c:pt idx="4294">
                  <c:v>34586</c:v>
                </c:pt>
                <c:pt idx="4295">
                  <c:v>34587</c:v>
                </c:pt>
                <c:pt idx="4296">
                  <c:v>34594</c:v>
                </c:pt>
                <c:pt idx="4297">
                  <c:v>34597</c:v>
                </c:pt>
                <c:pt idx="4298">
                  <c:v>34601</c:v>
                </c:pt>
                <c:pt idx="4299">
                  <c:v>34605</c:v>
                </c:pt>
                <c:pt idx="4300">
                  <c:v>34611</c:v>
                </c:pt>
                <c:pt idx="4301">
                  <c:v>34617</c:v>
                </c:pt>
                <c:pt idx="4302">
                  <c:v>34618</c:v>
                </c:pt>
                <c:pt idx="4303">
                  <c:v>34623</c:v>
                </c:pt>
                <c:pt idx="4304">
                  <c:v>34628</c:v>
                </c:pt>
                <c:pt idx="4305">
                  <c:v>34644</c:v>
                </c:pt>
                <c:pt idx="4306">
                  <c:v>34645</c:v>
                </c:pt>
                <c:pt idx="4307">
                  <c:v>34647</c:v>
                </c:pt>
                <c:pt idx="4308">
                  <c:v>34650</c:v>
                </c:pt>
                <c:pt idx="4309">
                  <c:v>34651</c:v>
                </c:pt>
                <c:pt idx="4310">
                  <c:v>34653</c:v>
                </c:pt>
                <c:pt idx="4311">
                  <c:v>34658</c:v>
                </c:pt>
                <c:pt idx="4312">
                  <c:v>34660</c:v>
                </c:pt>
                <c:pt idx="4313">
                  <c:v>34662</c:v>
                </c:pt>
                <c:pt idx="4314">
                  <c:v>34668</c:v>
                </c:pt>
                <c:pt idx="4315">
                  <c:v>34671</c:v>
                </c:pt>
                <c:pt idx="4316">
                  <c:v>34672</c:v>
                </c:pt>
                <c:pt idx="4317">
                  <c:v>34676</c:v>
                </c:pt>
                <c:pt idx="4318">
                  <c:v>34681</c:v>
                </c:pt>
                <c:pt idx="4319">
                  <c:v>34687</c:v>
                </c:pt>
                <c:pt idx="4320">
                  <c:v>34715</c:v>
                </c:pt>
                <c:pt idx="4321">
                  <c:v>34723</c:v>
                </c:pt>
                <c:pt idx="4322">
                  <c:v>34734</c:v>
                </c:pt>
                <c:pt idx="4323">
                  <c:v>34739</c:v>
                </c:pt>
                <c:pt idx="4324">
                  <c:v>34741</c:v>
                </c:pt>
                <c:pt idx="4325">
                  <c:v>34752</c:v>
                </c:pt>
                <c:pt idx="4326">
                  <c:v>34759</c:v>
                </c:pt>
                <c:pt idx="4327">
                  <c:v>34762</c:v>
                </c:pt>
                <c:pt idx="4328">
                  <c:v>34768</c:v>
                </c:pt>
                <c:pt idx="4329">
                  <c:v>34773</c:v>
                </c:pt>
                <c:pt idx="4330">
                  <c:v>34777</c:v>
                </c:pt>
                <c:pt idx="4331">
                  <c:v>34785</c:v>
                </c:pt>
                <c:pt idx="4332">
                  <c:v>34787</c:v>
                </c:pt>
                <c:pt idx="4333">
                  <c:v>34792</c:v>
                </c:pt>
                <c:pt idx="4334">
                  <c:v>34794</c:v>
                </c:pt>
                <c:pt idx="4335">
                  <c:v>34795</c:v>
                </c:pt>
                <c:pt idx="4336">
                  <c:v>34798</c:v>
                </c:pt>
                <c:pt idx="4337">
                  <c:v>34804</c:v>
                </c:pt>
                <c:pt idx="4338">
                  <c:v>34807</c:v>
                </c:pt>
                <c:pt idx="4339">
                  <c:v>34821</c:v>
                </c:pt>
                <c:pt idx="4340">
                  <c:v>34828</c:v>
                </c:pt>
                <c:pt idx="4341">
                  <c:v>34830</c:v>
                </c:pt>
                <c:pt idx="4342">
                  <c:v>34831</c:v>
                </c:pt>
                <c:pt idx="4343">
                  <c:v>34837</c:v>
                </c:pt>
                <c:pt idx="4344">
                  <c:v>34841</c:v>
                </c:pt>
                <c:pt idx="4345">
                  <c:v>34842</c:v>
                </c:pt>
                <c:pt idx="4346">
                  <c:v>34843</c:v>
                </c:pt>
                <c:pt idx="4347">
                  <c:v>34848</c:v>
                </c:pt>
                <c:pt idx="4348">
                  <c:v>34856</c:v>
                </c:pt>
                <c:pt idx="4349">
                  <c:v>34864</c:v>
                </c:pt>
                <c:pt idx="4350">
                  <c:v>34876</c:v>
                </c:pt>
                <c:pt idx="4351">
                  <c:v>34879</c:v>
                </c:pt>
                <c:pt idx="4352">
                  <c:v>34909</c:v>
                </c:pt>
                <c:pt idx="4353">
                  <c:v>34914</c:v>
                </c:pt>
                <c:pt idx="4354">
                  <c:v>34927</c:v>
                </c:pt>
                <c:pt idx="4355">
                  <c:v>34931</c:v>
                </c:pt>
                <c:pt idx="4356">
                  <c:v>34936</c:v>
                </c:pt>
                <c:pt idx="4357">
                  <c:v>34941</c:v>
                </c:pt>
                <c:pt idx="4358">
                  <c:v>34942</c:v>
                </c:pt>
                <c:pt idx="4359">
                  <c:v>34949</c:v>
                </c:pt>
                <c:pt idx="4360">
                  <c:v>34957</c:v>
                </c:pt>
                <c:pt idx="4361">
                  <c:v>34961</c:v>
                </c:pt>
                <c:pt idx="4362">
                  <c:v>35053</c:v>
                </c:pt>
                <c:pt idx="4363">
                  <c:v>35059</c:v>
                </c:pt>
                <c:pt idx="4364">
                  <c:v>35061</c:v>
                </c:pt>
                <c:pt idx="4365">
                  <c:v>35062</c:v>
                </c:pt>
                <c:pt idx="4366">
                  <c:v>35070</c:v>
                </c:pt>
                <c:pt idx="4367">
                  <c:v>35075</c:v>
                </c:pt>
                <c:pt idx="4368">
                  <c:v>35085</c:v>
                </c:pt>
                <c:pt idx="4369">
                  <c:v>35091</c:v>
                </c:pt>
                <c:pt idx="4370">
                  <c:v>35093</c:v>
                </c:pt>
                <c:pt idx="4371">
                  <c:v>35112</c:v>
                </c:pt>
                <c:pt idx="4372">
                  <c:v>35114</c:v>
                </c:pt>
                <c:pt idx="4373">
                  <c:v>35119</c:v>
                </c:pt>
                <c:pt idx="4374">
                  <c:v>35121</c:v>
                </c:pt>
                <c:pt idx="4375">
                  <c:v>35122</c:v>
                </c:pt>
                <c:pt idx="4376">
                  <c:v>35126</c:v>
                </c:pt>
                <c:pt idx="4377">
                  <c:v>35127</c:v>
                </c:pt>
                <c:pt idx="4378">
                  <c:v>35128</c:v>
                </c:pt>
                <c:pt idx="4379">
                  <c:v>35129</c:v>
                </c:pt>
                <c:pt idx="4380">
                  <c:v>35133</c:v>
                </c:pt>
                <c:pt idx="4381">
                  <c:v>35134</c:v>
                </c:pt>
                <c:pt idx="4382">
                  <c:v>35152</c:v>
                </c:pt>
                <c:pt idx="4383">
                  <c:v>35173</c:v>
                </c:pt>
                <c:pt idx="4384">
                  <c:v>35175</c:v>
                </c:pt>
                <c:pt idx="4385">
                  <c:v>35182</c:v>
                </c:pt>
                <c:pt idx="4386">
                  <c:v>35185</c:v>
                </c:pt>
                <c:pt idx="4387">
                  <c:v>35198</c:v>
                </c:pt>
                <c:pt idx="4388">
                  <c:v>35215</c:v>
                </c:pt>
                <c:pt idx="4389">
                  <c:v>35220</c:v>
                </c:pt>
                <c:pt idx="4390">
                  <c:v>35221</c:v>
                </c:pt>
                <c:pt idx="4391">
                  <c:v>35223</c:v>
                </c:pt>
                <c:pt idx="4392">
                  <c:v>35228</c:v>
                </c:pt>
                <c:pt idx="4393">
                  <c:v>35251</c:v>
                </c:pt>
                <c:pt idx="4394">
                  <c:v>35277</c:v>
                </c:pt>
                <c:pt idx="4395">
                  <c:v>35286</c:v>
                </c:pt>
                <c:pt idx="4396">
                  <c:v>35293</c:v>
                </c:pt>
                <c:pt idx="4397">
                  <c:v>35305</c:v>
                </c:pt>
                <c:pt idx="4398">
                  <c:v>35311</c:v>
                </c:pt>
                <c:pt idx="4399">
                  <c:v>35313</c:v>
                </c:pt>
                <c:pt idx="4400">
                  <c:v>35316</c:v>
                </c:pt>
                <c:pt idx="4401">
                  <c:v>35324</c:v>
                </c:pt>
                <c:pt idx="4402">
                  <c:v>35325</c:v>
                </c:pt>
                <c:pt idx="4403">
                  <c:v>35335</c:v>
                </c:pt>
                <c:pt idx="4404">
                  <c:v>35337</c:v>
                </c:pt>
                <c:pt idx="4405">
                  <c:v>35341</c:v>
                </c:pt>
                <c:pt idx="4406">
                  <c:v>35343</c:v>
                </c:pt>
                <c:pt idx="4407">
                  <c:v>35345</c:v>
                </c:pt>
                <c:pt idx="4408">
                  <c:v>35367</c:v>
                </c:pt>
                <c:pt idx="4409">
                  <c:v>35384</c:v>
                </c:pt>
                <c:pt idx="4410">
                  <c:v>35391</c:v>
                </c:pt>
                <c:pt idx="4411">
                  <c:v>35400</c:v>
                </c:pt>
                <c:pt idx="4412">
                  <c:v>35403</c:v>
                </c:pt>
                <c:pt idx="4413">
                  <c:v>35405</c:v>
                </c:pt>
                <c:pt idx="4414">
                  <c:v>35406</c:v>
                </c:pt>
                <c:pt idx="4415">
                  <c:v>35412</c:v>
                </c:pt>
                <c:pt idx="4416">
                  <c:v>35416</c:v>
                </c:pt>
                <c:pt idx="4417">
                  <c:v>35421</c:v>
                </c:pt>
                <c:pt idx="4418">
                  <c:v>35436</c:v>
                </c:pt>
                <c:pt idx="4419">
                  <c:v>35439</c:v>
                </c:pt>
                <c:pt idx="4420">
                  <c:v>35445</c:v>
                </c:pt>
                <c:pt idx="4421">
                  <c:v>35452</c:v>
                </c:pt>
                <c:pt idx="4422">
                  <c:v>35456</c:v>
                </c:pt>
                <c:pt idx="4423">
                  <c:v>35477</c:v>
                </c:pt>
                <c:pt idx="4424">
                  <c:v>35486</c:v>
                </c:pt>
                <c:pt idx="4425">
                  <c:v>35491</c:v>
                </c:pt>
                <c:pt idx="4426">
                  <c:v>35493</c:v>
                </c:pt>
                <c:pt idx="4427">
                  <c:v>35500</c:v>
                </c:pt>
                <c:pt idx="4428">
                  <c:v>35503</c:v>
                </c:pt>
                <c:pt idx="4429">
                  <c:v>35504</c:v>
                </c:pt>
                <c:pt idx="4430">
                  <c:v>35514</c:v>
                </c:pt>
                <c:pt idx="4431">
                  <c:v>35523</c:v>
                </c:pt>
                <c:pt idx="4432">
                  <c:v>35527</c:v>
                </c:pt>
                <c:pt idx="4433">
                  <c:v>35532</c:v>
                </c:pt>
                <c:pt idx="4434">
                  <c:v>35539</c:v>
                </c:pt>
                <c:pt idx="4435">
                  <c:v>35559</c:v>
                </c:pt>
                <c:pt idx="4436">
                  <c:v>35572</c:v>
                </c:pt>
                <c:pt idx="4437">
                  <c:v>35579</c:v>
                </c:pt>
                <c:pt idx="4438">
                  <c:v>35584</c:v>
                </c:pt>
                <c:pt idx="4439">
                  <c:v>35595</c:v>
                </c:pt>
                <c:pt idx="4440">
                  <c:v>35606</c:v>
                </c:pt>
                <c:pt idx="4441">
                  <c:v>35612</c:v>
                </c:pt>
                <c:pt idx="4442">
                  <c:v>35624</c:v>
                </c:pt>
                <c:pt idx="4443">
                  <c:v>35627</c:v>
                </c:pt>
                <c:pt idx="4444">
                  <c:v>35629</c:v>
                </c:pt>
                <c:pt idx="4445">
                  <c:v>35642</c:v>
                </c:pt>
                <c:pt idx="4446">
                  <c:v>35644</c:v>
                </c:pt>
                <c:pt idx="4447">
                  <c:v>35666</c:v>
                </c:pt>
                <c:pt idx="4448">
                  <c:v>35688</c:v>
                </c:pt>
                <c:pt idx="4449">
                  <c:v>35690</c:v>
                </c:pt>
                <c:pt idx="4450">
                  <c:v>35695</c:v>
                </c:pt>
                <c:pt idx="4451">
                  <c:v>35719</c:v>
                </c:pt>
                <c:pt idx="4452">
                  <c:v>35731</c:v>
                </c:pt>
                <c:pt idx="4453">
                  <c:v>35732</c:v>
                </c:pt>
                <c:pt idx="4454">
                  <c:v>35749</c:v>
                </c:pt>
                <c:pt idx="4455">
                  <c:v>35752</c:v>
                </c:pt>
                <c:pt idx="4456">
                  <c:v>35756</c:v>
                </c:pt>
                <c:pt idx="4457">
                  <c:v>35757</c:v>
                </c:pt>
                <c:pt idx="4458">
                  <c:v>35764</c:v>
                </c:pt>
                <c:pt idx="4459">
                  <c:v>35775</c:v>
                </c:pt>
                <c:pt idx="4460">
                  <c:v>35787</c:v>
                </c:pt>
                <c:pt idx="4461">
                  <c:v>35789</c:v>
                </c:pt>
                <c:pt idx="4462">
                  <c:v>35803</c:v>
                </c:pt>
                <c:pt idx="4463">
                  <c:v>35810</c:v>
                </c:pt>
                <c:pt idx="4464">
                  <c:v>35820</c:v>
                </c:pt>
                <c:pt idx="4465">
                  <c:v>35832</c:v>
                </c:pt>
                <c:pt idx="4466">
                  <c:v>35834</c:v>
                </c:pt>
                <c:pt idx="4467">
                  <c:v>35845</c:v>
                </c:pt>
                <c:pt idx="4468">
                  <c:v>35855</c:v>
                </c:pt>
                <c:pt idx="4469">
                  <c:v>35863</c:v>
                </c:pt>
                <c:pt idx="4470">
                  <c:v>35867</c:v>
                </c:pt>
                <c:pt idx="4471">
                  <c:v>35870</c:v>
                </c:pt>
                <c:pt idx="4472">
                  <c:v>35875</c:v>
                </c:pt>
                <c:pt idx="4473">
                  <c:v>35893</c:v>
                </c:pt>
                <c:pt idx="4474">
                  <c:v>35904</c:v>
                </c:pt>
                <c:pt idx="4475">
                  <c:v>35913</c:v>
                </c:pt>
                <c:pt idx="4476">
                  <c:v>35917</c:v>
                </c:pt>
                <c:pt idx="4477">
                  <c:v>35920</c:v>
                </c:pt>
                <c:pt idx="4478">
                  <c:v>35957</c:v>
                </c:pt>
                <c:pt idx="4479">
                  <c:v>35960</c:v>
                </c:pt>
                <c:pt idx="4480">
                  <c:v>35963</c:v>
                </c:pt>
                <c:pt idx="4481">
                  <c:v>35965</c:v>
                </c:pt>
                <c:pt idx="4482">
                  <c:v>35970</c:v>
                </c:pt>
                <c:pt idx="4483">
                  <c:v>35974</c:v>
                </c:pt>
                <c:pt idx="4484">
                  <c:v>35980</c:v>
                </c:pt>
                <c:pt idx="4485">
                  <c:v>35988</c:v>
                </c:pt>
                <c:pt idx="4486">
                  <c:v>36012</c:v>
                </c:pt>
                <c:pt idx="4487">
                  <c:v>36018</c:v>
                </c:pt>
                <c:pt idx="4488">
                  <c:v>36024</c:v>
                </c:pt>
                <c:pt idx="4489">
                  <c:v>36032</c:v>
                </c:pt>
                <c:pt idx="4490">
                  <c:v>36050</c:v>
                </c:pt>
                <c:pt idx="4491">
                  <c:v>36055</c:v>
                </c:pt>
                <c:pt idx="4492">
                  <c:v>36057</c:v>
                </c:pt>
                <c:pt idx="4493">
                  <c:v>36070</c:v>
                </c:pt>
                <c:pt idx="4494">
                  <c:v>36080</c:v>
                </c:pt>
                <c:pt idx="4495">
                  <c:v>36091</c:v>
                </c:pt>
                <c:pt idx="4496">
                  <c:v>36126</c:v>
                </c:pt>
                <c:pt idx="4497">
                  <c:v>36167</c:v>
                </c:pt>
                <c:pt idx="4498">
                  <c:v>36173</c:v>
                </c:pt>
                <c:pt idx="4499">
                  <c:v>36181</c:v>
                </c:pt>
                <c:pt idx="4500">
                  <c:v>36184</c:v>
                </c:pt>
                <c:pt idx="4501">
                  <c:v>36194</c:v>
                </c:pt>
                <c:pt idx="4502">
                  <c:v>36200</c:v>
                </c:pt>
                <c:pt idx="4503">
                  <c:v>36208</c:v>
                </c:pt>
                <c:pt idx="4504">
                  <c:v>36210</c:v>
                </c:pt>
                <c:pt idx="4505">
                  <c:v>36221</c:v>
                </c:pt>
                <c:pt idx="4506">
                  <c:v>36226</c:v>
                </c:pt>
                <c:pt idx="4507">
                  <c:v>36241</c:v>
                </c:pt>
                <c:pt idx="4508">
                  <c:v>36263</c:v>
                </c:pt>
                <c:pt idx="4509">
                  <c:v>36278</c:v>
                </c:pt>
                <c:pt idx="4510">
                  <c:v>36279</c:v>
                </c:pt>
                <c:pt idx="4511">
                  <c:v>36287</c:v>
                </c:pt>
                <c:pt idx="4512">
                  <c:v>36289</c:v>
                </c:pt>
                <c:pt idx="4513">
                  <c:v>36291</c:v>
                </c:pt>
                <c:pt idx="4514">
                  <c:v>36301</c:v>
                </c:pt>
                <c:pt idx="4515">
                  <c:v>36303</c:v>
                </c:pt>
                <c:pt idx="4516">
                  <c:v>36309</c:v>
                </c:pt>
                <c:pt idx="4517">
                  <c:v>36310</c:v>
                </c:pt>
                <c:pt idx="4518">
                  <c:v>36317</c:v>
                </c:pt>
                <c:pt idx="4519">
                  <c:v>36328</c:v>
                </c:pt>
                <c:pt idx="4520">
                  <c:v>36329</c:v>
                </c:pt>
                <c:pt idx="4521">
                  <c:v>36339</c:v>
                </c:pt>
                <c:pt idx="4522">
                  <c:v>36346</c:v>
                </c:pt>
                <c:pt idx="4523">
                  <c:v>36349</c:v>
                </c:pt>
                <c:pt idx="4524">
                  <c:v>36364</c:v>
                </c:pt>
                <c:pt idx="4525">
                  <c:v>36373</c:v>
                </c:pt>
                <c:pt idx="4526">
                  <c:v>36376</c:v>
                </c:pt>
                <c:pt idx="4527">
                  <c:v>36382</c:v>
                </c:pt>
                <c:pt idx="4528">
                  <c:v>36398</c:v>
                </c:pt>
                <c:pt idx="4529">
                  <c:v>36407</c:v>
                </c:pt>
                <c:pt idx="4530">
                  <c:v>36414</c:v>
                </c:pt>
                <c:pt idx="4531">
                  <c:v>36421</c:v>
                </c:pt>
                <c:pt idx="4532">
                  <c:v>36440</c:v>
                </c:pt>
                <c:pt idx="4533">
                  <c:v>36451</c:v>
                </c:pt>
                <c:pt idx="4534">
                  <c:v>36453</c:v>
                </c:pt>
                <c:pt idx="4535">
                  <c:v>36456</c:v>
                </c:pt>
                <c:pt idx="4536">
                  <c:v>36484</c:v>
                </c:pt>
                <c:pt idx="4537">
                  <c:v>36486</c:v>
                </c:pt>
                <c:pt idx="4538">
                  <c:v>36487</c:v>
                </c:pt>
                <c:pt idx="4539">
                  <c:v>36489</c:v>
                </c:pt>
                <c:pt idx="4540">
                  <c:v>36492</c:v>
                </c:pt>
                <c:pt idx="4541">
                  <c:v>36495</c:v>
                </c:pt>
                <c:pt idx="4542">
                  <c:v>36500</c:v>
                </c:pt>
                <c:pt idx="4543">
                  <c:v>36504</c:v>
                </c:pt>
                <c:pt idx="4544">
                  <c:v>36505</c:v>
                </c:pt>
                <c:pt idx="4545">
                  <c:v>36508</c:v>
                </c:pt>
                <c:pt idx="4546">
                  <c:v>36520</c:v>
                </c:pt>
                <c:pt idx="4547">
                  <c:v>36526</c:v>
                </c:pt>
                <c:pt idx="4548">
                  <c:v>36529</c:v>
                </c:pt>
                <c:pt idx="4549">
                  <c:v>36536</c:v>
                </c:pt>
                <c:pt idx="4550">
                  <c:v>36546</c:v>
                </c:pt>
                <c:pt idx="4551">
                  <c:v>36550</c:v>
                </c:pt>
                <c:pt idx="4552">
                  <c:v>36555</c:v>
                </c:pt>
                <c:pt idx="4553">
                  <c:v>36560</c:v>
                </c:pt>
                <c:pt idx="4554">
                  <c:v>36561</c:v>
                </c:pt>
                <c:pt idx="4555">
                  <c:v>36562</c:v>
                </c:pt>
                <c:pt idx="4556">
                  <c:v>36567</c:v>
                </c:pt>
                <c:pt idx="4557">
                  <c:v>36569</c:v>
                </c:pt>
                <c:pt idx="4558">
                  <c:v>36571</c:v>
                </c:pt>
                <c:pt idx="4559">
                  <c:v>36580</c:v>
                </c:pt>
                <c:pt idx="4560">
                  <c:v>36597</c:v>
                </c:pt>
                <c:pt idx="4561">
                  <c:v>36614</c:v>
                </c:pt>
                <c:pt idx="4562">
                  <c:v>36615</c:v>
                </c:pt>
                <c:pt idx="4563">
                  <c:v>36618</c:v>
                </c:pt>
                <c:pt idx="4564">
                  <c:v>36624</c:v>
                </c:pt>
                <c:pt idx="4565">
                  <c:v>36631</c:v>
                </c:pt>
                <c:pt idx="4566">
                  <c:v>36632</c:v>
                </c:pt>
                <c:pt idx="4567">
                  <c:v>36636</c:v>
                </c:pt>
                <c:pt idx="4568">
                  <c:v>36688</c:v>
                </c:pt>
                <c:pt idx="4569">
                  <c:v>36689</c:v>
                </c:pt>
                <c:pt idx="4570">
                  <c:v>36698</c:v>
                </c:pt>
                <c:pt idx="4571">
                  <c:v>36700</c:v>
                </c:pt>
                <c:pt idx="4572">
                  <c:v>36707</c:v>
                </c:pt>
                <c:pt idx="4573">
                  <c:v>36710</c:v>
                </c:pt>
                <c:pt idx="4574">
                  <c:v>36713</c:v>
                </c:pt>
                <c:pt idx="4575">
                  <c:v>36715</c:v>
                </c:pt>
                <c:pt idx="4576">
                  <c:v>36729</c:v>
                </c:pt>
                <c:pt idx="4577">
                  <c:v>36733</c:v>
                </c:pt>
                <c:pt idx="4578">
                  <c:v>36740</c:v>
                </c:pt>
                <c:pt idx="4579">
                  <c:v>36742</c:v>
                </c:pt>
                <c:pt idx="4580">
                  <c:v>36744</c:v>
                </c:pt>
                <c:pt idx="4581">
                  <c:v>36747</c:v>
                </c:pt>
                <c:pt idx="4582">
                  <c:v>36785</c:v>
                </c:pt>
                <c:pt idx="4583">
                  <c:v>36794</c:v>
                </c:pt>
                <c:pt idx="4584">
                  <c:v>36795</c:v>
                </c:pt>
                <c:pt idx="4585">
                  <c:v>36806</c:v>
                </c:pt>
                <c:pt idx="4586">
                  <c:v>36811</c:v>
                </c:pt>
                <c:pt idx="4587">
                  <c:v>36812</c:v>
                </c:pt>
                <c:pt idx="4588">
                  <c:v>36835</c:v>
                </c:pt>
                <c:pt idx="4589">
                  <c:v>36844</c:v>
                </c:pt>
                <c:pt idx="4590">
                  <c:v>36856</c:v>
                </c:pt>
                <c:pt idx="4591">
                  <c:v>36865</c:v>
                </c:pt>
                <c:pt idx="4592">
                  <c:v>36868</c:v>
                </c:pt>
                <c:pt idx="4593">
                  <c:v>36869</c:v>
                </c:pt>
                <c:pt idx="4594">
                  <c:v>36870</c:v>
                </c:pt>
                <c:pt idx="4595">
                  <c:v>36882</c:v>
                </c:pt>
                <c:pt idx="4596">
                  <c:v>36884</c:v>
                </c:pt>
                <c:pt idx="4597">
                  <c:v>36897</c:v>
                </c:pt>
                <c:pt idx="4598">
                  <c:v>36903</c:v>
                </c:pt>
                <c:pt idx="4599">
                  <c:v>36905</c:v>
                </c:pt>
                <c:pt idx="4600">
                  <c:v>36908</c:v>
                </c:pt>
                <c:pt idx="4601">
                  <c:v>36920</c:v>
                </c:pt>
                <c:pt idx="4602">
                  <c:v>36940</c:v>
                </c:pt>
                <c:pt idx="4603">
                  <c:v>36944</c:v>
                </c:pt>
                <c:pt idx="4604">
                  <c:v>36946</c:v>
                </c:pt>
                <c:pt idx="4605">
                  <c:v>36951</c:v>
                </c:pt>
                <c:pt idx="4606">
                  <c:v>36961</c:v>
                </c:pt>
                <c:pt idx="4607">
                  <c:v>36968</c:v>
                </c:pt>
                <c:pt idx="4608">
                  <c:v>36984</c:v>
                </c:pt>
                <c:pt idx="4609">
                  <c:v>36990</c:v>
                </c:pt>
                <c:pt idx="4610">
                  <c:v>36995</c:v>
                </c:pt>
                <c:pt idx="4611">
                  <c:v>37000</c:v>
                </c:pt>
                <c:pt idx="4612">
                  <c:v>37009</c:v>
                </c:pt>
                <c:pt idx="4613">
                  <c:v>37017</c:v>
                </c:pt>
                <c:pt idx="4614">
                  <c:v>37025</c:v>
                </c:pt>
                <c:pt idx="4615">
                  <c:v>37026</c:v>
                </c:pt>
                <c:pt idx="4616">
                  <c:v>37034</c:v>
                </c:pt>
                <c:pt idx="4617">
                  <c:v>37043</c:v>
                </c:pt>
                <c:pt idx="4618">
                  <c:v>37050</c:v>
                </c:pt>
                <c:pt idx="4619">
                  <c:v>37065</c:v>
                </c:pt>
                <c:pt idx="4620">
                  <c:v>37073</c:v>
                </c:pt>
                <c:pt idx="4621">
                  <c:v>37075</c:v>
                </c:pt>
                <c:pt idx="4622">
                  <c:v>37078</c:v>
                </c:pt>
                <c:pt idx="4623">
                  <c:v>37080</c:v>
                </c:pt>
                <c:pt idx="4624">
                  <c:v>37088</c:v>
                </c:pt>
                <c:pt idx="4625">
                  <c:v>37097</c:v>
                </c:pt>
                <c:pt idx="4626">
                  <c:v>37119</c:v>
                </c:pt>
                <c:pt idx="4627">
                  <c:v>37121</c:v>
                </c:pt>
                <c:pt idx="4628">
                  <c:v>37145</c:v>
                </c:pt>
                <c:pt idx="4629">
                  <c:v>37148</c:v>
                </c:pt>
                <c:pt idx="4630">
                  <c:v>37151</c:v>
                </c:pt>
                <c:pt idx="4631">
                  <c:v>37157</c:v>
                </c:pt>
                <c:pt idx="4632">
                  <c:v>37168</c:v>
                </c:pt>
                <c:pt idx="4633">
                  <c:v>37176</c:v>
                </c:pt>
                <c:pt idx="4634">
                  <c:v>37178</c:v>
                </c:pt>
                <c:pt idx="4635">
                  <c:v>37192</c:v>
                </c:pt>
                <c:pt idx="4636">
                  <c:v>37195</c:v>
                </c:pt>
                <c:pt idx="4637">
                  <c:v>37196</c:v>
                </c:pt>
                <c:pt idx="4638">
                  <c:v>37198</c:v>
                </c:pt>
                <c:pt idx="4639">
                  <c:v>37204</c:v>
                </c:pt>
                <c:pt idx="4640">
                  <c:v>37208</c:v>
                </c:pt>
                <c:pt idx="4641">
                  <c:v>37228</c:v>
                </c:pt>
                <c:pt idx="4642">
                  <c:v>37229</c:v>
                </c:pt>
                <c:pt idx="4643">
                  <c:v>37230</c:v>
                </c:pt>
                <c:pt idx="4644">
                  <c:v>37232</c:v>
                </c:pt>
                <c:pt idx="4645">
                  <c:v>37236</c:v>
                </c:pt>
                <c:pt idx="4646">
                  <c:v>37248</c:v>
                </c:pt>
                <c:pt idx="4647">
                  <c:v>37255</c:v>
                </c:pt>
                <c:pt idx="4648">
                  <c:v>37262</c:v>
                </c:pt>
                <c:pt idx="4649">
                  <c:v>37263</c:v>
                </c:pt>
                <c:pt idx="4650">
                  <c:v>37265</c:v>
                </c:pt>
                <c:pt idx="4651">
                  <c:v>37291</c:v>
                </c:pt>
                <c:pt idx="4652">
                  <c:v>37292</c:v>
                </c:pt>
                <c:pt idx="4653">
                  <c:v>37295</c:v>
                </c:pt>
                <c:pt idx="4654">
                  <c:v>37306</c:v>
                </c:pt>
                <c:pt idx="4655">
                  <c:v>37311</c:v>
                </c:pt>
                <c:pt idx="4656">
                  <c:v>37315</c:v>
                </c:pt>
                <c:pt idx="4657">
                  <c:v>37321</c:v>
                </c:pt>
                <c:pt idx="4658">
                  <c:v>37322</c:v>
                </c:pt>
                <c:pt idx="4659">
                  <c:v>37327</c:v>
                </c:pt>
                <c:pt idx="4660">
                  <c:v>37337</c:v>
                </c:pt>
                <c:pt idx="4661">
                  <c:v>37352</c:v>
                </c:pt>
                <c:pt idx="4662">
                  <c:v>37360</c:v>
                </c:pt>
                <c:pt idx="4663">
                  <c:v>37363</c:v>
                </c:pt>
                <c:pt idx="4664">
                  <c:v>37368</c:v>
                </c:pt>
                <c:pt idx="4665">
                  <c:v>37370</c:v>
                </c:pt>
                <c:pt idx="4666">
                  <c:v>37375</c:v>
                </c:pt>
                <c:pt idx="4667">
                  <c:v>37387</c:v>
                </c:pt>
                <c:pt idx="4668">
                  <c:v>37388</c:v>
                </c:pt>
                <c:pt idx="4669">
                  <c:v>37393</c:v>
                </c:pt>
                <c:pt idx="4670">
                  <c:v>37403</c:v>
                </c:pt>
                <c:pt idx="4671">
                  <c:v>37412</c:v>
                </c:pt>
                <c:pt idx="4672">
                  <c:v>37416</c:v>
                </c:pt>
                <c:pt idx="4673">
                  <c:v>37419</c:v>
                </c:pt>
                <c:pt idx="4674">
                  <c:v>37431</c:v>
                </c:pt>
                <c:pt idx="4675">
                  <c:v>37442</c:v>
                </c:pt>
                <c:pt idx="4676">
                  <c:v>37445</c:v>
                </c:pt>
                <c:pt idx="4677">
                  <c:v>37446</c:v>
                </c:pt>
                <c:pt idx="4678">
                  <c:v>37449</c:v>
                </c:pt>
                <c:pt idx="4679">
                  <c:v>37451</c:v>
                </c:pt>
                <c:pt idx="4680">
                  <c:v>37457</c:v>
                </c:pt>
                <c:pt idx="4681">
                  <c:v>37472</c:v>
                </c:pt>
                <c:pt idx="4682">
                  <c:v>37483</c:v>
                </c:pt>
                <c:pt idx="4683">
                  <c:v>37488</c:v>
                </c:pt>
                <c:pt idx="4684">
                  <c:v>37489</c:v>
                </c:pt>
                <c:pt idx="4685">
                  <c:v>37490</c:v>
                </c:pt>
                <c:pt idx="4686">
                  <c:v>37492</c:v>
                </c:pt>
                <c:pt idx="4687">
                  <c:v>37497</c:v>
                </c:pt>
                <c:pt idx="4688">
                  <c:v>37502</c:v>
                </c:pt>
                <c:pt idx="4689">
                  <c:v>37503</c:v>
                </c:pt>
                <c:pt idx="4690">
                  <c:v>37504</c:v>
                </c:pt>
                <c:pt idx="4691">
                  <c:v>37508</c:v>
                </c:pt>
                <c:pt idx="4692">
                  <c:v>37509</c:v>
                </c:pt>
                <c:pt idx="4693">
                  <c:v>37513</c:v>
                </c:pt>
                <c:pt idx="4694">
                  <c:v>37518</c:v>
                </c:pt>
                <c:pt idx="4695">
                  <c:v>37529</c:v>
                </c:pt>
                <c:pt idx="4696">
                  <c:v>37539</c:v>
                </c:pt>
                <c:pt idx="4697">
                  <c:v>37548</c:v>
                </c:pt>
                <c:pt idx="4698">
                  <c:v>37558</c:v>
                </c:pt>
                <c:pt idx="4699">
                  <c:v>37560</c:v>
                </c:pt>
                <c:pt idx="4700">
                  <c:v>37564</c:v>
                </c:pt>
                <c:pt idx="4701">
                  <c:v>37573</c:v>
                </c:pt>
                <c:pt idx="4702">
                  <c:v>37575</c:v>
                </c:pt>
                <c:pt idx="4703">
                  <c:v>37578</c:v>
                </c:pt>
                <c:pt idx="4704">
                  <c:v>37595</c:v>
                </c:pt>
                <c:pt idx="4705">
                  <c:v>37602</c:v>
                </c:pt>
                <c:pt idx="4706">
                  <c:v>37603</c:v>
                </c:pt>
                <c:pt idx="4707">
                  <c:v>37616</c:v>
                </c:pt>
                <c:pt idx="4708">
                  <c:v>37620</c:v>
                </c:pt>
                <c:pt idx="4709">
                  <c:v>37631</c:v>
                </c:pt>
                <c:pt idx="4710">
                  <c:v>37637</c:v>
                </c:pt>
                <c:pt idx="4711">
                  <c:v>37638</c:v>
                </c:pt>
                <c:pt idx="4712">
                  <c:v>37640</c:v>
                </c:pt>
                <c:pt idx="4713">
                  <c:v>37643</c:v>
                </c:pt>
                <c:pt idx="4714">
                  <c:v>37649</c:v>
                </c:pt>
                <c:pt idx="4715">
                  <c:v>37666</c:v>
                </c:pt>
                <c:pt idx="4716">
                  <c:v>37682</c:v>
                </c:pt>
                <c:pt idx="4717">
                  <c:v>37683</c:v>
                </c:pt>
                <c:pt idx="4718">
                  <c:v>37688</c:v>
                </c:pt>
                <c:pt idx="4719">
                  <c:v>37692</c:v>
                </c:pt>
                <c:pt idx="4720">
                  <c:v>37701</c:v>
                </c:pt>
                <c:pt idx="4721">
                  <c:v>37716</c:v>
                </c:pt>
                <c:pt idx="4722">
                  <c:v>37717</c:v>
                </c:pt>
                <c:pt idx="4723">
                  <c:v>37725</c:v>
                </c:pt>
                <c:pt idx="4724">
                  <c:v>37726</c:v>
                </c:pt>
                <c:pt idx="4725">
                  <c:v>37729</c:v>
                </c:pt>
                <c:pt idx="4726">
                  <c:v>37733</c:v>
                </c:pt>
                <c:pt idx="4727">
                  <c:v>37773</c:v>
                </c:pt>
                <c:pt idx="4728">
                  <c:v>37779</c:v>
                </c:pt>
                <c:pt idx="4729">
                  <c:v>37781</c:v>
                </c:pt>
                <c:pt idx="4730">
                  <c:v>37794</c:v>
                </c:pt>
                <c:pt idx="4731">
                  <c:v>37798</c:v>
                </c:pt>
                <c:pt idx="4732">
                  <c:v>37801</c:v>
                </c:pt>
                <c:pt idx="4733">
                  <c:v>37810</c:v>
                </c:pt>
                <c:pt idx="4734">
                  <c:v>37818</c:v>
                </c:pt>
                <c:pt idx="4735">
                  <c:v>37821</c:v>
                </c:pt>
                <c:pt idx="4736">
                  <c:v>37826</c:v>
                </c:pt>
                <c:pt idx="4737">
                  <c:v>37835</c:v>
                </c:pt>
                <c:pt idx="4738">
                  <c:v>37844</c:v>
                </c:pt>
                <c:pt idx="4739">
                  <c:v>37863</c:v>
                </c:pt>
                <c:pt idx="4740">
                  <c:v>37879</c:v>
                </c:pt>
                <c:pt idx="4741">
                  <c:v>37883</c:v>
                </c:pt>
                <c:pt idx="4742">
                  <c:v>37885</c:v>
                </c:pt>
                <c:pt idx="4743">
                  <c:v>37912</c:v>
                </c:pt>
                <c:pt idx="4744">
                  <c:v>37917</c:v>
                </c:pt>
                <c:pt idx="4745">
                  <c:v>37920</c:v>
                </c:pt>
                <c:pt idx="4746">
                  <c:v>37927</c:v>
                </c:pt>
                <c:pt idx="4747">
                  <c:v>37945</c:v>
                </c:pt>
                <c:pt idx="4748">
                  <c:v>37972</c:v>
                </c:pt>
                <c:pt idx="4749">
                  <c:v>37977</c:v>
                </c:pt>
                <c:pt idx="4750">
                  <c:v>37978</c:v>
                </c:pt>
                <c:pt idx="4751">
                  <c:v>37980</c:v>
                </c:pt>
                <c:pt idx="4752">
                  <c:v>37981</c:v>
                </c:pt>
                <c:pt idx="4753">
                  <c:v>37994</c:v>
                </c:pt>
                <c:pt idx="4754">
                  <c:v>38019</c:v>
                </c:pt>
                <c:pt idx="4755">
                  <c:v>38030</c:v>
                </c:pt>
                <c:pt idx="4756">
                  <c:v>38031</c:v>
                </c:pt>
                <c:pt idx="4757">
                  <c:v>38033</c:v>
                </c:pt>
                <c:pt idx="4758">
                  <c:v>38034</c:v>
                </c:pt>
                <c:pt idx="4759">
                  <c:v>38035</c:v>
                </c:pt>
                <c:pt idx="4760">
                  <c:v>38036</c:v>
                </c:pt>
                <c:pt idx="4761">
                  <c:v>38042</c:v>
                </c:pt>
                <c:pt idx="4762">
                  <c:v>38043</c:v>
                </c:pt>
                <c:pt idx="4763">
                  <c:v>38048</c:v>
                </c:pt>
                <c:pt idx="4764">
                  <c:v>38049</c:v>
                </c:pt>
                <c:pt idx="4765">
                  <c:v>38054</c:v>
                </c:pt>
                <c:pt idx="4766">
                  <c:v>38058</c:v>
                </c:pt>
                <c:pt idx="4767">
                  <c:v>38067</c:v>
                </c:pt>
                <c:pt idx="4768">
                  <c:v>38079</c:v>
                </c:pt>
                <c:pt idx="4769">
                  <c:v>38094</c:v>
                </c:pt>
                <c:pt idx="4770">
                  <c:v>38126</c:v>
                </c:pt>
                <c:pt idx="4771">
                  <c:v>38136</c:v>
                </c:pt>
                <c:pt idx="4772">
                  <c:v>38142</c:v>
                </c:pt>
                <c:pt idx="4773">
                  <c:v>38154</c:v>
                </c:pt>
                <c:pt idx="4774">
                  <c:v>38155</c:v>
                </c:pt>
                <c:pt idx="4775">
                  <c:v>38161</c:v>
                </c:pt>
                <c:pt idx="4776">
                  <c:v>38163</c:v>
                </c:pt>
                <c:pt idx="4777">
                  <c:v>38169</c:v>
                </c:pt>
                <c:pt idx="4778">
                  <c:v>38182</c:v>
                </c:pt>
                <c:pt idx="4779">
                  <c:v>38186</c:v>
                </c:pt>
                <c:pt idx="4780">
                  <c:v>38207</c:v>
                </c:pt>
                <c:pt idx="4781">
                  <c:v>38222</c:v>
                </c:pt>
                <c:pt idx="4782">
                  <c:v>38226</c:v>
                </c:pt>
                <c:pt idx="4783">
                  <c:v>38230</c:v>
                </c:pt>
                <c:pt idx="4784">
                  <c:v>38241</c:v>
                </c:pt>
                <c:pt idx="4785">
                  <c:v>38243</c:v>
                </c:pt>
                <c:pt idx="4786">
                  <c:v>38249</c:v>
                </c:pt>
                <c:pt idx="4787">
                  <c:v>38256</c:v>
                </c:pt>
                <c:pt idx="4788">
                  <c:v>38268</c:v>
                </c:pt>
                <c:pt idx="4789">
                  <c:v>38269</c:v>
                </c:pt>
                <c:pt idx="4790">
                  <c:v>38272</c:v>
                </c:pt>
                <c:pt idx="4791">
                  <c:v>38276</c:v>
                </c:pt>
                <c:pt idx="4792">
                  <c:v>38282</c:v>
                </c:pt>
                <c:pt idx="4793">
                  <c:v>38283</c:v>
                </c:pt>
                <c:pt idx="4794">
                  <c:v>38284</c:v>
                </c:pt>
                <c:pt idx="4795">
                  <c:v>38298</c:v>
                </c:pt>
                <c:pt idx="4796">
                  <c:v>38305</c:v>
                </c:pt>
                <c:pt idx="4797">
                  <c:v>38306</c:v>
                </c:pt>
                <c:pt idx="4798">
                  <c:v>38316</c:v>
                </c:pt>
                <c:pt idx="4799">
                  <c:v>38319</c:v>
                </c:pt>
                <c:pt idx="4800">
                  <c:v>38320</c:v>
                </c:pt>
                <c:pt idx="4801">
                  <c:v>38323</c:v>
                </c:pt>
                <c:pt idx="4802">
                  <c:v>38329</c:v>
                </c:pt>
                <c:pt idx="4803">
                  <c:v>38342</c:v>
                </c:pt>
                <c:pt idx="4804">
                  <c:v>38355</c:v>
                </c:pt>
                <c:pt idx="4805">
                  <c:v>38366</c:v>
                </c:pt>
                <c:pt idx="4806">
                  <c:v>38368</c:v>
                </c:pt>
                <c:pt idx="4807">
                  <c:v>38375</c:v>
                </c:pt>
                <c:pt idx="4808">
                  <c:v>38394</c:v>
                </c:pt>
                <c:pt idx="4809">
                  <c:v>38408</c:v>
                </c:pt>
                <c:pt idx="4810">
                  <c:v>38428</c:v>
                </c:pt>
                <c:pt idx="4811">
                  <c:v>38434</c:v>
                </c:pt>
                <c:pt idx="4812">
                  <c:v>38435</c:v>
                </c:pt>
                <c:pt idx="4813">
                  <c:v>38444</c:v>
                </c:pt>
                <c:pt idx="4814">
                  <c:v>38445</c:v>
                </c:pt>
                <c:pt idx="4815">
                  <c:v>38460</c:v>
                </c:pt>
                <c:pt idx="4816">
                  <c:v>38477</c:v>
                </c:pt>
                <c:pt idx="4817">
                  <c:v>38478</c:v>
                </c:pt>
                <c:pt idx="4818">
                  <c:v>38481</c:v>
                </c:pt>
                <c:pt idx="4819">
                  <c:v>38486</c:v>
                </c:pt>
                <c:pt idx="4820">
                  <c:v>38495</c:v>
                </c:pt>
                <c:pt idx="4821">
                  <c:v>38497</c:v>
                </c:pt>
                <c:pt idx="4822">
                  <c:v>38503</c:v>
                </c:pt>
                <c:pt idx="4823">
                  <c:v>38507</c:v>
                </c:pt>
                <c:pt idx="4824">
                  <c:v>38538</c:v>
                </c:pt>
                <c:pt idx="4825">
                  <c:v>38542</c:v>
                </c:pt>
                <c:pt idx="4826">
                  <c:v>38544</c:v>
                </c:pt>
                <c:pt idx="4827">
                  <c:v>38546</c:v>
                </c:pt>
                <c:pt idx="4828">
                  <c:v>38550</c:v>
                </c:pt>
                <c:pt idx="4829">
                  <c:v>38563</c:v>
                </c:pt>
                <c:pt idx="4830">
                  <c:v>38577</c:v>
                </c:pt>
                <c:pt idx="4831">
                  <c:v>38582</c:v>
                </c:pt>
                <c:pt idx="4832">
                  <c:v>38587</c:v>
                </c:pt>
                <c:pt idx="4833">
                  <c:v>38597</c:v>
                </c:pt>
                <c:pt idx="4834">
                  <c:v>38601</c:v>
                </c:pt>
                <c:pt idx="4835">
                  <c:v>38602</c:v>
                </c:pt>
                <c:pt idx="4836">
                  <c:v>38605</c:v>
                </c:pt>
                <c:pt idx="4837">
                  <c:v>38609</c:v>
                </c:pt>
                <c:pt idx="4838">
                  <c:v>38611</c:v>
                </c:pt>
                <c:pt idx="4839">
                  <c:v>38618</c:v>
                </c:pt>
                <c:pt idx="4840">
                  <c:v>38643</c:v>
                </c:pt>
                <c:pt idx="4841">
                  <c:v>38645</c:v>
                </c:pt>
                <c:pt idx="4842">
                  <c:v>38651</c:v>
                </c:pt>
                <c:pt idx="4843">
                  <c:v>38652</c:v>
                </c:pt>
                <c:pt idx="4844">
                  <c:v>38653</c:v>
                </c:pt>
                <c:pt idx="4845">
                  <c:v>38654</c:v>
                </c:pt>
                <c:pt idx="4846">
                  <c:v>38660</c:v>
                </c:pt>
                <c:pt idx="4847">
                  <c:v>38675</c:v>
                </c:pt>
                <c:pt idx="4848">
                  <c:v>38676</c:v>
                </c:pt>
                <c:pt idx="4849">
                  <c:v>38719</c:v>
                </c:pt>
                <c:pt idx="4850">
                  <c:v>38722</c:v>
                </c:pt>
                <c:pt idx="4851">
                  <c:v>38735</c:v>
                </c:pt>
                <c:pt idx="4852">
                  <c:v>38737</c:v>
                </c:pt>
                <c:pt idx="4853">
                  <c:v>38739</c:v>
                </c:pt>
                <c:pt idx="4854">
                  <c:v>38750</c:v>
                </c:pt>
                <c:pt idx="4855">
                  <c:v>38756</c:v>
                </c:pt>
                <c:pt idx="4856">
                  <c:v>38764</c:v>
                </c:pt>
                <c:pt idx="4857">
                  <c:v>38775</c:v>
                </c:pt>
                <c:pt idx="4858">
                  <c:v>38776</c:v>
                </c:pt>
                <c:pt idx="4859">
                  <c:v>38790</c:v>
                </c:pt>
                <c:pt idx="4860">
                  <c:v>38792</c:v>
                </c:pt>
                <c:pt idx="4861">
                  <c:v>38796</c:v>
                </c:pt>
                <c:pt idx="4862">
                  <c:v>38802</c:v>
                </c:pt>
                <c:pt idx="4863">
                  <c:v>38809</c:v>
                </c:pt>
                <c:pt idx="4864">
                  <c:v>38825</c:v>
                </c:pt>
                <c:pt idx="4865">
                  <c:v>38829</c:v>
                </c:pt>
                <c:pt idx="4866">
                  <c:v>38859</c:v>
                </c:pt>
                <c:pt idx="4867">
                  <c:v>38872</c:v>
                </c:pt>
                <c:pt idx="4868">
                  <c:v>38882</c:v>
                </c:pt>
                <c:pt idx="4869">
                  <c:v>38883</c:v>
                </c:pt>
                <c:pt idx="4870">
                  <c:v>38894</c:v>
                </c:pt>
                <c:pt idx="4871">
                  <c:v>38901</c:v>
                </c:pt>
                <c:pt idx="4872">
                  <c:v>38902</c:v>
                </c:pt>
                <c:pt idx="4873">
                  <c:v>38913</c:v>
                </c:pt>
                <c:pt idx="4874">
                  <c:v>38924</c:v>
                </c:pt>
                <c:pt idx="4875">
                  <c:v>38928</c:v>
                </c:pt>
                <c:pt idx="4876">
                  <c:v>38931</c:v>
                </c:pt>
                <c:pt idx="4877">
                  <c:v>38933</c:v>
                </c:pt>
                <c:pt idx="4878">
                  <c:v>38939</c:v>
                </c:pt>
                <c:pt idx="4879">
                  <c:v>38942</c:v>
                </c:pt>
                <c:pt idx="4880">
                  <c:v>38952</c:v>
                </c:pt>
                <c:pt idx="4881">
                  <c:v>38953</c:v>
                </c:pt>
                <c:pt idx="4882">
                  <c:v>38954</c:v>
                </c:pt>
                <c:pt idx="4883">
                  <c:v>38957</c:v>
                </c:pt>
                <c:pt idx="4884">
                  <c:v>38972</c:v>
                </c:pt>
                <c:pt idx="4885">
                  <c:v>38979</c:v>
                </c:pt>
                <c:pt idx="4886">
                  <c:v>38986</c:v>
                </c:pt>
                <c:pt idx="4887">
                  <c:v>38998</c:v>
                </c:pt>
                <c:pt idx="4888">
                  <c:v>38999</c:v>
                </c:pt>
                <c:pt idx="4889">
                  <c:v>39005</c:v>
                </c:pt>
                <c:pt idx="4890">
                  <c:v>39006</c:v>
                </c:pt>
                <c:pt idx="4891">
                  <c:v>39018</c:v>
                </c:pt>
                <c:pt idx="4892">
                  <c:v>39029</c:v>
                </c:pt>
                <c:pt idx="4893">
                  <c:v>39031</c:v>
                </c:pt>
                <c:pt idx="4894">
                  <c:v>39036</c:v>
                </c:pt>
                <c:pt idx="4895">
                  <c:v>39040</c:v>
                </c:pt>
                <c:pt idx="4896">
                  <c:v>39046</c:v>
                </c:pt>
                <c:pt idx="4897">
                  <c:v>39049</c:v>
                </c:pt>
                <c:pt idx="4898">
                  <c:v>39050</c:v>
                </c:pt>
                <c:pt idx="4899">
                  <c:v>39051</c:v>
                </c:pt>
                <c:pt idx="4900">
                  <c:v>39052</c:v>
                </c:pt>
                <c:pt idx="4901">
                  <c:v>39057</c:v>
                </c:pt>
                <c:pt idx="4902">
                  <c:v>39059</c:v>
                </c:pt>
                <c:pt idx="4903">
                  <c:v>39062</c:v>
                </c:pt>
                <c:pt idx="4904">
                  <c:v>39070</c:v>
                </c:pt>
                <c:pt idx="4905">
                  <c:v>39077</c:v>
                </c:pt>
                <c:pt idx="4906">
                  <c:v>39083</c:v>
                </c:pt>
                <c:pt idx="4907">
                  <c:v>39099</c:v>
                </c:pt>
                <c:pt idx="4908">
                  <c:v>39102</c:v>
                </c:pt>
                <c:pt idx="4909">
                  <c:v>39131</c:v>
                </c:pt>
                <c:pt idx="4910">
                  <c:v>39150</c:v>
                </c:pt>
                <c:pt idx="4911">
                  <c:v>39151</c:v>
                </c:pt>
                <c:pt idx="4912">
                  <c:v>39164</c:v>
                </c:pt>
                <c:pt idx="4913">
                  <c:v>39177</c:v>
                </c:pt>
                <c:pt idx="4914">
                  <c:v>39194</c:v>
                </c:pt>
                <c:pt idx="4915">
                  <c:v>39196</c:v>
                </c:pt>
                <c:pt idx="4916">
                  <c:v>39201</c:v>
                </c:pt>
                <c:pt idx="4917">
                  <c:v>39202</c:v>
                </c:pt>
                <c:pt idx="4918">
                  <c:v>39205</c:v>
                </c:pt>
                <c:pt idx="4919">
                  <c:v>39210</c:v>
                </c:pt>
                <c:pt idx="4920">
                  <c:v>39217</c:v>
                </c:pt>
                <c:pt idx="4921">
                  <c:v>39218</c:v>
                </c:pt>
                <c:pt idx="4922">
                  <c:v>39229</c:v>
                </c:pt>
                <c:pt idx="4923">
                  <c:v>39231</c:v>
                </c:pt>
                <c:pt idx="4924">
                  <c:v>39233</c:v>
                </c:pt>
                <c:pt idx="4925">
                  <c:v>39234</c:v>
                </c:pt>
                <c:pt idx="4926">
                  <c:v>39252</c:v>
                </c:pt>
                <c:pt idx="4927">
                  <c:v>39253</c:v>
                </c:pt>
                <c:pt idx="4928">
                  <c:v>39255</c:v>
                </c:pt>
                <c:pt idx="4929">
                  <c:v>39266</c:v>
                </c:pt>
                <c:pt idx="4930">
                  <c:v>39273</c:v>
                </c:pt>
                <c:pt idx="4931">
                  <c:v>39275</c:v>
                </c:pt>
                <c:pt idx="4932">
                  <c:v>39277</c:v>
                </c:pt>
                <c:pt idx="4933">
                  <c:v>39286</c:v>
                </c:pt>
                <c:pt idx="4934">
                  <c:v>39288</c:v>
                </c:pt>
                <c:pt idx="4935">
                  <c:v>39293</c:v>
                </c:pt>
                <c:pt idx="4936">
                  <c:v>39303</c:v>
                </c:pt>
                <c:pt idx="4937">
                  <c:v>39309</c:v>
                </c:pt>
                <c:pt idx="4938">
                  <c:v>39327</c:v>
                </c:pt>
                <c:pt idx="4939">
                  <c:v>39381</c:v>
                </c:pt>
                <c:pt idx="4940">
                  <c:v>39405</c:v>
                </c:pt>
                <c:pt idx="4941">
                  <c:v>39418</c:v>
                </c:pt>
                <c:pt idx="4942">
                  <c:v>39428</c:v>
                </c:pt>
                <c:pt idx="4943">
                  <c:v>39439</c:v>
                </c:pt>
                <c:pt idx="4944">
                  <c:v>39449</c:v>
                </c:pt>
                <c:pt idx="4945">
                  <c:v>39473</c:v>
                </c:pt>
                <c:pt idx="4946">
                  <c:v>39494</c:v>
                </c:pt>
                <c:pt idx="4947">
                  <c:v>39503</c:v>
                </c:pt>
                <c:pt idx="4948">
                  <c:v>39505</c:v>
                </c:pt>
                <c:pt idx="4949">
                  <c:v>39510</c:v>
                </c:pt>
                <c:pt idx="4950">
                  <c:v>39525</c:v>
                </c:pt>
                <c:pt idx="4951">
                  <c:v>39529</c:v>
                </c:pt>
                <c:pt idx="4952">
                  <c:v>39534</c:v>
                </c:pt>
                <c:pt idx="4953">
                  <c:v>39538</c:v>
                </c:pt>
                <c:pt idx="4954">
                  <c:v>39540</c:v>
                </c:pt>
                <c:pt idx="4955">
                  <c:v>39547</c:v>
                </c:pt>
                <c:pt idx="4956">
                  <c:v>39555</c:v>
                </c:pt>
                <c:pt idx="4957">
                  <c:v>39567</c:v>
                </c:pt>
                <c:pt idx="4958">
                  <c:v>39569</c:v>
                </c:pt>
                <c:pt idx="4959">
                  <c:v>39573</c:v>
                </c:pt>
                <c:pt idx="4960">
                  <c:v>39583</c:v>
                </c:pt>
                <c:pt idx="4961">
                  <c:v>39588</c:v>
                </c:pt>
                <c:pt idx="4962">
                  <c:v>39593</c:v>
                </c:pt>
                <c:pt idx="4963">
                  <c:v>39612</c:v>
                </c:pt>
                <c:pt idx="4964">
                  <c:v>39613</c:v>
                </c:pt>
                <c:pt idx="4965">
                  <c:v>39618</c:v>
                </c:pt>
                <c:pt idx="4966">
                  <c:v>39619</c:v>
                </c:pt>
                <c:pt idx="4967">
                  <c:v>39620</c:v>
                </c:pt>
                <c:pt idx="4968">
                  <c:v>39622</c:v>
                </c:pt>
                <c:pt idx="4969">
                  <c:v>39626</c:v>
                </c:pt>
                <c:pt idx="4970">
                  <c:v>39628</c:v>
                </c:pt>
                <c:pt idx="4971">
                  <c:v>39629</c:v>
                </c:pt>
                <c:pt idx="4972">
                  <c:v>39648</c:v>
                </c:pt>
                <c:pt idx="4973">
                  <c:v>39649</c:v>
                </c:pt>
                <c:pt idx="4974">
                  <c:v>39656</c:v>
                </c:pt>
                <c:pt idx="4975">
                  <c:v>39657</c:v>
                </c:pt>
                <c:pt idx="4976">
                  <c:v>39670</c:v>
                </c:pt>
                <c:pt idx="4977">
                  <c:v>39694</c:v>
                </c:pt>
                <c:pt idx="4978">
                  <c:v>39701</c:v>
                </c:pt>
                <c:pt idx="4979">
                  <c:v>39713</c:v>
                </c:pt>
                <c:pt idx="4980">
                  <c:v>39723</c:v>
                </c:pt>
                <c:pt idx="4981">
                  <c:v>39729</c:v>
                </c:pt>
                <c:pt idx="4982">
                  <c:v>39735</c:v>
                </c:pt>
                <c:pt idx="4983">
                  <c:v>39748</c:v>
                </c:pt>
                <c:pt idx="4984">
                  <c:v>39754</c:v>
                </c:pt>
                <c:pt idx="4985">
                  <c:v>39760</c:v>
                </c:pt>
                <c:pt idx="4986">
                  <c:v>39766</c:v>
                </c:pt>
                <c:pt idx="4987">
                  <c:v>39769</c:v>
                </c:pt>
                <c:pt idx="4988">
                  <c:v>39776</c:v>
                </c:pt>
                <c:pt idx="4989">
                  <c:v>39777</c:v>
                </c:pt>
                <c:pt idx="4990">
                  <c:v>39779</c:v>
                </c:pt>
                <c:pt idx="4991">
                  <c:v>39801</c:v>
                </c:pt>
                <c:pt idx="4992">
                  <c:v>39806</c:v>
                </c:pt>
                <c:pt idx="4993">
                  <c:v>39807</c:v>
                </c:pt>
                <c:pt idx="4994">
                  <c:v>39817</c:v>
                </c:pt>
                <c:pt idx="4995">
                  <c:v>39834</c:v>
                </c:pt>
                <c:pt idx="4996">
                  <c:v>39836</c:v>
                </c:pt>
                <c:pt idx="4997">
                  <c:v>39838</c:v>
                </c:pt>
                <c:pt idx="4998">
                  <c:v>39842</c:v>
                </c:pt>
                <c:pt idx="4999">
                  <c:v>39845</c:v>
                </c:pt>
                <c:pt idx="5000">
                  <c:v>39863</c:v>
                </c:pt>
                <c:pt idx="5001">
                  <c:v>39872</c:v>
                </c:pt>
                <c:pt idx="5002">
                  <c:v>39874</c:v>
                </c:pt>
                <c:pt idx="5003">
                  <c:v>39878</c:v>
                </c:pt>
                <c:pt idx="5004">
                  <c:v>39883</c:v>
                </c:pt>
                <c:pt idx="5005">
                  <c:v>39919</c:v>
                </c:pt>
                <c:pt idx="5006">
                  <c:v>39921</c:v>
                </c:pt>
                <c:pt idx="5007">
                  <c:v>39933</c:v>
                </c:pt>
                <c:pt idx="5008">
                  <c:v>39953</c:v>
                </c:pt>
                <c:pt idx="5009">
                  <c:v>39974</c:v>
                </c:pt>
                <c:pt idx="5010">
                  <c:v>39981</c:v>
                </c:pt>
                <c:pt idx="5011">
                  <c:v>39985</c:v>
                </c:pt>
                <c:pt idx="5012">
                  <c:v>39991</c:v>
                </c:pt>
                <c:pt idx="5013">
                  <c:v>40003</c:v>
                </c:pt>
                <c:pt idx="5014">
                  <c:v>40011</c:v>
                </c:pt>
                <c:pt idx="5015">
                  <c:v>40012</c:v>
                </c:pt>
                <c:pt idx="5016">
                  <c:v>40020</c:v>
                </c:pt>
                <c:pt idx="5017">
                  <c:v>40027</c:v>
                </c:pt>
                <c:pt idx="5018">
                  <c:v>40030</c:v>
                </c:pt>
                <c:pt idx="5019">
                  <c:v>40032</c:v>
                </c:pt>
                <c:pt idx="5020">
                  <c:v>40034</c:v>
                </c:pt>
                <c:pt idx="5021">
                  <c:v>40036</c:v>
                </c:pt>
                <c:pt idx="5022">
                  <c:v>40043</c:v>
                </c:pt>
                <c:pt idx="5023">
                  <c:v>40045</c:v>
                </c:pt>
                <c:pt idx="5024">
                  <c:v>40047</c:v>
                </c:pt>
                <c:pt idx="5025">
                  <c:v>40048</c:v>
                </c:pt>
                <c:pt idx="5026">
                  <c:v>40055</c:v>
                </c:pt>
                <c:pt idx="5027">
                  <c:v>40060</c:v>
                </c:pt>
                <c:pt idx="5028">
                  <c:v>40073</c:v>
                </c:pt>
                <c:pt idx="5029">
                  <c:v>40087</c:v>
                </c:pt>
                <c:pt idx="5030">
                  <c:v>40088</c:v>
                </c:pt>
                <c:pt idx="5031">
                  <c:v>40089</c:v>
                </c:pt>
                <c:pt idx="5032">
                  <c:v>40090</c:v>
                </c:pt>
                <c:pt idx="5033">
                  <c:v>40095</c:v>
                </c:pt>
                <c:pt idx="5034">
                  <c:v>40103</c:v>
                </c:pt>
                <c:pt idx="5035">
                  <c:v>40109</c:v>
                </c:pt>
                <c:pt idx="5036">
                  <c:v>40116</c:v>
                </c:pt>
                <c:pt idx="5037">
                  <c:v>40121</c:v>
                </c:pt>
                <c:pt idx="5038">
                  <c:v>40129</c:v>
                </c:pt>
                <c:pt idx="5039">
                  <c:v>40136</c:v>
                </c:pt>
                <c:pt idx="5040">
                  <c:v>40137</c:v>
                </c:pt>
                <c:pt idx="5041">
                  <c:v>40144</c:v>
                </c:pt>
                <c:pt idx="5042">
                  <c:v>40147</c:v>
                </c:pt>
                <c:pt idx="5043">
                  <c:v>40151</c:v>
                </c:pt>
                <c:pt idx="5044">
                  <c:v>40164</c:v>
                </c:pt>
                <c:pt idx="5045">
                  <c:v>40184</c:v>
                </c:pt>
                <c:pt idx="5046">
                  <c:v>40251</c:v>
                </c:pt>
                <c:pt idx="5047">
                  <c:v>40276</c:v>
                </c:pt>
                <c:pt idx="5048">
                  <c:v>40283</c:v>
                </c:pt>
                <c:pt idx="5049">
                  <c:v>40308</c:v>
                </c:pt>
                <c:pt idx="5050">
                  <c:v>40333</c:v>
                </c:pt>
                <c:pt idx="5051">
                  <c:v>40345</c:v>
                </c:pt>
                <c:pt idx="5052">
                  <c:v>40349</c:v>
                </c:pt>
                <c:pt idx="5053">
                  <c:v>40355</c:v>
                </c:pt>
                <c:pt idx="5054">
                  <c:v>40357</c:v>
                </c:pt>
                <c:pt idx="5055">
                  <c:v>40358</c:v>
                </c:pt>
                <c:pt idx="5056">
                  <c:v>40359</c:v>
                </c:pt>
                <c:pt idx="5057">
                  <c:v>40360</c:v>
                </c:pt>
                <c:pt idx="5058">
                  <c:v>40371</c:v>
                </c:pt>
                <c:pt idx="5059">
                  <c:v>40380</c:v>
                </c:pt>
                <c:pt idx="5060">
                  <c:v>40383</c:v>
                </c:pt>
                <c:pt idx="5061">
                  <c:v>40388</c:v>
                </c:pt>
                <c:pt idx="5062">
                  <c:v>40414</c:v>
                </c:pt>
                <c:pt idx="5063">
                  <c:v>40418</c:v>
                </c:pt>
                <c:pt idx="5064">
                  <c:v>40420</c:v>
                </c:pt>
                <c:pt idx="5065">
                  <c:v>40437</c:v>
                </c:pt>
                <c:pt idx="5066">
                  <c:v>40446</c:v>
                </c:pt>
                <c:pt idx="5067">
                  <c:v>40450</c:v>
                </c:pt>
                <c:pt idx="5068">
                  <c:v>40459</c:v>
                </c:pt>
                <c:pt idx="5069">
                  <c:v>40465</c:v>
                </c:pt>
                <c:pt idx="5070">
                  <c:v>40472</c:v>
                </c:pt>
                <c:pt idx="5071">
                  <c:v>40475</c:v>
                </c:pt>
                <c:pt idx="5072">
                  <c:v>40482</c:v>
                </c:pt>
                <c:pt idx="5073">
                  <c:v>40497</c:v>
                </c:pt>
                <c:pt idx="5074">
                  <c:v>40498</c:v>
                </c:pt>
                <c:pt idx="5075">
                  <c:v>40501</c:v>
                </c:pt>
                <c:pt idx="5076">
                  <c:v>40518</c:v>
                </c:pt>
                <c:pt idx="5077">
                  <c:v>40524</c:v>
                </c:pt>
                <c:pt idx="5078">
                  <c:v>40545</c:v>
                </c:pt>
                <c:pt idx="5079">
                  <c:v>40547</c:v>
                </c:pt>
                <c:pt idx="5080">
                  <c:v>40548</c:v>
                </c:pt>
                <c:pt idx="5081">
                  <c:v>40567</c:v>
                </c:pt>
                <c:pt idx="5082">
                  <c:v>40569</c:v>
                </c:pt>
                <c:pt idx="5083">
                  <c:v>40571</c:v>
                </c:pt>
                <c:pt idx="5084">
                  <c:v>40573</c:v>
                </c:pt>
                <c:pt idx="5085">
                  <c:v>40580</c:v>
                </c:pt>
                <c:pt idx="5086">
                  <c:v>40589</c:v>
                </c:pt>
                <c:pt idx="5087">
                  <c:v>40601</c:v>
                </c:pt>
                <c:pt idx="5088">
                  <c:v>40605</c:v>
                </c:pt>
                <c:pt idx="5089">
                  <c:v>40612</c:v>
                </c:pt>
                <c:pt idx="5090">
                  <c:v>40616</c:v>
                </c:pt>
                <c:pt idx="5091">
                  <c:v>40617</c:v>
                </c:pt>
                <c:pt idx="5092">
                  <c:v>40621</c:v>
                </c:pt>
                <c:pt idx="5093">
                  <c:v>40634</c:v>
                </c:pt>
                <c:pt idx="5094">
                  <c:v>40636</c:v>
                </c:pt>
                <c:pt idx="5095">
                  <c:v>40637</c:v>
                </c:pt>
                <c:pt idx="5096">
                  <c:v>40638</c:v>
                </c:pt>
                <c:pt idx="5097">
                  <c:v>40664</c:v>
                </c:pt>
                <c:pt idx="5098">
                  <c:v>40669</c:v>
                </c:pt>
                <c:pt idx="5099">
                  <c:v>40670</c:v>
                </c:pt>
                <c:pt idx="5100">
                  <c:v>40677</c:v>
                </c:pt>
                <c:pt idx="5101">
                  <c:v>40680</c:v>
                </c:pt>
                <c:pt idx="5102">
                  <c:v>40688</c:v>
                </c:pt>
                <c:pt idx="5103">
                  <c:v>40691</c:v>
                </c:pt>
                <c:pt idx="5104">
                  <c:v>40697</c:v>
                </c:pt>
                <c:pt idx="5105">
                  <c:v>40698</c:v>
                </c:pt>
                <c:pt idx="5106">
                  <c:v>40706</c:v>
                </c:pt>
                <c:pt idx="5107">
                  <c:v>40712</c:v>
                </c:pt>
                <c:pt idx="5108">
                  <c:v>40713</c:v>
                </c:pt>
                <c:pt idx="5109">
                  <c:v>40717</c:v>
                </c:pt>
                <c:pt idx="5110">
                  <c:v>40723</c:v>
                </c:pt>
                <c:pt idx="5111">
                  <c:v>40727</c:v>
                </c:pt>
                <c:pt idx="5112">
                  <c:v>40729</c:v>
                </c:pt>
                <c:pt idx="5113">
                  <c:v>40739</c:v>
                </c:pt>
                <c:pt idx="5114">
                  <c:v>40745</c:v>
                </c:pt>
                <c:pt idx="5115">
                  <c:v>40749</c:v>
                </c:pt>
                <c:pt idx="5116">
                  <c:v>40750</c:v>
                </c:pt>
                <c:pt idx="5117">
                  <c:v>40755</c:v>
                </c:pt>
                <c:pt idx="5118">
                  <c:v>40762</c:v>
                </c:pt>
                <c:pt idx="5119">
                  <c:v>40766</c:v>
                </c:pt>
                <c:pt idx="5120">
                  <c:v>40774</c:v>
                </c:pt>
                <c:pt idx="5121">
                  <c:v>40804</c:v>
                </c:pt>
                <c:pt idx="5122">
                  <c:v>40813</c:v>
                </c:pt>
                <c:pt idx="5123">
                  <c:v>40816</c:v>
                </c:pt>
                <c:pt idx="5124">
                  <c:v>40821</c:v>
                </c:pt>
                <c:pt idx="5125">
                  <c:v>40826</c:v>
                </c:pt>
                <c:pt idx="5126">
                  <c:v>40840</c:v>
                </c:pt>
                <c:pt idx="5127">
                  <c:v>40844</c:v>
                </c:pt>
                <c:pt idx="5128">
                  <c:v>40846</c:v>
                </c:pt>
                <c:pt idx="5129">
                  <c:v>40865</c:v>
                </c:pt>
                <c:pt idx="5130">
                  <c:v>40870</c:v>
                </c:pt>
                <c:pt idx="5131">
                  <c:v>40876</c:v>
                </c:pt>
                <c:pt idx="5132">
                  <c:v>40892</c:v>
                </c:pt>
                <c:pt idx="5133">
                  <c:v>40901</c:v>
                </c:pt>
                <c:pt idx="5134">
                  <c:v>40912</c:v>
                </c:pt>
                <c:pt idx="5135">
                  <c:v>40917</c:v>
                </c:pt>
                <c:pt idx="5136">
                  <c:v>40955</c:v>
                </c:pt>
                <c:pt idx="5137">
                  <c:v>40959</c:v>
                </c:pt>
                <c:pt idx="5138">
                  <c:v>40964</c:v>
                </c:pt>
                <c:pt idx="5139">
                  <c:v>40989</c:v>
                </c:pt>
                <c:pt idx="5140">
                  <c:v>40990</c:v>
                </c:pt>
                <c:pt idx="5141">
                  <c:v>40991</c:v>
                </c:pt>
                <c:pt idx="5142">
                  <c:v>40992</c:v>
                </c:pt>
                <c:pt idx="5143">
                  <c:v>41007</c:v>
                </c:pt>
                <c:pt idx="5144">
                  <c:v>41010</c:v>
                </c:pt>
                <c:pt idx="5145">
                  <c:v>41034</c:v>
                </c:pt>
                <c:pt idx="5146">
                  <c:v>41046</c:v>
                </c:pt>
                <c:pt idx="5147">
                  <c:v>41055</c:v>
                </c:pt>
                <c:pt idx="5148">
                  <c:v>41075</c:v>
                </c:pt>
                <c:pt idx="5149">
                  <c:v>41082</c:v>
                </c:pt>
                <c:pt idx="5150">
                  <c:v>41102</c:v>
                </c:pt>
                <c:pt idx="5151">
                  <c:v>41172</c:v>
                </c:pt>
                <c:pt idx="5152">
                  <c:v>41181</c:v>
                </c:pt>
                <c:pt idx="5153">
                  <c:v>41210</c:v>
                </c:pt>
                <c:pt idx="5154">
                  <c:v>41244</c:v>
                </c:pt>
                <c:pt idx="5155">
                  <c:v>41246</c:v>
                </c:pt>
                <c:pt idx="5156">
                  <c:v>41288</c:v>
                </c:pt>
                <c:pt idx="5157">
                  <c:v>41294</c:v>
                </c:pt>
                <c:pt idx="5158">
                  <c:v>41297</c:v>
                </c:pt>
                <c:pt idx="5159">
                  <c:v>41307</c:v>
                </c:pt>
                <c:pt idx="5160">
                  <c:v>41315</c:v>
                </c:pt>
                <c:pt idx="5161">
                  <c:v>41317</c:v>
                </c:pt>
                <c:pt idx="5162">
                  <c:v>41320</c:v>
                </c:pt>
                <c:pt idx="5163">
                  <c:v>41321</c:v>
                </c:pt>
                <c:pt idx="5164">
                  <c:v>41323</c:v>
                </c:pt>
                <c:pt idx="5165">
                  <c:v>41337</c:v>
                </c:pt>
                <c:pt idx="5166">
                  <c:v>41357</c:v>
                </c:pt>
                <c:pt idx="5167">
                  <c:v>41363</c:v>
                </c:pt>
                <c:pt idx="5168">
                  <c:v>41364</c:v>
                </c:pt>
                <c:pt idx="5169">
                  <c:v>41378</c:v>
                </c:pt>
                <c:pt idx="5170">
                  <c:v>41381</c:v>
                </c:pt>
                <c:pt idx="5171">
                  <c:v>41382</c:v>
                </c:pt>
                <c:pt idx="5172">
                  <c:v>41386</c:v>
                </c:pt>
                <c:pt idx="5173">
                  <c:v>41390</c:v>
                </c:pt>
                <c:pt idx="5174">
                  <c:v>41393</c:v>
                </c:pt>
                <c:pt idx="5175">
                  <c:v>41409</c:v>
                </c:pt>
                <c:pt idx="5176">
                  <c:v>41417</c:v>
                </c:pt>
                <c:pt idx="5177">
                  <c:v>41444</c:v>
                </c:pt>
                <c:pt idx="5178">
                  <c:v>41447</c:v>
                </c:pt>
                <c:pt idx="5179">
                  <c:v>41460</c:v>
                </c:pt>
                <c:pt idx="5180">
                  <c:v>41462</c:v>
                </c:pt>
                <c:pt idx="5181">
                  <c:v>41471</c:v>
                </c:pt>
                <c:pt idx="5182">
                  <c:v>41483</c:v>
                </c:pt>
                <c:pt idx="5183">
                  <c:v>41487</c:v>
                </c:pt>
                <c:pt idx="5184">
                  <c:v>41494</c:v>
                </c:pt>
                <c:pt idx="5185">
                  <c:v>41511</c:v>
                </c:pt>
                <c:pt idx="5186">
                  <c:v>41537</c:v>
                </c:pt>
                <c:pt idx="5187">
                  <c:v>41553</c:v>
                </c:pt>
                <c:pt idx="5188">
                  <c:v>41568</c:v>
                </c:pt>
                <c:pt idx="5189">
                  <c:v>41579</c:v>
                </c:pt>
                <c:pt idx="5190">
                  <c:v>41591</c:v>
                </c:pt>
                <c:pt idx="5191">
                  <c:v>41601</c:v>
                </c:pt>
                <c:pt idx="5192">
                  <c:v>41611</c:v>
                </c:pt>
                <c:pt idx="5193">
                  <c:v>41614</c:v>
                </c:pt>
                <c:pt idx="5194">
                  <c:v>41619</c:v>
                </c:pt>
                <c:pt idx="5195">
                  <c:v>41623</c:v>
                </c:pt>
                <c:pt idx="5196">
                  <c:v>41625</c:v>
                </c:pt>
                <c:pt idx="5197">
                  <c:v>41635</c:v>
                </c:pt>
                <c:pt idx="5198">
                  <c:v>41649</c:v>
                </c:pt>
                <c:pt idx="5199">
                  <c:v>41650</c:v>
                </c:pt>
                <c:pt idx="5200">
                  <c:v>41652</c:v>
                </c:pt>
                <c:pt idx="5201">
                  <c:v>41663</c:v>
                </c:pt>
                <c:pt idx="5202">
                  <c:v>41690</c:v>
                </c:pt>
                <c:pt idx="5203">
                  <c:v>41695</c:v>
                </c:pt>
                <c:pt idx="5204">
                  <c:v>41699</c:v>
                </c:pt>
                <c:pt idx="5205">
                  <c:v>41717</c:v>
                </c:pt>
                <c:pt idx="5206">
                  <c:v>41721</c:v>
                </c:pt>
                <c:pt idx="5207">
                  <c:v>41727</c:v>
                </c:pt>
                <c:pt idx="5208">
                  <c:v>41750</c:v>
                </c:pt>
                <c:pt idx="5209">
                  <c:v>41759</c:v>
                </c:pt>
                <c:pt idx="5210">
                  <c:v>41801</c:v>
                </c:pt>
                <c:pt idx="5211">
                  <c:v>41809</c:v>
                </c:pt>
                <c:pt idx="5212">
                  <c:v>41814</c:v>
                </c:pt>
                <c:pt idx="5213">
                  <c:v>41824</c:v>
                </c:pt>
                <c:pt idx="5214">
                  <c:v>41842</c:v>
                </c:pt>
                <c:pt idx="5215">
                  <c:v>41847</c:v>
                </c:pt>
                <c:pt idx="5216">
                  <c:v>41852</c:v>
                </c:pt>
                <c:pt idx="5217">
                  <c:v>41854</c:v>
                </c:pt>
                <c:pt idx="5218">
                  <c:v>41863</c:v>
                </c:pt>
                <c:pt idx="5219">
                  <c:v>41869</c:v>
                </c:pt>
                <c:pt idx="5220">
                  <c:v>41887</c:v>
                </c:pt>
                <c:pt idx="5221">
                  <c:v>41895</c:v>
                </c:pt>
                <c:pt idx="5222">
                  <c:v>41900</c:v>
                </c:pt>
                <c:pt idx="5223">
                  <c:v>41911</c:v>
                </c:pt>
                <c:pt idx="5224">
                  <c:v>41919</c:v>
                </c:pt>
                <c:pt idx="5225">
                  <c:v>41944</c:v>
                </c:pt>
                <c:pt idx="5226">
                  <c:v>41957</c:v>
                </c:pt>
                <c:pt idx="5227">
                  <c:v>41959</c:v>
                </c:pt>
                <c:pt idx="5228">
                  <c:v>41962</c:v>
                </c:pt>
                <c:pt idx="5229">
                  <c:v>41971</c:v>
                </c:pt>
                <c:pt idx="5230">
                  <c:v>41974</c:v>
                </c:pt>
                <c:pt idx="5231">
                  <c:v>41975</c:v>
                </c:pt>
                <c:pt idx="5232">
                  <c:v>41999</c:v>
                </c:pt>
                <c:pt idx="5233">
                  <c:v>42018</c:v>
                </c:pt>
                <c:pt idx="5234">
                  <c:v>42019</c:v>
                </c:pt>
                <c:pt idx="5235">
                  <c:v>42030</c:v>
                </c:pt>
                <c:pt idx="5236">
                  <c:v>42040</c:v>
                </c:pt>
                <c:pt idx="5237">
                  <c:v>42055</c:v>
                </c:pt>
                <c:pt idx="5238">
                  <c:v>42056</c:v>
                </c:pt>
                <c:pt idx="5239">
                  <c:v>42059</c:v>
                </c:pt>
                <c:pt idx="5240">
                  <c:v>42062</c:v>
                </c:pt>
                <c:pt idx="5241">
                  <c:v>42067</c:v>
                </c:pt>
                <c:pt idx="5242">
                  <c:v>42069</c:v>
                </c:pt>
                <c:pt idx="5243">
                  <c:v>42094</c:v>
                </c:pt>
                <c:pt idx="5244">
                  <c:v>42095</c:v>
                </c:pt>
                <c:pt idx="5245">
                  <c:v>42098</c:v>
                </c:pt>
                <c:pt idx="5246">
                  <c:v>42109</c:v>
                </c:pt>
                <c:pt idx="5247">
                  <c:v>42110</c:v>
                </c:pt>
                <c:pt idx="5248">
                  <c:v>42121</c:v>
                </c:pt>
                <c:pt idx="5249">
                  <c:v>42127</c:v>
                </c:pt>
                <c:pt idx="5250">
                  <c:v>42131</c:v>
                </c:pt>
                <c:pt idx="5251">
                  <c:v>42135</c:v>
                </c:pt>
                <c:pt idx="5252">
                  <c:v>42165</c:v>
                </c:pt>
                <c:pt idx="5253">
                  <c:v>42197</c:v>
                </c:pt>
                <c:pt idx="5254">
                  <c:v>42200</c:v>
                </c:pt>
                <c:pt idx="5255">
                  <c:v>42202</c:v>
                </c:pt>
                <c:pt idx="5256">
                  <c:v>42206</c:v>
                </c:pt>
                <c:pt idx="5257">
                  <c:v>42216</c:v>
                </c:pt>
                <c:pt idx="5258">
                  <c:v>42219</c:v>
                </c:pt>
                <c:pt idx="5259">
                  <c:v>42237</c:v>
                </c:pt>
                <c:pt idx="5260">
                  <c:v>42250</c:v>
                </c:pt>
                <c:pt idx="5261">
                  <c:v>42264</c:v>
                </c:pt>
                <c:pt idx="5262">
                  <c:v>42270</c:v>
                </c:pt>
                <c:pt idx="5263">
                  <c:v>42272</c:v>
                </c:pt>
                <c:pt idx="5264">
                  <c:v>42276</c:v>
                </c:pt>
                <c:pt idx="5265">
                  <c:v>42296</c:v>
                </c:pt>
                <c:pt idx="5266">
                  <c:v>42298</c:v>
                </c:pt>
                <c:pt idx="5267">
                  <c:v>42303</c:v>
                </c:pt>
                <c:pt idx="5268">
                  <c:v>42319</c:v>
                </c:pt>
                <c:pt idx="5269">
                  <c:v>42322</c:v>
                </c:pt>
                <c:pt idx="5270">
                  <c:v>42342</c:v>
                </c:pt>
                <c:pt idx="5271">
                  <c:v>42344</c:v>
                </c:pt>
                <c:pt idx="5272">
                  <c:v>42358</c:v>
                </c:pt>
                <c:pt idx="5273">
                  <c:v>42367</c:v>
                </c:pt>
                <c:pt idx="5274">
                  <c:v>42372</c:v>
                </c:pt>
                <c:pt idx="5275">
                  <c:v>42373</c:v>
                </c:pt>
                <c:pt idx="5276">
                  <c:v>42386</c:v>
                </c:pt>
                <c:pt idx="5277">
                  <c:v>42401</c:v>
                </c:pt>
                <c:pt idx="5278">
                  <c:v>42411</c:v>
                </c:pt>
                <c:pt idx="5279">
                  <c:v>42421</c:v>
                </c:pt>
                <c:pt idx="5280">
                  <c:v>42429</c:v>
                </c:pt>
                <c:pt idx="5281">
                  <c:v>42431</c:v>
                </c:pt>
                <c:pt idx="5282">
                  <c:v>42437</c:v>
                </c:pt>
                <c:pt idx="5283">
                  <c:v>42439</c:v>
                </c:pt>
                <c:pt idx="5284">
                  <c:v>42442</c:v>
                </c:pt>
                <c:pt idx="5285">
                  <c:v>42471</c:v>
                </c:pt>
                <c:pt idx="5286">
                  <c:v>42473</c:v>
                </c:pt>
                <c:pt idx="5287">
                  <c:v>42476</c:v>
                </c:pt>
                <c:pt idx="5288">
                  <c:v>42480</c:v>
                </c:pt>
                <c:pt idx="5289">
                  <c:v>42489</c:v>
                </c:pt>
                <c:pt idx="5290">
                  <c:v>42512</c:v>
                </c:pt>
                <c:pt idx="5291">
                  <c:v>42531</c:v>
                </c:pt>
                <c:pt idx="5292">
                  <c:v>42535</c:v>
                </c:pt>
                <c:pt idx="5293">
                  <c:v>42569</c:v>
                </c:pt>
                <c:pt idx="5294">
                  <c:v>42589</c:v>
                </c:pt>
                <c:pt idx="5295">
                  <c:v>42590</c:v>
                </c:pt>
                <c:pt idx="5296">
                  <c:v>42592</c:v>
                </c:pt>
                <c:pt idx="5297">
                  <c:v>42602</c:v>
                </c:pt>
                <c:pt idx="5298">
                  <c:v>42620</c:v>
                </c:pt>
                <c:pt idx="5299">
                  <c:v>42625</c:v>
                </c:pt>
                <c:pt idx="5300">
                  <c:v>42626</c:v>
                </c:pt>
                <c:pt idx="5301">
                  <c:v>42628</c:v>
                </c:pt>
                <c:pt idx="5302">
                  <c:v>42651</c:v>
                </c:pt>
                <c:pt idx="5303">
                  <c:v>42655</c:v>
                </c:pt>
                <c:pt idx="5304">
                  <c:v>42660</c:v>
                </c:pt>
                <c:pt idx="5305">
                  <c:v>42676</c:v>
                </c:pt>
                <c:pt idx="5306">
                  <c:v>42683</c:v>
                </c:pt>
                <c:pt idx="5307">
                  <c:v>42695</c:v>
                </c:pt>
                <c:pt idx="5308">
                  <c:v>42712</c:v>
                </c:pt>
                <c:pt idx="5309">
                  <c:v>42754</c:v>
                </c:pt>
                <c:pt idx="5310">
                  <c:v>42764</c:v>
                </c:pt>
                <c:pt idx="5311">
                  <c:v>42768</c:v>
                </c:pt>
                <c:pt idx="5312">
                  <c:v>42776</c:v>
                </c:pt>
                <c:pt idx="5313">
                  <c:v>42794</c:v>
                </c:pt>
                <c:pt idx="5314">
                  <c:v>42798</c:v>
                </c:pt>
                <c:pt idx="5315">
                  <c:v>42803</c:v>
                </c:pt>
                <c:pt idx="5316">
                  <c:v>42807</c:v>
                </c:pt>
                <c:pt idx="5317">
                  <c:v>42834</c:v>
                </c:pt>
                <c:pt idx="5318">
                  <c:v>42856</c:v>
                </c:pt>
                <c:pt idx="5319">
                  <c:v>42863</c:v>
                </c:pt>
                <c:pt idx="5320">
                  <c:v>42864</c:v>
                </c:pt>
                <c:pt idx="5321">
                  <c:v>42901</c:v>
                </c:pt>
                <c:pt idx="5322">
                  <c:v>42902</c:v>
                </c:pt>
                <c:pt idx="5323">
                  <c:v>42924</c:v>
                </c:pt>
                <c:pt idx="5324">
                  <c:v>42929</c:v>
                </c:pt>
                <c:pt idx="5325">
                  <c:v>42950</c:v>
                </c:pt>
                <c:pt idx="5326">
                  <c:v>42955</c:v>
                </c:pt>
                <c:pt idx="5327">
                  <c:v>42964</c:v>
                </c:pt>
                <c:pt idx="5328">
                  <c:v>42971</c:v>
                </c:pt>
                <c:pt idx="5329">
                  <c:v>42995</c:v>
                </c:pt>
                <c:pt idx="5330">
                  <c:v>43001</c:v>
                </c:pt>
                <c:pt idx="5331">
                  <c:v>43002</c:v>
                </c:pt>
                <c:pt idx="5332">
                  <c:v>43013</c:v>
                </c:pt>
                <c:pt idx="5333">
                  <c:v>43015</c:v>
                </c:pt>
                <c:pt idx="5334">
                  <c:v>43018</c:v>
                </c:pt>
                <c:pt idx="5335">
                  <c:v>43019</c:v>
                </c:pt>
                <c:pt idx="5336">
                  <c:v>43028</c:v>
                </c:pt>
                <c:pt idx="5337">
                  <c:v>43030</c:v>
                </c:pt>
                <c:pt idx="5338">
                  <c:v>43038</c:v>
                </c:pt>
                <c:pt idx="5339">
                  <c:v>43045</c:v>
                </c:pt>
                <c:pt idx="5340">
                  <c:v>43047</c:v>
                </c:pt>
                <c:pt idx="5341">
                  <c:v>43103</c:v>
                </c:pt>
                <c:pt idx="5342">
                  <c:v>43109</c:v>
                </c:pt>
                <c:pt idx="5343">
                  <c:v>43110</c:v>
                </c:pt>
                <c:pt idx="5344">
                  <c:v>43121</c:v>
                </c:pt>
                <c:pt idx="5345">
                  <c:v>43140</c:v>
                </c:pt>
                <c:pt idx="5346">
                  <c:v>43147</c:v>
                </c:pt>
                <c:pt idx="5347">
                  <c:v>43153</c:v>
                </c:pt>
                <c:pt idx="5348">
                  <c:v>43155</c:v>
                </c:pt>
                <c:pt idx="5349">
                  <c:v>43167</c:v>
                </c:pt>
                <c:pt idx="5350">
                  <c:v>43168</c:v>
                </c:pt>
                <c:pt idx="5351">
                  <c:v>43171</c:v>
                </c:pt>
                <c:pt idx="5352">
                  <c:v>43177</c:v>
                </c:pt>
                <c:pt idx="5353">
                  <c:v>43205</c:v>
                </c:pt>
                <c:pt idx="5354">
                  <c:v>43218</c:v>
                </c:pt>
                <c:pt idx="5355">
                  <c:v>43226</c:v>
                </c:pt>
                <c:pt idx="5356">
                  <c:v>43234</c:v>
                </c:pt>
                <c:pt idx="5357">
                  <c:v>43243</c:v>
                </c:pt>
                <c:pt idx="5358">
                  <c:v>43244</c:v>
                </c:pt>
                <c:pt idx="5359">
                  <c:v>43246</c:v>
                </c:pt>
                <c:pt idx="5360">
                  <c:v>43247</c:v>
                </c:pt>
                <c:pt idx="5361">
                  <c:v>43261</c:v>
                </c:pt>
                <c:pt idx="5362">
                  <c:v>43267</c:v>
                </c:pt>
                <c:pt idx="5363">
                  <c:v>43297</c:v>
                </c:pt>
                <c:pt idx="5364">
                  <c:v>43309</c:v>
                </c:pt>
                <c:pt idx="5365">
                  <c:v>43329</c:v>
                </c:pt>
                <c:pt idx="5366">
                  <c:v>43332</c:v>
                </c:pt>
                <c:pt idx="5367">
                  <c:v>43344</c:v>
                </c:pt>
                <c:pt idx="5368">
                  <c:v>43347</c:v>
                </c:pt>
                <c:pt idx="5369">
                  <c:v>43357</c:v>
                </c:pt>
                <c:pt idx="5370">
                  <c:v>43358</c:v>
                </c:pt>
                <c:pt idx="5371">
                  <c:v>43365</c:v>
                </c:pt>
                <c:pt idx="5372">
                  <c:v>43373</c:v>
                </c:pt>
                <c:pt idx="5373">
                  <c:v>43374</c:v>
                </c:pt>
                <c:pt idx="5374">
                  <c:v>43375</c:v>
                </c:pt>
                <c:pt idx="5375">
                  <c:v>43376</c:v>
                </c:pt>
                <c:pt idx="5376">
                  <c:v>43381</c:v>
                </c:pt>
                <c:pt idx="5377">
                  <c:v>43384</c:v>
                </c:pt>
                <c:pt idx="5378">
                  <c:v>43387</c:v>
                </c:pt>
                <c:pt idx="5379">
                  <c:v>43407</c:v>
                </c:pt>
                <c:pt idx="5380">
                  <c:v>43410</c:v>
                </c:pt>
                <c:pt idx="5381">
                  <c:v>43415</c:v>
                </c:pt>
                <c:pt idx="5382">
                  <c:v>43420</c:v>
                </c:pt>
                <c:pt idx="5383">
                  <c:v>43425</c:v>
                </c:pt>
                <c:pt idx="5384">
                  <c:v>43431</c:v>
                </c:pt>
                <c:pt idx="5385">
                  <c:v>43445</c:v>
                </c:pt>
                <c:pt idx="5386">
                  <c:v>43446</c:v>
                </c:pt>
                <c:pt idx="5387">
                  <c:v>43457</c:v>
                </c:pt>
                <c:pt idx="5388">
                  <c:v>43471</c:v>
                </c:pt>
                <c:pt idx="5389">
                  <c:v>43478</c:v>
                </c:pt>
                <c:pt idx="5390">
                  <c:v>43491</c:v>
                </c:pt>
                <c:pt idx="5391">
                  <c:v>43497</c:v>
                </c:pt>
                <c:pt idx="5392">
                  <c:v>43500</c:v>
                </c:pt>
                <c:pt idx="5393">
                  <c:v>43501</c:v>
                </c:pt>
                <c:pt idx="5394">
                  <c:v>43506</c:v>
                </c:pt>
                <c:pt idx="5395">
                  <c:v>43514</c:v>
                </c:pt>
                <c:pt idx="5396">
                  <c:v>43518</c:v>
                </c:pt>
                <c:pt idx="5397">
                  <c:v>43521</c:v>
                </c:pt>
                <c:pt idx="5398">
                  <c:v>43522</c:v>
                </c:pt>
                <c:pt idx="5399">
                  <c:v>43533</c:v>
                </c:pt>
                <c:pt idx="5400">
                  <c:v>43542</c:v>
                </c:pt>
                <c:pt idx="5401">
                  <c:v>43543</c:v>
                </c:pt>
                <c:pt idx="5402">
                  <c:v>43556</c:v>
                </c:pt>
                <c:pt idx="5403">
                  <c:v>43557</c:v>
                </c:pt>
                <c:pt idx="5404">
                  <c:v>43559</c:v>
                </c:pt>
                <c:pt idx="5405">
                  <c:v>43567</c:v>
                </c:pt>
                <c:pt idx="5406">
                  <c:v>43571</c:v>
                </c:pt>
                <c:pt idx="5407">
                  <c:v>43576</c:v>
                </c:pt>
                <c:pt idx="5408">
                  <c:v>43579</c:v>
                </c:pt>
                <c:pt idx="5409">
                  <c:v>43594</c:v>
                </c:pt>
                <c:pt idx="5410">
                  <c:v>43616</c:v>
                </c:pt>
                <c:pt idx="5411">
                  <c:v>43621</c:v>
                </c:pt>
                <c:pt idx="5412">
                  <c:v>43635</c:v>
                </c:pt>
                <c:pt idx="5413">
                  <c:v>43643</c:v>
                </c:pt>
                <c:pt idx="5414">
                  <c:v>43656</c:v>
                </c:pt>
                <c:pt idx="5415">
                  <c:v>43658</c:v>
                </c:pt>
                <c:pt idx="5416">
                  <c:v>43660</c:v>
                </c:pt>
                <c:pt idx="5417">
                  <c:v>43671</c:v>
                </c:pt>
                <c:pt idx="5418">
                  <c:v>43684</c:v>
                </c:pt>
                <c:pt idx="5419">
                  <c:v>43691</c:v>
                </c:pt>
                <c:pt idx="5420">
                  <c:v>43692</c:v>
                </c:pt>
                <c:pt idx="5421">
                  <c:v>43703</c:v>
                </c:pt>
                <c:pt idx="5422">
                  <c:v>43707</c:v>
                </c:pt>
                <c:pt idx="5423">
                  <c:v>43710</c:v>
                </c:pt>
                <c:pt idx="5424">
                  <c:v>43727</c:v>
                </c:pt>
                <c:pt idx="5425">
                  <c:v>43732</c:v>
                </c:pt>
                <c:pt idx="5426">
                  <c:v>43738</c:v>
                </c:pt>
                <c:pt idx="5427">
                  <c:v>43741</c:v>
                </c:pt>
                <c:pt idx="5428">
                  <c:v>43743</c:v>
                </c:pt>
                <c:pt idx="5429">
                  <c:v>43747</c:v>
                </c:pt>
                <c:pt idx="5430">
                  <c:v>43776</c:v>
                </c:pt>
                <c:pt idx="5431">
                  <c:v>43778</c:v>
                </c:pt>
                <c:pt idx="5432">
                  <c:v>43780</c:v>
                </c:pt>
                <c:pt idx="5433">
                  <c:v>43784</c:v>
                </c:pt>
                <c:pt idx="5434">
                  <c:v>43804</c:v>
                </c:pt>
                <c:pt idx="5435">
                  <c:v>43820</c:v>
                </c:pt>
                <c:pt idx="5436">
                  <c:v>43827</c:v>
                </c:pt>
                <c:pt idx="5437">
                  <c:v>43858</c:v>
                </c:pt>
                <c:pt idx="5438">
                  <c:v>43861</c:v>
                </c:pt>
                <c:pt idx="5439">
                  <c:v>43879</c:v>
                </c:pt>
                <c:pt idx="5440">
                  <c:v>43883</c:v>
                </c:pt>
                <c:pt idx="5441">
                  <c:v>43885</c:v>
                </c:pt>
                <c:pt idx="5442">
                  <c:v>43893</c:v>
                </c:pt>
                <c:pt idx="5443">
                  <c:v>43894</c:v>
                </c:pt>
                <c:pt idx="5444">
                  <c:v>43899</c:v>
                </c:pt>
                <c:pt idx="5445">
                  <c:v>43915</c:v>
                </c:pt>
                <c:pt idx="5446">
                  <c:v>43922</c:v>
                </c:pt>
                <c:pt idx="5447">
                  <c:v>43940</c:v>
                </c:pt>
                <c:pt idx="5448">
                  <c:v>43944</c:v>
                </c:pt>
                <c:pt idx="5449">
                  <c:v>43964</c:v>
                </c:pt>
                <c:pt idx="5450">
                  <c:v>43968</c:v>
                </c:pt>
                <c:pt idx="5451">
                  <c:v>43970</c:v>
                </c:pt>
                <c:pt idx="5452">
                  <c:v>43976</c:v>
                </c:pt>
                <c:pt idx="5453">
                  <c:v>43985</c:v>
                </c:pt>
                <c:pt idx="5454">
                  <c:v>43990</c:v>
                </c:pt>
                <c:pt idx="5455">
                  <c:v>43993</c:v>
                </c:pt>
                <c:pt idx="5456">
                  <c:v>44000</c:v>
                </c:pt>
                <c:pt idx="5457">
                  <c:v>44005</c:v>
                </c:pt>
                <c:pt idx="5458">
                  <c:v>44006</c:v>
                </c:pt>
                <c:pt idx="5459">
                  <c:v>44007</c:v>
                </c:pt>
                <c:pt idx="5460">
                  <c:v>44049</c:v>
                </c:pt>
                <c:pt idx="5461">
                  <c:v>44050</c:v>
                </c:pt>
                <c:pt idx="5462">
                  <c:v>44064</c:v>
                </c:pt>
                <c:pt idx="5463">
                  <c:v>44089</c:v>
                </c:pt>
                <c:pt idx="5464">
                  <c:v>44095</c:v>
                </c:pt>
                <c:pt idx="5465">
                  <c:v>44104</c:v>
                </c:pt>
                <c:pt idx="5466">
                  <c:v>44115</c:v>
                </c:pt>
                <c:pt idx="5467">
                  <c:v>44120</c:v>
                </c:pt>
                <c:pt idx="5468">
                  <c:v>44124</c:v>
                </c:pt>
                <c:pt idx="5469">
                  <c:v>44134</c:v>
                </c:pt>
                <c:pt idx="5470">
                  <c:v>44135</c:v>
                </c:pt>
                <c:pt idx="5471">
                  <c:v>44150</c:v>
                </c:pt>
                <c:pt idx="5472">
                  <c:v>44157</c:v>
                </c:pt>
                <c:pt idx="5473">
                  <c:v>44174</c:v>
                </c:pt>
                <c:pt idx="5474">
                  <c:v>44176</c:v>
                </c:pt>
                <c:pt idx="5475">
                  <c:v>44183</c:v>
                </c:pt>
                <c:pt idx="5476">
                  <c:v>44187</c:v>
                </c:pt>
                <c:pt idx="5477">
                  <c:v>44190</c:v>
                </c:pt>
                <c:pt idx="5478">
                  <c:v>44194</c:v>
                </c:pt>
                <c:pt idx="5479">
                  <c:v>44197</c:v>
                </c:pt>
                <c:pt idx="5480">
                  <c:v>44214</c:v>
                </c:pt>
                <c:pt idx="5481">
                  <c:v>44218</c:v>
                </c:pt>
                <c:pt idx="5482">
                  <c:v>44223</c:v>
                </c:pt>
                <c:pt idx="5483">
                  <c:v>44235</c:v>
                </c:pt>
                <c:pt idx="5484">
                  <c:v>44236</c:v>
                </c:pt>
                <c:pt idx="5485">
                  <c:v>44238</c:v>
                </c:pt>
                <c:pt idx="5486">
                  <c:v>44257</c:v>
                </c:pt>
                <c:pt idx="5487">
                  <c:v>44264</c:v>
                </c:pt>
                <c:pt idx="5488">
                  <c:v>44266</c:v>
                </c:pt>
                <c:pt idx="5489">
                  <c:v>44270</c:v>
                </c:pt>
                <c:pt idx="5490">
                  <c:v>44272</c:v>
                </c:pt>
                <c:pt idx="5491">
                  <c:v>44274</c:v>
                </c:pt>
                <c:pt idx="5492">
                  <c:v>44281</c:v>
                </c:pt>
                <c:pt idx="5493">
                  <c:v>44292</c:v>
                </c:pt>
                <c:pt idx="5494">
                  <c:v>44293</c:v>
                </c:pt>
                <c:pt idx="5495">
                  <c:v>44298</c:v>
                </c:pt>
                <c:pt idx="5496">
                  <c:v>44299</c:v>
                </c:pt>
                <c:pt idx="5497">
                  <c:v>44300</c:v>
                </c:pt>
                <c:pt idx="5498">
                  <c:v>44312</c:v>
                </c:pt>
                <c:pt idx="5499">
                  <c:v>44332</c:v>
                </c:pt>
                <c:pt idx="5500">
                  <c:v>44352</c:v>
                </c:pt>
                <c:pt idx="5501">
                  <c:v>44365</c:v>
                </c:pt>
                <c:pt idx="5502">
                  <c:v>44370</c:v>
                </c:pt>
                <c:pt idx="5503">
                  <c:v>44374</c:v>
                </c:pt>
                <c:pt idx="5504">
                  <c:v>44383</c:v>
                </c:pt>
                <c:pt idx="5505">
                  <c:v>44385</c:v>
                </c:pt>
                <c:pt idx="5506">
                  <c:v>44393</c:v>
                </c:pt>
                <c:pt idx="5507">
                  <c:v>44394</c:v>
                </c:pt>
                <c:pt idx="5508">
                  <c:v>44422</c:v>
                </c:pt>
                <c:pt idx="5509">
                  <c:v>44425</c:v>
                </c:pt>
                <c:pt idx="5510">
                  <c:v>44426</c:v>
                </c:pt>
                <c:pt idx="5511">
                  <c:v>44440</c:v>
                </c:pt>
                <c:pt idx="5512">
                  <c:v>44450</c:v>
                </c:pt>
                <c:pt idx="5513">
                  <c:v>44451</c:v>
                </c:pt>
                <c:pt idx="5514">
                  <c:v>44457</c:v>
                </c:pt>
                <c:pt idx="5515">
                  <c:v>44458</c:v>
                </c:pt>
                <c:pt idx="5516">
                  <c:v>44462</c:v>
                </c:pt>
                <c:pt idx="5517">
                  <c:v>44465</c:v>
                </c:pt>
                <c:pt idx="5518">
                  <c:v>44479</c:v>
                </c:pt>
                <c:pt idx="5519">
                  <c:v>44491</c:v>
                </c:pt>
                <c:pt idx="5520">
                  <c:v>44498</c:v>
                </c:pt>
                <c:pt idx="5521">
                  <c:v>44517</c:v>
                </c:pt>
                <c:pt idx="5522">
                  <c:v>44525</c:v>
                </c:pt>
                <c:pt idx="5523">
                  <c:v>44531</c:v>
                </c:pt>
                <c:pt idx="5524">
                  <c:v>44534</c:v>
                </c:pt>
                <c:pt idx="5525">
                  <c:v>44546</c:v>
                </c:pt>
                <c:pt idx="5526">
                  <c:v>44556</c:v>
                </c:pt>
                <c:pt idx="5527">
                  <c:v>44559</c:v>
                </c:pt>
                <c:pt idx="5528">
                  <c:v>44572</c:v>
                </c:pt>
                <c:pt idx="5529">
                  <c:v>44582</c:v>
                </c:pt>
                <c:pt idx="5530">
                  <c:v>44606</c:v>
                </c:pt>
                <c:pt idx="5531">
                  <c:v>44622</c:v>
                </c:pt>
                <c:pt idx="5532">
                  <c:v>44623</c:v>
                </c:pt>
                <c:pt idx="5533">
                  <c:v>44630</c:v>
                </c:pt>
                <c:pt idx="5534">
                  <c:v>44635</c:v>
                </c:pt>
                <c:pt idx="5535">
                  <c:v>44637</c:v>
                </c:pt>
                <c:pt idx="5536">
                  <c:v>44643</c:v>
                </c:pt>
                <c:pt idx="5537">
                  <c:v>44657</c:v>
                </c:pt>
                <c:pt idx="5538">
                  <c:v>44658</c:v>
                </c:pt>
                <c:pt idx="5539">
                  <c:v>44672</c:v>
                </c:pt>
                <c:pt idx="5540">
                  <c:v>44682</c:v>
                </c:pt>
                <c:pt idx="5541">
                  <c:v>44684</c:v>
                </c:pt>
                <c:pt idx="5542">
                  <c:v>44686</c:v>
                </c:pt>
                <c:pt idx="5543">
                  <c:v>44692</c:v>
                </c:pt>
                <c:pt idx="5544">
                  <c:v>44693</c:v>
                </c:pt>
                <c:pt idx="5545">
                  <c:v>44698</c:v>
                </c:pt>
                <c:pt idx="5546">
                  <c:v>44715</c:v>
                </c:pt>
                <c:pt idx="5547">
                  <c:v>44716</c:v>
                </c:pt>
                <c:pt idx="5548">
                  <c:v>44726</c:v>
                </c:pt>
                <c:pt idx="5549">
                  <c:v>44730</c:v>
                </c:pt>
                <c:pt idx="5550">
                  <c:v>44733</c:v>
                </c:pt>
                <c:pt idx="5551">
                  <c:v>44735</c:v>
                </c:pt>
                <c:pt idx="5552">
                  <c:v>44743</c:v>
                </c:pt>
                <c:pt idx="5553">
                  <c:v>44753</c:v>
                </c:pt>
                <c:pt idx="5554">
                  <c:v>44757</c:v>
                </c:pt>
                <c:pt idx="5555">
                  <c:v>44765</c:v>
                </c:pt>
                <c:pt idx="5556">
                  <c:v>44800</c:v>
                </c:pt>
                <c:pt idx="5557">
                  <c:v>44802</c:v>
                </c:pt>
                <c:pt idx="5558">
                  <c:v>44814</c:v>
                </c:pt>
                <c:pt idx="5559">
                  <c:v>44827</c:v>
                </c:pt>
                <c:pt idx="5560">
                  <c:v>44831</c:v>
                </c:pt>
                <c:pt idx="5561">
                  <c:v>44837</c:v>
                </c:pt>
                <c:pt idx="5562">
                  <c:v>44838</c:v>
                </c:pt>
                <c:pt idx="5563">
                  <c:v>44852</c:v>
                </c:pt>
                <c:pt idx="5564">
                  <c:v>44853</c:v>
                </c:pt>
                <c:pt idx="5565">
                  <c:v>44858</c:v>
                </c:pt>
                <c:pt idx="5566">
                  <c:v>44861</c:v>
                </c:pt>
                <c:pt idx="5567">
                  <c:v>44866</c:v>
                </c:pt>
                <c:pt idx="5568">
                  <c:v>44871</c:v>
                </c:pt>
                <c:pt idx="5569">
                  <c:v>44874</c:v>
                </c:pt>
                <c:pt idx="5570">
                  <c:v>44886</c:v>
                </c:pt>
                <c:pt idx="5571">
                  <c:v>44887</c:v>
                </c:pt>
                <c:pt idx="5572">
                  <c:v>44888</c:v>
                </c:pt>
                <c:pt idx="5573">
                  <c:v>44889</c:v>
                </c:pt>
                <c:pt idx="5574">
                  <c:v>44893</c:v>
                </c:pt>
                <c:pt idx="5575">
                  <c:v>44897</c:v>
                </c:pt>
                <c:pt idx="5576">
                  <c:v>44901</c:v>
                </c:pt>
                <c:pt idx="5577">
                  <c:v>44910</c:v>
                </c:pt>
                <c:pt idx="5578">
                  <c:v>44918</c:v>
                </c:pt>
                <c:pt idx="5579">
                  <c:v>44923</c:v>
                </c:pt>
                <c:pt idx="5580">
                  <c:v>44949</c:v>
                </c:pt>
                <c:pt idx="5581">
                  <c:v>44973</c:v>
                </c:pt>
                <c:pt idx="5582">
                  <c:v>44984</c:v>
                </c:pt>
                <c:pt idx="5583">
                  <c:v>44994</c:v>
                </c:pt>
                <c:pt idx="5584">
                  <c:v>44996</c:v>
                </c:pt>
                <c:pt idx="5585">
                  <c:v>45000</c:v>
                </c:pt>
                <c:pt idx="5586">
                  <c:v>45004</c:v>
                </c:pt>
                <c:pt idx="5587">
                  <c:v>45010</c:v>
                </c:pt>
                <c:pt idx="5588">
                  <c:v>45012</c:v>
                </c:pt>
                <c:pt idx="5589">
                  <c:v>45017</c:v>
                </c:pt>
                <c:pt idx="5590">
                  <c:v>45021</c:v>
                </c:pt>
                <c:pt idx="5591">
                  <c:v>45034</c:v>
                </c:pt>
                <c:pt idx="5592">
                  <c:v>45038</c:v>
                </c:pt>
                <c:pt idx="5593">
                  <c:v>45047</c:v>
                </c:pt>
                <c:pt idx="5594">
                  <c:v>45053</c:v>
                </c:pt>
                <c:pt idx="5595">
                  <c:v>45072</c:v>
                </c:pt>
                <c:pt idx="5596">
                  <c:v>45076</c:v>
                </c:pt>
                <c:pt idx="5597">
                  <c:v>45077</c:v>
                </c:pt>
                <c:pt idx="5598">
                  <c:v>45082</c:v>
                </c:pt>
                <c:pt idx="5599">
                  <c:v>45086</c:v>
                </c:pt>
                <c:pt idx="5600">
                  <c:v>45097</c:v>
                </c:pt>
                <c:pt idx="5601">
                  <c:v>45099</c:v>
                </c:pt>
                <c:pt idx="5602">
                  <c:v>45111</c:v>
                </c:pt>
                <c:pt idx="5603">
                  <c:v>45115</c:v>
                </c:pt>
                <c:pt idx="5604">
                  <c:v>45127</c:v>
                </c:pt>
                <c:pt idx="5605">
                  <c:v>45130</c:v>
                </c:pt>
                <c:pt idx="5606">
                  <c:v>45135</c:v>
                </c:pt>
                <c:pt idx="5607">
                  <c:v>45141</c:v>
                </c:pt>
                <c:pt idx="5608">
                  <c:v>45149</c:v>
                </c:pt>
                <c:pt idx="5609">
                  <c:v>45152</c:v>
                </c:pt>
                <c:pt idx="5610">
                  <c:v>45164</c:v>
                </c:pt>
                <c:pt idx="5611">
                  <c:v>45176</c:v>
                </c:pt>
                <c:pt idx="5612">
                  <c:v>45177</c:v>
                </c:pt>
                <c:pt idx="5613">
                  <c:v>45192</c:v>
                </c:pt>
                <c:pt idx="5614">
                  <c:v>45197</c:v>
                </c:pt>
                <c:pt idx="5615">
                  <c:v>45198</c:v>
                </c:pt>
                <c:pt idx="5616">
                  <c:v>45210</c:v>
                </c:pt>
                <c:pt idx="5617">
                  <c:v>45212</c:v>
                </c:pt>
                <c:pt idx="5618">
                  <c:v>45216</c:v>
                </c:pt>
                <c:pt idx="5619">
                  <c:v>45222</c:v>
                </c:pt>
                <c:pt idx="5620">
                  <c:v>45230</c:v>
                </c:pt>
                <c:pt idx="5621">
                  <c:v>45244</c:v>
                </c:pt>
                <c:pt idx="5622">
                  <c:v>45252</c:v>
                </c:pt>
                <c:pt idx="5623">
                  <c:v>45274</c:v>
                </c:pt>
                <c:pt idx="5624">
                  <c:v>45302</c:v>
                </c:pt>
                <c:pt idx="5625">
                  <c:v>45331</c:v>
                </c:pt>
                <c:pt idx="5626">
                  <c:v>45345</c:v>
                </c:pt>
                <c:pt idx="5627">
                  <c:v>45348</c:v>
                </c:pt>
                <c:pt idx="5628">
                  <c:v>45363</c:v>
                </c:pt>
                <c:pt idx="5629">
                  <c:v>45387</c:v>
                </c:pt>
                <c:pt idx="5630">
                  <c:v>45390</c:v>
                </c:pt>
                <c:pt idx="5631">
                  <c:v>45392</c:v>
                </c:pt>
                <c:pt idx="5632">
                  <c:v>45395</c:v>
                </c:pt>
                <c:pt idx="5633">
                  <c:v>45398</c:v>
                </c:pt>
                <c:pt idx="5634">
                  <c:v>45400</c:v>
                </c:pt>
                <c:pt idx="5635">
                  <c:v>45405</c:v>
                </c:pt>
                <c:pt idx="5636">
                  <c:v>45409</c:v>
                </c:pt>
                <c:pt idx="5637">
                  <c:v>45413</c:v>
                </c:pt>
                <c:pt idx="5638">
                  <c:v>45420</c:v>
                </c:pt>
                <c:pt idx="5639">
                  <c:v>45428</c:v>
                </c:pt>
                <c:pt idx="5640">
                  <c:v>45430</c:v>
                </c:pt>
                <c:pt idx="5641">
                  <c:v>45443</c:v>
                </c:pt>
                <c:pt idx="5642">
                  <c:v>45445</c:v>
                </c:pt>
                <c:pt idx="5643">
                  <c:v>45453</c:v>
                </c:pt>
                <c:pt idx="5644">
                  <c:v>45455</c:v>
                </c:pt>
                <c:pt idx="5645">
                  <c:v>45458</c:v>
                </c:pt>
                <c:pt idx="5646">
                  <c:v>45464</c:v>
                </c:pt>
                <c:pt idx="5647">
                  <c:v>45471</c:v>
                </c:pt>
                <c:pt idx="5648">
                  <c:v>45472</c:v>
                </c:pt>
                <c:pt idx="5649">
                  <c:v>45474</c:v>
                </c:pt>
                <c:pt idx="5650">
                  <c:v>45500</c:v>
                </c:pt>
                <c:pt idx="5651">
                  <c:v>45502</c:v>
                </c:pt>
                <c:pt idx="5652">
                  <c:v>45503</c:v>
                </c:pt>
                <c:pt idx="5653">
                  <c:v>45505</c:v>
                </c:pt>
                <c:pt idx="5654">
                  <c:v>45514</c:v>
                </c:pt>
                <c:pt idx="5655">
                  <c:v>45539</c:v>
                </c:pt>
                <c:pt idx="5656">
                  <c:v>45551</c:v>
                </c:pt>
                <c:pt idx="5657">
                  <c:v>45559</c:v>
                </c:pt>
                <c:pt idx="5658">
                  <c:v>45569</c:v>
                </c:pt>
                <c:pt idx="5659">
                  <c:v>45581</c:v>
                </c:pt>
                <c:pt idx="5660">
                  <c:v>45585</c:v>
                </c:pt>
                <c:pt idx="5661">
                  <c:v>45589</c:v>
                </c:pt>
                <c:pt idx="5662">
                  <c:v>45603</c:v>
                </c:pt>
                <c:pt idx="5663">
                  <c:v>45628</c:v>
                </c:pt>
                <c:pt idx="5664">
                  <c:v>45631</c:v>
                </c:pt>
                <c:pt idx="5665">
                  <c:v>45639</c:v>
                </c:pt>
                <c:pt idx="5666">
                  <c:v>45653</c:v>
                </c:pt>
                <c:pt idx="5667">
                  <c:v>45655</c:v>
                </c:pt>
                <c:pt idx="5668">
                  <c:v>45658</c:v>
                </c:pt>
                <c:pt idx="5669">
                  <c:v>45662</c:v>
                </c:pt>
                <c:pt idx="5670">
                  <c:v>45665</c:v>
                </c:pt>
                <c:pt idx="5671">
                  <c:v>45673</c:v>
                </c:pt>
                <c:pt idx="5672">
                  <c:v>45677</c:v>
                </c:pt>
                <c:pt idx="5673">
                  <c:v>45678</c:v>
                </c:pt>
                <c:pt idx="5674">
                  <c:v>45690</c:v>
                </c:pt>
                <c:pt idx="5675">
                  <c:v>45705</c:v>
                </c:pt>
                <c:pt idx="5676">
                  <c:v>45708</c:v>
                </c:pt>
                <c:pt idx="5677">
                  <c:v>45709</c:v>
                </c:pt>
                <c:pt idx="5678">
                  <c:v>45711</c:v>
                </c:pt>
                <c:pt idx="5679">
                  <c:v>45716</c:v>
                </c:pt>
                <c:pt idx="5680">
                  <c:v>45721</c:v>
                </c:pt>
                <c:pt idx="5681">
                  <c:v>45754</c:v>
                </c:pt>
                <c:pt idx="5682">
                  <c:v>45761</c:v>
                </c:pt>
                <c:pt idx="5683">
                  <c:v>45765</c:v>
                </c:pt>
                <c:pt idx="5684">
                  <c:v>45780</c:v>
                </c:pt>
                <c:pt idx="5685">
                  <c:v>45792</c:v>
                </c:pt>
                <c:pt idx="5686">
                  <c:v>45794</c:v>
                </c:pt>
                <c:pt idx="5687">
                  <c:v>45796</c:v>
                </c:pt>
                <c:pt idx="5688">
                  <c:v>45797</c:v>
                </c:pt>
                <c:pt idx="5689">
                  <c:v>45807</c:v>
                </c:pt>
                <c:pt idx="5690">
                  <c:v>45812</c:v>
                </c:pt>
                <c:pt idx="5691">
                  <c:v>45830</c:v>
                </c:pt>
                <c:pt idx="5692">
                  <c:v>45838</c:v>
                </c:pt>
                <c:pt idx="5693">
                  <c:v>45842</c:v>
                </c:pt>
                <c:pt idx="5694">
                  <c:v>45844</c:v>
                </c:pt>
                <c:pt idx="5695">
                  <c:v>45847</c:v>
                </c:pt>
                <c:pt idx="5696">
                  <c:v>45862</c:v>
                </c:pt>
                <c:pt idx="5697">
                  <c:v>45863</c:v>
                </c:pt>
                <c:pt idx="5698">
                  <c:v>45868</c:v>
                </c:pt>
                <c:pt idx="5699">
                  <c:v>45869</c:v>
                </c:pt>
                <c:pt idx="5700">
                  <c:v>45879</c:v>
                </c:pt>
                <c:pt idx="5701">
                  <c:v>45882</c:v>
                </c:pt>
                <c:pt idx="5702">
                  <c:v>45943</c:v>
                </c:pt>
                <c:pt idx="5703">
                  <c:v>45964</c:v>
                </c:pt>
                <c:pt idx="5704">
                  <c:v>45967</c:v>
                </c:pt>
                <c:pt idx="5705">
                  <c:v>45969</c:v>
                </c:pt>
                <c:pt idx="5706">
                  <c:v>45972</c:v>
                </c:pt>
                <c:pt idx="5707">
                  <c:v>45976</c:v>
                </c:pt>
                <c:pt idx="5708">
                  <c:v>45985</c:v>
                </c:pt>
                <c:pt idx="5709">
                  <c:v>45999</c:v>
                </c:pt>
                <c:pt idx="5710">
                  <c:v>46005</c:v>
                </c:pt>
                <c:pt idx="5711">
                  <c:v>46015</c:v>
                </c:pt>
                <c:pt idx="5712">
                  <c:v>46019</c:v>
                </c:pt>
                <c:pt idx="5713">
                  <c:v>46035</c:v>
                </c:pt>
                <c:pt idx="5714">
                  <c:v>46072</c:v>
                </c:pt>
                <c:pt idx="5715">
                  <c:v>46076</c:v>
                </c:pt>
                <c:pt idx="5716">
                  <c:v>46087</c:v>
                </c:pt>
                <c:pt idx="5717">
                  <c:v>46090</c:v>
                </c:pt>
                <c:pt idx="5718">
                  <c:v>46098</c:v>
                </c:pt>
                <c:pt idx="5719">
                  <c:v>46114</c:v>
                </c:pt>
                <c:pt idx="5720">
                  <c:v>46117</c:v>
                </c:pt>
                <c:pt idx="5721">
                  <c:v>46118</c:v>
                </c:pt>
                <c:pt idx="5722">
                  <c:v>46123</c:v>
                </c:pt>
                <c:pt idx="5723">
                  <c:v>46129</c:v>
                </c:pt>
                <c:pt idx="5724">
                  <c:v>46131</c:v>
                </c:pt>
                <c:pt idx="5725">
                  <c:v>46132</c:v>
                </c:pt>
                <c:pt idx="5726">
                  <c:v>46133</c:v>
                </c:pt>
                <c:pt idx="5727">
                  <c:v>46135</c:v>
                </c:pt>
                <c:pt idx="5728">
                  <c:v>46157</c:v>
                </c:pt>
                <c:pt idx="5729">
                  <c:v>46165</c:v>
                </c:pt>
                <c:pt idx="5730">
                  <c:v>46167</c:v>
                </c:pt>
                <c:pt idx="5731">
                  <c:v>46170</c:v>
                </c:pt>
                <c:pt idx="5732">
                  <c:v>46179</c:v>
                </c:pt>
                <c:pt idx="5733">
                  <c:v>46186</c:v>
                </c:pt>
                <c:pt idx="5734">
                  <c:v>46188</c:v>
                </c:pt>
                <c:pt idx="5735">
                  <c:v>46193</c:v>
                </c:pt>
                <c:pt idx="5736">
                  <c:v>46199</c:v>
                </c:pt>
                <c:pt idx="5737">
                  <c:v>46201</c:v>
                </c:pt>
                <c:pt idx="5738">
                  <c:v>46207</c:v>
                </c:pt>
                <c:pt idx="5739">
                  <c:v>46236</c:v>
                </c:pt>
                <c:pt idx="5740">
                  <c:v>46253</c:v>
                </c:pt>
                <c:pt idx="5741">
                  <c:v>46264</c:v>
                </c:pt>
                <c:pt idx="5742">
                  <c:v>46283</c:v>
                </c:pt>
                <c:pt idx="5743">
                  <c:v>46297</c:v>
                </c:pt>
                <c:pt idx="5744">
                  <c:v>46298</c:v>
                </c:pt>
                <c:pt idx="5745">
                  <c:v>46312</c:v>
                </c:pt>
                <c:pt idx="5746">
                  <c:v>46314</c:v>
                </c:pt>
                <c:pt idx="5747">
                  <c:v>46321</c:v>
                </c:pt>
                <c:pt idx="5748">
                  <c:v>46328</c:v>
                </c:pt>
                <c:pt idx="5749">
                  <c:v>46329</c:v>
                </c:pt>
                <c:pt idx="5750">
                  <c:v>46331</c:v>
                </c:pt>
                <c:pt idx="5751">
                  <c:v>46336</c:v>
                </c:pt>
                <c:pt idx="5752">
                  <c:v>46354</c:v>
                </c:pt>
                <c:pt idx="5753">
                  <c:v>46355</c:v>
                </c:pt>
                <c:pt idx="5754">
                  <c:v>46366</c:v>
                </c:pt>
                <c:pt idx="5755">
                  <c:v>46367</c:v>
                </c:pt>
                <c:pt idx="5756">
                  <c:v>46373</c:v>
                </c:pt>
                <c:pt idx="5757">
                  <c:v>46375</c:v>
                </c:pt>
                <c:pt idx="5758">
                  <c:v>46384</c:v>
                </c:pt>
                <c:pt idx="5759">
                  <c:v>46385</c:v>
                </c:pt>
                <c:pt idx="5760">
                  <c:v>46399</c:v>
                </c:pt>
                <c:pt idx="5761">
                  <c:v>46405</c:v>
                </c:pt>
                <c:pt idx="5762">
                  <c:v>46409</c:v>
                </c:pt>
                <c:pt idx="5763">
                  <c:v>46419</c:v>
                </c:pt>
                <c:pt idx="5764">
                  <c:v>46421</c:v>
                </c:pt>
                <c:pt idx="5765">
                  <c:v>46422</c:v>
                </c:pt>
                <c:pt idx="5766">
                  <c:v>46445</c:v>
                </c:pt>
                <c:pt idx="5767">
                  <c:v>46449</c:v>
                </c:pt>
                <c:pt idx="5768">
                  <c:v>46452</c:v>
                </c:pt>
                <c:pt idx="5769">
                  <c:v>46471</c:v>
                </c:pt>
                <c:pt idx="5770">
                  <c:v>46474</c:v>
                </c:pt>
                <c:pt idx="5771">
                  <c:v>46496</c:v>
                </c:pt>
                <c:pt idx="5772">
                  <c:v>46497</c:v>
                </c:pt>
                <c:pt idx="5773">
                  <c:v>46510</c:v>
                </c:pt>
                <c:pt idx="5774">
                  <c:v>46513</c:v>
                </c:pt>
                <c:pt idx="5775">
                  <c:v>46534</c:v>
                </c:pt>
                <c:pt idx="5776">
                  <c:v>46538</c:v>
                </c:pt>
                <c:pt idx="5777">
                  <c:v>46539</c:v>
                </c:pt>
                <c:pt idx="5778">
                  <c:v>46555</c:v>
                </c:pt>
                <c:pt idx="5779">
                  <c:v>46566</c:v>
                </c:pt>
                <c:pt idx="5780">
                  <c:v>46568</c:v>
                </c:pt>
                <c:pt idx="5781">
                  <c:v>46587</c:v>
                </c:pt>
                <c:pt idx="5782">
                  <c:v>46599</c:v>
                </c:pt>
                <c:pt idx="5783">
                  <c:v>46602</c:v>
                </c:pt>
                <c:pt idx="5784">
                  <c:v>46604</c:v>
                </c:pt>
                <c:pt idx="5785">
                  <c:v>46613</c:v>
                </c:pt>
                <c:pt idx="5786">
                  <c:v>46616</c:v>
                </c:pt>
                <c:pt idx="5787">
                  <c:v>46624</c:v>
                </c:pt>
                <c:pt idx="5788">
                  <c:v>46656</c:v>
                </c:pt>
                <c:pt idx="5789">
                  <c:v>46661</c:v>
                </c:pt>
                <c:pt idx="5790">
                  <c:v>46672</c:v>
                </c:pt>
                <c:pt idx="5791">
                  <c:v>46675</c:v>
                </c:pt>
                <c:pt idx="5792">
                  <c:v>46688</c:v>
                </c:pt>
                <c:pt idx="5793">
                  <c:v>46689</c:v>
                </c:pt>
                <c:pt idx="5794">
                  <c:v>46694</c:v>
                </c:pt>
                <c:pt idx="5795">
                  <c:v>46701</c:v>
                </c:pt>
                <c:pt idx="5796">
                  <c:v>46706</c:v>
                </c:pt>
                <c:pt idx="5797">
                  <c:v>46707</c:v>
                </c:pt>
                <c:pt idx="5798">
                  <c:v>46733</c:v>
                </c:pt>
                <c:pt idx="5799">
                  <c:v>46735</c:v>
                </c:pt>
                <c:pt idx="5800">
                  <c:v>46736</c:v>
                </c:pt>
                <c:pt idx="5801">
                  <c:v>46737</c:v>
                </c:pt>
                <c:pt idx="5802">
                  <c:v>46740</c:v>
                </c:pt>
                <c:pt idx="5803">
                  <c:v>46749</c:v>
                </c:pt>
                <c:pt idx="5804">
                  <c:v>46756</c:v>
                </c:pt>
                <c:pt idx="5805">
                  <c:v>46765</c:v>
                </c:pt>
                <c:pt idx="5806">
                  <c:v>46773</c:v>
                </c:pt>
                <c:pt idx="5807">
                  <c:v>46783</c:v>
                </c:pt>
                <c:pt idx="5808">
                  <c:v>46793</c:v>
                </c:pt>
                <c:pt idx="5809">
                  <c:v>46797</c:v>
                </c:pt>
                <c:pt idx="5810">
                  <c:v>46805</c:v>
                </c:pt>
                <c:pt idx="5811">
                  <c:v>46814</c:v>
                </c:pt>
                <c:pt idx="5812">
                  <c:v>46816</c:v>
                </c:pt>
                <c:pt idx="5813">
                  <c:v>46817</c:v>
                </c:pt>
                <c:pt idx="5814">
                  <c:v>46839</c:v>
                </c:pt>
                <c:pt idx="5815">
                  <c:v>46859</c:v>
                </c:pt>
                <c:pt idx="5816">
                  <c:v>46863</c:v>
                </c:pt>
                <c:pt idx="5817">
                  <c:v>46867</c:v>
                </c:pt>
                <c:pt idx="5818">
                  <c:v>46868</c:v>
                </c:pt>
                <c:pt idx="5819">
                  <c:v>46870</c:v>
                </c:pt>
                <c:pt idx="5820">
                  <c:v>46872</c:v>
                </c:pt>
                <c:pt idx="5821">
                  <c:v>46879</c:v>
                </c:pt>
                <c:pt idx="5822">
                  <c:v>46889</c:v>
                </c:pt>
                <c:pt idx="5823">
                  <c:v>46895</c:v>
                </c:pt>
                <c:pt idx="5824">
                  <c:v>46896</c:v>
                </c:pt>
                <c:pt idx="5825">
                  <c:v>46905</c:v>
                </c:pt>
                <c:pt idx="5826">
                  <c:v>46907</c:v>
                </c:pt>
                <c:pt idx="5827">
                  <c:v>46911</c:v>
                </c:pt>
                <c:pt idx="5828">
                  <c:v>46927</c:v>
                </c:pt>
                <c:pt idx="5829">
                  <c:v>46939</c:v>
                </c:pt>
                <c:pt idx="5830">
                  <c:v>46944</c:v>
                </c:pt>
                <c:pt idx="5831">
                  <c:v>46946</c:v>
                </c:pt>
                <c:pt idx="5832">
                  <c:v>46953</c:v>
                </c:pt>
                <c:pt idx="5833">
                  <c:v>46970</c:v>
                </c:pt>
                <c:pt idx="5834">
                  <c:v>46972</c:v>
                </c:pt>
                <c:pt idx="5835">
                  <c:v>46983</c:v>
                </c:pt>
                <c:pt idx="5836">
                  <c:v>46984</c:v>
                </c:pt>
                <c:pt idx="5837">
                  <c:v>46997</c:v>
                </c:pt>
                <c:pt idx="5838">
                  <c:v>46998</c:v>
                </c:pt>
                <c:pt idx="5839">
                  <c:v>47008</c:v>
                </c:pt>
                <c:pt idx="5840">
                  <c:v>47017</c:v>
                </c:pt>
                <c:pt idx="5841">
                  <c:v>47038</c:v>
                </c:pt>
                <c:pt idx="5842">
                  <c:v>47040</c:v>
                </c:pt>
                <c:pt idx="5843">
                  <c:v>47042</c:v>
                </c:pt>
                <c:pt idx="5844">
                  <c:v>47048</c:v>
                </c:pt>
                <c:pt idx="5845">
                  <c:v>47070</c:v>
                </c:pt>
                <c:pt idx="5846">
                  <c:v>47072</c:v>
                </c:pt>
                <c:pt idx="5847">
                  <c:v>47079</c:v>
                </c:pt>
                <c:pt idx="5848">
                  <c:v>47109</c:v>
                </c:pt>
                <c:pt idx="5849">
                  <c:v>47113</c:v>
                </c:pt>
                <c:pt idx="5850">
                  <c:v>47116</c:v>
                </c:pt>
                <c:pt idx="5851">
                  <c:v>47120</c:v>
                </c:pt>
                <c:pt idx="5852">
                  <c:v>47127</c:v>
                </c:pt>
                <c:pt idx="5853">
                  <c:v>47143</c:v>
                </c:pt>
                <c:pt idx="5854">
                  <c:v>47145</c:v>
                </c:pt>
                <c:pt idx="5855">
                  <c:v>47162</c:v>
                </c:pt>
                <c:pt idx="5856">
                  <c:v>47165</c:v>
                </c:pt>
                <c:pt idx="5857">
                  <c:v>47169</c:v>
                </c:pt>
                <c:pt idx="5858">
                  <c:v>47172</c:v>
                </c:pt>
                <c:pt idx="5859">
                  <c:v>47177</c:v>
                </c:pt>
                <c:pt idx="5860">
                  <c:v>47186</c:v>
                </c:pt>
                <c:pt idx="5861">
                  <c:v>47189</c:v>
                </c:pt>
                <c:pt idx="5862">
                  <c:v>47191</c:v>
                </c:pt>
                <c:pt idx="5863">
                  <c:v>47202</c:v>
                </c:pt>
                <c:pt idx="5864">
                  <c:v>47203</c:v>
                </c:pt>
                <c:pt idx="5865">
                  <c:v>47218</c:v>
                </c:pt>
                <c:pt idx="5866">
                  <c:v>47220</c:v>
                </c:pt>
                <c:pt idx="5867">
                  <c:v>47227</c:v>
                </c:pt>
                <c:pt idx="5868">
                  <c:v>47248</c:v>
                </c:pt>
                <c:pt idx="5869">
                  <c:v>47269</c:v>
                </c:pt>
                <c:pt idx="5870">
                  <c:v>47272</c:v>
                </c:pt>
                <c:pt idx="5871">
                  <c:v>47273</c:v>
                </c:pt>
                <c:pt idx="5872">
                  <c:v>47274</c:v>
                </c:pt>
                <c:pt idx="5873">
                  <c:v>47277</c:v>
                </c:pt>
                <c:pt idx="5874">
                  <c:v>47282</c:v>
                </c:pt>
                <c:pt idx="5875">
                  <c:v>47285</c:v>
                </c:pt>
                <c:pt idx="5876">
                  <c:v>47286</c:v>
                </c:pt>
                <c:pt idx="5877">
                  <c:v>47289</c:v>
                </c:pt>
                <c:pt idx="5878">
                  <c:v>47297</c:v>
                </c:pt>
                <c:pt idx="5879">
                  <c:v>47301</c:v>
                </c:pt>
                <c:pt idx="5880">
                  <c:v>47322</c:v>
                </c:pt>
                <c:pt idx="5881">
                  <c:v>47323</c:v>
                </c:pt>
                <c:pt idx="5882">
                  <c:v>47326</c:v>
                </c:pt>
                <c:pt idx="5883">
                  <c:v>47330</c:v>
                </c:pt>
                <c:pt idx="5884">
                  <c:v>47334</c:v>
                </c:pt>
                <c:pt idx="5885">
                  <c:v>47339</c:v>
                </c:pt>
                <c:pt idx="5886">
                  <c:v>47340</c:v>
                </c:pt>
                <c:pt idx="5887">
                  <c:v>47363</c:v>
                </c:pt>
                <c:pt idx="5888">
                  <c:v>47370</c:v>
                </c:pt>
                <c:pt idx="5889">
                  <c:v>47384</c:v>
                </c:pt>
                <c:pt idx="5890">
                  <c:v>47385</c:v>
                </c:pt>
                <c:pt idx="5891">
                  <c:v>47404</c:v>
                </c:pt>
                <c:pt idx="5892">
                  <c:v>47409</c:v>
                </c:pt>
                <c:pt idx="5893">
                  <c:v>47413</c:v>
                </c:pt>
                <c:pt idx="5894">
                  <c:v>47415</c:v>
                </c:pt>
                <c:pt idx="5895">
                  <c:v>47420</c:v>
                </c:pt>
                <c:pt idx="5896">
                  <c:v>47423</c:v>
                </c:pt>
                <c:pt idx="5897">
                  <c:v>47427</c:v>
                </c:pt>
                <c:pt idx="5898">
                  <c:v>47428</c:v>
                </c:pt>
                <c:pt idx="5899">
                  <c:v>47434</c:v>
                </c:pt>
                <c:pt idx="5900">
                  <c:v>47435</c:v>
                </c:pt>
                <c:pt idx="5901">
                  <c:v>47445</c:v>
                </c:pt>
                <c:pt idx="5902">
                  <c:v>47457</c:v>
                </c:pt>
                <c:pt idx="5903">
                  <c:v>47461</c:v>
                </c:pt>
                <c:pt idx="5904">
                  <c:v>47468</c:v>
                </c:pt>
                <c:pt idx="5905">
                  <c:v>47470</c:v>
                </c:pt>
                <c:pt idx="5906">
                  <c:v>47475</c:v>
                </c:pt>
                <c:pt idx="5907">
                  <c:v>47492</c:v>
                </c:pt>
                <c:pt idx="5908">
                  <c:v>47511</c:v>
                </c:pt>
                <c:pt idx="5909">
                  <c:v>47514</c:v>
                </c:pt>
                <c:pt idx="5910">
                  <c:v>47516</c:v>
                </c:pt>
                <c:pt idx="5911">
                  <c:v>47527</c:v>
                </c:pt>
                <c:pt idx="5912">
                  <c:v>47529</c:v>
                </c:pt>
                <c:pt idx="5913">
                  <c:v>47544</c:v>
                </c:pt>
                <c:pt idx="5914">
                  <c:v>47548</c:v>
                </c:pt>
                <c:pt idx="5915">
                  <c:v>47554</c:v>
                </c:pt>
                <c:pt idx="5916">
                  <c:v>47555</c:v>
                </c:pt>
                <c:pt idx="5917">
                  <c:v>47579</c:v>
                </c:pt>
                <c:pt idx="5918">
                  <c:v>47581</c:v>
                </c:pt>
                <c:pt idx="5919">
                  <c:v>47588</c:v>
                </c:pt>
                <c:pt idx="5920">
                  <c:v>47592</c:v>
                </c:pt>
                <c:pt idx="5921">
                  <c:v>47593</c:v>
                </c:pt>
                <c:pt idx="5922">
                  <c:v>47597</c:v>
                </c:pt>
                <c:pt idx="5923">
                  <c:v>47605</c:v>
                </c:pt>
                <c:pt idx="5924">
                  <c:v>47622</c:v>
                </c:pt>
                <c:pt idx="5925">
                  <c:v>47626</c:v>
                </c:pt>
                <c:pt idx="5926">
                  <c:v>47639</c:v>
                </c:pt>
                <c:pt idx="5927">
                  <c:v>47643</c:v>
                </c:pt>
                <c:pt idx="5928">
                  <c:v>47644</c:v>
                </c:pt>
                <c:pt idx="5929">
                  <c:v>47652</c:v>
                </c:pt>
                <c:pt idx="5930">
                  <c:v>47656</c:v>
                </c:pt>
                <c:pt idx="5931">
                  <c:v>47674</c:v>
                </c:pt>
                <c:pt idx="5932">
                  <c:v>47678</c:v>
                </c:pt>
                <c:pt idx="5933">
                  <c:v>47679</c:v>
                </c:pt>
                <c:pt idx="5934">
                  <c:v>47686</c:v>
                </c:pt>
                <c:pt idx="5935">
                  <c:v>47696</c:v>
                </c:pt>
                <c:pt idx="5936">
                  <c:v>47717</c:v>
                </c:pt>
                <c:pt idx="5937">
                  <c:v>47722</c:v>
                </c:pt>
                <c:pt idx="5938">
                  <c:v>47725</c:v>
                </c:pt>
                <c:pt idx="5939">
                  <c:v>47744</c:v>
                </c:pt>
                <c:pt idx="5940">
                  <c:v>47753</c:v>
                </c:pt>
                <c:pt idx="5941">
                  <c:v>47757</c:v>
                </c:pt>
                <c:pt idx="5942">
                  <c:v>47763</c:v>
                </c:pt>
                <c:pt idx="5943">
                  <c:v>47784</c:v>
                </c:pt>
                <c:pt idx="5944">
                  <c:v>47791</c:v>
                </c:pt>
                <c:pt idx="5945">
                  <c:v>47792</c:v>
                </c:pt>
                <c:pt idx="5946">
                  <c:v>47821</c:v>
                </c:pt>
                <c:pt idx="5947">
                  <c:v>47824</c:v>
                </c:pt>
                <c:pt idx="5948">
                  <c:v>47831</c:v>
                </c:pt>
                <c:pt idx="5949">
                  <c:v>47851</c:v>
                </c:pt>
                <c:pt idx="5950">
                  <c:v>47853</c:v>
                </c:pt>
                <c:pt idx="5951">
                  <c:v>47866</c:v>
                </c:pt>
                <c:pt idx="5952">
                  <c:v>47869</c:v>
                </c:pt>
                <c:pt idx="5953">
                  <c:v>47881</c:v>
                </c:pt>
                <c:pt idx="5954">
                  <c:v>47891</c:v>
                </c:pt>
                <c:pt idx="5955">
                  <c:v>47895</c:v>
                </c:pt>
                <c:pt idx="5956">
                  <c:v>47906</c:v>
                </c:pt>
                <c:pt idx="5957">
                  <c:v>47953</c:v>
                </c:pt>
                <c:pt idx="5958">
                  <c:v>47964</c:v>
                </c:pt>
                <c:pt idx="5959">
                  <c:v>47988</c:v>
                </c:pt>
                <c:pt idx="5960">
                  <c:v>47992</c:v>
                </c:pt>
                <c:pt idx="5961">
                  <c:v>48025</c:v>
                </c:pt>
                <c:pt idx="5962">
                  <c:v>48026</c:v>
                </c:pt>
                <c:pt idx="5963">
                  <c:v>48027</c:v>
                </c:pt>
                <c:pt idx="5964">
                  <c:v>48037</c:v>
                </c:pt>
                <c:pt idx="5965">
                  <c:v>48043</c:v>
                </c:pt>
                <c:pt idx="5966">
                  <c:v>48056</c:v>
                </c:pt>
                <c:pt idx="5967">
                  <c:v>48060</c:v>
                </c:pt>
                <c:pt idx="5968">
                  <c:v>48061</c:v>
                </c:pt>
                <c:pt idx="5969">
                  <c:v>48065</c:v>
                </c:pt>
                <c:pt idx="5970">
                  <c:v>48068</c:v>
                </c:pt>
                <c:pt idx="5971">
                  <c:v>48073</c:v>
                </c:pt>
                <c:pt idx="5972">
                  <c:v>48080</c:v>
                </c:pt>
                <c:pt idx="5973">
                  <c:v>48083</c:v>
                </c:pt>
                <c:pt idx="5974">
                  <c:v>48084</c:v>
                </c:pt>
                <c:pt idx="5975">
                  <c:v>48087</c:v>
                </c:pt>
                <c:pt idx="5976">
                  <c:v>48097</c:v>
                </c:pt>
                <c:pt idx="5977">
                  <c:v>48102</c:v>
                </c:pt>
                <c:pt idx="5978">
                  <c:v>48107</c:v>
                </c:pt>
                <c:pt idx="5979">
                  <c:v>48121</c:v>
                </c:pt>
                <c:pt idx="5980">
                  <c:v>48123</c:v>
                </c:pt>
                <c:pt idx="5981">
                  <c:v>48127</c:v>
                </c:pt>
                <c:pt idx="5982">
                  <c:v>48144</c:v>
                </c:pt>
                <c:pt idx="5983">
                  <c:v>48158</c:v>
                </c:pt>
                <c:pt idx="5984">
                  <c:v>48166</c:v>
                </c:pt>
                <c:pt idx="5985">
                  <c:v>48193</c:v>
                </c:pt>
                <c:pt idx="5986">
                  <c:v>48197</c:v>
                </c:pt>
                <c:pt idx="5987">
                  <c:v>48199</c:v>
                </c:pt>
                <c:pt idx="5988">
                  <c:v>48212</c:v>
                </c:pt>
                <c:pt idx="5989">
                  <c:v>48213</c:v>
                </c:pt>
                <c:pt idx="5990">
                  <c:v>48218</c:v>
                </c:pt>
                <c:pt idx="5991">
                  <c:v>48219</c:v>
                </c:pt>
                <c:pt idx="5992">
                  <c:v>48221</c:v>
                </c:pt>
                <c:pt idx="5993">
                  <c:v>48227</c:v>
                </c:pt>
                <c:pt idx="5994">
                  <c:v>48236</c:v>
                </c:pt>
                <c:pt idx="5995">
                  <c:v>48244</c:v>
                </c:pt>
                <c:pt idx="5996">
                  <c:v>48250</c:v>
                </c:pt>
                <c:pt idx="5997">
                  <c:v>48251</c:v>
                </c:pt>
                <c:pt idx="5998">
                  <c:v>48255</c:v>
                </c:pt>
                <c:pt idx="5999">
                  <c:v>48269</c:v>
                </c:pt>
                <c:pt idx="6000">
                  <c:v>48270</c:v>
                </c:pt>
                <c:pt idx="6001">
                  <c:v>48290</c:v>
                </c:pt>
                <c:pt idx="6002">
                  <c:v>48291</c:v>
                </c:pt>
                <c:pt idx="6003">
                  <c:v>48307</c:v>
                </c:pt>
                <c:pt idx="6004">
                  <c:v>48322</c:v>
                </c:pt>
                <c:pt idx="6005">
                  <c:v>48325</c:v>
                </c:pt>
                <c:pt idx="6006">
                  <c:v>48327</c:v>
                </c:pt>
                <c:pt idx="6007">
                  <c:v>48328</c:v>
                </c:pt>
                <c:pt idx="6008">
                  <c:v>48331</c:v>
                </c:pt>
                <c:pt idx="6009">
                  <c:v>48334</c:v>
                </c:pt>
                <c:pt idx="6010">
                  <c:v>48335</c:v>
                </c:pt>
                <c:pt idx="6011">
                  <c:v>48338</c:v>
                </c:pt>
                <c:pt idx="6012">
                  <c:v>48345</c:v>
                </c:pt>
                <c:pt idx="6013">
                  <c:v>48346</c:v>
                </c:pt>
                <c:pt idx="6014">
                  <c:v>48347</c:v>
                </c:pt>
                <c:pt idx="6015">
                  <c:v>48350</c:v>
                </c:pt>
                <c:pt idx="6016">
                  <c:v>48352</c:v>
                </c:pt>
                <c:pt idx="6017">
                  <c:v>48370</c:v>
                </c:pt>
                <c:pt idx="6018">
                  <c:v>48379</c:v>
                </c:pt>
                <c:pt idx="6019">
                  <c:v>48386</c:v>
                </c:pt>
                <c:pt idx="6020">
                  <c:v>48396</c:v>
                </c:pt>
                <c:pt idx="6021">
                  <c:v>48410</c:v>
                </c:pt>
                <c:pt idx="6022">
                  <c:v>48415</c:v>
                </c:pt>
                <c:pt idx="6023">
                  <c:v>48431</c:v>
                </c:pt>
                <c:pt idx="6024">
                  <c:v>48433</c:v>
                </c:pt>
                <c:pt idx="6025">
                  <c:v>48448</c:v>
                </c:pt>
                <c:pt idx="6026">
                  <c:v>48453</c:v>
                </c:pt>
                <c:pt idx="6027">
                  <c:v>48462</c:v>
                </c:pt>
                <c:pt idx="6028">
                  <c:v>48477</c:v>
                </c:pt>
                <c:pt idx="6029">
                  <c:v>48488</c:v>
                </c:pt>
                <c:pt idx="6030">
                  <c:v>48489</c:v>
                </c:pt>
                <c:pt idx="6031">
                  <c:v>48491</c:v>
                </c:pt>
                <c:pt idx="6032">
                  <c:v>48497</c:v>
                </c:pt>
                <c:pt idx="6033">
                  <c:v>48504</c:v>
                </c:pt>
                <c:pt idx="6034">
                  <c:v>48508</c:v>
                </c:pt>
                <c:pt idx="6035">
                  <c:v>48513</c:v>
                </c:pt>
                <c:pt idx="6036">
                  <c:v>48521</c:v>
                </c:pt>
                <c:pt idx="6037">
                  <c:v>48525</c:v>
                </c:pt>
                <c:pt idx="6038">
                  <c:v>48544</c:v>
                </c:pt>
                <c:pt idx="6039">
                  <c:v>48551</c:v>
                </c:pt>
                <c:pt idx="6040">
                  <c:v>48557</c:v>
                </c:pt>
                <c:pt idx="6041">
                  <c:v>48558</c:v>
                </c:pt>
                <c:pt idx="6042">
                  <c:v>48560</c:v>
                </c:pt>
                <c:pt idx="6043">
                  <c:v>48563</c:v>
                </c:pt>
                <c:pt idx="6044">
                  <c:v>48569</c:v>
                </c:pt>
                <c:pt idx="6045">
                  <c:v>48574</c:v>
                </c:pt>
                <c:pt idx="6046">
                  <c:v>48576</c:v>
                </c:pt>
                <c:pt idx="6047">
                  <c:v>48588</c:v>
                </c:pt>
                <c:pt idx="6048">
                  <c:v>48627</c:v>
                </c:pt>
                <c:pt idx="6049">
                  <c:v>48631</c:v>
                </c:pt>
                <c:pt idx="6050">
                  <c:v>48632</c:v>
                </c:pt>
                <c:pt idx="6051">
                  <c:v>48643</c:v>
                </c:pt>
                <c:pt idx="6052">
                  <c:v>48647</c:v>
                </c:pt>
                <c:pt idx="6053">
                  <c:v>48655</c:v>
                </c:pt>
                <c:pt idx="6054">
                  <c:v>48659</c:v>
                </c:pt>
                <c:pt idx="6055">
                  <c:v>48660</c:v>
                </c:pt>
                <c:pt idx="6056">
                  <c:v>48662</c:v>
                </c:pt>
                <c:pt idx="6057">
                  <c:v>48666</c:v>
                </c:pt>
                <c:pt idx="6058">
                  <c:v>48677</c:v>
                </c:pt>
                <c:pt idx="6059">
                  <c:v>48695</c:v>
                </c:pt>
                <c:pt idx="6060">
                  <c:v>48709</c:v>
                </c:pt>
                <c:pt idx="6061">
                  <c:v>48733</c:v>
                </c:pt>
                <c:pt idx="6062">
                  <c:v>48746</c:v>
                </c:pt>
                <c:pt idx="6063">
                  <c:v>48767</c:v>
                </c:pt>
                <c:pt idx="6064">
                  <c:v>48768</c:v>
                </c:pt>
                <c:pt idx="6065">
                  <c:v>48774</c:v>
                </c:pt>
                <c:pt idx="6066">
                  <c:v>48778</c:v>
                </c:pt>
                <c:pt idx="6067">
                  <c:v>48783</c:v>
                </c:pt>
                <c:pt idx="6068">
                  <c:v>48791</c:v>
                </c:pt>
                <c:pt idx="6069">
                  <c:v>48798</c:v>
                </c:pt>
                <c:pt idx="6070">
                  <c:v>48800</c:v>
                </c:pt>
                <c:pt idx="6071">
                  <c:v>48807</c:v>
                </c:pt>
                <c:pt idx="6072">
                  <c:v>48820</c:v>
                </c:pt>
                <c:pt idx="6073">
                  <c:v>48832</c:v>
                </c:pt>
                <c:pt idx="6074">
                  <c:v>48833</c:v>
                </c:pt>
                <c:pt idx="6075">
                  <c:v>48834</c:v>
                </c:pt>
                <c:pt idx="6076">
                  <c:v>48837</c:v>
                </c:pt>
                <c:pt idx="6077">
                  <c:v>48840</c:v>
                </c:pt>
                <c:pt idx="6078">
                  <c:v>48842</c:v>
                </c:pt>
                <c:pt idx="6079">
                  <c:v>48857</c:v>
                </c:pt>
                <c:pt idx="6080">
                  <c:v>48861</c:v>
                </c:pt>
                <c:pt idx="6081">
                  <c:v>48869</c:v>
                </c:pt>
                <c:pt idx="6082">
                  <c:v>48875</c:v>
                </c:pt>
                <c:pt idx="6083">
                  <c:v>48883</c:v>
                </c:pt>
                <c:pt idx="6084">
                  <c:v>48884</c:v>
                </c:pt>
                <c:pt idx="6085">
                  <c:v>48886</c:v>
                </c:pt>
                <c:pt idx="6086">
                  <c:v>48889</c:v>
                </c:pt>
                <c:pt idx="6087">
                  <c:v>48891</c:v>
                </c:pt>
                <c:pt idx="6088">
                  <c:v>48896</c:v>
                </c:pt>
                <c:pt idx="6089">
                  <c:v>48901</c:v>
                </c:pt>
                <c:pt idx="6090">
                  <c:v>48906</c:v>
                </c:pt>
                <c:pt idx="6091">
                  <c:v>48907</c:v>
                </c:pt>
                <c:pt idx="6092">
                  <c:v>48910</c:v>
                </c:pt>
                <c:pt idx="6093">
                  <c:v>48912</c:v>
                </c:pt>
                <c:pt idx="6094">
                  <c:v>48913</c:v>
                </c:pt>
                <c:pt idx="6095">
                  <c:v>48927</c:v>
                </c:pt>
                <c:pt idx="6096">
                  <c:v>48930</c:v>
                </c:pt>
                <c:pt idx="6097">
                  <c:v>48948</c:v>
                </c:pt>
                <c:pt idx="6098">
                  <c:v>48951</c:v>
                </c:pt>
                <c:pt idx="6099">
                  <c:v>48955</c:v>
                </c:pt>
                <c:pt idx="6100">
                  <c:v>48960</c:v>
                </c:pt>
                <c:pt idx="6101">
                  <c:v>48965</c:v>
                </c:pt>
                <c:pt idx="6102">
                  <c:v>48972</c:v>
                </c:pt>
                <c:pt idx="6103">
                  <c:v>48978</c:v>
                </c:pt>
                <c:pt idx="6104">
                  <c:v>48987</c:v>
                </c:pt>
                <c:pt idx="6105">
                  <c:v>48988</c:v>
                </c:pt>
                <c:pt idx="6106">
                  <c:v>48991</c:v>
                </c:pt>
                <c:pt idx="6107">
                  <c:v>48998</c:v>
                </c:pt>
                <c:pt idx="6108">
                  <c:v>49006</c:v>
                </c:pt>
                <c:pt idx="6109">
                  <c:v>49036</c:v>
                </c:pt>
                <c:pt idx="6110">
                  <c:v>49048</c:v>
                </c:pt>
                <c:pt idx="6111">
                  <c:v>49061</c:v>
                </c:pt>
                <c:pt idx="6112">
                  <c:v>49070</c:v>
                </c:pt>
                <c:pt idx="6113">
                  <c:v>49071</c:v>
                </c:pt>
                <c:pt idx="6114">
                  <c:v>49075</c:v>
                </c:pt>
                <c:pt idx="6115">
                  <c:v>49087</c:v>
                </c:pt>
                <c:pt idx="6116">
                  <c:v>49124</c:v>
                </c:pt>
                <c:pt idx="6117">
                  <c:v>49125</c:v>
                </c:pt>
                <c:pt idx="6118">
                  <c:v>49128</c:v>
                </c:pt>
                <c:pt idx="6119">
                  <c:v>49134</c:v>
                </c:pt>
                <c:pt idx="6120">
                  <c:v>49146</c:v>
                </c:pt>
                <c:pt idx="6121">
                  <c:v>49153</c:v>
                </c:pt>
                <c:pt idx="6122">
                  <c:v>49169</c:v>
                </c:pt>
                <c:pt idx="6123">
                  <c:v>49178</c:v>
                </c:pt>
                <c:pt idx="6124">
                  <c:v>49180</c:v>
                </c:pt>
                <c:pt idx="6125">
                  <c:v>49185</c:v>
                </c:pt>
                <c:pt idx="6126">
                  <c:v>49211</c:v>
                </c:pt>
                <c:pt idx="6127">
                  <c:v>49232</c:v>
                </c:pt>
                <c:pt idx="6128">
                  <c:v>49239</c:v>
                </c:pt>
                <c:pt idx="6129">
                  <c:v>49251</c:v>
                </c:pt>
                <c:pt idx="6130">
                  <c:v>49262</c:v>
                </c:pt>
                <c:pt idx="6131">
                  <c:v>49307</c:v>
                </c:pt>
                <c:pt idx="6132">
                  <c:v>49312</c:v>
                </c:pt>
                <c:pt idx="6133">
                  <c:v>49313</c:v>
                </c:pt>
                <c:pt idx="6134">
                  <c:v>49328</c:v>
                </c:pt>
                <c:pt idx="6135">
                  <c:v>49334</c:v>
                </c:pt>
                <c:pt idx="6136">
                  <c:v>49340</c:v>
                </c:pt>
                <c:pt idx="6137">
                  <c:v>49342</c:v>
                </c:pt>
                <c:pt idx="6138">
                  <c:v>49363</c:v>
                </c:pt>
                <c:pt idx="6139">
                  <c:v>49377</c:v>
                </c:pt>
                <c:pt idx="6140">
                  <c:v>49381</c:v>
                </c:pt>
                <c:pt idx="6141">
                  <c:v>49390</c:v>
                </c:pt>
                <c:pt idx="6142">
                  <c:v>49396</c:v>
                </c:pt>
                <c:pt idx="6143">
                  <c:v>49403</c:v>
                </c:pt>
                <c:pt idx="6144">
                  <c:v>49407</c:v>
                </c:pt>
                <c:pt idx="6145">
                  <c:v>49415</c:v>
                </c:pt>
                <c:pt idx="6146">
                  <c:v>49421</c:v>
                </c:pt>
                <c:pt idx="6147">
                  <c:v>49425</c:v>
                </c:pt>
                <c:pt idx="6148">
                  <c:v>49436</c:v>
                </c:pt>
                <c:pt idx="6149">
                  <c:v>49439</c:v>
                </c:pt>
                <c:pt idx="6150">
                  <c:v>49447</c:v>
                </c:pt>
                <c:pt idx="6151">
                  <c:v>49467</c:v>
                </c:pt>
                <c:pt idx="6152">
                  <c:v>49478</c:v>
                </c:pt>
                <c:pt idx="6153">
                  <c:v>49485</c:v>
                </c:pt>
                <c:pt idx="6154">
                  <c:v>49488</c:v>
                </c:pt>
                <c:pt idx="6155">
                  <c:v>49492</c:v>
                </c:pt>
                <c:pt idx="6156">
                  <c:v>49500</c:v>
                </c:pt>
                <c:pt idx="6157">
                  <c:v>49501</c:v>
                </c:pt>
                <c:pt idx="6158">
                  <c:v>49524</c:v>
                </c:pt>
                <c:pt idx="6159">
                  <c:v>49536</c:v>
                </c:pt>
                <c:pt idx="6160">
                  <c:v>49542</c:v>
                </c:pt>
                <c:pt idx="6161">
                  <c:v>49553</c:v>
                </c:pt>
                <c:pt idx="6162">
                  <c:v>49571</c:v>
                </c:pt>
                <c:pt idx="6163">
                  <c:v>49575</c:v>
                </c:pt>
                <c:pt idx="6164">
                  <c:v>49598</c:v>
                </c:pt>
                <c:pt idx="6165">
                  <c:v>49603</c:v>
                </c:pt>
                <c:pt idx="6166">
                  <c:v>49618</c:v>
                </c:pt>
                <c:pt idx="6167">
                  <c:v>49632</c:v>
                </c:pt>
                <c:pt idx="6168">
                  <c:v>49634</c:v>
                </c:pt>
                <c:pt idx="6169">
                  <c:v>49663</c:v>
                </c:pt>
                <c:pt idx="6170">
                  <c:v>49672</c:v>
                </c:pt>
                <c:pt idx="6171">
                  <c:v>49696</c:v>
                </c:pt>
                <c:pt idx="6172">
                  <c:v>49698</c:v>
                </c:pt>
                <c:pt idx="6173">
                  <c:v>49705</c:v>
                </c:pt>
                <c:pt idx="6174">
                  <c:v>49710</c:v>
                </c:pt>
                <c:pt idx="6175">
                  <c:v>49712</c:v>
                </c:pt>
                <c:pt idx="6176">
                  <c:v>49716</c:v>
                </c:pt>
                <c:pt idx="6177">
                  <c:v>49718</c:v>
                </c:pt>
                <c:pt idx="6178">
                  <c:v>49719</c:v>
                </c:pt>
                <c:pt idx="6179">
                  <c:v>49721</c:v>
                </c:pt>
                <c:pt idx="6180">
                  <c:v>49723</c:v>
                </c:pt>
                <c:pt idx="6181">
                  <c:v>49728</c:v>
                </c:pt>
                <c:pt idx="6182">
                  <c:v>49729</c:v>
                </c:pt>
                <c:pt idx="6183">
                  <c:v>49730</c:v>
                </c:pt>
                <c:pt idx="6184">
                  <c:v>49736</c:v>
                </c:pt>
                <c:pt idx="6185">
                  <c:v>49752</c:v>
                </c:pt>
                <c:pt idx="6186">
                  <c:v>49753</c:v>
                </c:pt>
                <c:pt idx="6187">
                  <c:v>49774</c:v>
                </c:pt>
                <c:pt idx="6188">
                  <c:v>49790</c:v>
                </c:pt>
                <c:pt idx="6189">
                  <c:v>49809</c:v>
                </c:pt>
                <c:pt idx="6190">
                  <c:v>49816</c:v>
                </c:pt>
                <c:pt idx="6191">
                  <c:v>49820</c:v>
                </c:pt>
                <c:pt idx="6192">
                  <c:v>49828</c:v>
                </c:pt>
                <c:pt idx="6193">
                  <c:v>49832</c:v>
                </c:pt>
                <c:pt idx="6194">
                  <c:v>49841</c:v>
                </c:pt>
                <c:pt idx="6195">
                  <c:v>49842</c:v>
                </c:pt>
                <c:pt idx="6196">
                  <c:v>49844</c:v>
                </c:pt>
                <c:pt idx="6197">
                  <c:v>49847</c:v>
                </c:pt>
                <c:pt idx="6198">
                  <c:v>49850</c:v>
                </c:pt>
                <c:pt idx="6199">
                  <c:v>49856</c:v>
                </c:pt>
                <c:pt idx="6200">
                  <c:v>49863</c:v>
                </c:pt>
                <c:pt idx="6201">
                  <c:v>49875</c:v>
                </c:pt>
                <c:pt idx="6202">
                  <c:v>49881</c:v>
                </c:pt>
                <c:pt idx="6203">
                  <c:v>49884</c:v>
                </c:pt>
                <c:pt idx="6204">
                  <c:v>49890</c:v>
                </c:pt>
                <c:pt idx="6205">
                  <c:v>49895</c:v>
                </c:pt>
                <c:pt idx="6206">
                  <c:v>49913</c:v>
                </c:pt>
                <c:pt idx="6207">
                  <c:v>49930</c:v>
                </c:pt>
                <c:pt idx="6208">
                  <c:v>49932</c:v>
                </c:pt>
                <c:pt idx="6209">
                  <c:v>49941</c:v>
                </c:pt>
                <c:pt idx="6210">
                  <c:v>49942</c:v>
                </c:pt>
                <c:pt idx="6211">
                  <c:v>49947</c:v>
                </c:pt>
                <c:pt idx="6212">
                  <c:v>49969</c:v>
                </c:pt>
                <c:pt idx="6213">
                  <c:v>49987</c:v>
                </c:pt>
                <c:pt idx="6214">
                  <c:v>49996</c:v>
                </c:pt>
                <c:pt idx="6215">
                  <c:v>49997</c:v>
                </c:pt>
                <c:pt idx="6216">
                  <c:v>50003</c:v>
                </c:pt>
                <c:pt idx="6217">
                  <c:v>50007</c:v>
                </c:pt>
                <c:pt idx="6218">
                  <c:v>50009</c:v>
                </c:pt>
                <c:pt idx="6219">
                  <c:v>50021</c:v>
                </c:pt>
                <c:pt idx="6220">
                  <c:v>50027</c:v>
                </c:pt>
                <c:pt idx="6221">
                  <c:v>50033</c:v>
                </c:pt>
                <c:pt idx="6222">
                  <c:v>50041</c:v>
                </c:pt>
                <c:pt idx="6223">
                  <c:v>50049</c:v>
                </c:pt>
                <c:pt idx="6224">
                  <c:v>50051</c:v>
                </c:pt>
                <c:pt idx="6225">
                  <c:v>50063</c:v>
                </c:pt>
                <c:pt idx="6226">
                  <c:v>50065</c:v>
                </c:pt>
                <c:pt idx="6227">
                  <c:v>50067</c:v>
                </c:pt>
                <c:pt idx="6228">
                  <c:v>50073</c:v>
                </c:pt>
                <c:pt idx="6229">
                  <c:v>50075</c:v>
                </c:pt>
                <c:pt idx="6230">
                  <c:v>50080</c:v>
                </c:pt>
                <c:pt idx="6231">
                  <c:v>50081</c:v>
                </c:pt>
                <c:pt idx="6232">
                  <c:v>50086</c:v>
                </c:pt>
                <c:pt idx="6233">
                  <c:v>50098</c:v>
                </c:pt>
                <c:pt idx="6234">
                  <c:v>50101</c:v>
                </c:pt>
                <c:pt idx="6235">
                  <c:v>50102</c:v>
                </c:pt>
                <c:pt idx="6236">
                  <c:v>50125</c:v>
                </c:pt>
                <c:pt idx="6237">
                  <c:v>50132</c:v>
                </c:pt>
                <c:pt idx="6238">
                  <c:v>50140</c:v>
                </c:pt>
                <c:pt idx="6239">
                  <c:v>50172</c:v>
                </c:pt>
                <c:pt idx="6240">
                  <c:v>50189</c:v>
                </c:pt>
                <c:pt idx="6241">
                  <c:v>50190</c:v>
                </c:pt>
                <c:pt idx="6242">
                  <c:v>50202</c:v>
                </c:pt>
                <c:pt idx="6243">
                  <c:v>50207</c:v>
                </c:pt>
                <c:pt idx="6244">
                  <c:v>50211</c:v>
                </c:pt>
                <c:pt idx="6245">
                  <c:v>50214</c:v>
                </c:pt>
                <c:pt idx="6246">
                  <c:v>50224</c:v>
                </c:pt>
                <c:pt idx="6247">
                  <c:v>50225</c:v>
                </c:pt>
                <c:pt idx="6248">
                  <c:v>50229</c:v>
                </c:pt>
                <c:pt idx="6249">
                  <c:v>50235</c:v>
                </c:pt>
                <c:pt idx="6250">
                  <c:v>50247</c:v>
                </c:pt>
                <c:pt idx="6251">
                  <c:v>50249</c:v>
                </c:pt>
                <c:pt idx="6252">
                  <c:v>50264</c:v>
                </c:pt>
                <c:pt idx="6253">
                  <c:v>50271</c:v>
                </c:pt>
                <c:pt idx="6254">
                  <c:v>50274</c:v>
                </c:pt>
                <c:pt idx="6255">
                  <c:v>50275</c:v>
                </c:pt>
                <c:pt idx="6256">
                  <c:v>50277</c:v>
                </c:pt>
                <c:pt idx="6257">
                  <c:v>50279</c:v>
                </c:pt>
                <c:pt idx="6258">
                  <c:v>50295</c:v>
                </c:pt>
                <c:pt idx="6259">
                  <c:v>50296</c:v>
                </c:pt>
                <c:pt idx="6260">
                  <c:v>50302</c:v>
                </c:pt>
                <c:pt idx="6261">
                  <c:v>50323</c:v>
                </c:pt>
                <c:pt idx="6262">
                  <c:v>50341</c:v>
                </c:pt>
                <c:pt idx="6263">
                  <c:v>50369</c:v>
                </c:pt>
                <c:pt idx="6264">
                  <c:v>50370</c:v>
                </c:pt>
                <c:pt idx="6265">
                  <c:v>50374</c:v>
                </c:pt>
                <c:pt idx="6266">
                  <c:v>50375</c:v>
                </c:pt>
                <c:pt idx="6267">
                  <c:v>50382</c:v>
                </c:pt>
                <c:pt idx="6268">
                  <c:v>50387</c:v>
                </c:pt>
                <c:pt idx="6269">
                  <c:v>50395</c:v>
                </c:pt>
                <c:pt idx="6270">
                  <c:v>50396</c:v>
                </c:pt>
                <c:pt idx="6271">
                  <c:v>50398</c:v>
                </c:pt>
                <c:pt idx="6272">
                  <c:v>50402</c:v>
                </c:pt>
                <c:pt idx="6273">
                  <c:v>50411</c:v>
                </c:pt>
                <c:pt idx="6274">
                  <c:v>50422</c:v>
                </c:pt>
                <c:pt idx="6275">
                  <c:v>50426</c:v>
                </c:pt>
                <c:pt idx="6276">
                  <c:v>50427</c:v>
                </c:pt>
                <c:pt idx="6277">
                  <c:v>50429</c:v>
                </c:pt>
                <c:pt idx="6278">
                  <c:v>50433</c:v>
                </c:pt>
                <c:pt idx="6279">
                  <c:v>50438</c:v>
                </c:pt>
                <c:pt idx="6280">
                  <c:v>50445</c:v>
                </c:pt>
                <c:pt idx="6281">
                  <c:v>50475</c:v>
                </c:pt>
                <c:pt idx="6282">
                  <c:v>50482</c:v>
                </c:pt>
                <c:pt idx="6283">
                  <c:v>50491</c:v>
                </c:pt>
                <c:pt idx="6284">
                  <c:v>50497</c:v>
                </c:pt>
                <c:pt idx="6285">
                  <c:v>50512</c:v>
                </c:pt>
                <c:pt idx="6286">
                  <c:v>50527</c:v>
                </c:pt>
                <c:pt idx="6287">
                  <c:v>50530</c:v>
                </c:pt>
                <c:pt idx="6288">
                  <c:v>50532</c:v>
                </c:pt>
                <c:pt idx="6289">
                  <c:v>50534</c:v>
                </c:pt>
                <c:pt idx="6290">
                  <c:v>50536</c:v>
                </c:pt>
                <c:pt idx="6291">
                  <c:v>50538</c:v>
                </c:pt>
                <c:pt idx="6292">
                  <c:v>50543</c:v>
                </c:pt>
                <c:pt idx="6293">
                  <c:v>50565</c:v>
                </c:pt>
                <c:pt idx="6294">
                  <c:v>50572</c:v>
                </c:pt>
                <c:pt idx="6295">
                  <c:v>50577</c:v>
                </c:pt>
                <c:pt idx="6296">
                  <c:v>50578</c:v>
                </c:pt>
                <c:pt idx="6297">
                  <c:v>50587</c:v>
                </c:pt>
                <c:pt idx="6298">
                  <c:v>50592</c:v>
                </c:pt>
                <c:pt idx="6299">
                  <c:v>50627</c:v>
                </c:pt>
                <c:pt idx="6300">
                  <c:v>50631</c:v>
                </c:pt>
                <c:pt idx="6301">
                  <c:v>50633</c:v>
                </c:pt>
                <c:pt idx="6302">
                  <c:v>50635</c:v>
                </c:pt>
                <c:pt idx="6303">
                  <c:v>50636</c:v>
                </c:pt>
                <c:pt idx="6304">
                  <c:v>50642</c:v>
                </c:pt>
                <c:pt idx="6305">
                  <c:v>50660</c:v>
                </c:pt>
                <c:pt idx="6306">
                  <c:v>50661</c:v>
                </c:pt>
                <c:pt idx="6307">
                  <c:v>50662</c:v>
                </c:pt>
                <c:pt idx="6308">
                  <c:v>50666</c:v>
                </c:pt>
                <c:pt idx="6309">
                  <c:v>50675</c:v>
                </c:pt>
                <c:pt idx="6310">
                  <c:v>50679</c:v>
                </c:pt>
                <c:pt idx="6311">
                  <c:v>50702</c:v>
                </c:pt>
                <c:pt idx="6312">
                  <c:v>50705</c:v>
                </c:pt>
                <c:pt idx="6313">
                  <c:v>50706</c:v>
                </c:pt>
                <c:pt idx="6314">
                  <c:v>50707</c:v>
                </c:pt>
                <c:pt idx="6315">
                  <c:v>50711</c:v>
                </c:pt>
                <c:pt idx="6316">
                  <c:v>50713</c:v>
                </c:pt>
                <c:pt idx="6317">
                  <c:v>50717</c:v>
                </c:pt>
                <c:pt idx="6318">
                  <c:v>50723</c:v>
                </c:pt>
                <c:pt idx="6319">
                  <c:v>50724</c:v>
                </c:pt>
                <c:pt idx="6320">
                  <c:v>50725</c:v>
                </c:pt>
                <c:pt idx="6321">
                  <c:v>50730</c:v>
                </c:pt>
                <c:pt idx="6322">
                  <c:v>50734</c:v>
                </c:pt>
                <c:pt idx="6323">
                  <c:v>50739</c:v>
                </c:pt>
                <c:pt idx="6324">
                  <c:v>50754</c:v>
                </c:pt>
                <c:pt idx="6325">
                  <c:v>50756</c:v>
                </c:pt>
                <c:pt idx="6326">
                  <c:v>50757</c:v>
                </c:pt>
                <c:pt idx="6327">
                  <c:v>50759</c:v>
                </c:pt>
                <c:pt idx="6328">
                  <c:v>50770</c:v>
                </c:pt>
                <c:pt idx="6329">
                  <c:v>50786</c:v>
                </c:pt>
                <c:pt idx="6330">
                  <c:v>50800</c:v>
                </c:pt>
                <c:pt idx="6331">
                  <c:v>50801</c:v>
                </c:pt>
                <c:pt idx="6332">
                  <c:v>50805</c:v>
                </c:pt>
                <c:pt idx="6333">
                  <c:v>50811</c:v>
                </c:pt>
                <c:pt idx="6334">
                  <c:v>50812</c:v>
                </c:pt>
                <c:pt idx="6335">
                  <c:v>50815</c:v>
                </c:pt>
                <c:pt idx="6336">
                  <c:v>50816</c:v>
                </c:pt>
                <c:pt idx="6337">
                  <c:v>50817</c:v>
                </c:pt>
                <c:pt idx="6338">
                  <c:v>50818</c:v>
                </c:pt>
                <c:pt idx="6339">
                  <c:v>50826</c:v>
                </c:pt>
                <c:pt idx="6340">
                  <c:v>50829</c:v>
                </c:pt>
                <c:pt idx="6341">
                  <c:v>50832</c:v>
                </c:pt>
                <c:pt idx="6342">
                  <c:v>50833</c:v>
                </c:pt>
                <c:pt idx="6343">
                  <c:v>50836</c:v>
                </c:pt>
                <c:pt idx="6344">
                  <c:v>50843</c:v>
                </c:pt>
                <c:pt idx="6345">
                  <c:v>50847</c:v>
                </c:pt>
                <c:pt idx="6346">
                  <c:v>50858</c:v>
                </c:pt>
                <c:pt idx="6347">
                  <c:v>50868</c:v>
                </c:pt>
                <c:pt idx="6348">
                  <c:v>50869</c:v>
                </c:pt>
                <c:pt idx="6349">
                  <c:v>50877</c:v>
                </c:pt>
                <c:pt idx="6350">
                  <c:v>50890</c:v>
                </c:pt>
                <c:pt idx="6351">
                  <c:v>50893</c:v>
                </c:pt>
                <c:pt idx="6352">
                  <c:v>50894</c:v>
                </c:pt>
                <c:pt idx="6353">
                  <c:v>50897</c:v>
                </c:pt>
                <c:pt idx="6354">
                  <c:v>50909</c:v>
                </c:pt>
                <c:pt idx="6355">
                  <c:v>50912</c:v>
                </c:pt>
                <c:pt idx="6356">
                  <c:v>50923</c:v>
                </c:pt>
                <c:pt idx="6357">
                  <c:v>50927</c:v>
                </c:pt>
                <c:pt idx="6358">
                  <c:v>50931</c:v>
                </c:pt>
                <c:pt idx="6359">
                  <c:v>50932</c:v>
                </c:pt>
                <c:pt idx="6360">
                  <c:v>50934</c:v>
                </c:pt>
                <c:pt idx="6361">
                  <c:v>50941</c:v>
                </c:pt>
                <c:pt idx="6362">
                  <c:v>50960</c:v>
                </c:pt>
                <c:pt idx="6363">
                  <c:v>50965</c:v>
                </c:pt>
                <c:pt idx="6364">
                  <c:v>50966</c:v>
                </c:pt>
                <c:pt idx="6365">
                  <c:v>50985</c:v>
                </c:pt>
                <c:pt idx="6366">
                  <c:v>50986</c:v>
                </c:pt>
                <c:pt idx="6367">
                  <c:v>50989</c:v>
                </c:pt>
                <c:pt idx="6368">
                  <c:v>50992</c:v>
                </c:pt>
                <c:pt idx="6369">
                  <c:v>50997</c:v>
                </c:pt>
                <c:pt idx="6370">
                  <c:v>51000</c:v>
                </c:pt>
                <c:pt idx="6371">
                  <c:v>51007</c:v>
                </c:pt>
                <c:pt idx="6372">
                  <c:v>51011</c:v>
                </c:pt>
                <c:pt idx="6373">
                  <c:v>51012</c:v>
                </c:pt>
                <c:pt idx="6374">
                  <c:v>51014</c:v>
                </c:pt>
                <c:pt idx="6375">
                  <c:v>51015</c:v>
                </c:pt>
                <c:pt idx="6376">
                  <c:v>51017</c:v>
                </c:pt>
                <c:pt idx="6377">
                  <c:v>51018</c:v>
                </c:pt>
                <c:pt idx="6378">
                  <c:v>51021</c:v>
                </c:pt>
                <c:pt idx="6379">
                  <c:v>51024</c:v>
                </c:pt>
                <c:pt idx="6380">
                  <c:v>51027</c:v>
                </c:pt>
                <c:pt idx="6381">
                  <c:v>51036</c:v>
                </c:pt>
                <c:pt idx="6382">
                  <c:v>51043</c:v>
                </c:pt>
                <c:pt idx="6383">
                  <c:v>51045</c:v>
                </c:pt>
                <c:pt idx="6384">
                  <c:v>51049</c:v>
                </c:pt>
                <c:pt idx="6385">
                  <c:v>51050</c:v>
                </c:pt>
                <c:pt idx="6386">
                  <c:v>51063</c:v>
                </c:pt>
                <c:pt idx="6387">
                  <c:v>51064</c:v>
                </c:pt>
                <c:pt idx="6388">
                  <c:v>51074</c:v>
                </c:pt>
                <c:pt idx="6389">
                  <c:v>51083</c:v>
                </c:pt>
                <c:pt idx="6390">
                  <c:v>51094</c:v>
                </c:pt>
                <c:pt idx="6391">
                  <c:v>51096</c:v>
                </c:pt>
                <c:pt idx="6392">
                  <c:v>51097</c:v>
                </c:pt>
                <c:pt idx="6393">
                  <c:v>51106</c:v>
                </c:pt>
                <c:pt idx="6394">
                  <c:v>51132</c:v>
                </c:pt>
                <c:pt idx="6395">
                  <c:v>51142</c:v>
                </c:pt>
                <c:pt idx="6396">
                  <c:v>51152</c:v>
                </c:pt>
                <c:pt idx="6397">
                  <c:v>51157</c:v>
                </c:pt>
                <c:pt idx="6398">
                  <c:v>51159</c:v>
                </c:pt>
                <c:pt idx="6399">
                  <c:v>51160</c:v>
                </c:pt>
                <c:pt idx="6400">
                  <c:v>51168</c:v>
                </c:pt>
                <c:pt idx="6401">
                  <c:v>51179</c:v>
                </c:pt>
                <c:pt idx="6402">
                  <c:v>51188</c:v>
                </c:pt>
                <c:pt idx="6403">
                  <c:v>51213</c:v>
                </c:pt>
                <c:pt idx="6404">
                  <c:v>51219</c:v>
                </c:pt>
                <c:pt idx="6405">
                  <c:v>51228</c:v>
                </c:pt>
                <c:pt idx="6406">
                  <c:v>51238</c:v>
                </c:pt>
                <c:pt idx="6407">
                  <c:v>51246</c:v>
                </c:pt>
                <c:pt idx="6408">
                  <c:v>51272</c:v>
                </c:pt>
                <c:pt idx="6409">
                  <c:v>51274</c:v>
                </c:pt>
                <c:pt idx="6410">
                  <c:v>51283</c:v>
                </c:pt>
                <c:pt idx="6411">
                  <c:v>51290</c:v>
                </c:pt>
                <c:pt idx="6412">
                  <c:v>51297</c:v>
                </c:pt>
                <c:pt idx="6413">
                  <c:v>51299</c:v>
                </c:pt>
                <c:pt idx="6414">
                  <c:v>51314</c:v>
                </c:pt>
                <c:pt idx="6415">
                  <c:v>51327</c:v>
                </c:pt>
                <c:pt idx="6416">
                  <c:v>51333</c:v>
                </c:pt>
                <c:pt idx="6417">
                  <c:v>51343</c:v>
                </c:pt>
                <c:pt idx="6418">
                  <c:v>51347</c:v>
                </c:pt>
                <c:pt idx="6419">
                  <c:v>51352</c:v>
                </c:pt>
                <c:pt idx="6420">
                  <c:v>51355</c:v>
                </c:pt>
                <c:pt idx="6421">
                  <c:v>51359</c:v>
                </c:pt>
                <c:pt idx="6422">
                  <c:v>51390</c:v>
                </c:pt>
                <c:pt idx="6423">
                  <c:v>51419</c:v>
                </c:pt>
                <c:pt idx="6424">
                  <c:v>51426</c:v>
                </c:pt>
                <c:pt idx="6425">
                  <c:v>51435</c:v>
                </c:pt>
                <c:pt idx="6426">
                  <c:v>51447</c:v>
                </c:pt>
                <c:pt idx="6427">
                  <c:v>51465</c:v>
                </c:pt>
                <c:pt idx="6428">
                  <c:v>51469</c:v>
                </c:pt>
                <c:pt idx="6429">
                  <c:v>51480</c:v>
                </c:pt>
                <c:pt idx="6430">
                  <c:v>51484</c:v>
                </c:pt>
                <c:pt idx="6431">
                  <c:v>51490</c:v>
                </c:pt>
                <c:pt idx="6432">
                  <c:v>51497</c:v>
                </c:pt>
                <c:pt idx="6433">
                  <c:v>51517</c:v>
                </c:pt>
                <c:pt idx="6434">
                  <c:v>51522</c:v>
                </c:pt>
                <c:pt idx="6435">
                  <c:v>51525</c:v>
                </c:pt>
                <c:pt idx="6436">
                  <c:v>51554</c:v>
                </c:pt>
                <c:pt idx="6437">
                  <c:v>51564</c:v>
                </c:pt>
                <c:pt idx="6438">
                  <c:v>51571</c:v>
                </c:pt>
                <c:pt idx="6439">
                  <c:v>51572</c:v>
                </c:pt>
                <c:pt idx="6440">
                  <c:v>51578</c:v>
                </c:pt>
                <c:pt idx="6441">
                  <c:v>51582</c:v>
                </c:pt>
                <c:pt idx="6442">
                  <c:v>51584</c:v>
                </c:pt>
                <c:pt idx="6443">
                  <c:v>51599</c:v>
                </c:pt>
                <c:pt idx="6444">
                  <c:v>51600</c:v>
                </c:pt>
                <c:pt idx="6445">
                  <c:v>51602</c:v>
                </c:pt>
                <c:pt idx="6446">
                  <c:v>51610</c:v>
                </c:pt>
                <c:pt idx="6447">
                  <c:v>51613</c:v>
                </c:pt>
                <c:pt idx="6448">
                  <c:v>51620</c:v>
                </c:pt>
                <c:pt idx="6449">
                  <c:v>51622</c:v>
                </c:pt>
                <c:pt idx="6450">
                  <c:v>51628</c:v>
                </c:pt>
                <c:pt idx="6451">
                  <c:v>51638</c:v>
                </c:pt>
                <c:pt idx="6452">
                  <c:v>51652</c:v>
                </c:pt>
                <c:pt idx="6453">
                  <c:v>51653</c:v>
                </c:pt>
                <c:pt idx="6454">
                  <c:v>51658</c:v>
                </c:pt>
                <c:pt idx="6455">
                  <c:v>51662</c:v>
                </c:pt>
                <c:pt idx="6456">
                  <c:v>51670</c:v>
                </c:pt>
                <c:pt idx="6457">
                  <c:v>51676</c:v>
                </c:pt>
                <c:pt idx="6458">
                  <c:v>51679</c:v>
                </c:pt>
                <c:pt idx="6459">
                  <c:v>51681</c:v>
                </c:pt>
                <c:pt idx="6460">
                  <c:v>51698</c:v>
                </c:pt>
                <c:pt idx="6461">
                  <c:v>51699</c:v>
                </c:pt>
                <c:pt idx="6462">
                  <c:v>51703</c:v>
                </c:pt>
                <c:pt idx="6463">
                  <c:v>51707</c:v>
                </c:pt>
                <c:pt idx="6464">
                  <c:v>51709</c:v>
                </c:pt>
                <c:pt idx="6465">
                  <c:v>51723</c:v>
                </c:pt>
                <c:pt idx="6466">
                  <c:v>51725</c:v>
                </c:pt>
                <c:pt idx="6467">
                  <c:v>51728</c:v>
                </c:pt>
                <c:pt idx="6468">
                  <c:v>51739</c:v>
                </c:pt>
                <c:pt idx="6469">
                  <c:v>51751</c:v>
                </c:pt>
                <c:pt idx="6470">
                  <c:v>51764</c:v>
                </c:pt>
                <c:pt idx="6471">
                  <c:v>51777</c:v>
                </c:pt>
                <c:pt idx="6472">
                  <c:v>51789</c:v>
                </c:pt>
                <c:pt idx="6473">
                  <c:v>51794</c:v>
                </c:pt>
                <c:pt idx="6474">
                  <c:v>51795</c:v>
                </c:pt>
                <c:pt idx="6475">
                  <c:v>51796</c:v>
                </c:pt>
                <c:pt idx="6476">
                  <c:v>51797</c:v>
                </c:pt>
                <c:pt idx="6477">
                  <c:v>51803</c:v>
                </c:pt>
                <c:pt idx="6478">
                  <c:v>51814</c:v>
                </c:pt>
                <c:pt idx="6479">
                  <c:v>51817</c:v>
                </c:pt>
                <c:pt idx="6480">
                  <c:v>51819</c:v>
                </c:pt>
                <c:pt idx="6481">
                  <c:v>51821</c:v>
                </c:pt>
                <c:pt idx="6482">
                  <c:v>51822</c:v>
                </c:pt>
                <c:pt idx="6483">
                  <c:v>51826</c:v>
                </c:pt>
                <c:pt idx="6484">
                  <c:v>51831</c:v>
                </c:pt>
                <c:pt idx="6485">
                  <c:v>51834</c:v>
                </c:pt>
                <c:pt idx="6486">
                  <c:v>51835</c:v>
                </c:pt>
                <c:pt idx="6487">
                  <c:v>51836</c:v>
                </c:pt>
                <c:pt idx="6488">
                  <c:v>51842</c:v>
                </c:pt>
                <c:pt idx="6489">
                  <c:v>51847</c:v>
                </c:pt>
                <c:pt idx="6490">
                  <c:v>51848</c:v>
                </c:pt>
                <c:pt idx="6491">
                  <c:v>51854</c:v>
                </c:pt>
                <c:pt idx="6492">
                  <c:v>51861</c:v>
                </c:pt>
                <c:pt idx="6493">
                  <c:v>51863</c:v>
                </c:pt>
                <c:pt idx="6494">
                  <c:v>51872</c:v>
                </c:pt>
                <c:pt idx="6495">
                  <c:v>51878</c:v>
                </c:pt>
                <c:pt idx="6496">
                  <c:v>51889</c:v>
                </c:pt>
                <c:pt idx="6497">
                  <c:v>51894</c:v>
                </c:pt>
                <c:pt idx="6498">
                  <c:v>51903</c:v>
                </c:pt>
                <c:pt idx="6499">
                  <c:v>51909</c:v>
                </c:pt>
                <c:pt idx="6500">
                  <c:v>51911</c:v>
                </c:pt>
                <c:pt idx="6501">
                  <c:v>51923</c:v>
                </c:pt>
                <c:pt idx="6502">
                  <c:v>51925</c:v>
                </c:pt>
                <c:pt idx="6503">
                  <c:v>51929</c:v>
                </c:pt>
                <c:pt idx="6504">
                  <c:v>51932</c:v>
                </c:pt>
                <c:pt idx="6505">
                  <c:v>51944</c:v>
                </c:pt>
                <c:pt idx="6506">
                  <c:v>51960</c:v>
                </c:pt>
                <c:pt idx="6507">
                  <c:v>51964</c:v>
                </c:pt>
                <c:pt idx="6508">
                  <c:v>51966</c:v>
                </c:pt>
                <c:pt idx="6509">
                  <c:v>51968</c:v>
                </c:pt>
                <c:pt idx="6510">
                  <c:v>51969</c:v>
                </c:pt>
                <c:pt idx="6511">
                  <c:v>51981</c:v>
                </c:pt>
                <c:pt idx="6512">
                  <c:v>51982</c:v>
                </c:pt>
                <c:pt idx="6513">
                  <c:v>51988</c:v>
                </c:pt>
                <c:pt idx="6514">
                  <c:v>51995</c:v>
                </c:pt>
                <c:pt idx="6515">
                  <c:v>52009</c:v>
                </c:pt>
                <c:pt idx="6516">
                  <c:v>52016</c:v>
                </c:pt>
                <c:pt idx="6517">
                  <c:v>52022</c:v>
                </c:pt>
                <c:pt idx="6518">
                  <c:v>52024</c:v>
                </c:pt>
                <c:pt idx="6519">
                  <c:v>52026</c:v>
                </c:pt>
                <c:pt idx="6520">
                  <c:v>52033</c:v>
                </c:pt>
                <c:pt idx="6521">
                  <c:v>52035</c:v>
                </c:pt>
                <c:pt idx="6522">
                  <c:v>52042</c:v>
                </c:pt>
                <c:pt idx="6523">
                  <c:v>52052</c:v>
                </c:pt>
                <c:pt idx="6524">
                  <c:v>52053</c:v>
                </c:pt>
                <c:pt idx="6525">
                  <c:v>52064</c:v>
                </c:pt>
                <c:pt idx="6526">
                  <c:v>52101</c:v>
                </c:pt>
                <c:pt idx="6527">
                  <c:v>52107</c:v>
                </c:pt>
                <c:pt idx="6528">
                  <c:v>52129</c:v>
                </c:pt>
                <c:pt idx="6529">
                  <c:v>52131</c:v>
                </c:pt>
                <c:pt idx="6530">
                  <c:v>52140</c:v>
                </c:pt>
                <c:pt idx="6531">
                  <c:v>52142</c:v>
                </c:pt>
                <c:pt idx="6532">
                  <c:v>52160</c:v>
                </c:pt>
                <c:pt idx="6533">
                  <c:v>52165</c:v>
                </c:pt>
                <c:pt idx="6534">
                  <c:v>52166</c:v>
                </c:pt>
                <c:pt idx="6535">
                  <c:v>52176</c:v>
                </c:pt>
                <c:pt idx="6536">
                  <c:v>52190</c:v>
                </c:pt>
                <c:pt idx="6537">
                  <c:v>52200</c:v>
                </c:pt>
                <c:pt idx="6538">
                  <c:v>52204</c:v>
                </c:pt>
                <c:pt idx="6539">
                  <c:v>52207</c:v>
                </c:pt>
                <c:pt idx="6540">
                  <c:v>52224</c:v>
                </c:pt>
                <c:pt idx="6541">
                  <c:v>52232</c:v>
                </c:pt>
                <c:pt idx="6542">
                  <c:v>52233</c:v>
                </c:pt>
                <c:pt idx="6543">
                  <c:v>52237</c:v>
                </c:pt>
                <c:pt idx="6544">
                  <c:v>52238</c:v>
                </c:pt>
                <c:pt idx="6545">
                  <c:v>52245</c:v>
                </c:pt>
                <c:pt idx="6546">
                  <c:v>52255</c:v>
                </c:pt>
                <c:pt idx="6547">
                  <c:v>52258</c:v>
                </c:pt>
                <c:pt idx="6548">
                  <c:v>52260</c:v>
                </c:pt>
                <c:pt idx="6549">
                  <c:v>52270</c:v>
                </c:pt>
                <c:pt idx="6550">
                  <c:v>52271</c:v>
                </c:pt>
                <c:pt idx="6551">
                  <c:v>52279</c:v>
                </c:pt>
                <c:pt idx="6552">
                  <c:v>52283</c:v>
                </c:pt>
                <c:pt idx="6553">
                  <c:v>52290</c:v>
                </c:pt>
                <c:pt idx="6554">
                  <c:v>52303</c:v>
                </c:pt>
                <c:pt idx="6555">
                  <c:v>52309</c:v>
                </c:pt>
                <c:pt idx="6556">
                  <c:v>52310</c:v>
                </c:pt>
                <c:pt idx="6557">
                  <c:v>52318</c:v>
                </c:pt>
                <c:pt idx="6558">
                  <c:v>52329</c:v>
                </c:pt>
                <c:pt idx="6559">
                  <c:v>52332</c:v>
                </c:pt>
                <c:pt idx="6560">
                  <c:v>52346</c:v>
                </c:pt>
                <c:pt idx="6561">
                  <c:v>52355</c:v>
                </c:pt>
                <c:pt idx="6562">
                  <c:v>52369</c:v>
                </c:pt>
                <c:pt idx="6563">
                  <c:v>52380</c:v>
                </c:pt>
                <c:pt idx="6564">
                  <c:v>52394</c:v>
                </c:pt>
                <c:pt idx="6565">
                  <c:v>52414</c:v>
                </c:pt>
                <c:pt idx="6566">
                  <c:v>52424</c:v>
                </c:pt>
                <c:pt idx="6567">
                  <c:v>52434</c:v>
                </c:pt>
                <c:pt idx="6568">
                  <c:v>52438</c:v>
                </c:pt>
                <c:pt idx="6569">
                  <c:v>52439</c:v>
                </c:pt>
                <c:pt idx="6570">
                  <c:v>52448</c:v>
                </c:pt>
                <c:pt idx="6571">
                  <c:v>52454</c:v>
                </c:pt>
                <c:pt idx="6572">
                  <c:v>52466</c:v>
                </c:pt>
                <c:pt idx="6573">
                  <c:v>52474</c:v>
                </c:pt>
                <c:pt idx="6574">
                  <c:v>52502</c:v>
                </c:pt>
                <c:pt idx="6575">
                  <c:v>52516</c:v>
                </c:pt>
                <c:pt idx="6576">
                  <c:v>52526</c:v>
                </c:pt>
                <c:pt idx="6577">
                  <c:v>52570</c:v>
                </c:pt>
                <c:pt idx="6578">
                  <c:v>52571</c:v>
                </c:pt>
                <c:pt idx="6579">
                  <c:v>52572</c:v>
                </c:pt>
                <c:pt idx="6580">
                  <c:v>52576</c:v>
                </c:pt>
                <c:pt idx="6581">
                  <c:v>52585</c:v>
                </c:pt>
                <c:pt idx="6582">
                  <c:v>52616</c:v>
                </c:pt>
                <c:pt idx="6583">
                  <c:v>52618</c:v>
                </c:pt>
                <c:pt idx="6584">
                  <c:v>52621</c:v>
                </c:pt>
                <c:pt idx="6585">
                  <c:v>52631</c:v>
                </c:pt>
                <c:pt idx="6586">
                  <c:v>52632</c:v>
                </c:pt>
                <c:pt idx="6587">
                  <c:v>52647</c:v>
                </c:pt>
                <c:pt idx="6588">
                  <c:v>52670</c:v>
                </c:pt>
                <c:pt idx="6589">
                  <c:v>52679</c:v>
                </c:pt>
                <c:pt idx="6590">
                  <c:v>52689</c:v>
                </c:pt>
                <c:pt idx="6591">
                  <c:v>52706</c:v>
                </c:pt>
                <c:pt idx="6592">
                  <c:v>52708</c:v>
                </c:pt>
                <c:pt idx="6593">
                  <c:v>52711</c:v>
                </c:pt>
                <c:pt idx="6594">
                  <c:v>52720</c:v>
                </c:pt>
                <c:pt idx="6595">
                  <c:v>52722</c:v>
                </c:pt>
                <c:pt idx="6596">
                  <c:v>52725</c:v>
                </c:pt>
                <c:pt idx="6597">
                  <c:v>52727</c:v>
                </c:pt>
                <c:pt idx="6598">
                  <c:v>52738</c:v>
                </c:pt>
                <c:pt idx="6599">
                  <c:v>52741</c:v>
                </c:pt>
                <c:pt idx="6600">
                  <c:v>52742</c:v>
                </c:pt>
                <c:pt idx="6601">
                  <c:v>52745</c:v>
                </c:pt>
                <c:pt idx="6602">
                  <c:v>52759</c:v>
                </c:pt>
                <c:pt idx="6603">
                  <c:v>52761</c:v>
                </c:pt>
                <c:pt idx="6604">
                  <c:v>52769</c:v>
                </c:pt>
                <c:pt idx="6605">
                  <c:v>52786</c:v>
                </c:pt>
                <c:pt idx="6606">
                  <c:v>52825</c:v>
                </c:pt>
                <c:pt idx="6607">
                  <c:v>52831</c:v>
                </c:pt>
                <c:pt idx="6608">
                  <c:v>52837</c:v>
                </c:pt>
                <c:pt idx="6609">
                  <c:v>52845</c:v>
                </c:pt>
                <c:pt idx="6610">
                  <c:v>52860</c:v>
                </c:pt>
                <c:pt idx="6611">
                  <c:v>52866</c:v>
                </c:pt>
                <c:pt idx="6612">
                  <c:v>52867</c:v>
                </c:pt>
                <c:pt idx="6613">
                  <c:v>52881</c:v>
                </c:pt>
                <c:pt idx="6614">
                  <c:v>52894</c:v>
                </c:pt>
                <c:pt idx="6615">
                  <c:v>52899</c:v>
                </c:pt>
                <c:pt idx="6616">
                  <c:v>52900</c:v>
                </c:pt>
                <c:pt idx="6617">
                  <c:v>52912</c:v>
                </c:pt>
                <c:pt idx="6618">
                  <c:v>52914</c:v>
                </c:pt>
                <c:pt idx="6619">
                  <c:v>52919</c:v>
                </c:pt>
                <c:pt idx="6620">
                  <c:v>52935</c:v>
                </c:pt>
                <c:pt idx="6621">
                  <c:v>52936</c:v>
                </c:pt>
                <c:pt idx="6622">
                  <c:v>52937</c:v>
                </c:pt>
                <c:pt idx="6623">
                  <c:v>52941</c:v>
                </c:pt>
                <c:pt idx="6624">
                  <c:v>52951</c:v>
                </c:pt>
                <c:pt idx="6625">
                  <c:v>52954</c:v>
                </c:pt>
                <c:pt idx="6626">
                  <c:v>52957</c:v>
                </c:pt>
                <c:pt idx="6627">
                  <c:v>52961</c:v>
                </c:pt>
                <c:pt idx="6628">
                  <c:v>53000</c:v>
                </c:pt>
                <c:pt idx="6629">
                  <c:v>53004</c:v>
                </c:pt>
                <c:pt idx="6630">
                  <c:v>53027</c:v>
                </c:pt>
                <c:pt idx="6631">
                  <c:v>53036</c:v>
                </c:pt>
                <c:pt idx="6632">
                  <c:v>53053</c:v>
                </c:pt>
                <c:pt idx="6633">
                  <c:v>53054</c:v>
                </c:pt>
                <c:pt idx="6634">
                  <c:v>53060</c:v>
                </c:pt>
                <c:pt idx="6635">
                  <c:v>53067</c:v>
                </c:pt>
                <c:pt idx="6636">
                  <c:v>53072</c:v>
                </c:pt>
                <c:pt idx="6637">
                  <c:v>53078</c:v>
                </c:pt>
                <c:pt idx="6638">
                  <c:v>53082</c:v>
                </c:pt>
                <c:pt idx="6639">
                  <c:v>53086</c:v>
                </c:pt>
                <c:pt idx="6640">
                  <c:v>53089</c:v>
                </c:pt>
                <c:pt idx="6641">
                  <c:v>53105</c:v>
                </c:pt>
                <c:pt idx="6642">
                  <c:v>53121</c:v>
                </c:pt>
                <c:pt idx="6643">
                  <c:v>53131</c:v>
                </c:pt>
                <c:pt idx="6644">
                  <c:v>53140</c:v>
                </c:pt>
                <c:pt idx="6645">
                  <c:v>53153</c:v>
                </c:pt>
                <c:pt idx="6646">
                  <c:v>53166</c:v>
                </c:pt>
                <c:pt idx="6647">
                  <c:v>53182</c:v>
                </c:pt>
                <c:pt idx="6648">
                  <c:v>53188</c:v>
                </c:pt>
                <c:pt idx="6649">
                  <c:v>53192</c:v>
                </c:pt>
                <c:pt idx="6650">
                  <c:v>53200</c:v>
                </c:pt>
                <c:pt idx="6651">
                  <c:v>53201</c:v>
                </c:pt>
                <c:pt idx="6652">
                  <c:v>53221</c:v>
                </c:pt>
                <c:pt idx="6653">
                  <c:v>53237</c:v>
                </c:pt>
                <c:pt idx="6654">
                  <c:v>53245</c:v>
                </c:pt>
                <c:pt idx="6655">
                  <c:v>53255</c:v>
                </c:pt>
                <c:pt idx="6656">
                  <c:v>53271</c:v>
                </c:pt>
                <c:pt idx="6657">
                  <c:v>53276</c:v>
                </c:pt>
                <c:pt idx="6658">
                  <c:v>53280</c:v>
                </c:pt>
                <c:pt idx="6659">
                  <c:v>53281</c:v>
                </c:pt>
                <c:pt idx="6660">
                  <c:v>53285</c:v>
                </c:pt>
                <c:pt idx="6661">
                  <c:v>53286</c:v>
                </c:pt>
                <c:pt idx="6662">
                  <c:v>53313</c:v>
                </c:pt>
                <c:pt idx="6663">
                  <c:v>53315</c:v>
                </c:pt>
                <c:pt idx="6664">
                  <c:v>53316</c:v>
                </c:pt>
                <c:pt idx="6665">
                  <c:v>53318</c:v>
                </c:pt>
                <c:pt idx="6666">
                  <c:v>53319</c:v>
                </c:pt>
                <c:pt idx="6667">
                  <c:v>53348</c:v>
                </c:pt>
                <c:pt idx="6668">
                  <c:v>53372</c:v>
                </c:pt>
                <c:pt idx="6669">
                  <c:v>53379</c:v>
                </c:pt>
                <c:pt idx="6670">
                  <c:v>53384</c:v>
                </c:pt>
                <c:pt idx="6671">
                  <c:v>53395</c:v>
                </c:pt>
                <c:pt idx="6672">
                  <c:v>53400</c:v>
                </c:pt>
                <c:pt idx="6673">
                  <c:v>53405</c:v>
                </c:pt>
                <c:pt idx="6674">
                  <c:v>53407</c:v>
                </c:pt>
                <c:pt idx="6675">
                  <c:v>53412</c:v>
                </c:pt>
                <c:pt idx="6676">
                  <c:v>53416</c:v>
                </c:pt>
                <c:pt idx="6677">
                  <c:v>53421</c:v>
                </c:pt>
                <c:pt idx="6678">
                  <c:v>53422</c:v>
                </c:pt>
                <c:pt idx="6679">
                  <c:v>53431</c:v>
                </c:pt>
                <c:pt idx="6680">
                  <c:v>53433</c:v>
                </c:pt>
                <c:pt idx="6681">
                  <c:v>53437</c:v>
                </c:pt>
                <c:pt idx="6682">
                  <c:v>53441</c:v>
                </c:pt>
                <c:pt idx="6683">
                  <c:v>53454</c:v>
                </c:pt>
                <c:pt idx="6684">
                  <c:v>53462</c:v>
                </c:pt>
                <c:pt idx="6685">
                  <c:v>53469</c:v>
                </c:pt>
                <c:pt idx="6686">
                  <c:v>53479</c:v>
                </c:pt>
                <c:pt idx="6687">
                  <c:v>53480</c:v>
                </c:pt>
                <c:pt idx="6688">
                  <c:v>53482</c:v>
                </c:pt>
                <c:pt idx="6689">
                  <c:v>53487</c:v>
                </c:pt>
                <c:pt idx="6690">
                  <c:v>53492</c:v>
                </c:pt>
                <c:pt idx="6691">
                  <c:v>53500</c:v>
                </c:pt>
                <c:pt idx="6692">
                  <c:v>53538</c:v>
                </c:pt>
                <c:pt idx="6693">
                  <c:v>53552</c:v>
                </c:pt>
                <c:pt idx="6694">
                  <c:v>53562</c:v>
                </c:pt>
                <c:pt idx="6695">
                  <c:v>53563</c:v>
                </c:pt>
                <c:pt idx="6696">
                  <c:v>53577</c:v>
                </c:pt>
                <c:pt idx="6697">
                  <c:v>53582</c:v>
                </c:pt>
                <c:pt idx="6698">
                  <c:v>53588</c:v>
                </c:pt>
                <c:pt idx="6699">
                  <c:v>53601</c:v>
                </c:pt>
                <c:pt idx="6700">
                  <c:v>53607</c:v>
                </c:pt>
                <c:pt idx="6701">
                  <c:v>53615</c:v>
                </c:pt>
                <c:pt idx="6702">
                  <c:v>53620</c:v>
                </c:pt>
                <c:pt idx="6703">
                  <c:v>53626</c:v>
                </c:pt>
                <c:pt idx="6704">
                  <c:v>53634</c:v>
                </c:pt>
                <c:pt idx="6705">
                  <c:v>53649</c:v>
                </c:pt>
                <c:pt idx="6706">
                  <c:v>53650</c:v>
                </c:pt>
                <c:pt idx="6707">
                  <c:v>53672</c:v>
                </c:pt>
                <c:pt idx="6708">
                  <c:v>53688</c:v>
                </c:pt>
                <c:pt idx="6709">
                  <c:v>53700</c:v>
                </c:pt>
                <c:pt idx="6710">
                  <c:v>53704</c:v>
                </c:pt>
                <c:pt idx="6711">
                  <c:v>53713</c:v>
                </c:pt>
                <c:pt idx="6712">
                  <c:v>53717</c:v>
                </c:pt>
                <c:pt idx="6713">
                  <c:v>53726</c:v>
                </c:pt>
                <c:pt idx="6714">
                  <c:v>53736</c:v>
                </c:pt>
                <c:pt idx="6715">
                  <c:v>53739</c:v>
                </c:pt>
                <c:pt idx="6716">
                  <c:v>53740</c:v>
                </c:pt>
                <c:pt idx="6717">
                  <c:v>53747</c:v>
                </c:pt>
                <c:pt idx="6718">
                  <c:v>53748</c:v>
                </c:pt>
                <c:pt idx="6719">
                  <c:v>53749</c:v>
                </c:pt>
                <c:pt idx="6720">
                  <c:v>53752</c:v>
                </c:pt>
                <c:pt idx="6721">
                  <c:v>53783</c:v>
                </c:pt>
                <c:pt idx="6722">
                  <c:v>53791</c:v>
                </c:pt>
                <c:pt idx="6723">
                  <c:v>53803</c:v>
                </c:pt>
                <c:pt idx="6724">
                  <c:v>53804</c:v>
                </c:pt>
                <c:pt idx="6725">
                  <c:v>53809</c:v>
                </c:pt>
                <c:pt idx="6726">
                  <c:v>53812</c:v>
                </c:pt>
                <c:pt idx="6727">
                  <c:v>53817</c:v>
                </c:pt>
                <c:pt idx="6728">
                  <c:v>53834</c:v>
                </c:pt>
                <c:pt idx="6729">
                  <c:v>53838</c:v>
                </c:pt>
                <c:pt idx="6730">
                  <c:v>53847</c:v>
                </c:pt>
                <c:pt idx="6731">
                  <c:v>53856</c:v>
                </c:pt>
                <c:pt idx="6732">
                  <c:v>53882</c:v>
                </c:pt>
                <c:pt idx="6733">
                  <c:v>53890</c:v>
                </c:pt>
                <c:pt idx="6734">
                  <c:v>53894</c:v>
                </c:pt>
                <c:pt idx="6735">
                  <c:v>53907</c:v>
                </c:pt>
                <c:pt idx="6736">
                  <c:v>53909</c:v>
                </c:pt>
                <c:pt idx="6737">
                  <c:v>53942</c:v>
                </c:pt>
                <c:pt idx="6738">
                  <c:v>53947</c:v>
                </c:pt>
                <c:pt idx="6739">
                  <c:v>53957</c:v>
                </c:pt>
                <c:pt idx="6740">
                  <c:v>53966</c:v>
                </c:pt>
                <c:pt idx="6741">
                  <c:v>53970</c:v>
                </c:pt>
                <c:pt idx="6742">
                  <c:v>53971</c:v>
                </c:pt>
                <c:pt idx="6743">
                  <c:v>53983</c:v>
                </c:pt>
                <c:pt idx="6744">
                  <c:v>53984</c:v>
                </c:pt>
                <c:pt idx="6745">
                  <c:v>53992</c:v>
                </c:pt>
                <c:pt idx="6746">
                  <c:v>53993</c:v>
                </c:pt>
                <c:pt idx="6747">
                  <c:v>53994</c:v>
                </c:pt>
                <c:pt idx="6748">
                  <c:v>54000</c:v>
                </c:pt>
                <c:pt idx="6749">
                  <c:v>54005</c:v>
                </c:pt>
                <c:pt idx="6750">
                  <c:v>54023</c:v>
                </c:pt>
                <c:pt idx="6751">
                  <c:v>54034</c:v>
                </c:pt>
                <c:pt idx="6752">
                  <c:v>54038</c:v>
                </c:pt>
                <c:pt idx="6753">
                  <c:v>54055</c:v>
                </c:pt>
                <c:pt idx="6754">
                  <c:v>54059</c:v>
                </c:pt>
                <c:pt idx="6755">
                  <c:v>54097</c:v>
                </c:pt>
                <c:pt idx="6756">
                  <c:v>54106</c:v>
                </c:pt>
                <c:pt idx="6757">
                  <c:v>54126</c:v>
                </c:pt>
                <c:pt idx="6758">
                  <c:v>54128</c:v>
                </c:pt>
                <c:pt idx="6759">
                  <c:v>54162</c:v>
                </c:pt>
                <c:pt idx="6760">
                  <c:v>54177</c:v>
                </c:pt>
                <c:pt idx="6761">
                  <c:v>54178</c:v>
                </c:pt>
                <c:pt idx="6762">
                  <c:v>54179</c:v>
                </c:pt>
                <c:pt idx="6763">
                  <c:v>54180</c:v>
                </c:pt>
                <c:pt idx="6764">
                  <c:v>54196</c:v>
                </c:pt>
                <c:pt idx="6765">
                  <c:v>54198</c:v>
                </c:pt>
                <c:pt idx="6766">
                  <c:v>54221</c:v>
                </c:pt>
                <c:pt idx="6767">
                  <c:v>54225</c:v>
                </c:pt>
                <c:pt idx="6768">
                  <c:v>54226</c:v>
                </c:pt>
                <c:pt idx="6769">
                  <c:v>54231</c:v>
                </c:pt>
                <c:pt idx="6770">
                  <c:v>54234</c:v>
                </c:pt>
                <c:pt idx="6771">
                  <c:v>54235</c:v>
                </c:pt>
                <c:pt idx="6772">
                  <c:v>54239</c:v>
                </c:pt>
                <c:pt idx="6773">
                  <c:v>54242</c:v>
                </c:pt>
                <c:pt idx="6774">
                  <c:v>54244</c:v>
                </c:pt>
                <c:pt idx="6775">
                  <c:v>54256</c:v>
                </c:pt>
                <c:pt idx="6776">
                  <c:v>54269</c:v>
                </c:pt>
                <c:pt idx="6777">
                  <c:v>54272</c:v>
                </c:pt>
                <c:pt idx="6778">
                  <c:v>54273</c:v>
                </c:pt>
                <c:pt idx="6779">
                  <c:v>54274</c:v>
                </c:pt>
                <c:pt idx="6780">
                  <c:v>54276</c:v>
                </c:pt>
                <c:pt idx="6781">
                  <c:v>54278</c:v>
                </c:pt>
                <c:pt idx="6782">
                  <c:v>54279</c:v>
                </c:pt>
                <c:pt idx="6783">
                  <c:v>54280</c:v>
                </c:pt>
                <c:pt idx="6784">
                  <c:v>54281</c:v>
                </c:pt>
                <c:pt idx="6785">
                  <c:v>54286</c:v>
                </c:pt>
                <c:pt idx="6786">
                  <c:v>54294</c:v>
                </c:pt>
                <c:pt idx="6787">
                  <c:v>54298</c:v>
                </c:pt>
                <c:pt idx="6788">
                  <c:v>54300</c:v>
                </c:pt>
                <c:pt idx="6789">
                  <c:v>54302</c:v>
                </c:pt>
                <c:pt idx="6790">
                  <c:v>54341</c:v>
                </c:pt>
                <c:pt idx="6791">
                  <c:v>54343</c:v>
                </c:pt>
                <c:pt idx="6792">
                  <c:v>54346</c:v>
                </c:pt>
                <c:pt idx="6793">
                  <c:v>54358</c:v>
                </c:pt>
                <c:pt idx="6794">
                  <c:v>54359</c:v>
                </c:pt>
                <c:pt idx="6795">
                  <c:v>54368</c:v>
                </c:pt>
                <c:pt idx="6796">
                  <c:v>54369</c:v>
                </c:pt>
                <c:pt idx="6797">
                  <c:v>54375</c:v>
                </c:pt>
                <c:pt idx="6798">
                  <c:v>54397</c:v>
                </c:pt>
                <c:pt idx="6799">
                  <c:v>54401</c:v>
                </c:pt>
                <c:pt idx="6800">
                  <c:v>54414</c:v>
                </c:pt>
                <c:pt idx="6801">
                  <c:v>54415</c:v>
                </c:pt>
                <c:pt idx="6802">
                  <c:v>54424</c:v>
                </c:pt>
                <c:pt idx="6803">
                  <c:v>54430</c:v>
                </c:pt>
                <c:pt idx="6804">
                  <c:v>54444</c:v>
                </c:pt>
                <c:pt idx="6805">
                  <c:v>54445</c:v>
                </c:pt>
                <c:pt idx="6806">
                  <c:v>54448</c:v>
                </c:pt>
                <c:pt idx="6807">
                  <c:v>54451</c:v>
                </c:pt>
                <c:pt idx="6808">
                  <c:v>54460</c:v>
                </c:pt>
                <c:pt idx="6809">
                  <c:v>54496</c:v>
                </c:pt>
                <c:pt idx="6810">
                  <c:v>54498</c:v>
                </c:pt>
                <c:pt idx="6811">
                  <c:v>54504</c:v>
                </c:pt>
                <c:pt idx="6812">
                  <c:v>54505</c:v>
                </c:pt>
                <c:pt idx="6813">
                  <c:v>54511</c:v>
                </c:pt>
                <c:pt idx="6814">
                  <c:v>54517</c:v>
                </c:pt>
                <c:pt idx="6815">
                  <c:v>54525</c:v>
                </c:pt>
                <c:pt idx="6816">
                  <c:v>54526</c:v>
                </c:pt>
                <c:pt idx="6817">
                  <c:v>54538</c:v>
                </c:pt>
                <c:pt idx="6818">
                  <c:v>54540</c:v>
                </c:pt>
                <c:pt idx="6819">
                  <c:v>54547</c:v>
                </c:pt>
                <c:pt idx="6820">
                  <c:v>54556</c:v>
                </c:pt>
                <c:pt idx="6821">
                  <c:v>54557</c:v>
                </c:pt>
                <c:pt idx="6822">
                  <c:v>54559</c:v>
                </c:pt>
                <c:pt idx="6823">
                  <c:v>54572</c:v>
                </c:pt>
                <c:pt idx="6824">
                  <c:v>54604</c:v>
                </c:pt>
                <c:pt idx="6825">
                  <c:v>54611</c:v>
                </c:pt>
                <c:pt idx="6826">
                  <c:v>54618</c:v>
                </c:pt>
                <c:pt idx="6827">
                  <c:v>54621</c:v>
                </c:pt>
                <c:pt idx="6828">
                  <c:v>54648</c:v>
                </c:pt>
                <c:pt idx="6829">
                  <c:v>54649</c:v>
                </c:pt>
                <c:pt idx="6830">
                  <c:v>54656</c:v>
                </c:pt>
                <c:pt idx="6831">
                  <c:v>54663</c:v>
                </c:pt>
                <c:pt idx="6832">
                  <c:v>54683</c:v>
                </c:pt>
                <c:pt idx="6833">
                  <c:v>54700</c:v>
                </c:pt>
                <c:pt idx="6834">
                  <c:v>54701</c:v>
                </c:pt>
                <c:pt idx="6835">
                  <c:v>54717</c:v>
                </c:pt>
                <c:pt idx="6836">
                  <c:v>54727</c:v>
                </c:pt>
                <c:pt idx="6837">
                  <c:v>54735</c:v>
                </c:pt>
                <c:pt idx="6838">
                  <c:v>54744</c:v>
                </c:pt>
                <c:pt idx="6839">
                  <c:v>54760</c:v>
                </c:pt>
                <c:pt idx="6840">
                  <c:v>54763</c:v>
                </c:pt>
                <c:pt idx="6841">
                  <c:v>54778</c:v>
                </c:pt>
                <c:pt idx="6842">
                  <c:v>54785</c:v>
                </c:pt>
                <c:pt idx="6843">
                  <c:v>54796</c:v>
                </c:pt>
                <c:pt idx="6844">
                  <c:v>54798</c:v>
                </c:pt>
                <c:pt idx="6845">
                  <c:v>54806</c:v>
                </c:pt>
                <c:pt idx="6846">
                  <c:v>54814</c:v>
                </c:pt>
                <c:pt idx="6847">
                  <c:v>54816</c:v>
                </c:pt>
                <c:pt idx="6848">
                  <c:v>54825</c:v>
                </c:pt>
                <c:pt idx="6849">
                  <c:v>54830</c:v>
                </c:pt>
                <c:pt idx="6850">
                  <c:v>54833</c:v>
                </c:pt>
                <c:pt idx="6851">
                  <c:v>54846</c:v>
                </c:pt>
                <c:pt idx="6852">
                  <c:v>54847</c:v>
                </c:pt>
                <c:pt idx="6853">
                  <c:v>54861</c:v>
                </c:pt>
                <c:pt idx="6854">
                  <c:v>54870</c:v>
                </c:pt>
                <c:pt idx="6855">
                  <c:v>54874</c:v>
                </c:pt>
                <c:pt idx="6856">
                  <c:v>54877</c:v>
                </c:pt>
                <c:pt idx="6857">
                  <c:v>54885</c:v>
                </c:pt>
                <c:pt idx="6858">
                  <c:v>54891</c:v>
                </c:pt>
                <c:pt idx="6859">
                  <c:v>54893</c:v>
                </c:pt>
                <c:pt idx="6860">
                  <c:v>54898</c:v>
                </c:pt>
                <c:pt idx="6861">
                  <c:v>54904</c:v>
                </c:pt>
                <c:pt idx="6862">
                  <c:v>54919</c:v>
                </c:pt>
                <c:pt idx="6863">
                  <c:v>54925</c:v>
                </c:pt>
                <c:pt idx="6864">
                  <c:v>54930</c:v>
                </c:pt>
                <c:pt idx="6865">
                  <c:v>54947</c:v>
                </c:pt>
                <c:pt idx="6866">
                  <c:v>54954</c:v>
                </c:pt>
                <c:pt idx="6867">
                  <c:v>54956</c:v>
                </c:pt>
                <c:pt idx="6868">
                  <c:v>54960</c:v>
                </c:pt>
                <c:pt idx="6869">
                  <c:v>54972</c:v>
                </c:pt>
                <c:pt idx="6870">
                  <c:v>54982</c:v>
                </c:pt>
                <c:pt idx="6871">
                  <c:v>54983</c:v>
                </c:pt>
                <c:pt idx="6872">
                  <c:v>55011</c:v>
                </c:pt>
                <c:pt idx="6873">
                  <c:v>55023</c:v>
                </c:pt>
                <c:pt idx="6874">
                  <c:v>55025</c:v>
                </c:pt>
                <c:pt idx="6875">
                  <c:v>55027</c:v>
                </c:pt>
                <c:pt idx="6876">
                  <c:v>55032</c:v>
                </c:pt>
                <c:pt idx="6877">
                  <c:v>55033</c:v>
                </c:pt>
                <c:pt idx="6878">
                  <c:v>55042</c:v>
                </c:pt>
                <c:pt idx="6879">
                  <c:v>55046</c:v>
                </c:pt>
                <c:pt idx="6880">
                  <c:v>55050</c:v>
                </c:pt>
                <c:pt idx="6881">
                  <c:v>55052</c:v>
                </c:pt>
                <c:pt idx="6882">
                  <c:v>55057</c:v>
                </c:pt>
                <c:pt idx="6883">
                  <c:v>55064</c:v>
                </c:pt>
                <c:pt idx="6884">
                  <c:v>55066</c:v>
                </c:pt>
                <c:pt idx="6885">
                  <c:v>55070</c:v>
                </c:pt>
                <c:pt idx="6886">
                  <c:v>55074</c:v>
                </c:pt>
                <c:pt idx="6887">
                  <c:v>55077</c:v>
                </c:pt>
                <c:pt idx="6888">
                  <c:v>55090</c:v>
                </c:pt>
                <c:pt idx="6889">
                  <c:v>55103</c:v>
                </c:pt>
                <c:pt idx="6890">
                  <c:v>55104</c:v>
                </c:pt>
                <c:pt idx="6891">
                  <c:v>55112</c:v>
                </c:pt>
                <c:pt idx="6892">
                  <c:v>55123</c:v>
                </c:pt>
                <c:pt idx="6893">
                  <c:v>55125</c:v>
                </c:pt>
                <c:pt idx="6894">
                  <c:v>55128</c:v>
                </c:pt>
                <c:pt idx="6895">
                  <c:v>55146</c:v>
                </c:pt>
                <c:pt idx="6896">
                  <c:v>55152</c:v>
                </c:pt>
                <c:pt idx="6897">
                  <c:v>55156</c:v>
                </c:pt>
                <c:pt idx="6898">
                  <c:v>55159</c:v>
                </c:pt>
                <c:pt idx="6899">
                  <c:v>55165</c:v>
                </c:pt>
                <c:pt idx="6900">
                  <c:v>55169</c:v>
                </c:pt>
                <c:pt idx="6901">
                  <c:v>55176</c:v>
                </c:pt>
                <c:pt idx="6902">
                  <c:v>55183</c:v>
                </c:pt>
                <c:pt idx="6903">
                  <c:v>55193</c:v>
                </c:pt>
                <c:pt idx="6904">
                  <c:v>55197</c:v>
                </c:pt>
                <c:pt idx="6905">
                  <c:v>55202</c:v>
                </c:pt>
                <c:pt idx="6906">
                  <c:v>55205</c:v>
                </c:pt>
                <c:pt idx="6907">
                  <c:v>55209</c:v>
                </c:pt>
                <c:pt idx="6908">
                  <c:v>55213</c:v>
                </c:pt>
                <c:pt idx="6909">
                  <c:v>55229</c:v>
                </c:pt>
                <c:pt idx="6910">
                  <c:v>55243</c:v>
                </c:pt>
                <c:pt idx="6911">
                  <c:v>55250</c:v>
                </c:pt>
                <c:pt idx="6912">
                  <c:v>55252</c:v>
                </c:pt>
                <c:pt idx="6913">
                  <c:v>55255</c:v>
                </c:pt>
                <c:pt idx="6914">
                  <c:v>55265</c:v>
                </c:pt>
                <c:pt idx="6915">
                  <c:v>55270</c:v>
                </c:pt>
                <c:pt idx="6916">
                  <c:v>55278</c:v>
                </c:pt>
                <c:pt idx="6917">
                  <c:v>55280</c:v>
                </c:pt>
                <c:pt idx="6918">
                  <c:v>55285</c:v>
                </c:pt>
                <c:pt idx="6919">
                  <c:v>55289</c:v>
                </c:pt>
                <c:pt idx="6920">
                  <c:v>55291</c:v>
                </c:pt>
                <c:pt idx="6921">
                  <c:v>55293</c:v>
                </c:pt>
                <c:pt idx="6922">
                  <c:v>55295</c:v>
                </c:pt>
                <c:pt idx="6923">
                  <c:v>55302</c:v>
                </c:pt>
                <c:pt idx="6924">
                  <c:v>55320</c:v>
                </c:pt>
                <c:pt idx="6925">
                  <c:v>55334</c:v>
                </c:pt>
                <c:pt idx="6926">
                  <c:v>55351</c:v>
                </c:pt>
                <c:pt idx="6927">
                  <c:v>55352</c:v>
                </c:pt>
                <c:pt idx="6928">
                  <c:v>55358</c:v>
                </c:pt>
                <c:pt idx="6929">
                  <c:v>55360</c:v>
                </c:pt>
                <c:pt idx="6930">
                  <c:v>55363</c:v>
                </c:pt>
                <c:pt idx="6931">
                  <c:v>55370</c:v>
                </c:pt>
                <c:pt idx="6932">
                  <c:v>55381</c:v>
                </c:pt>
                <c:pt idx="6933">
                  <c:v>55383</c:v>
                </c:pt>
                <c:pt idx="6934">
                  <c:v>55390</c:v>
                </c:pt>
                <c:pt idx="6935">
                  <c:v>55405</c:v>
                </c:pt>
                <c:pt idx="6936">
                  <c:v>55412</c:v>
                </c:pt>
                <c:pt idx="6937">
                  <c:v>55414</c:v>
                </c:pt>
                <c:pt idx="6938">
                  <c:v>55415</c:v>
                </c:pt>
                <c:pt idx="6939">
                  <c:v>55434</c:v>
                </c:pt>
                <c:pt idx="6940">
                  <c:v>55435</c:v>
                </c:pt>
                <c:pt idx="6941">
                  <c:v>55445</c:v>
                </c:pt>
                <c:pt idx="6942">
                  <c:v>55450</c:v>
                </c:pt>
                <c:pt idx="6943">
                  <c:v>55466</c:v>
                </c:pt>
                <c:pt idx="6944">
                  <c:v>55467</c:v>
                </c:pt>
                <c:pt idx="6945">
                  <c:v>55475</c:v>
                </c:pt>
                <c:pt idx="6946">
                  <c:v>55477</c:v>
                </c:pt>
                <c:pt idx="6947">
                  <c:v>55483</c:v>
                </c:pt>
                <c:pt idx="6948">
                  <c:v>55485</c:v>
                </c:pt>
                <c:pt idx="6949">
                  <c:v>55494</c:v>
                </c:pt>
                <c:pt idx="6950">
                  <c:v>55496</c:v>
                </c:pt>
                <c:pt idx="6951">
                  <c:v>55500</c:v>
                </c:pt>
                <c:pt idx="6952">
                  <c:v>55502</c:v>
                </c:pt>
                <c:pt idx="6953">
                  <c:v>55505</c:v>
                </c:pt>
                <c:pt idx="6954">
                  <c:v>55506</c:v>
                </c:pt>
                <c:pt idx="6955">
                  <c:v>55512</c:v>
                </c:pt>
                <c:pt idx="6956">
                  <c:v>55514</c:v>
                </c:pt>
                <c:pt idx="6957">
                  <c:v>55525</c:v>
                </c:pt>
                <c:pt idx="6958">
                  <c:v>55532</c:v>
                </c:pt>
                <c:pt idx="6959">
                  <c:v>55536</c:v>
                </c:pt>
                <c:pt idx="6960">
                  <c:v>55538</c:v>
                </c:pt>
                <c:pt idx="6961">
                  <c:v>55539</c:v>
                </c:pt>
                <c:pt idx="6962">
                  <c:v>55551</c:v>
                </c:pt>
                <c:pt idx="6963">
                  <c:v>55564</c:v>
                </c:pt>
                <c:pt idx="6964">
                  <c:v>55570</c:v>
                </c:pt>
                <c:pt idx="6965">
                  <c:v>55572</c:v>
                </c:pt>
                <c:pt idx="6966">
                  <c:v>55573</c:v>
                </c:pt>
                <c:pt idx="6967">
                  <c:v>55578</c:v>
                </c:pt>
                <c:pt idx="6968">
                  <c:v>55584</c:v>
                </c:pt>
                <c:pt idx="6969">
                  <c:v>55590</c:v>
                </c:pt>
                <c:pt idx="6970">
                  <c:v>55596</c:v>
                </c:pt>
                <c:pt idx="6971">
                  <c:v>55607</c:v>
                </c:pt>
                <c:pt idx="6972">
                  <c:v>55615</c:v>
                </c:pt>
                <c:pt idx="6973">
                  <c:v>55627</c:v>
                </c:pt>
                <c:pt idx="6974">
                  <c:v>55629</c:v>
                </c:pt>
                <c:pt idx="6975">
                  <c:v>55631</c:v>
                </c:pt>
                <c:pt idx="6976">
                  <c:v>55632</c:v>
                </c:pt>
                <c:pt idx="6977">
                  <c:v>55636</c:v>
                </c:pt>
                <c:pt idx="6978">
                  <c:v>55637</c:v>
                </c:pt>
                <c:pt idx="6979">
                  <c:v>55640</c:v>
                </c:pt>
                <c:pt idx="6980">
                  <c:v>55641</c:v>
                </c:pt>
                <c:pt idx="6981">
                  <c:v>55651</c:v>
                </c:pt>
                <c:pt idx="6982">
                  <c:v>55665</c:v>
                </c:pt>
                <c:pt idx="6983">
                  <c:v>55671</c:v>
                </c:pt>
                <c:pt idx="6984">
                  <c:v>55677</c:v>
                </c:pt>
                <c:pt idx="6985">
                  <c:v>55698</c:v>
                </c:pt>
                <c:pt idx="6986">
                  <c:v>55716</c:v>
                </c:pt>
                <c:pt idx="6987">
                  <c:v>55721</c:v>
                </c:pt>
                <c:pt idx="6988">
                  <c:v>55733</c:v>
                </c:pt>
                <c:pt idx="6989">
                  <c:v>55742</c:v>
                </c:pt>
                <c:pt idx="6990">
                  <c:v>55748</c:v>
                </c:pt>
                <c:pt idx="6991">
                  <c:v>55751</c:v>
                </c:pt>
                <c:pt idx="6992">
                  <c:v>55752</c:v>
                </c:pt>
                <c:pt idx="6993">
                  <c:v>55766</c:v>
                </c:pt>
                <c:pt idx="6994">
                  <c:v>55771</c:v>
                </c:pt>
                <c:pt idx="6995">
                  <c:v>55773</c:v>
                </c:pt>
                <c:pt idx="6996">
                  <c:v>55795</c:v>
                </c:pt>
                <c:pt idx="6997">
                  <c:v>55837</c:v>
                </c:pt>
                <c:pt idx="6998">
                  <c:v>55846</c:v>
                </c:pt>
                <c:pt idx="6999">
                  <c:v>55858</c:v>
                </c:pt>
                <c:pt idx="7000">
                  <c:v>55868</c:v>
                </c:pt>
                <c:pt idx="7001">
                  <c:v>55873</c:v>
                </c:pt>
                <c:pt idx="7002">
                  <c:v>55876</c:v>
                </c:pt>
                <c:pt idx="7003">
                  <c:v>55880</c:v>
                </c:pt>
                <c:pt idx="7004">
                  <c:v>55882</c:v>
                </c:pt>
                <c:pt idx="7005">
                  <c:v>55887</c:v>
                </c:pt>
                <c:pt idx="7006">
                  <c:v>55888</c:v>
                </c:pt>
                <c:pt idx="7007">
                  <c:v>55905</c:v>
                </c:pt>
                <c:pt idx="7008">
                  <c:v>55907</c:v>
                </c:pt>
                <c:pt idx="7009">
                  <c:v>55918</c:v>
                </c:pt>
                <c:pt idx="7010">
                  <c:v>55927</c:v>
                </c:pt>
                <c:pt idx="7011">
                  <c:v>55934</c:v>
                </c:pt>
                <c:pt idx="7012">
                  <c:v>55936</c:v>
                </c:pt>
                <c:pt idx="7013">
                  <c:v>55946</c:v>
                </c:pt>
                <c:pt idx="7014">
                  <c:v>55953</c:v>
                </c:pt>
                <c:pt idx="7015">
                  <c:v>55957</c:v>
                </c:pt>
                <c:pt idx="7016">
                  <c:v>55962</c:v>
                </c:pt>
                <c:pt idx="7017">
                  <c:v>55963</c:v>
                </c:pt>
                <c:pt idx="7018">
                  <c:v>55972</c:v>
                </c:pt>
                <c:pt idx="7019">
                  <c:v>55983</c:v>
                </c:pt>
                <c:pt idx="7020">
                  <c:v>55991</c:v>
                </c:pt>
                <c:pt idx="7021">
                  <c:v>55995</c:v>
                </c:pt>
                <c:pt idx="7022">
                  <c:v>55998</c:v>
                </c:pt>
                <c:pt idx="7023">
                  <c:v>56003</c:v>
                </c:pt>
                <c:pt idx="7024">
                  <c:v>56007</c:v>
                </c:pt>
                <c:pt idx="7025">
                  <c:v>56009</c:v>
                </c:pt>
                <c:pt idx="7026">
                  <c:v>56016</c:v>
                </c:pt>
                <c:pt idx="7027">
                  <c:v>56019</c:v>
                </c:pt>
                <c:pt idx="7028">
                  <c:v>56025</c:v>
                </c:pt>
                <c:pt idx="7029">
                  <c:v>56032</c:v>
                </c:pt>
                <c:pt idx="7030">
                  <c:v>56055</c:v>
                </c:pt>
                <c:pt idx="7031">
                  <c:v>56062</c:v>
                </c:pt>
                <c:pt idx="7032">
                  <c:v>56085</c:v>
                </c:pt>
                <c:pt idx="7033">
                  <c:v>56113</c:v>
                </c:pt>
                <c:pt idx="7034">
                  <c:v>56124</c:v>
                </c:pt>
                <c:pt idx="7035">
                  <c:v>56149</c:v>
                </c:pt>
                <c:pt idx="7036">
                  <c:v>56173</c:v>
                </c:pt>
                <c:pt idx="7037">
                  <c:v>56186</c:v>
                </c:pt>
                <c:pt idx="7038">
                  <c:v>56195</c:v>
                </c:pt>
                <c:pt idx="7039">
                  <c:v>56241</c:v>
                </c:pt>
                <c:pt idx="7040">
                  <c:v>56243</c:v>
                </c:pt>
                <c:pt idx="7041">
                  <c:v>56255</c:v>
                </c:pt>
                <c:pt idx="7042">
                  <c:v>56258</c:v>
                </c:pt>
                <c:pt idx="7043">
                  <c:v>56272</c:v>
                </c:pt>
                <c:pt idx="7044">
                  <c:v>56276</c:v>
                </c:pt>
                <c:pt idx="7045">
                  <c:v>56293</c:v>
                </c:pt>
                <c:pt idx="7046">
                  <c:v>56294</c:v>
                </c:pt>
                <c:pt idx="7047">
                  <c:v>56307</c:v>
                </c:pt>
                <c:pt idx="7048">
                  <c:v>56313</c:v>
                </c:pt>
                <c:pt idx="7049">
                  <c:v>56315</c:v>
                </c:pt>
                <c:pt idx="7050">
                  <c:v>56324</c:v>
                </c:pt>
                <c:pt idx="7051">
                  <c:v>56328</c:v>
                </c:pt>
                <c:pt idx="7052">
                  <c:v>56331</c:v>
                </c:pt>
                <c:pt idx="7053">
                  <c:v>56333</c:v>
                </c:pt>
                <c:pt idx="7054">
                  <c:v>56334</c:v>
                </c:pt>
                <c:pt idx="7055">
                  <c:v>56335</c:v>
                </c:pt>
                <c:pt idx="7056">
                  <c:v>56340</c:v>
                </c:pt>
                <c:pt idx="7057">
                  <c:v>56341</c:v>
                </c:pt>
                <c:pt idx="7058">
                  <c:v>56353</c:v>
                </c:pt>
                <c:pt idx="7059">
                  <c:v>56362</c:v>
                </c:pt>
                <c:pt idx="7060">
                  <c:v>56375</c:v>
                </c:pt>
                <c:pt idx="7061">
                  <c:v>56378</c:v>
                </c:pt>
                <c:pt idx="7062">
                  <c:v>56382</c:v>
                </c:pt>
                <c:pt idx="7063">
                  <c:v>56384</c:v>
                </c:pt>
                <c:pt idx="7064">
                  <c:v>56398</c:v>
                </c:pt>
                <c:pt idx="7065">
                  <c:v>56401</c:v>
                </c:pt>
                <c:pt idx="7066">
                  <c:v>56402</c:v>
                </c:pt>
                <c:pt idx="7067">
                  <c:v>56428</c:v>
                </c:pt>
                <c:pt idx="7068">
                  <c:v>56446</c:v>
                </c:pt>
                <c:pt idx="7069">
                  <c:v>56453</c:v>
                </c:pt>
                <c:pt idx="7070">
                  <c:v>56454</c:v>
                </c:pt>
                <c:pt idx="7071">
                  <c:v>56461</c:v>
                </c:pt>
                <c:pt idx="7072">
                  <c:v>56469</c:v>
                </c:pt>
                <c:pt idx="7073">
                  <c:v>56473</c:v>
                </c:pt>
                <c:pt idx="7074">
                  <c:v>56502</c:v>
                </c:pt>
                <c:pt idx="7075">
                  <c:v>56503</c:v>
                </c:pt>
                <c:pt idx="7076">
                  <c:v>56525</c:v>
                </c:pt>
                <c:pt idx="7077">
                  <c:v>56531</c:v>
                </c:pt>
                <c:pt idx="7078">
                  <c:v>56536</c:v>
                </c:pt>
                <c:pt idx="7079">
                  <c:v>56538</c:v>
                </c:pt>
                <c:pt idx="7080">
                  <c:v>56548</c:v>
                </c:pt>
                <c:pt idx="7081">
                  <c:v>56551</c:v>
                </c:pt>
                <c:pt idx="7082">
                  <c:v>56553</c:v>
                </c:pt>
                <c:pt idx="7083">
                  <c:v>56561</c:v>
                </c:pt>
                <c:pt idx="7084">
                  <c:v>56563</c:v>
                </c:pt>
                <c:pt idx="7085">
                  <c:v>56572</c:v>
                </c:pt>
                <c:pt idx="7086">
                  <c:v>56577</c:v>
                </c:pt>
                <c:pt idx="7087">
                  <c:v>56588</c:v>
                </c:pt>
                <c:pt idx="7088">
                  <c:v>56590</c:v>
                </c:pt>
                <c:pt idx="7089">
                  <c:v>56594</c:v>
                </c:pt>
                <c:pt idx="7090">
                  <c:v>56595</c:v>
                </c:pt>
                <c:pt idx="7091">
                  <c:v>56604</c:v>
                </c:pt>
                <c:pt idx="7092">
                  <c:v>56613</c:v>
                </c:pt>
                <c:pt idx="7093">
                  <c:v>56615</c:v>
                </c:pt>
                <c:pt idx="7094">
                  <c:v>56638</c:v>
                </c:pt>
                <c:pt idx="7095">
                  <c:v>56641</c:v>
                </c:pt>
                <c:pt idx="7096">
                  <c:v>56643</c:v>
                </c:pt>
                <c:pt idx="7097">
                  <c:v>56657</c:v>
                </c:pt>
                <c:pt idx="7098">
                  <c:v>56665</c:v>
                </c:pt>
                <c:pt idx="7099">
                  <c:v>56669</c:v>
                </c:pt>
                <c:pt idx="7100">
                  <c:v>56688</c:v>
                </c:pt>
                <c:pt idx="7101">
                  <c:v>56698</c:v>
                </c:pt>
                <c:pt idx="7102">
                  <c:v>56702</c:v>
                </c:pt>
                <c:pt idx="7103">
                  <c:v>56722</c:v>
                </c:pt>
                <c:pt idx="7104">
                  <c:v>56739</c:v>
                </c:pt>
                <c:pt idx="7105">
                  <c:v>56749</c:v>
                </c:pt>
                <c:pt idx="7106">
                  <c:v>56765</c:v>
                </c:pt>
                <c:pt idx="7107">
                  <c:v>56771</c:v>
                </c:pt>
                <c:pt idx="7108">
                  <c:v>56776</c:v>
                </c:pt>
                <c:pt idx="7109">
                  <c:v>56791</c:v>
                </c:pt>
                <c:pt idx="7110">
                  <c:v>56794</c:v>
                </c:pt>
                <c:pt idx="7111">
                  <c:v>56795</c:v>
                </c:pt>
                <c:pt idx="7112">
                  <c:v>56798</c:v>
                </c:pt>
                <c:pt idx="7113">
                  <c:v>56803</c:v>
                </c:pt>
                <c:pt idx="7114">
                  <c:v>56804</c:v>
                </c:pt>
                <c:pt idx="7115">
                  <c:v>56808</c:v>
                </c:pt>
                <c:pt idx="7116">
                  <c:v>56810</c:v>
                </c:pt>
                <c:pt idx="7117">
                  <c:v>56818</c:v>
                </c:pt>
                <c:pt idx="7118">
                  <c:v>56819</c:v>
                </c:pt>
                <c:pt idx="7119">
                  <c:v>56821</c:v>
                </c:pt>
                <c:pt idx="7120">
                  <c:v>56827</c:v>
                </c:pt>
                <c:pt idx="7121">
                  <c:v>56848</c:v>
                </c:pt>
                <c:pt idx="7122">
                  <c:v>56868</c:v>
                </c:pt>
                <c:pt idx="7123">
                  <c:v>56874</c:v>
                </c:pt>
                <c:pt idx="7124">
                  <c:v>56875</c:v>
                </c:pt>
                <c:pt idx="7125">
                  <c:v>56897</c:v>
                </c:pt>
                <c:pt idx="7126">
                  <c:v>56898</c:v>
                </c:pt>
                <c:pt idx="7127">
                  <c:v>56899</c:v>
                </c:pt>
                <c:pt idx="7128">
                  <c:v>56904</c:v>
                </c:pt>
                <c:pt idx="7129">
                  <c:v>56912</c:v>
                </c:pt>
                <c:pt idx="7130">
                  <c:v>56915</c:v>
                </c:pt>
                <c:pt idx="7131">
                  <c:v>56927</c:v>
                </c:pt>
                <c:pt idx="7132">
                  <c:v>56941</c:v>
                </c:pt>
                <c:pt idx="7133">
                  <c:v>56948</c:v>
                </c:pt>
                <c:pt idx="7134">
                  <c:v>56956</c:v>
                </c:pt>
                <c:pt idx="7135">
                  <c:v>56957</c:v>
                </c:pt>
                <c:pt idx="7136">
                  <c:v>56965</c:v>
                </c:pt>
                <c:pt idx="7137">
                  <c:v>56971</c:v>
                </c:pt>
                <c:pt idx="7138">
                  <c:v>56982</c:v>
                </c:pt>
                <c:pt idx="7139">
                  <c:v>56987</c:v>
                </c:pt>
                <c:pt idx="7140">
                  <c:v>56989</c:v>
                </c:pt>
                <c:pt idx="7141">
                  <c:v>56993</c:v>
                </c:pt>
                <c:pt idx="7142">
                  <c:v>56996</c:v>
                </c:pt>
                <c:pt idx="7143">
                  <c:v>56998</c:v>
                </c:pt>
                <c:pt idx="7144">
                  <c:v>57002</c:v>
                </c:pt>
                <c:pt idx="7145">
                  <c:v>57003</c:v>
                </c:pt>
                <c:pt idx="7146">
                  <c:v>57005</c:v>
                </c:pt>
                <c:pt idx="7147">
                  <c:v>57011</c:v>
                </c:pt>
                <c:pt idx="7148">
                  <c:v>57018</c:v>
                </c:pt>
                <c:pt idx="7149">
                  <c:v>57021</c:v>
                </c:pt>
                <c:pt idx="7150">
                  <c:v>57026</c:v>
                </c:pt>
                <c:pt idx="7151">
                  <c:v>57032</c:v>
                </c:pt>
                <c:pt idx="7152">
                  <c:v>57047</c:v>
                </c:pt>
                <c:pt idx="7153">
                  <c:v>57058</c:v>
                </c:pt>
                <c:pt idx="7154">
                  <c:v>57060</c:v>
                </c:pt>
                <c:pt idx="7155">
                  <c:v>57061</c:v>
                </c:pt>
                <c:pt idx="7156">
                  <c:v>57066</c:v>
                </c:pt>
                <c:pt idx="7157">
                  <c:v>57067</c:v>
                </c:pt>
                <c:pt idx="7158">
                  <c:v>57077</c:v>
                </c:pt>
                <c:pt idx="7159">
                  <c:v>57085</c:v>
                </c:pt>
                <c:pt idx="7160">
                  <c:v>57103</c:v>
                </c:pt>
                <c:pt idx="7161">
                  <c:v>57115</c:v>
                </c:pt>
                <c:pt idx="7162">
                  <c:v>57125</c:v>
                </c:pt>
                <c:pt idx="7163">
                  <c:v>57128</c:v>
                </c:pt>
                <c:pt idx="7164">
                  <c:v>57131</c:v>
                </c:pt>
                <c:pt idx="7165">
                  <c:v>57146</c:v>
                </c:pt>
                <c:pt idx="7166">
                  <c:v>57149</c:v>
                </c:pt>
                <c:pt idx="7167">
                  <c:v>57150</c:v>
                </c:pt>
                <c:pt idx="7168">
                  <c:v>57162</c:v>
                </c:pt>
                <c:pt idx="7169">
                  <c:v>57165</c:v>
                </c:pt>
                <c:pt idx="7170">
                  <c:v>57166</c:v>
                </c:pt>
                <c:pt idx="7171">
                  <c:v>57172</c:v>
                </c:pt>
                <c:pt idx="7172">
                  <c:v>57175</c:v>
                </c:pt>
                <c:pt idx="7173">
                  <c:v>57181</c:v>
                </c:pt>
                <c:pt idx="7174">
                  <c:v>57183</c:v>
                </c:pt>
                <c:pt idx="7175">
                  <c:v>57185</c:v>
                </c:pt>
                <c:pt idx="7176">
                  <c:v>57194</c:v>
                </c:pt>
                <c:pt idx="7177">
                  <c:v>57202</c:v>
                </c:pt>
                <c:pt idx="7178">
                  <c:v>57221</c:v>
                </c:pt>
                <c:pt idx="7179">
                  <c:v>57223</c:v>
                </c:pt>
                <c:pt idx="7180">
                  <c:v>57224</c:v>
                </c:pt>
                <c:pt idx="7181">
                  <c:v>57232</c:v>
                </c:pt>
                <c:pt idx="7182">
                  <c:v>57234</c:v>
                </c:pt>
                <c:pt idx="7183">
                  <c:v>57246</c:v>
                </c:pt>
                <c:pt idx="7184">
                  <c:v>57248</c:v>
                </c:pt>
                <c:pt idx="7185">
                  <c:v>57250</c:v>
                </c:pt>
                <c:pt idx="7186">
                  <c:v>57252</c:v>
                </c:pt>
                <c:pt idx="7187">
                  <c:v>57269</c:v>
                </c:pt>
                <c:pt idx="7188">
                  <c:v>57273</c:v>
                </c:pt>
                <c:pt idx="7189">
                  <c:v>57288</c:v>
                </c:pt>
                <c:pt idx="7190">
                  <c:v>57289</c:v>
                </c:pt>
                <c:pt idx="7191">
                  <c:v>57292</c:v>
                </c:pt>
                <c:pt idx="7192">
                  <c:v>57299</c:v>
                </c:pt>
                <c:pt idx="7193">
                  <c:v>57305</c:v>
                </c:pt>
                <c:pt idx="7194">
                  <c:v>57326</c:v>
                </c:pt>
                <c:pt idx="7195">
                  <c:v>57327</c:v>
                </c:pt>
                <c:pt idx="7196">
                  <c:v>57330</c:v>
                </c:pt>
                <c:pt idx="7197">
                  <c:v>57334</c:v>
                </c:pt>
                <c:pt idx="7198">
                  <c:v>57340</c:v>
                </c:pt>
                <c:pt idx="7199">
                  <c:v>57343</c:v>
                </c:pt>
                <c:pt idx="7200">
                  <c:v>57350</c:v>
                </c:pt>
                <c:pt idx="7201">
                  <c:v>57386</c:v>
                </c:pt>
                <c:pt idx="7202">
                  <c:v>57394</c:v>
                </c:pt>
                <c:pt idx="7203">
                  <c:v>57403</c:v>
                </c:pt>
                <c:pt idx="7204">
                  <c:v>57405</c:v>
                </c:pt>
                <c:pt idx="7205">
                  <c:v>57419</c:v>
                </c:pt>
                <c:pt idx="7206">
                  <c:v>57422</c:v>
                </c:pt>
                <c:pt idx="7207">
                  <c:v>57428</c:v>
                </c:pt>
                <c:pt idx="7208">
                  <c:v>57429</c:v>
                </c:pt>
                <c:pt idx="7209">
                  <c:v>57433</c:v>
                </c:pt>
                <c:pt idx="7210">
                  <c:v>57440</c:v>
                </c:pt>
                <c:pt idx="7211">
                  <c:v>57462</c:v>
                </c:pt>
                <c:pt idx="7212">
                  <c:v>57473</c:v>
                </c:pt>
                <c:pt idx="7213">
                  <c:v>57475</c:v>
                </c:pt>
                <c:pt idx="7214">
                  <c:v>57479</c:v>
                </c:pt>
                <c:pt idx="7215">
                  <c:v>57483</c:v>
                </c:pt>
                <c:pt idx="7216">
                  <c:v>57490</c:v>
                </c:pt>
                <c:pt idx="7217">
                  <c:v>57491</c:v>
                </c:pt>
                <c:pt idx="7218">
                  <c:v>57492</c:v>
                </c:pt>
                <c:pt idx="7219">
                  <c:v>57502</c:v>
                </c:pt>
                <c:pt idx="7220">
                  <c:v>57505</c:v>
                </c:pt>
                <c:pt idx="7221">
                  <c:v>57513</c:v>
                </c:pt>
                <c:pt idx="7222">
                  <c:v>57519</c:v>
                </c:pt>
                <c:pt idx="7223">
                  <c:v>57527</c:v>
                </c:pt>
                <c:pt idx="7224">
                  <c:v>57530</c:v>
                </c:pt>
                <c:pt idx="7225">
                  <c:v>57537</c:v>
                </c:pt>
                <c:pt idx="7226">
                  <c:v>57548</c:v>
                </c:pt>
                <c:pt idx="7227">
                  <c:v>57557</c:v>
                </c:pt>
                <c:pt idx="7228">
                  <c:v>57559</c:v>
                </c:pt>
                <c:pt idx="7229">
                  <c:v>57573</c:v>
                </c:pt>
                <c:pt idx="7230">
                  <c:v>57576</c:v>
                </c:pt>
                <c:pt idx="7231">
                  <c:v>57581</c:v>
                </c:pt>
                <c:pt idx="7232">
                  <c:v>57606</c:v>
                </c:pt>
                <c:pt idx="7233">
                  <c:v>57612</c:v>
                </c:pt>
                <c:pt idx="7234">
                  <c:v>57613</c:v>
                </c:pt>
                <c:pt idx="7235">
                  <c:v>57648</c:v>
                </c:pt>
                <c:pt idx="7236">
                  <c:v>57650</c:v>
                </c:pt>
                <c:pt idx="7237">
                  <c:v>57674</c:v>
                </c:pt>
                <c:pt idx="7238">
                  <c:v>57685</c:v>
                </c:pt>
                <c:pt idx="7239">
                  <c:v>57696</c:v>
                </c:pt>
                <c:pt idx="7240">
                  <c:v>57706</c:v>
                </c:pt>
                <c:pt idx="7241">
                  <c:v>57708</c:v>
                </c:pt>
                <c:pt idx="7242">
                  <c:v>57710</c:v>
                </c:pt>
                <c:pt idx="7243">
                  <c:v>57719</c:v>
                </c:pt>
                <c:pt idx="7244">
                  <c:v>57731</c:v>
                </c:pt>
                <c:pt idx="7245">
                  <c:v>57733</c:v>
                </c:pt>
                <c:pt idx="7246">
                  <c:v>57739</c:v>
                </c:pt>
                <c:pt idx="7247">
                  <c:v>57753</c:v>
                </c:pt>
                <c:pt idx="7248">
                  <c:v>57754</c:v>
                </c:pt>
                <c:pt idx="7249">
                  <c:v>57755</c:v>
                </c:pt>
                <c:pt idx="7250">
                  <c:v>57756</c:v>
                </c:pt>
                <c:pt idx="7251">
                  <c:v>57769</c:v>
                </c:pt>
                <c:pt idx="7252">
                  <c:v>57784</c:v>
                </c:pt>
                <c:pt idx="7253">
                  <c:v>57788</c:v>
                </c:pt>
                <c:pt idx="7254">
                  <c:v>57793</c:v>
                </c:pt>
                <c:pt idx="7255">
                  <c:v>57802</c:v>
                </c:pt>
                <c:pt idx="7256">
                  <c:v>57806</c:v>
                </c:pt>
                <c:pt idx="7257">
                  <c:v>57820</c:v>
                </c:pt>
                <c:pt idx="7258">
                  <c:v>57822</c:v>
                </c:pt>
                <c:pt idx="7259">
                  <c:v>57824</c:v>
                </c:pt>
                <c:pt idx="7260">
                  <c:v>57825</c:v>
                </c:pt>
                <c:pt idx="7261">
                  <c:v>57838</c:v>
                </c:pt>
                <c:pt idx="7262">
                  <c:v>57841</c:v>
                </c:pt>
                <c:pt idx="7263">
                  <c:v>57843</c:v>
                </c:pt>
                <c:pt idx="7264">
                  <c:v>57846</c:v>
                </c:pt>
                <c:pt idx="7265">
                  <c:v>57868</c:v>
                </c:pt>
                <c:pt idx="7266">
                  <c:v>57877</c:v>
                </c:pt>
                <c:pt idx="7267">
                  <c:v>57878</c:v>
                </c:pt>
                <c:pt idx="7268">
                  <c:v>57886</c:v>
                </c:pt>
                <c:pt idx="7269">
                  <c:v>57900</c:v>
                </c:pt>
                <c:pt idx="7270">
                  <c:v>57910</c:v>
                </c:pt>
                <c:pt idx="7271">
                  <c:v>57924</c:v>
                </c:pt>
                <c:pt idx="7272">
                  <c:v>57925</c:v>
                </c:pt>
                <c:pt idx="7273">
                  <c:v>57927</c:v>
                </c:pt>
                <c:pt idx="7274">
                  <c:v>57932</c:v>
                </c:pt>
                <c:pt idx="7275">
                  <c:v>57946</c:v>
                </c:pt>
                <c:pt idx="7276">
                  <c:v>57956</c:v>
                </c:pt>
                <c:pt idx="7277">
                  <c:v>57978</c:v>
                </c:pt>
                <c:pt idx="7278">
                  <c:v>57979</c:v>
                </c:pt>
                <c:pt idx="7279">
                  <c:v>58002</c:v>
                </c:pt>
                <c:pt idx="7280">
                  <c:v>58021</c:v>
                </c:pt>
                <c:pt idx="7281">
                  <c:v>58025</c:v>
                </c:pt>
                <c:pt idx="7282">
                  <c:v>58027</c:v>
                </c:pt>
                <c:pt idx="7283">
                  <c:v>58035</c:v>
                </c:pt>
                <c:pt idx="7284">
                  <c:v>58037</c:v>
                </c:pt>
                <c:pt idx="7285">
                  <c:v>58042</c:v>
                </c:pt>
                <c:pt idx="7286">
                  <c:v>58053</c:v>
                </c:pt>
                <c:pt idx="7287">
                  <c:v>58056</c:v>
                </c:pt>
                <c:pt idx="7288">
                  <c:v>58060</c:v>
                </c:pt>
                <c:pt idx="7289">
                  <c:v>58072</c:v>
                </c:pt>
                <c:pt idx="7290">
                  <c:v>58102</c:v>
                </c:pt>
                <c:pt idx="7291">
                  <c:v>58107</c:v>
                </c:pt>
                <c:pt idx="7292">
                  <c:v>58118</c:v>
                </c:pt>
                <c:pt idx="7293">
                  <c:v>58133</c:v>
                </c:pt>
                <c:pt idx="7294">
                  <c:v>58155</c:v>
                </c:pt>
                <c:pt idx="7295">
                  <c:v>58180</c:v>
                </c:pt>
                <c:pt idx="7296">
                  <c:v>58199</c:v>
                </c:pt>
                <c:pt idx="7297">
                  <c:v>58210</c:v>
                </c:pt>
                <c:pt idx="7298">
                  <c:v>58233</c:v>
                </c:pt>
                <c:pt idx="7299">
                  <c:v>58242</c:v>
                </c:pt>
                <c:pt idx="7300">
                  <c:v>58247</c:v>
                </c:pt>
                <c:pt idx="7301">
                  <c:v>58248</c:v>
                </c:pt>
                <c:pt idx="7302">
                  <c:v>58274</c:v>
                </c:pt>
                <c:pt idx="7303">
                  <c:v>58284</c:v>
                </c:pt>
                <c:pt idx="7304">
                  <c:v>58293</c:v>
                </c:pt>
                <c:pt idx="7305">
                  <c:v>58294</c:v>
                </c:pt>
                <c:pt idx="7306">
                  <c:v>58300</c:v>
                </c:pt>
                <c:pt idx="7307">
                  <c:v>58320</c:v>
                </c:pt>
                <c:pt idx="7308">
                  <c:v>58342</c:v>
                </c:pt>
                <c:pt idx="7309">
                  <c:v>58351</c:v>
                </c:pt>
                <c:pt idx="7310">
                  <c:v>58434</c:v>
                </c:pt>
                <c:pt idx="7311">
                  <c:v>58448</c:v>
                </c:pt>
                <c:pt idx="7312">
                  <c:v>58453</c:v>
                </c:pt>
                <c:pt idx="7313">
                  <c:v>58454</c:v>
                </c:pt>
                <c:pt idx="7314">
                  <c:v>58460</c:v>
                </c:pt>
                <c:pt idx="7315">
                  <c:v>58472</c:v>
                </c:pt>
                <c:pt idx="7316">
                  <c:v>58478</c:v>
                </c:pt>
                <c:pt idx="7317">
                  <c:v>58486</c:v>
                </c:pt>
                <c:pt idx="7318">
                  <c:v>58495</c:v>
                </c:pt>
                <c:pt idx="7319">
                  <c:v>58496</c:v>
                </c:pt>
                <c:pt idx="7320">
                  <c:v>58499</c:v>
                </c:pt>
                <c:pt idx="7321">
                  <c:v>58500</c:v>
                </c:pt>
                <c:pt idx="7322">
                  <c:v>58510</c:v>
                </c:pt>
                <c:pt idx="7323">
                  <c:v>58529</c:v>
                </c:pt>
                <c:pt idx="7324">
                  <c:v>58535</c:v>
                </c:pt>
                <c:pt idx="7325">
                  <c:v>58544</c:v>
                </c:pt>
                <c:pt idx="7326">
                  <c:v>58545</c:v>
                </c:pt>
                <c:pt idx="7327">
                  <c:v>58563</c:v>
                </c:pt>
                <c:pt idx="7328">
                  <c:v>58567</c:v>
                </c:pt>
                <c:pt idx="7329">
                  <c:v>58571</c:v>
                </c:pt>
                <c:pt idx="7330">
                  <c:v>58577</c:v>
                </c:pt>
                <c:pt idx="7331">
                  <c:v>58581</c:v>
                </c:pt>
                <c:pt idx="7332">
                  <c:v>58582</c:v>
                </c:pt>
                <c:pt idx="7333">
                  <c:v>58583</c:v>
                </c:pt>
                <c:pt idx="7334">
                  <c:v>58588</c:v>
                </c:pt>
                <c:pt idx="7335">
                  <c:v>58592</c:v>
                </c:pt>
                <c:pt idx="7336">
                  <c:v>58593</c:v>
                </c:pt>
                <c:pt idx="7337">
                  <c:v>58601</c:v>
                </c:pt>
                <c:pt idx="7338">
                  <c:v>58618</c:v>
                </c:pt>
                <c:pt idx="7339">
                  <c:v>58629</c:v>
                </c:pt>
                <c:pt idx="7340">
                  <c:v>58647</c:v>
                </c:pt>
                <c:pt idx="7341">
                  <c:v>58648</c:v>
                </c:pt>
                <c:pt idx="7342">
                  <c:v>58655</c:v>
                </c:pt>
                <c:pt idx="7343">
                  <c:v>58665</c:v>
                </c:pt>
                <c:pt idx="7344">
                  <c:v>58666</c:v>
                </c:pt>
                <c:pt idx="7345">
                  <c:v>58674</c:v>
                </c:pt>
                <c:pt idx="7346">
                  <c:v>58688</c:v>
                </c:pt>
                <c:pt idx="7347">
                  <c:v>58691</c:v>
                </c:pt>
                <c:pt idx="7348">
                  <c:v>58707</c:v>
                </c:pt>
                <c:pt idx="7349">
                  <c:v>58709</c:v>
                </c:pt>
                <c:pt idx="7350">
                  <c:v>58724</c:v>
                </c:pt>
                <c:pt idx="7351">
                  <c:v>58729</c:v>
                </c:pt>
                <c:pt idx="7352">
                  <c:v>58743</c:v>
                </c:pt>
                <c:pt idx="7353">
                  <c:v>58764</c:v>
                </c:pt>
                <c:pt idx="7354">
                  <c:v>58767</c:v>
                </c:pt>
                <c:pt idx="7355">
                  <c:v>58775</c:v>
                </c:pt>
                <c:pt idx="7356">
                  <c:v>58782</c:v>
                </c:pt>
                <c:pt idx="7357">
                  <c:v>58790</c:v>
                </c:pt>
                <c:pt idx="7358">
                  <c:v>58799</c:v>
                </c:pt>
                <c:pt idx="7359">
                  <c:v>58802</c:v>
                </c:pt>
                <c:pt idx="7360">
                  <c:v>58813</c:v>
                </c:pt>
                <c:pt idx="7361">
                  <c:v>58815</c:v>
                </c:pt>
                <c:pt idx="7362">
                  <c:v>58817</c:v>
                </c:pt>
                <c:pt idx="7363">
                  <c:v>58818</c:v>
                </c:pt>
                <c:pt idx="7364">
                  <c:v>58824</c:v>
                </c:pt>
                <c:pt idx="7365">
                  <c:v>58832</c:v>
                </c:pt>
                <c:pt idx="7366">
                  <c:v>58843</c:v>
                </c:pt>
                <c:pt idx="7367">
                  <c:v>58845</c:v>
                </c:pt>
                <c:pt idx="7368">
                  <c:v>58862</c:v>
                </c:pt>
                <c:pt idx="7369">
                  <c:v>58870</c:v>
                </c:pt>
                <c:pt idx="7370">
                  <c:v>58880</c:v>
                </c:pt>
                <c:pt idx="7371">
                  <c:v>58897</c:v>
                </c:pt>
                <c:pt idx="7372">
                  <c:v>58907</c:v>
                </c:pt>
                <c:pt idx="7373">
                  <c:v>58912</c:v>
                </c:pt>
                <c:pt idx="7374">
                  <c:v>58917</c:v>
                </c:pt>
                <c:pt idx="7375">
                  <c:v>58933</c:v>
                </c:pt>
                <c:pt idx="7376">
                  <c:v>58934</c:v>
                </c:pt>
                <c:pt idx="7377">
                  <c:v>58935</c:v>
                </c:pt>
                <c:pt idx="7378">
                  <c:v>58947</c:v>
                </c:pt>
                <c:pt idx="7379">
                  <c:v>58992</c:v>
                </c:pt>
                <c:pt idx="7380">
                  <c:v>59009</c:v>
                </c:pt>
                <c:pt idx="7381">
                  <c:v>59016</c:v>
                </c:pt>
                <c:pt idx="7382">
                  <c:v>59018</c:v>
                </c:pt>
                <c:pt idx="7383">
                  <c:v>59019</c:v>
                </c:pt>
                <c:pt idx="7384">
                  <c:v>59022</c:v>
                </c:pt>
                <c:pt idx="7385">
                  <c:v>59023</c:v>
                </c:pt>
                <c:pt idx="7386">
                  <c:v>59024</c:v>
                </c:pt>
                <c:pt idx="7387">
                  <c:v>59027</c:v>
                </c:pt>
                <c:pt idx="7388">
                  <c:v>59032</c:v>
                </c:pt>
                <c:pt idx="7389">
                  <c:v>59043</c:v>
                </c:pt>
                <c:pt idx="7390">
                  <c:v>59045</c:v>
                </c:pt>
                <c:pt idx="7391">
                  <c:v>59065</c:v>
                </c:pt>
                <c:pt idx="7392">
                  <c:v>59093</c:v>
                </c:pt>
                <c:pt idx="7393">
                  <c:v>59115</c:v>
                </c:pt>
                <c:pt idx="7394">
                  <c:v>59184</c:v>
                </c:pt>
                <c:pt idx="7395">
                  <c:v>59212</c:v>
                </c:pt>
                <c:pt idx="7396">
                  <c:v>59218</c:v>
                </c:pt>
                <c:pt idx="7397">
                  <c:v>59238</c:v>
                </c:pt>
                <c:pt idx="7398">
                  <c:v>59243</c:v>
                </c:pt>
                <c:pt idx="7399">
                  <c:v>59253</c:v>
                </c:pt>
                <c:pt idx="7400">
                  <c:v>59254</c:v>
                </c:pt>
                <c:pt idx="7401">
                  <c:v>59257</c:v>
                </c:pt>
                <c:pt idx="7402">
                  <c:v>59265</c:v>
                </c:pt>
                <c:pt idx="7403">
                  <c:v>59279</c:v>
                </c:pt>
                <c:pt idx="7404">
                  <c:v>59283</c:v>
                </c:pt>
                <c:pt idx="7405">
                  <c:v>59286</c:v>
                </c:pt>
                <c:pt idx="7406">
                  <c:v>59288</c:v>
                </c:pt>
                <c:pt idx="7407">
                  <c:v>59311</c:v>
                </c:pt>
                <c:pt idx="7408">
                  <c:v>59318</c:v>
                </c:pt>
                <c:pt idx="7409">
                  <c:v>59323</c:v>
                </c:pt>
                <c:pt idx="7410">
                  <c:v>59335</c:v>
                </c:pt>
                <c:pt idx="7411">
                  <c:v>59343</c:v>
                </c:pt>
                <c:pt idx="7412">
                  <c:v>59344</c:v>
                </c:pt>
                <c:pt idx="7413">
                  <c:v>59346</c:v>
                </c:pt>
                <c:pt idx="7414">
                  <c:v>59353</c:v>
                </c:pt>
                <c:pt idx="7415">
                  <c:v>59360</c:v>
                </c:pt>
                <c:pt idx="7416">
                  <c:v>59375</c:v>
                </c:pt>
                <c:pt idx="7417">
                  <c:v>59389</c:v>
                </c:pt>
                <c:pt idx="7418">
                  <c:v>59394</c:v>
                </c:pt>
                <c:pt idx="7419">
                  <c:v>59401</c:v>
                </c:pt>
                <c:pt idx="7420">
                  <c:v>59405</c:v>
                </c:pt>
                <c:pt idx="7421">
                  <c:v>59424</c:v>
                </c:pt>
                <c:pt idx="7422">
                  <c:v>59428</c:v>
                </c:pt>
                <c:pt idx="7423">
                  <c:v>59441</c:v>
                </c:pt>
                <c:pt idx="7424">
                  <c:v>59444</c:v>
                </c:pt>
                <c:pt idx="7425">
                  <c:v>59445</c:v>
                </c:pt>
                <c:pt idx="7426">
                  <c:v>59449</c:v>
                </c:pt>
                <c:pt idx="7427">
                  <c:v>59458</c:v>
                </c:pt>
                <c:pt idx="7428">
                  <c:v>59472</c:v>
                </c:pt>
                <c:pt idx="7429">
                  <c:v>59479</c:v>
                </c:pt>
                <c:pt idx="7430">
                  <c:v>59482</c:v>
                </c:pt>
                <c:pt idx="7431">
                  <c:v>59500</c:v>
                </c:pt>
                <c:pt idx="7432">
                  <c:v>59515</c:v>
                </c:pt>
                <c:pt idx="7433">
                  <c:v>59529</c:v>
                </c:pt>
                <c:pt idx="7434">
                  <c:v>59534</c:v>
                </c:pt>
                <c:pt idx="7435">
                  <c:v>59535</c:v>
                </c:pt>
                <c:pt idx="7436">
                  <c:v>59537</c:v>
                </c:pt>
                <c:pt idx="7437">
                  <c:v>59539</c:v>
                </c:pt>
                <c:pt idx="7438">
                  <c:v>59549</c:v>
                </c:pt>
                <c:pt idx="7439">
                  <c:v>59553</c:v>
                </c:pt>
                <c:pt idx="7440">
                  <c:v>59555</c:v>
                </c:pt>
                <c:pt idx="7441">
                  <c:v>59558</c:v>
                </c:pt>
                <c:pt idx="7442">
                  <c:v>59560</c:v>
                </c:pt>
                <c:pt idx="7443">
                  <c:v>59561</c:v>
                </c:pt>
                <c:pt idx="7444">
                  <c:v>59567</c:v>
                </c:pt>
                <c:pt idx="7445">
                  <c:v>59571</c:v>
                </c:pt>
                <c:pt idx="7446">
                  <c:v>59575</c:v>
                </c:pt>
                <c:pt idx="7447">
                  <c:v>59578</c:v>
                </c:pt>
                <c:pt idx="7448">
                  <c:v>59582</c:v>
                </c:pt>
                <c:pt idx="7449">
                  <c:v>59589</c:v>
                </c:pt>
                <c:pt idx="7450">
                  <c:v>59596</c:v>
                </c:pt>
                <c:pt idx="7451">
                  <c:v>59602</c:v>
                </c:pt>
                <c:pt idx="7452">
                  <c:v>59603</c:v>
                </c:pt>
                <c:pt idx="7453">
                  <c:v>59606</c:v>
                </c:pt>
                <c:pt idx="7454">
                  <c:v>59613</c:v>
                </c:pt>
                <c:pt idx="7455">
                  <c:v>59616</c:v>
                </c:pt>
                <c:pt idx="7456">
                  <c:v>59624</c:v>
                </c:pt>
                <c:pt idx="7457">
                  <c:v>59625</c:v>
                </c:pt>
                <c:pt idx="7458">
                  <c:v>59651</c:v>
                </c:pt>
                <c:pt idx="7459">
                  <c:v>59656</c:v>
                </c:pt>
                <c:pt idx="7460">
                  <c:v>59661</c:v>
                </c:pt>
                <c:pt idx="7461">
                  <c:v>59676</c:v>
                </c:pt>
                <c:pt idx="7462">
                  <c:v>59697</c:v>
                </c:pt>
                <c:pt idx="7463">
                  <c:v>59703</c:v>
                </c:pt>
                <c:pt idx="7464">
                  <c:v>59712</c:v>
                </c:pt>
                <c:pt idx="7465">
                  <c:v>59730</c:v>
                </c:pt>
                <c:pt idx="7466">
                  <c:v>59731</c:v>
                </c:pt>
                <c:pt idx="7467">
                  <c:v>59734</c:v>
                </c:pt>
                <c:pt idx="7468">
                  <c:v>59736</c:v>
                </c:pt>
                <c:pt idx="7469">
                  <c:v>59741</c:v>
                </c:pt>
                <c:pt idx="7470">
                  <c:v>59747</c:v>
                </c:pt>
                <c:pt idx="7471">
                  <c:v>59751</c:v>
                </c:pt>
                <c:pt idx="7472">
                  <c:v>59756</c:v>
                </c:pt>
                <c:pt idx="7473">
                  <c:v>59774</c:v>
                </c:pt>
                <c:pt idx="7474">
                  <c:v>59779</c:v>
                </c:pt>
                <c:pt idx="7475">
                  <c:v>59782</c:v>
                </c:pt>
                <c:pt idx="7476">
                  <c:v>59792</c:v>
                </c:pt>
                <c:pt idx="7477">
                  <c:v>59816</c:v>
                </c:pt>
                <c:pt idx="7478">
                  <c:v>59817</c:v>
                </c:pt>
                <c:pt idx="7479">
                  <c:v>59847</c:v>
                </c:pt>
                <c:pt idx="7480">
                  <c:v>59855</c:v>
                </c:pt>
                <c:pt idx="7481">
                  <c:v>59857</c:v>
                </c:pt>
                <c:pt idx="7482">
                  <c:v>59859</c:v>
                </c:pt>
                <c:pt idx="7483">
                  <c:v>59872</c:v>
                </c:pt>
                <c:pt idx="7484">
                  <c:v>59876</c:v>
                </c:pt>
                <c:pt idx="7485">
                  <c:v>59882</c:v>
                </c:pt>
                <c:pt idx="7486">
                  <c:v>59883</c:v>
                </c:pt>
                <c:pt idx="7487">
                  <c:v>59901</c:v>
                </c:pt>
                <c:pt idx="7488">
                  <c:v>59902</c:v>
                </c:pt>
                <c:pt idx="7489">
                  <c:v>59906</c:v>
                </c:pt>
                <c:pt idx="7490">
                  <c:v>59923</c:v>
                </c:pt>
                <c:pt idx="7491">
                  <c:v>59944</c:v>
                </c:pt>
                <c:pt idx="7492">
                  <c:v>59953</c:v>
                </c:pt>
                <c:pt idx="7493">
                  <c:v>59960</c:v>
                </c:pt>
                <c:pt idx="7494">
                  <c:v>59962</c:v>
                </c:pt>
                <c:pt idx="7495">
                  <c:v>59971</c:v>
                </c:pt>
                <c:pt idx="7496">
                  <c:v>59972</c:v>
                </c:pt>
                <c:pt idx="7497">
                  <c:v>59973</c:v>
                </c:pt>
                <c:pt idx="7498">
                  <c:v>59992</c:v>
                </c:pt>
                <c:pt idx="7499">
                  <c:v>60012</c:v>
                </c:pt>
                <c:pt idx="7500">
                  <c:v>60013</c:v>
                </c:pt>
                <c:pt idx="7501">
                  <c:v>60020</c:v>
                </c:pt>
                <c:pt idx="7502">
                  <c:v>60022</c:v>
                </c:pt>
                <c:pt idx="7503">
                  <c:v>60035</c:v>
                </c:pt>
                <c:pt idx="7504">
                  <c:v>60044</c:v>
                </c:pt>
                <c:pt idx="7505">
                  <c:v>60049</c:v>
                </c:pt>
                <c:pt idx="7506">
                  <c:v>60064</c:v>
                </c:pt>
                <c:pt idx="7507">
                  <c:v>60070</c:v>
                </c:pt>
                <c:pt idx="7508">
                  <c:v>60082</c:v>
                </c:pt>
                <c:pt idx="7509">
                  <c:v>60086</c:v>
                </c:pt>
                <c:pt idx="7510">
                  <c:v>60089</c:v>
                </c:pt>
                <c:pt idx="7511">
                  <c:v>60091</c:v>
                </c:pt>
                <c:pt idx="7512">
                  <c:v>60092</c:v>
                </c:pt>
                <c:pt idx="7513">
                  <c:v>60115</c:v>
                </c:pt>
                <c:pt idx="7514">
                  <c:v>60116</c:v>
                </c:pt>
                <c:pt idx="7515">
                  <c:v>60117</c:v>
                </c:pt>
                <c:pt idx="7516">
                  <c:v>60123</c:v>
                </c:pt>
                <c:pt idx="7517">
                  <c:v>60125</c:v>
                </c:pt>
                <c:pt idx="7518">
                  <c:v>60126</c:v>
                </c:pt>
                <c:pt idx="7519">
                  <c:v>60129</c:v>
                </c:pt>
                <c:pt idx="7520">
                  <c:v>60132</c:v>
                </c:pt>
                <c:pt idx="7521">
                  <c:v>60139</c:v>
                </c:pt>
                <c:pt idx="7522">
                  <c:v>60169</c:v>
                </c:pt>
                <c:pt idx="7523">
                  <c:v>60181</c:v>
                </c:pt>
                <c:pt idx="7524">
                  <c:v>60200</c:v>
                </c:pt>
                <c:pt idx="7525">
                  <c:v>60202</c:v>
                </c:pt>
                <c:pt idx="7526">
                  <c:v>60203</c:v>
                </c:pt>
                <c:pt idx="7527">
                  <c:v>60243</c:v>
                </c:pt>
                <c:pt idx="7528">
                  <c:v>60247</c:v>
                </c:pt>
                <c:pt idx="7529">
                  <c:v>60255</c:v>
                </c:pt>
                <c:pt idx="7530">
                  <c:v>60279</c:v>
                </c:pt>
                <c:pt idx="7531">
                  <c:v>60292</c:v>
                </c:pt>
                <c:pt idx="7532">
                  <c:v>60293</c:v>
                </c:pt>
                <c:pt idx="7533">
                  <c:v>60295</c:v>
                </c:pt>
                <c:pt idx="7534">
                  <c:v>60301</c:v>
                </c:pt>
                <c:pt idx="7535">
                  <c:v>60308</c:v>
                </c:pt>
                <c:pt idx="7536">
                  <c:v>60312</c:v>
                </c:pt>
                <c:pt idx="7537">
                  <c:v>60323</c:v>
                </c:pt>
                <c:pt idx="7538">
                  <c:v>60325</c:v>
                </c:pt>
                <c:pt idx="7539">
                  <c:v>60328</c:v>
                </c:pt>
                <c:pt idx="7540">
                  <c:v>60329</c:v>
                </c:pt>
                <c:pt idx="7541">
                  <c:v>60357</c:v>
                </c:pt>
                <c:pt idx="7542">
                  <c:v>60359</c:v>
                </c:pt>
                <c:pt idx="7543">
                  <c:v>60389</c:v>
                </c:pt>
                <c:pt idx="7544">
                  <c:v>60393</c:v>
                </c:pt>
                <c:pt idx="7545">
                  <c:v>60405</c:v>
                </c:pt>
                <c:pt idx="7546">
                  <c:v>60408</c:v>
                </c:pt>
                <c:pt idx="7547">
                  <c:v>60412</c:v>
                </c:pt>
                <c:pt idx="7548">
                  <c:v>60414</c:v>
                </c:pt>
                <c:pt idx="7549">
                  <c:v>60415</c:v>
                </c:pt>
                <c:pt idx="7550">
                  <c:v>60435</c:v>
                </c:pt>
                <c:pt idx="7551">
                  <c:v>60439</c:v>
                </c:pt>
                <c:pt idx="7552">
                  <c:v>60444</c:v>
                </c:pt>
                <c:pt idx="7553">
                  <c:v>60446</c:v>
                </c:pt>
                <c:pt idx="7554">
                  <c:v>60451</c:v>
                </c:pt>
                <c:pt idx="7555">
                  <c:v>60454</c:v>
                </c:pt>
                <c:pt idx="7556">
                  <c:v>60456</c:v>
                </c:pt>
                <c:pt idx="7557">
                  <c:v>60457</c:v>
                </c:pt>
                <c:pt idx="7558">
                  <c:v>60468</c:v>
                </c:pt>
                <c:pt idx="7559">
                  <c:v>60475</c:v>
                </c:pt>
                <c:pt idx="7560">
                  <c:v>60481</c:v>
                </c:pt>
                <c:pt idx="7561">
                  <c:v>60488</c:v>
                </c:pt>
                <c:pt idx="7562">
                  <c:v>60492</c:v>
                </c:pt>
                <c:pt idx="7563">
                  <c:v>60499</c:v>
                </c:pt>
                <c:pt idx="7564">
                  <c:v>60514</c:v>
                </c:pt>
                <c:pt idx="7565">
                  <c:v>60520</c:v>
                </c:pt>
                <c:pt idx="7566">
                  <c:v>60563</c:v>
                </c:pt>
                <c:pt idx="7567">
                  <c:v>60566</c:v>
                </c:pt>
                <c:pt idx="7568">
                  <c:v>60567</c:v>
                </c:pt>
                <c:pt idx="7569">
                  <c:v>60579</c:v>
                </c:pt>
                <c:pt idx="7570">
                  <c:v>60580</c:v>
                </c:pt>
                <c:pt idx="7571">
                  <c:v>60581</c:v>
                </c:pt>
                <c:pt idx="7572">
                  <c:v>60593</c:v>
                </c:pt>
                <c:pt idx="7573">
                  <c:v>60595</c:v>
                </c:pt>
                <c:pt idx="7574">
                  <c:v>60605</c:v>
                </c:pt>
                <c:pt idx="7575">
                  <c:v>60612</c:v>
                </c:pt>
                <c:pt idx="7576">
                  <c:v>60615</c:v>
                </c:pt>
                <c:pt idx="7577">
                  <c:v>60619</c:v>
                </c:pt>
                <c:pt idx="7578">
                  <c:v>60632</c:v>
                </c:pt>
                <c:pt idx="7579">
                  <c:v>60644</c:v>
                </c:pt>
                <c:pt idx="7580">
                  <c:v>60662</c:v>
                </c:pt>
                <c:pt idx="7581">
                  <c:v>60670</c:v>
                </c:pt>
                <c:pt idx="7582">
                  <c:v>60683</c:v>
                </c:pt>
                <c:pt idx="7583">
                  <c:v>60690</c:v>
                </c:pt>
                <c:pt idx="7584">
                  <c:v>60699</c:v>
                </c:pt>
                <c:pt idx="7585">
                  <c:v>60706</c:v>
                </c:pt>
                <c:pt idx="7586">
                  <c:v>60709</c:v>
                </c:pt>
                <c:pt idx="7587">
                  <c:v>60721</c:v>
                </c:pt>
                <c:pt idx="7588">
                  <c:v>60723</c:v>
                </c:pt>
                <c:pt idx="7589">
                  <c:v>60726</c:v>
                </c:pt>
                <c:pt idx="7590">
                  <c:v>60732</c:v>
                </c:pt>
                <c:pt idx="7591">
                  <c:v>60734</c:v>
                </c:pt>
                <c:pt idx="7592">
                  <c:v>60738</c:v>
                </c:pt>
                <c:pt idx="7593">
                  <c:v>60748</c:v>
                </c:pt>
                <c:pt idx="7594">
                  <c:v>60750</c:v>
                </c:pt>
                <c:pt idx="7595">
                  <c:v>60752</c:v>
                </c:pt>
                <c:pt idx="7596">
                  <c:v>60765</c:v>
                </c:pt>
                <c:pt idx="7597">
                  <c:v>60770</c:v>
                </c:pt>
                <c:pt idx="7598">
                  <c:v>60774</c:v>
                </c:pt>
                <c:pt idx="7599">
                  <c:v>60778</c:v>
                </c:pt>
                <c:pt idx="7600">
                  <c:v>60782</c:v>
                </c:pt>
                <c:pt idx="7601">
                  <c:v>60783</c:v>
                </c:pt>
                <c:pt idx="7602">
                  <c:v>60785</c:v>
                </c:pt>
                <c:pt idx="7603">
                  <c:v>60793</c:v>
                </c:pt>
                <c:pt idx="7604">
                  <c:v>60806</c:v>
                </c:pt>
                <c:pt idx="7605">
                  <c:v>60812</c:v>
                </c:pt>
                <c:pt idx="7606">
                  <c:v>60831</c:v>
                </c:pt>
                <c:pt idx="7607">
                  <c:v>60836</c:v>
                </c:pt>
                <c:pt idx="7608">
                  <c:v>60838</c:v>
                </c:pt>
                <c:pt idx="7609">
                  <c:v>60841</c:v>
                </c:pt>
                <c:pt idx="7610">
                  <c:v>60843</c:v>
                </c:pt>
                <c:pt idx="7611">
                  <c:v>60848</c:v>
                </c:pt>
                <c:pt idx="7612">
                  <c:v>60860</c:v>
                </c:pt>
                <c:pt idx="7613">
                  <c:v>60867</c:v>
                </c:pt>
                <c:pt idx="7614">
                  <c:v>60872</c:v>
                </c:pt>
                <c:pt idx="7615">
                  <c:v>60874</c:v>
                </c:pt>
                <c:pt idx="7616">
                  <c:v>60898</c:v>
                </c:pt>
                <c:pt idx="7617">
                  <c:v>60904</c:v>
                </c:pt>
                <c:pt idx="7618">
                  <c:v>60906</c:v>
                </c:pt>
                <c:pt idx="7619">
                  <c:v>60907</c:v>
                </c:pt>
                <c:pt idx="7620">
                  <c:v>60927</c:v>
                </c:pt>
                <c:pt idx="7621">
                  <c:v>60987</c:v>
                </c:pt>
                <c:pt idx="7622">
                  <c:v>61000</c:v>
                </c:pt>
                <c:pt idx="7623">
                  <c:v>61031</c:v>
                </c:pt>
                <c:pt idx="7624">
                  <c:v>61033</c:v>
                </c:pt>
                <c:pt idx="7625">
                  <c:v>61048</c:v>
                </c:pt>
                <c:pt idx="7626">
                  <c:v>61049</c:v>
                </c:pt>
                <c:pt idx="7627">
                  <c:v>61064</c:v>
                </c:pt>
                <c:pt idx="7628">
                  <c:v>61068</c:v>
                </c:pt>
                <c:pt idx="7629">
                  <c:v>61069</c:v>
                </c:pt>
                <c:pt idx="7630">
                  <c:v>61070</c:v>
                </c:pt>
                <c:pt idx="7631">
                  <c:v>61087</c:v>
                </c:pt>
                <c:pt idx="7632">
                  <c:v>61092</c:v>
                </c:pt>
                <c:pt idx="7633">
                  <c:v>61097</c:v>
                </c:pt>
                <c:pt idx="7634">
                  <c:v>61117</c:v>
                </c:pt>
                <c:pt idx="7635">
                  <c:v>61127</c:v>
                </c:pt>
                <c:pt idx="7636">
                  <c:v>61134</c:v>
                </c:pt>
                <c:pt idx="7637">
                  <c:v>61142</c:v>
                </c:pt>
                <c:pt idx="7638">
                  <c:v>61156</c:v>
                </c:pt>
                <c:pt idx="7639">
                  <c:v>61157</c:v>
                </c:pt>
                <c:pt idx="7640">
                  <c:v>61166</c:v>
                </c:pt>
                <c:pt idx="7641">
                  <c:v>61192</c:v>
                </c:pt>
                <c:pt idx="7642">
                  <c:v>61198</c:v>
                </c:pt>
                <c:pt idx="7643">
                  <c:v>61214</c:v>
                </c:pt>
                <c:pt idx="7644">
                  <c:v>61221</c:v>
                </c:pt>
                <c:pt idx="7645">
                  <c:v>61231</c:v>
                </c:pt>
                <c:pt idx="7646">
                  <c:v>61251</c:v>
                </c:pt>
                <c:pt idx="7647">
                  <c:v>61252</c:v>
                </c:pt>
                <c:pt idx="7648">
                  <c:v>61254</c:v>
                </c:pt>
                <c:pt idx="7649">
                  <c:v>61258</c:v>
                </c:pt>
                <c:pt idx="7650">
                  <c:v>61271</c:v>
                </c:pt>
                <c:pt idx="7651">
                  <c:v>61275</c:v>
                </c:pt>
                <c:pt idx="7652">
                  <c:v>61281</c:v>
                </c:pt>
                <c:pt idx="7653">
                  <c:v>61286</c:v>
                </c:pt>
                <c:pt idx="7654">
                  <c:v>61291</c:v>
                </c:pt>
                <c:pt idx="7655">
                  <c:v>61294</c:v>
                </c:pt>
                <c:pt idx="7656">
                  <c:v>61308</c:v>
                </c:pt>
                <c:pt idx="7657">
                  <c:v>61328</c:v>
                </c:pt>
                <c:pt idx="7658">
                  <c:v>61332</c:v>
                </c:pt>
                <c:pt idx="7659">
                  <c:v>61337</c:v>
                </c:pt>
                <c:pt idx="7660">
                  <c:v>61362</c:v>
                </c:pt>
                <c:pt idx="7661">
                  <c:v>61363</c:v>
                </c:pt>
                <c:pt idx="7662">
                  <c:v>61364</c:v>
                </c:pt>
                <c:pt idx="7663">
                  <c:v>61368</c:v>
                </c:pt>
                <c:pt idx="7664">
                  <c:v>61371</c:v>
                </c:pt>
                <c:pt idx="7665">
                  <c:v>61374</c:v>
                </c:pt>
                <c:pt idx="7666">
                  <c:v>61378</c:v>
                </c:pt>
                <c:pt idx="7667">
                  <c:v>61381</c:v>
                </c:pt>
                <c:pt idx="7668">
                  <c:v>61384</c:v>
                </c:pt>
                <c:pt idx="7669">
                  <c:v>61405</c:v>
                </c:pt>
                <c:pt idx="7670">
                  <c:v>61409</c:v>
                </c:pt>
                <c:pt idx="7671">
                  <c:v>61410</c:v>
                </c:pt>
                <c:pt idx="7672">
                  <c:v>61412</c:v>
                </c:pt>
                <c:pt idx="7673">
                  <c:v>61413</c:v>
                </c:pt>
                <c:pt idx="7674">
                  <c:v>61426</c:v>
                </c:pt>
                <c:pt idx="7675">
                  <c:v>61448</c:v>
                </c:pt>
                <c:pt idx="7676">
                  <c:v>61453</c:v>
                </c:pt>
                <c:pt idx="7677">
                  <c:v>61456</c:v>
                </c:pt>
                <c:pt idx="7678">
                  <c:v>61466</c:v>
                </c:pt>
                <c:pt idx="7679">
                  <c:v>61470</c:v>
                </c:pt>
                <c:pt idx="7680">
                  <c:v>61485</c:v>
                </c:pt>
                <c:pt idx="7681">
                  <c:v>61487</c:v>
                </c:pt>
                <c:pt idx="7682">
                  <c:v>61494</c:v>
                </c:pt>
                <c:pt idx="7683">
                  <c:v>61505</c:v>
                </c:pt>
                <c:pt idx="7684">
                  <c:v>61508</c:v>
                </c:pt>
                <c:pt idx="7685">
                  <c:v>61509</c:v>
                </c:pt>
                <c:pt idx="7686">
                  <c:v>61517</c:v>
                </c:pt>
                <c:pt idx="7687">
                  <c:v>61518</c:v>
                </c:pt>
                <c:pt idx="7688">
                  <c:v>61521</c:v>
                </c:pt>
                <c:pt idx="7689">
                  <c:v>61527</c:v>
                </c:pt>
                <c:pt idx="7690">
                  <c:v>61528</c:v>
                </c:pt>
                <c:pt idx="7691">
                  <c:v>61531</c:v>
                </c:pt>
                <c:pt idx="7692">
                  <c:v>61537</c:v>
                </c:pt>
                <c:pt idx="7693">
                  <c:v>61545</c:v>
                </c:pt>
                <c:pt idx="7694">
                  <c:v>61550</c:v>
                </c:pt>
                <c:pt idx="7695">
                  <c:v>61556</c:v>
                </c:pt>
                <c:pt idx="7696">
                  <c:v>61572</c:v>
                </c:pt>
                <c:pt idx="7697">
                  <c:v>61576</c:v>
                </c:pt>
                <c:pt idx="7698">
                  <c:v>61588</c:v>
                </c:pt>
                <c:pt idx="7699">
                  <c:v>61589</c:v>
                </c:pt>
                <c:pt idx="7700">
                  <c:v>61604</c:v>
                </c:pt>
                <c:pt idx="7701">
                  <c:v>61611</c:v>
                </c:pt>
                <c:pt idx="7702">
                  <c:v>61615</c:v>
                </c:pt>
                <c:pt idx="7703">
                  <c:v>61639</c:v>
                </c:pt>
                <c:pt idx="7704">
                  <c:v>61643</c:v>
                </c:pt>
                <c:pt idx="7705">
                  <c:v>61654</c:v>
                </c:pt>
                <c:pt idx="7706">
                  <c:v>61681</c:v>
                </c:pt>
                <c:pt idx="7707">
                  <c:v>61696</c:v>
                </c:pt>
                <c:pt idx="7708">
                  <c:v>61704</c:v>
                </c:pt>
                <c:pt idx="7709">
                  <c:v>61709</c:v>
                </c:pt>
                <c:pt idx="7710">
                  <c:v>61711</c:v>
                </c:pt>
                <c:pt idx="7711">
                  <c:v>61715</c:v>
                </c:pt>
                <c:pt idx="7712">
                  <c:v>61717</c:v>
                </c:pt>
                <c:pt idx="7713">
                  <c:v>61734</c:v>
                </c:pt>
                <c:pt idx="7714">
                  <c:v>61738</c:v>
                </c:pt>
                <c:pt idx="7715">
                  <c:v>61744</c:v>
                </c:pt>
                <c:pt idx="7716">
                  <c:v>61747</c:v>
                </c:pt>
                <c:pt idx="7717">
                  <c:v>61752</c:v>
                </c:pt>
                <c:pt idx="7718">
                  <c:v>61779</c:v>
                </c:pt>
                <c:pt idx="7719">
                  <c:v>61792</c:v>
                </c:pt>
                <c:pt idx="7720">
                  <c:v>61814</c:v>
                </c:pt>
                <c:pt idx="7721">
                  <c:v>61826</c:v>
                </c:pt>
                <c:pt idx="7722">
                  <c:v>61829</c:v>
                </c:pt>
                <c:pt idx="7723">
                  <c:v>61831</c:v>
                </c:pt>
                <c:pt idx="7724">
                  <c:v>61833</c:v>
                </c:pt>
                <c:pt idx="7725">
                  <c:v>61836</c:v>
                </c:pt>
                <c:pt idx="7726">
                  <c:v>61846</c:v>
                </c:pt>
                <c:pt idx="7727">
                  <c:v>61848</c:v>
                </c:pt>
                <c:pt idx="7728">
                  <c:v>61855</c:v>
                </c:pt>
                <c:pt idx="7729">
                  <c:v>61866</c:v>
                </c:pt>
                <c:pt idx="7730">
                  <c:v>61881</c:v>
                </c:pt>
                <c:pt idx="7731">
                  <c:v>61894</c:v>
                </c:pt>
                <c:pt idx="7732">
                  <c:v>61914</c:v>
                </c:pt>
                <c:pt idx="7733">
                  <c:v>61921</c:v>
                </c:pt>
                <c:pt idx="7734">
                  <c:v>61928</c:v>
                </c:pt>
                <c:pt idx="7735">
                  <c:v>61929</c:v>
                </c:pt>
                <c:pt idx="7736">
                  <c:v>61930</c:v>
                </c:pt>
                <c:pt idx="7737">
                  <c:v>61939</c:v>
                </c:pt>
                <c:pt idx="7738">
                  <c:v>61942</c:v>
                </c:pt>
                <c:pt idx="7739">
                  <c:v>61958</c:v>
                </c:pt>
                <c:pt idx="7740">
                  <c:v>61960</c:v>
                </c:pt>
                <c:pt idx="7741">
                  <c:v>61965</c:v>
                </c:pt>
                <c:pt idx="7742">
                  <c:v>61966</c:v>
                </c:pt>
                <c:pt idx="7743">
                  <c:v>61970</c:v>
                </c:pt>
                <c:pt idx="7744">
                  <c:v>61979</c:v>
                </c:pt>
                <c:pt idx="7745">
                  <c:v>61991</c:v>
                </c:pt>
                <c:pt idx="7746">
                  <c:v>61998</c:v>
                </c:pt>
                <c:pt idx="7747">
                  <c:v>62001</c:v>
                </c:pt>
                <c:pt idx="7748">
                  <c:v>62005</c:v>
                </c:pt>
                <c:pt idx="7749">
                  <c:v>62008</c:v>
                </c:pt>
                <c:pt idx="7750">
                  <c:v>62011</c:v>
                </c:pt>
                <c:pt idx="7751">
                  <c:v>62012</c:v>
                </c:pt>
                <c:pt idx="7752">
                  <c:v>62023</c:v>
                </c:pt>
                <c:pt idx="7753">
                  <c:v>62025</c:v>
                </c:pt>
                <c:pt idx="7754">
                  <c:v>62026</c:v>
                </c:pt>
                <c:pt idx="7755">
                  <c:v>62038</c:v>
                </c:pt>
                <c:pt idx="7756">
                  <c:v>62043</c:v>
                </c:pt>
                <c:pt idx="7757">
                  <c:v>62048</c:v>
                </c:pt>
                <c:pt idx="7758">
                  <c:v>62051</c:v>
                </c:pt>
                <c:pt idx="7759">
                  <c:v>62052</c:v>
                </c:pt>
                <c:pt idx="7760">
                  <c:v>62065</c:v>
                </c:pt>
                <c:pt idx="7761">
                  <c:v>62075</c:v>
                </c:pt>
                <c:pt idx="7762">
                  <c:v>62084</c:v>
                </c:pt>
                <c:pt idx="7763">
                  <c:v>62092</c:v>
                </c:pt>
                <c:pt idx="7764">
                  <c:v>62093</c:v>
                </c:pt>
                <c:pt idx="7765">
                  <c:v>62095</c:v>
                </c:pt>
                <c:pt idx="7766">
                  <c:v>62109</c:v>
                </c:pt>
                <c:pt idx="7767">
                  <c:v>62121</c:v>
                </c:pt>
                <c:pt idx="7768">
                  <c:v>62123</c:v>
                </c:pt>
                <c:pt idx="7769">
                  <c:v>62127</c:v>
                </c:pt>
                <c:pt idx="7770">
                  <c:v>62129</c:v>
                </c:pt>
                <c:pt idx="7771">
                  <c:v>62130</c:v>
                </c:pt>
                <c:pt idx="7772">
                  <c:v>62136</c:v>
                </c:pt>
                <c:pt idx="7773">
                  <c:v>62145</c:v>
                </c:pt>
                <c:pt idx="7774">
                  <c:v>62150</c:v>
                </c:pt>
                <c:pt idx="7775">
                  <c:v>62154</c:v>
                </c:pt>
                <c:pt idx="7776">
                  <c:v>62159</c:v>
                </c:pt>
                <c:pt idx="7777">
                  <c:v>62161</c:v>
                </c:pt>
                <c:pt idx="7778">
                  <c:v>62165</c:v>
                </c:pt>
                <c:pt idx="7779">
                  <c:v>62171</c:v>
                </c:pt>
                <c:pt idx="7780">
                  <c:v>62179</c:v>
                </c:pt>
                <c:pt idx="7781">
                  <c:v>62185</c:v>
                </c:pt>
                <c:pt idx="7782">
                  <c:v>62186</c:v>
                </c:pt>
                <c:pt idx="7783">
                  <c:v>62187</c:v>
                </c:pt>
                <c:pt idx="7784">
                  <c:v>62188</c:v>
                </c:pt>
                <c:pt idx="7785">
                  <c:v>62197</c:v>
                </c:pt>
                <c:pt idx="7786">
                  <c:v>62199</c:v>
                </c:pt>
                <c:pt idx="7787">
                  <c:v>62209</c:v>
                </c:pt>
                <c:pt idx="7788">
                  <c:v>62213</c:v>
                </c:pt>
                <c:pt idx="7789">
                  <c:v>62216</c:v>
                </c:pt>
                <c:pt idx="7790">
                  <c:v>62219</c:v>
                </c:pt>
                <c:pt idx="7791">
                  <c:v>62230</c:v>
                </c:pt>
                <c:pt idx="7792">
                  <c:v>62231</c:v>
                </c:pt>
                <c:pt idx="7793">
                  <c:v>62235</c:v>
                </c:pt>
                <c:pt idx="7794">
                  <c:v>62239</c:v>
                </c:pt>
                <c:pt idx="7795">
                  <c:v>62243</c:v>
                </c:pt>
                <c:pt idx="7796">
                  <c:v>62247</c:v>
                </c:pt>
                <c:pt idx="7797">
                  <c:v>62248</c:v>
                </c:pt>
                <c:pt idx="7798">
                  <c:v>62263</c:v>
                </c:pt>
                <c:pt idx="7799">
                  <c:v>62269</c:v>
                </c:pt>
                <c:pt idx="7800">
                  <c:v>62279</c:v>
                </c:pt>
                <c:pt idx="7801">
                  <c:v>62286</c:v>
                </c:pt>
                <c:pt idx="7802">
                  <c:v>62305</c:v>
                </c:pt>
                <c:pt idx="7803">
                  <c:v>62308</c:v>
                </c:pt>
                <c:pt idx="7804">
                  <c:v>62320</c:v>
                </c:pt>
                <c:pt idx="7805">
                  <c:v>62328</c:v>
                </c:pt>
                <c:pt idx="7806">
                  <c:v>62334</c:v>
                </c:pt>
                <c:pt idx="7807">
                  <c:v>62341</c:v>
                </c:pt>
                <c:pt idx="7808">
                  <c:v>62361</c:v>
                </c:pt>
                <c:pt idx="7809">
                  <c:v>62364</c:v>
                </c:pt>
                <c:pt idx="7810">
                  <c:v>62369</c:v>
                </c:pt>
                <c:pt idx="7811">
                  <c:v>62371</c:v>
                </c:pt>
                <c:pt idx="7812">
                  <c:v>62386</c:v>
                </c:pt>
                <c:pt idx="7813">
                  <c:v>62387</c:v>
                </c:pt>
                <c:pt idx="7814">
                  <c:v>62390</c:v>
                </c:pt>
                <c:pt idx="7815">
                  <c:v>62397</c:v>
                </c:pt>
                <c:pt idx="7816">
                  <c:v>62404</c:v>
                </c:pt>
                <c:pt idx="7817">
                  <c:v>62409</c:v>
                </c:pt>
                <c:pt idx="7818">
                  <c:v>62416</c:v>
                </c:pt>
                <c:pt idx="7819">
                  <c:v>62420</c:v>
                </c:pt>
                <c:pt idx="7820">
                  <c:v>62426</c:v>
                </c:pt>
                <c:pt idx="7821">
                  <c:v>62427</c:v>
                </c:pt>
                <c:pt idx="7822">
                  <c:v>62438</c:v>
                </c:pt>
                <c:pt idx="7823">
                  <c:v>62443</c:v>
                </c:pt>
                <c:pt idx="7824">
                  <c:v>62457</c:v>
                </c:pt>
                <c:pt idx="7825">
                  <c:v>62460</c:v>
                </c:pt>
                <c:pt idx="7826">
                  <c:v>62482</c:v>
                </c:pt>
                <c:pt idx="7827">
                  <c:v>62494</c:v>
                </c:pt>
                <c:pt idx="7828">
                  <c:v>62497</c:v>
                </c:pt>
                <c:pt idx="7829">
                  <c:v>62516</c:v>
                </c:pt>
                <c:pt idx="7830">
                  <c:v>62519</c:v>
                </c:pt>
                <c:pt idx="7831">
                  <c:v>62534</c:v>
                </c:pt>
                <c:pt idx="7832">
                  <c:v>62545</c:v>
                </c:pt>
                <c:pt idx="7833">
                  <c:v>62556</c:v>
                </c:pt>
                <c:pt idx="7834">
                  <c:v>62566</c:v>
                </c:pt>
                <c:pt idx="7835">
                  <c:v>62581</c:v>
                </c:pt>
                <c:pt idx="7836">
                  <c:v>62602</c:v>
                </c:pt>
                <c:pt idx="7837">
                  <c:v>62621</c:v>
                </c:pt>
                <c:pt idx="7838">
                  <c:v>62623</c:v>
                </c:pt>
                <c:pt idx="7839">
                  <c:v>62624</c:v>
                </c:pt>
                <c:pt idx="7840">
                  <c:v>62629</c:v>
                </c:pt>
                <c:pt idx="7841">
                  <c:v>62658</c:v>
                </c:pt>
                <c:pt idx="7842">
                  <c:v>62673</c:v>
                </c:pt>
                <c:pt idx="7843">
                  <c:v>62680</c:v>
                </c:pt>
                <c:pt idx="7844">
                  <c:v>62693</c:v>
                </c:pt>
                <c:pt idx="7845">
                  <c:v>62697</c:v>
                </c:pt>
                <c:pt idx="7846">
                  <c:v>62713</c:v>
                </c:pt>
                <c:pt idx="7847">
                  <c:v>62725</c:v>
                </c:pt>
                <c:pt idx="7848">
                  <c:v>62729</c:v>
                </c:pt>
                <c:pt idx="7849">
                  <c:v>62744</c:v>
                </c:pt>
                <c:pt idx="7850">
                  <c:v>62747</c:v>
                </c:pt>
                <c:pt idx="7851">
                  <c:v>62748</c:v>
                </c:pt>
                <c:pt idx="7852">
                  <c:v>62757</c:v>
                </c:pt>
                <c:pt idx="7853">
                  <c:v>62782</c:v>
                </c:pt>
                <c:pt idx="7854">
                  <c:v>62796</c:v>
                </c:pt>
                <c:pt idx="7855">
                  <c:v>62803</c:v>
                </c:pt>
                <c:pt idx="7856">
                  <c:v>62811</c:v>
                </c:pt>
                <c:pt idx="7857">
                  <c:v>62848</c:v>
                </c:pt>
                <c:pt idx="7858">
                  <c:v>62849</c:v>
                </c:pt>
                <c:pt idx="7859">
                  <c:v>62857</c:v>
                </c:pt>
                <c:pt idx="7860">
                  <c:v>62858</c:v>
                </c:pt>
                <c:pt idx="7861">
                  <c:v>62860</c:v>
                </c:pt>
                <c:pt idx="7862">
                  <c:v>62881</c:v>
                </c:pt>
                <c:pt idx="7863">
                  <c:v>62894</c:v>
                </c:pt>
                <c:pt idx="7864">
                  <c:v>62896</c:v>
                </c:pt>
                <c:pt idx="7865">
                  <c:v>62900</c:v>
                </c:pt>
                <c:pt idx="7866">
                  <c:v>62915</c:v>
                </c:pt>
                <c:pt idx="7867">
                  <c:v>62919</c:v>
                </c:pt>
                <c:pt idx="7868">
                  <c:v>62937</c:v>
                </c:pt>
                <c:pt idx="7869">
                  <c:v>62941</c:v>
                </c:pt>
                <c:pt idx="7870">
                  <c:v>62948</c:v>
                </c:pt>
                <c:pt idx="7871">
                  <c:v>62972</c:v>
                </c:pt>
                <c:pt idx="7872">
                  <c:v>62980</c:v>
                </c:pt>
                <c:pt idx="7873">
                  <c:v>62986</c:v>
                </c:pt>
                <c:pt idx="7874">
                  <c:v>62994</c:v>
                </c:pt>
                <c:pt idx="7875">
                  <c:v>63015</c:v>
                </c:pt>
                <c:pt idx="7876">
                  <c:v>63024</c:v>
                </c:pt>
                <c:pt idx="7877">
                  <c:v>63038</c:v>
                </c:pt>
                <c:pt idx="7878">
                  <c:v>63044</c:v>
                </c:pt>
                <c:pt idx="7879">
                  <c:v>63051</c:v>
                </c:pt>
                <c:pt idx="7880">
                  <c:v>63072</c:v>
                </c:pt>
                <c:pt idx="7881">
                  <c:v>63108</c:v>
                </c:pt>
                <c:pt idx="7882">
                  <c:v>63109</c:v>
                </c:pt>
                <c:pt idx="7883">
                  <c:v>63110</c:v>
                </c:pt>
                <c:pt idx="7884">
                  <c:v>63119</c:v>
                </c:pt>
                <c:pt idx="7885">
                  <c:v>63127</c:v>
                </c:pt>
                <c:pt idx="7886">
                  <c:v>63145</c:v>
                </c:pt>
                <c:pt idx="7887">
                  <c:v>63158</c:v>
                </c:pt>
                <c:pt idx="7888">
                  <c:v>63161</c:v>
                </c:pt>
                <c:pt idx="7889">
                  <c:v>63179</c:v>
                </c:pt>
                <c:pt idx="7890">
                  <c:v>63182</c:v>
                </c:pt>
                <c:pt idx="7891">
                  <c:v>63187</c:v>
                </c:pt>
                <c:pt idx="7892">
                  <c:v>63241</c:v>
                </c:pt>
                <c:pt idx="7893">
                  <c:v>63253</c:v>
                </c:pt>
                <c:pt idx="7894">
                  <c:v>63263</c:v>
                </c:pt>
                <c:pt idx="7895">
                  <c:v>63274</c:v>
                </c:pt>
                <c:pt idx="7896">
                  <c:v>63275</c:v>
                </c:pt>
                <c:pt idx="7897">
                  <c:v>63276</c:v>
                </c:pt>
                <c:pt idx="7898">
                  <c:v>63297</c:v>
                </c:pt>
                <c:pt idx="7899">
                  <c:v>63305</c:v>
                </c:pt>
                <c:pt idx="7900">
                  <c:v>63315</c:v>
                </c:pt>
                <c:pt idx="7901">
                  <c:v>63343</c:v>
                </c:pt>
                <c:pt idx="7902">
                  <c:v>63372</c:v>
                </c:pt>
                <c:pt idx="7903">
                  <c:v>63374</c:v>
                </c:pt>
                <c:pt idx="7904">
                  <c:v>63376</c:v>
                </c:pt>
                <c:pt idx="7905">
                  <c:v>63400</c:v>
                </c:pt>
                <c:pt idx="7906">
                  <c:v>63405</c:v>
                </c:pt>
                <c:pt idx="7907">
                  <c:v>63410</c:v>
                </c:pt>
                <c:pt idx="7908">
                  <c:v>63411</c:v>
                </c:pt>
                <c:pt idx="7909">
                  <c:v>63415</c:v>
                </c:pt>
                <c:pt idx="7910">
                  <c:v>63416</c:v>
                </c:pt>
                <c:pt idx="7911">
                  <c:v>63421</c:v>
                </c:pt>
                <c:pt idx="7912">
                  <c:v>63448</c:v>
                </c:pt>
                <c:pt idx="7913">
                  <c:v>63457</c:v>
                </c:pt>
                <c:pt idx="7914">
                  <c:v>63458</c:v>
                </c:pt>
                <c:pt idx="7915">
                  <c:v>63460</c:v>
                </c:pt>
                <c:pt idx="7916">
                  <c:v>63468</c:v>
                </c:pt>
                <c:pt idx="7917">
                  <c:v>63479</c:v>
                </c:pt>
                <c:pt idx="7918">
                  <c:v>63488</c:v>
                </c:pt>
                <c:pt idx="7919">
                  <c:v>63489</c:v>
                </c:pt>
                <c:pt idx="7920">
                  <c:v>63491</c:v>
                </c:pt>
                <c:pt idx="7921">
                  <c:v>63495</c:v>
                </c:pt>
                <c:pt idx="7922">
                  <c:v>63497</c:v>
                </c:pt>
                <c:pt idx="7923">
                  <c:v>63502</c:v>
                </c:pt>
                <c:pt idx="7924">
                  <c:v>63505</c:v>
                </c:pt>
                <c:pt idx="7925">
                  <c:v>63510</c:v>
                </c:pt>
                <c:pt idx="7926">
                  <c:v>63523</c:v>
                </c:pt>
                <c:pt idx="7927">
                  <c:v>63527</c:v>
                </c:pt>
                <c:pt idx="7928">
                  <c:v>63535</c:v>
                </c:pt>
                <c:pt idx="7929">
                  <c:v>63537</c:v>
                </c:pt>
                <c:pt idx="7930">
                  <c:v>63543</c:v>
                </c:pt>
                <c:pt idx="7931">
                  <c:v>63547</c:v>
                </c:pt>
                <c:pt idx="7932">
                  <c:v>63551</c:v>
                </c:pt>
                <c:pt idx="7933">
                  <c:v>63565</c:v>
                </c:pt>
                <c:pt idx="7934">
                  <c:v>63586</c:v>
                </c:pt>
                <c:pt idx="7935">
                  <c:v>63588</c:v>
                </c:pt>
                <c:pt idx="7936">
                  <c:v>63590</c:v>
                </c:pt>
                <c:pt idx="7937">
                  <c:v>63596</c:v>
                </c:pt>
                <c:pt idx="7938">
                  <c:v>63603</c:v>
                </c:pt>
                <c:pt idx="7939">
                  <c:v>63608</c:v>
                </c:pt>
                <c:pt idx="7940">
                  <c:v>63621</c:v>
                </c:pt>
                <c:pt idx="7941">
                  <c:v>63629</c:v>
                </c:pt>
                <c:pt idx="7942">
                  <c:v>63643</c:v>
                </c:pt>
                <c:pt idx="7943">
                  <c:v>63656</c:v>
                </c:pt>
                <c:pt idx="7944">
                  <c:v>63663</c:v>
                </c:pt>
                <c:pt idx="7945">
                  <c:v>63664</c:v>
                </c:pt>
                <c:pt idx="7946">
                  <c:v>63665</c:v>
                </c:pt>
                <c:pt idx="7947">
                  <c:v>63666</c:v>
                </c:pt>
                <c:pt idx="7948">
                  <c:v>63703</c:v>
                </c:pt>
                <c:pt idx="7949">
                  <c:v>63718</c:v>
                </c:pt>
                <c:pt idx="7950">
                  <c:v>63720</c:v>
                </c:pt>
                <c:pt idx="7951">
                  <c:v>63726</c:v>
                </c:pt>
                <c:pt idx="7952">
                  <c:v>63727</c:v>
                </c:pt>
                <c:pt idx="7953">
                  <c:v>63729</c:v>
                </c:pt>
                <c:pt idx="7954">
                  <c:v>63734</c:v>
                </c:pt>
                <c:pt idx="7955">
                  <c:v>63739</c:v>
                </c:pt>
                <c:pt idx="7956">
                  <c:v>63742</c:v>
                </c:pt>
                <c:pt idx="7957">
                  <c:v>63756</c:v>
                </c:pt>
                <c:pt idx="7958">
                  <c:v>63757</c:v>
                </c:pt>
                <c:pt idx="7959">
                  <c:v>63782</c:v>
                </c:pt>
                <c:pt idx="7960">
                  <c:v>63784</c:v>
                </c:pt>
                <c:pt idx="7961">
                  <c:v>63786</c:v>
                </c:pt>
                <c:pt idx="7962">
                  <c:v>63795</c:v>
                </c:pt>
                <c:pt idx="7963">
                  <c:v>63801</c:v>
                </c:pt>
                <c:pt idx="7964">
                  <c:v>63806</c:v>
                </c:pt>
                <c:pt idx="7965">
                  <c:v>63814</c:v>
                </c:pt>
                <c:pt idx="7966">
                  <c:v>63815</c:v>
                </c:pt>
                <c:pt idx="7967">
                  <c:v>63819</c:v>
                </c:pt>
                <c:pt idx="7968">
                  <c:v>63828</c:v>
                </c:pt>
                <c:pt idx="7969">
                  <c:v>63830</c:v>
                </c:pt>
                <c:pt idx="7970">
                  <c:v>63834</c:v>
                </c:pt>
                <c:pt idx="7971">
                  <c:v>63838</c:v>
                </c:pt>
                <c:pt idx="7972">
                  <c:v>63843</c:v>
                </c:pt>
                <c:pt idx="7973">
                  <c:v>63853</c:v>
                </c:pt>
                <c:pt idx="7974">
                  <c:v>63863</c:v>
                </c:pt>
                <c:pt idx="7975">
                  <c:v>63867</c:v>
                </c:pt>
                <c:pt idx="7976">
                  <c:v>63868</c:v>
                </c:pt>
                <c:pt idx="7977">
                  <c:v>63921</c:v>
                </c:pt>
                <c:pt idx="7978">
                  <c:v>63928</c:v>
                </c:pt>
                <c:pt idx="7979">
                  <c:v>63952</c:v>
                </c:pt>
                <c:pt idx="7980">
                  <c:v>63958</c:v>
                </c:pt>
                <c:pt idx="7981">
                  <c:v>63975</c:v>
                </c:pt>
                <c:pt idx="7982">
                  <c:v>63990</c:v>
                </c:pt>
                <c:pt idx="7983">
                  <c:v>64000</c:v>
                </c:pt>
                <c:pt idx="7984">
                  <c:v>64027</c:v>
                </c:pt>
                <c:pt idx="7985">
                  <c:v>64031</c:v>
                </c:pt>
                <c:pt idx="7986">
                  <c:v>64033</c:v>
                </c:pt>
                <c:pt idx="7987">
                  <c:v>64041</c:v>
                </c:pt>
                <c:pt idx="7988">
                  <c:v>64069</c:v>
                </c:pt>
                <c:pt idx="7989">
                  <c:v>64070</c:v>
                </c:pt>
                <c:pt idx="7990">
                  <c:v>64073</c:v>
                </c:pt>
                <c:pt idx="7991">
                  <c:v>64077</c:v>
                </c:pt>
                <c:pt idx="7992">
                  <c:v>64079</c:v>
                </c:pt>
                <c:pt idx="7993">
                  <c:v>64082</c:v>
                </c:pt>
                <c:pt idx="7994">
                  <c:v>64088</c:v>
                </c:pt>
                <c:pt idx="7995">
                  <c:v>64092</c:v>
                </c:pt>
                <c:pt idx="7996">
                  <c:v>64153</c:v>
                </c:pt>
                <c:pt idx="7997">
                  <c:v>64156</c:v>
                </c:pt>
                <c:pt idx="7998">
                  <c:v>64160</c:v>
                </c:pt>
                <c:pt idx="7999">
                  <c:v>64167</c:v>
                </c:pt>
                <c:pt idx="8000">
                  <c:v>64169</c:v>
                </c:pt>
                <c:pt idx="8001">
                  <c:v>64179</c:v>
                </c:pt>
                <c:pt idx="8002">
                  <c:v>64194</c:v>
                </c:pt>
                <c:pt idx="8003">
                  <c:v>64215</c:v>
                </c:pt>
                <c:pt idx="8004">
                  <c:v>64225</c:v>
                </c:pt>
                <c:pt idx="8005">
                  <c:v>64245</c:v>
                </c:pt>
                <c:pt idx="8006">
                  <c:v>64257</c:v>
                </c:pt>
                <c:pt idx="8007">
                  <c:v>64267</c:v>
                </c:pt>
                <c:pt idx="8008">
                  <c:v>64273</c:v>
                </c:pt>
                <c:pt idx="8009">
                  <c:v>64281</c:v>
                </c:pt>
                <c:pt idx="8010">
                  <c:v>64327</c:v>
                </c:pt>
                <c:pt idx="8011">
                  <c:v>64346</c:v>
                </c:pt>
                <c:pt idx="8012">
                  <c:v>64359</c:v>
                </c:pt>
                <c:pt idx="8013">
                  <c:v>64361</c:v>
                </c:pt>
                <c:pt idx="8014">
                  <c:v>64363</c:v>
                </c:pt>
                <c:pt idx="8015">
                  <c:v>64372</c:v>
                </c:pt>
                <c:pt idx="8016">
                  <c:v>64376</c:v>
                </c:pt>
                <c:pt idx="8017">
                  <c:v>64381</c:v>
                </c:pt>
                <c:pt idx="8018">
                  <c:v>64407</c:v>
                </c:pt>
                <c:pt idx="8019">
                  <c:v>64424</c:v>
                </c:pt>
                <c:pt idx="8020">
                  <c:v>64441</c:v>
                </c:pt>
                <c:pt idx="8021">
                  <c:v>64452</c:v>
                </c:pt>
                <c:pt idx="8022">
                  <c:v>64453</c:v>
                </c:pt>
                <c:pt idx="8023">
                  <c:v>64456</c:v>
                </c:pt>
                <c:pt idx="8024">
                  <c:v>64457</c:v>
                </c:pt>
                <c:pt idx="8025">
                  <c:v>64479</c:v>
                </c:pt>
                <c:pt idx="8026">
                  <c:v>64494</c:v>
                </c:pt>
                <c:pt idx="8027">
                  <c:v>64498</c:v>
                </c:pt>
                <c:pt idx="8028">
                  <c:v>64507</c:v>
                </c:pt>
                <c:pt idx="8029">
                  <c:v>64509</c:v>
                </c:pt>
                <c:pt idx="8030">
                  <c:v>64519</c:v>
                </c:pt>
                <c:pt idx="8031">
                  <c:v>64526</c:v>
                </c:pt>
                <c:pt idx="8032">
                  <c:v>64537</c:v>
                </c:pt>
                <c:pt idx="8033">
                  <c:v>64540</c:v>
                </c:pt>
                <c:pt idx="8034">
                  <c:v>64544</c:v>
                </c:pt>
                <c:pt idx="8035">
                  <c:v>64554</c:v>
                </c:pt>
                <c:pt idx="8036">
                  <c:v>64572</c:v>
                </c:pt>
                <c:pt idx="8037">
                  <c:v>64578</c:v>
                </c:pt>
                <c:pt idx="8038">
                  <c:v>64581</c:v>
                </c:pt>
                <c:pt idx="8039">
                  <c:v>64583</c:v>
                </c:pt>
                <c:pt idx="8040">
                  <c:v>64593</c:v>
                </c:pt>
                <c:pt idx="8041">
                  <c:v>64595</c:v>
                </c:pt>
                <c:pt idx="8042">
                  <c:v>64604</c:v>
                </c:pt>
                <c:pt idx="8043">
                  <c:v>64605</c:v>
                </c:pt>
                <c:pt idx="8044">
                  <c:v>64615</c:v>
                </c:pt>
                <c:pt idx="8045">
                  <c:v>64619</c:v>
                </c:pt>
                <c:pt idx="8046">
                  <c:v>64624</c:v>
                </c:pt>
                <c:pt idx="8047">
                  <c:v>64625</c:v>
                </c:pt>
                <c:pt idx="8048">
                  <c:v>64637</c:v>
                </c:pt>
                <c:pt idx="8049">
                  <c:v>64645</c:v>
                </c:pt>
                <c:pt idx="8050">
                  <c:v>64680</c:v>
                </c:pt>
                <c:pt idx="8051">
                  <c:v>64685</c:v>
                </c:pt>
                <c:pt idx="8052">
                  <c:v>64686</c:v>
                </c:pt>
                <c:pt idx="8053">
                  <c:v>64690</c:v>
                </c:pt>
                <c:pt idx="8054">
                  <c:v>64710</c:v>
                </c:pt>
                <c:pt idx="8055">
                  <c:v>64713</c:v>
                </c:pt>
                <c:pt idx="8056">
                  <c:v>64718</c:v>
                </c:pt>
                <c:pt idx="8057">
                  <c:v>64719</c:v>
                </c:pt>
                <c:pt idx="8058">
                  <c:v>64733</c:v>
                </c:pt>
                <c:pt idx="8059">
                  <c:v>64734</c:v>
                </c:pt>
                <c:pt idx="8060">
                  <c:v>64741</c:v>
                </c:pt>
                <c:pt idx="8061">
                  <c:v>64763</c:v>
                </c:pt>
                <c:pt idx="8062">
                  <c:v>64766</c:v>
                </c:pt>
                <c:pt idx="8063">
                  <c:v>64771</c:v>
                </c:pt>
                <c:pt idx="8064">
                  <c:v>64773</c:v>
                </c:pt>
                <c:pt idx="8065">
                  <c:v>64787</c:v>
                </c:pt>
                <c:pt idx="8066">
                  <c:v>64790</c:v>
                </c:pt>
                <c:pt idx="8067">
                  <c:v>64794</c:v>
                </c:pt>
                <c:pt idx="8068">
                  <c:v>64798</c:v>
                </c:pt>
                <c:pt idx="8069">
                  <c:v>64800</c:v>
                </c:pt>
                <c:pt idx="8070">
                  <c:v>64802</c:v>
                </c:pt>
                <c:pt idx="8071">
                  <c:v>64803</c:v>
                </c:pt>
                <c:pt idx="8072">
                  <c:v>64851</c:v>
                </c:pt>
                <c:pt idx="8073">
                  <c:v>64856</c:v>
                </c:pt>
                <c:pt idx="8074">
                  <c:v>64857</c:v>
                </c:pt>
                <c:pt idx="8075">
                  <c:v>64861</c:v>
                </c:pt>
                <c:pt idx="8076">
                  <c:v>64872</c:v>
                </c:pt>
                <c:pt idx="8077">
                  <c:v>64874</c:v>
                </c:pt>
                <c:pt idx="8078">
                  <c:v>64878</c:v>
                </c:pt>
                <c:pt idx="8079">
                  <c:v>64882</c:v>
                </c:pt>
                <c:pt idx="8080">
                  <c:v>64886</c:v>
                </c:pt>
                <c:pt idx="8081">
                  <c:v>64887</c:v>
                </c:pt>
                <c:pt idx="8082">
                  <c:v>64888</c:v>
                </c:pt>
                <c:pt idx="8083">
                  <c:v>64889</c:v>
                </c:pt>
                <c:pt idx="8084">
                  <c:v>64891</c:v>
                </c:pt>
                <c:pt idx="8085">
                  <c:v>64908</c:v>
                </c:pt>
                <c:pt idx="8086">
                  <c:v>64909</c:v>
                </c:pt>
                <c:pt idx="8087">
                  <c:v>64934</c:v>
                </c:pt>
                <c:pt idx="8088">
                  <c:v>64946</c:v>
                </c:pt>
                <c:pt idx="8089">
                  <c:v>64970</c:v>
                </c:pt>
                <c:pt idx="8090">
                  <c:v>64978</c:v>
                </c:pt>
                <c:pt idx="8091">
                  <c:v>64979</c:v>
                </c:pt>
                <c:pt idx="8092">
                  <c:v>64980</c:v>
                </c:pt>
                <c:pt idx="8093">
                  <c:v>64984</c:v>
                </c:pt>
                <c:pt idx="8094">
                  <c:v>64994</c:v>
                </c:pt>
                <c:pt idx="8095">
                  <c:v>64995</c:v>
                </c:pt>
                <c:pt idx="8096">
                  <c:v>64996</c:v>
                </c:pt>
                <c:pt idx="8097">
                  <c:v>65000</c:v>
                </c:pt>
                <c:pt idx="8098">
                  <c:v>65008</c:v>
                </c:pt>
                <c:pt idx="8099">
                  <c:v>65014</c:v>
                </c:pt>
                <c:pt idx="8100">
                  <c:v>65015</c:v>
                </c:pt>
                <c:pt idx="8101">
                  <c:v>65016</c:v>
                </c:pt>
                <c:pt idx="8102">
                  <c:v>65020</c:v>
                </c:pt>
                <c:pt idx="8103">
                  <c:v>65039</c:v>
                </c:pt>
                <c:pt idx="8104">
                  <c:v>65046</c:v>
                </c:pt>
                <c:pt idx="8105">
                  <c:v>65050</c:v>
                </c:pt>
                <c:pt idx="8106">
                  <c:v>65053</c:v>
                </c:pt>
                <c:pt idx="8107">
                  <c:v>65055</c:v>
                </c:pt>
                <c:pt idx="8108">
                  <c:v>65058</c:v>
                </c:pt>
                <c:pt idx="8109">
                  <c:v>65077</c:v>
                </c:pt>
                <c:pt idx="8110">
                  <c:v>65079</c:v>
                </c:pt>
                <c:pt idx="8111">
                  <c:v>65095</c:v>
                </c:pt>
                <c:pt idx="8112">
                  <c:v>65115</c:v>
                </c:pt>
                <c:pt idx="8113">
                  <c:v>65121</c:v>
                </c:pt>
                <c:pt idx="8114">
                  <c:v>65122</c:v>
                </c:pt>
                <c:pt idx="8115">
                  <c:v>65126</c:v>
                </c:pt>
                <c:pt idx="8116">
                  <c:v>65130</c:v>
                </c:pt>
                <c:pt idx="8117">
                  <c:v>65136</c:v>
                </c:pt>
                <c:pt idx="8118">
                  <c:v>65137</c:v>
                </c:pt>
                <c:pt idx="8119">
                  <c:v>65141</c:v>
                </c:pt>
                <c:pt idx="8120">
                  <c:v>65157</c:v>
                </c:pt>
                <c:pt idx="8121">
                  <c:v>65160</c:v>
                </c:pt>
                <c:pt idx="8122">
                  <c:v>65188</c:v>
                </c:pt>
                <c:pt idx="8123">
                  <c:v>65198</c:v>
                </c:pt>
                <c:pt idx="8124">
                  <c:v>65204</c:v>
                </c:pt>
                <c:pt idx="8125">
                  <c:v>65212</c:v>
                </c:pt>
                <c:pt idx="8126">
                  <c:v>65247</c:v>
                </c:pt>
                <c:pt idx="8127">
                  <c:v>65269</c:v>
                </c:pt>
                <c:pt idx="8128">
                  <c:v>65271</c:v>
                </c:pt>
                <c:pt idx="8129">
                  <c:v>65279</c:v>
                </c:pt>
                <c:pt idx="8130">
                  <c:v>65285</c:v>
                </c:pt>
                <c:pt idx="8131">
                  <c:v>65286</c:v>
                </c:pt>
                <c:pt idx="8132">
                  <c:v>65290</c:v>
                </c:pt>
                <c:pt idx="8133">
                  <c:v>65302</c:v>
                </c:pt>
                <c:pt idx="8134">
                  <c:v>65310</c:v>
                </c:pt>
                <c:pt idx="8135">
                  <c:v>65319</c:v>
                </c:pt>
                <c:pt idx="8136">
                  <c:v>65325</c:v>
                </c:pt>
                <c:pt idx="8137">
                  <c:v>65326</c:v>
                </c:pt>
                <c:pt idx="8138">
                  <c:v>65332</c:v>
                </c:pt>
                <c:pt idx="8139">
                  <c:v>65397</c:v>
                </c:pt>
                <c:pt idx="8140">
                  <c:v>65416</c:v>
                </c:pt>
                <c:pt idx="8141">
                  <c:v>65417</c:v>
                </c:pt>
                <c:pt idx="8142">
                  <c:v>65425</c:v>
                </c:pt>
                <c:pt idx="8143">
                  <c:v>65427</c:v>
                </c:pt>
                <c:pt idx="8144">
                  <c:v>65432</c:v>
                </c:pt>
                <c:pt idx="8145">
                  <c:v>65438</c:v>
                </c:pt>
                <c:pt idx="8146">
                  <c:v>65439</c:v>
                </c:pt>
                <c:pt idx="8147">
                  <c:v>65458</c:v>
                </c:pt>
                <c:pt idx="8148">
                  <c:v>65464</c:v>
                </c:pt>
                <c:pt idx="8149">
                  <c:v>65492</c:v>
                </c:pt>
                <c:pt idx="8150">
                  <c:v>65498</c:v>
                </c:pt>
                <c:pt idx="8151">
                  <c:v>65501</c:v>
                </c:pt>
                <c:pt idx="8152">
                  <c:v>65502</c:v>
                </c:pt>
                <c:pt idx="8153">
                  <c:v>65503</c:v>
                </c:pt>
                <c:pt idx="8154">
                  <c:v>65513</c:v>
                </c:pt>
                <c:pt idx="8155">
                  <c:v>65520</c:v>
                </c:pt>
                <c:pt idx="8156">
                  <c:v>65522</c:v>
                </c:pt>
                <c:pt idx="8157">
                  <c:v>65524</c:v>
                </c:pt>
                <c:pt idx="8158">
                  <c:v>65525</c:v>
                </c:pt>
                <c:pt idx="8159">
                  <c:v>65531</c:v>
                </c:pt>
                <c:pt idx="8160">
                  <c:v>65537</c:v>
                </c:pt>
                <c:pt idx="8161">
                  <c:v>65539</c:v>
                </c:pt>
                <c:pt idx="8162">
                  <c:v>65542</c:v>
                </c:pt>
                <c:pt idx="8163">
                  <c:v>65545</c:v>
                </c:pt>
                <c:pt idx="8164">
                  <c:v>65546</c:v>
                </c:pt>
                <c:pt idx="8165">
                  <c:v>65554</c:v>
                </c:pt>
                <c:pt idx="8166">
                  <c:v>65561</c:v>
                </c:pt>
                <c:pt idx="8167">
                  <c:v>65590</c:v>
                </c:pt>
                <c:pt idx="8168">
                  <c:v>65591</c:v>
                </c:pt>
                <c:pt idx="8169">
                  <c:v>65593</c:v>
                </c:pt>
                <c:pt idx="8170">
                  <c:v>65595</c:v>
                </c:pt>
                <c:pt idx="8171">
                  <c:v>65614</c:v>
                </c:pt>
                <c:pt idx="8172">
                  <c:v>65629</c:v>
                </c:pt>
                <c:pt idx="8173">
                  <c:v>65654</c:v>
                </c:pt>
                <c:pt idx="8174">
                  <c:v>65667</c:v>
                </c:pt>
                <c:pt idx="8175">
                  <c:v>65670</c:v>
                </c:pt>
                <c:pt idx="8176">
                  <c:v>65671</c:v>
                </c:pt>
                <c:pt idx="8177">
                  <c:v>65672</c:v>
                </c:pt>
                <c:pt idx="8178">
                  <c:v>65673</c:v>
                </c:pt>
                <c:pt idx="8179">
                  <c:v>65674</c:v>
                </c:pt>
                <c:pt idx="8180">
                  <c:v>65702</c:v>
                </c:pt>
                <c:pt idx="8181">
                  <c:v>65703</c:v>
                </c:pt>
                <c:pt idx="8182">
                  <c:v>65710</c:v>
                </c:pt>
                <c:pt idx="8183">
                  <c:v>65726</c:v>
                </c:pt>
                <c:pt idx="8184">
                  <c:v>65730</c:v>
                </c:pt>
                <c:pt idx="8185">
                  <c:v>65736</c:v>
                </c:pt>
                <c:pt idx="8186">
                  <c:v>65739</c:v>
                </c:pt>
                <c:pt idx="8187">
                  <c:v>65742</c:v>
                </c:pt>
                <c:pt idx="8188">
                  <c:v>65744</c:v>
                </c:pt>
                <c:pt idx="8189">
                  <c:v>65746</c:v>
                </c:pt>
                <c:pt idx="8190">
                  <c:v>65753</c:v>
                </c:pt>
                <c:pt idx="8191">
                  <c:v>65770</c:v>
                </c:pt>
                <c:pt idx="8192">
                  <c:v>65771</c:v>
                </c:pt>
                <c:pt idx="8193">
                  <c:v>65773</c:v>
                </c:pt>
                <c:pt idx="8194">
                  <c:v>65777</c:v>
                </c:pt>
                <c:pt idx="8195">
                  <c:v>65796</c:v>
                </c:pt>
                <c:pt idx="8196">
                  <c:v>65802</c:v>
                </c:pt>
                <c:pt idx="8197">
                  <c:v>65809</c:v>
                </c:pt>
                <c:pt idx="8198">
                  <c:v>65818</c:v>
                </c:pt>
                <c:pt idx="8199">
                  <c:v>65822</c:v>
                </c:pt>
                <c:pt idx="8200">
                  <c:v>65829</c:v>
                </c:pt>
                <c:pt idx="8201">
                  <c:v>65839</c:v>
                </c:pt>
                <c:pt idx="8202">
                  <c:v>65845</c:v>
                </c:pt>
                <c:pt idx="8203">
                  <c:v>65848</c:v>
                </c:pt>
                <c:pt idx="8204">
                  <c:v>65853</c:v>
                </c:pt>
                <c:pt idx="8205">
                  <c:v>65855</c:v>
                </c:pt>
                <c:pt idx="8206">
                  <c:v>65859</c:v>
                </c:pt>
                <c:pt idx="8207">
                  <c:v>65860</c:v>
                </c:pt>
                <c:pt idx="8208">
                  <c:v>65861</c:v>
                </c:pt>
                <c:pt idx="8209">
                  <c:v>65874</c:v>
                </c:pt>
                <c:pt idx="8210">
                  <c:v>65888</c:v>
                </c:pt>
                <c:pt idx="8211">
                  <c:v>65896</c:v>
                </c:pt>
                <c:pt idx="8212">
                  <c:v>65928</c:v>
                </c:pt>
                <c:pt idx="8213">
                  <c:v>65929</c:v>
                </c:pt>
                <c:pt idx="8214">
                  <c:v>65950</c:v>
                </c:pt>
                <c:pt idx="8215">
                  <c:v>65963</c:v>
                </c:pt>
                <c:pt idx="8216">
                  <c:v>65964</c:v>
                </c:pt>
                <c:pt idx="8217">
                  <c:v>65984</c:v>
                </c:pt>
                <c:pt idx="8218">
                  <c:v>65986</c:v>
                </c:pt>
                <c:pt idx="8219">
                  <c:v>65997</c:v>
                </c:pt>
                <c:pt idx="8220">
                  <c:v>66003</c:v>
                </c:pt>
                <c:pt idx="8221">
                  <c:v>66007</c:v>
                </c:pt>
                <c:pt idx="8222">
                  <c:v>66009</c:v>
                </c:pt>
                <c:pt idx="8223">
                  <c:v>66014</c:v>
                </c:pt>
                <c:pt idx="8224">
                  <c:v>66016</c:v>
                </c:pt>
                <c:pt idx="8225">
                  <c:v>66022</c:v>
                </c:pt>
                <c:pt idx="8226">
                  <c:v>66025</c:v>
                </c:pt>
                <c:pt idx="8227">
                  <c:v>66030</c:v>
                </c:pt>
                <c:pt idx="8228">
                  <c:v>66031</c:v>
                </c:pt>
                <c:pt idx="8229">
                  <c:v>66033</c:v>
                </c:pt>
                <c:pt idx="8230">
                  <c:v>66041</c:v>
                </c:pt>
                <c:pt idx="8231">
                  <c:v>66049</c:v>
                </c:pt>
                <c:pt idx="8232">
                  <c:v>66067</c:v>
                </c:pt>
                <c:pt idx="8233">
                  <c:v>66074</c:v>
                </c:pt>
                <c:pt idx="8234">
                  <c:v>66079</c:v>
                </c:pt>
                <c:pt idx="8235">
                  <c:v>66084</c:v>
                </c:pt>
                <c:pt idx="8236">
                  <c:v>66085</c:v>
                </c:pt>
                <c:pt idx="8237">
                  <c:v>66096</c:v>
                </c:pt>
                <c:pt idx="8238">
                  <c:v>66106</c:v>
                </c:pt>
                <c:pt idx="8239">
                  <c:v>66119</c:v>
                </c:pt>
                <c:pt idx="8240">
                  <c:v>66120</c:v>
                </c:pt>
                <c:pt idx="8241">
                  <c:v>66122</c:v>
                </c:pt>
                <c:pt idx="8242">
                  <c:v>66123</c:v>
                </c:pt>
                <c:pt idx="8243">
                  <c:v>66128</c:v>
                </c:pt>
                <c:pt idx="8244">
                  <c:v>66129</c:v>
                </c:pt>
                <c:pt idx="8245">
                  <c:v>66135</c:v>
                </c:pt>
                <c:pt idx="8246">
                  <c:v>66139</c:v>
                </c:pt>
                <c:pt idx="8247">
                  <c:v>66143</c:v>
                </c:pt>
                <c:pt idx="8248">
                  <c:v>66149</c:v>
                </c:pt>
                <c:pt idx="8249">
                  <c:v>66151</c:v>
                </c:pt>
                <c:pt idx="8250">
                  <c:v>66158</c:v>
                </c:pt>
                <c:pt idx="8251">
                  <c:v>66165</c:v>
                </c:pt>
                <c:pt idx="8252">
                  <c:v>66172</c:v>
                </c:pt>
                <c:pt idx="8253">
                  <c:v>66185</c:v>
                </c:pt>
                <c:pt idx="8254">
                  <c:v>66205</c:v>
                </c:pt>
                <c:pt idx="8255">
                  <c:v>66206</c:v>
                </c:pt>
                <c:pt idx="8256">
                  <c:v>66208</c:v>
                </c:pt>
                <c:pt idx="8257">
                  <c:v>66209</c:v>
                </c:pt>
                <c:pt idx="8258">
                  <c:v>66210</c:v>
                </c:pt>
                <c:pt idx="8259">
                  <c:v>66218</c:v>
                </c:pt>
                <c:pt idx="8260">
                  <c:v>66223</c:v>
                </c:pt>
                <c:pt idx="8261">
                  <c:v>66224</c:v>
                </c:pt>
                <c:pt idx="8262">
                  <c:v>66239</c:v>
                </c:pt>
                <c:pt idx="8263">
                  <c:v>66241</c:v>
                </c:pt>
                <c:pt idx="8264">
                  <c:v>66242</c:v>
                </c:pt>
                <c:pt idx="8265">
                  <c:v>66246</c:v>
                </c:pt>
                <c:pt idx="8266">
                  <c:v>66263</c:v>
                </c:pt>
                <c:pt idx="8267">
                  <c:v>66277</c:v>
                </c:pt>
                <c:pt idx="8268">
                  <c:v>66278</c:v>
                </c:pt>
                <c:pt idx="8269">
                  <c:v>66285</c:v>
                </c:pt>
                <c:pt idx="8270">
                  <c:v>66287</c:v>
                </c:pt>
                <c:pt idx="8271">
                  <c:v>66294</c:v>
                </c:pt>
                <c:pt idx="8272">
                  <c:v>66295</c:v>
                </c:pt>
                <c:pt idx="8273">
                  <c:v>66301</c:v>
                </c:pt>
                <c:pt idx="8274">
                  <c:v>66334</c:v>
                </c:pt>
                <c:pt idx="8275">
                  <c:v>66352</c:v>
                </c:pt>
                <c:pt idx="8276">
                  <c:v>66355</c:v>
                </c:pt>
                <c:pt idx="8277">
                  <c:v>66369</c:v>
                </c:pt>
                <c:pt idx="8278">
                  <c:v>66372</c:v>
                </c:pt>
                <c:pt idx="8279">
                  <c:v>66384</c:v>
                </c:pt>
                <c:pt idx="8280">
                  <c:v>66396</c:v>
                </c:pt>
                <c:pt idx="8281">
                  <c:v>66414</c:v>
                </c:pt>
                <c:pt idx="8282">
                  <c:v>66419</c:v>
                </c:pt>
                <c:pt idx="8283">
                  <c:v>66420</c:v>
                </c:pt>
                <c:pt idx="8284">
                  <c:v>66423</c:v>
                </c:pt>
                <c:pt idx="8285">
                  <c:v>66424</c:v>
                </c:pt>
                <c:pt idx="8286">
                  <c:v>66436</c:v>
                </c:pt>
                <c:pt idx="8287">
                  <c:v>66447</c:v>
                </c:pt>
                <c:pt idx="8288">
                  <c:v>66456</c:v>
                </c:pt>
                <c:pt idx="8289">
                  <c:v>66457</c:v>
                </c:pt>
                <c:pt idx="8290">
                  <c:v>66458</c:v>
                </c:pt>
                <c:pt idx="8291">
                  <c:v>66472</c:v>
                </c:pt>
                <c:pt idx="8292">
                  <c:v>66476</c:v>
                </c:pt>
                <c:pt idx="8293">
                  <c:v>66478</c:v>
                </c:pt>
                <c:pt idx="8294">
                  <c:v>66484</c:v>
                </c:pt>
                <c:pt idx="8295">
                  <c:v>66485</c:v>
                </c:pt>
                <c:pt idx="8296">
                  <c:v>66504</c:v>
                </c:pt>
                <c:pt idx="8297">
                  <c:v>66510</c:v>
                </c:pt>
                <c:pt idx="8298">
                  <c:v>66514</c:v>
                </c:pt>
                <c:pt idx="8299">
                  <c:v>66516</c:v>
                </c:pt>
                <c:pt idx="8300">
                  <c:v>66522</c:v>
                </c:pt>
                <c:pt idx="8301">
                  <c:v>66532</c:v>
                </c:pt>
                <c:pt idx="8302">
                  <c:v>66549</c:v>
                </c:pt>
                <c:pt idx="8303">
                  <c:v>66551</c:v>
                </c:pt>
                <c:pt idx="8304">
                  <c:v>66565</c:v>
                </c:pt>
                <c:pt idx="8305">
                  <c:v>66588</c:v>
                </c:pt>
                <c:pt idx="8306">
                  <c:v>66602</c:v>
                </c:pt>
                <c:pt idx="8307">
                  <c:v>66613</c:v>
                </c:pt>
                <c:pt idx="8308">
                  <c:v>66618</c:v>
                </c:pt>
                <c:pt idx="8309">
                  <c:v>66621</c:v>
                </c:pt>
                <c:pt idx="8310">
                  <c:v>66624</c:v>
                </c:pt>
                <c:pt idx="8311">
                  <c:v>66629</c:v>
                </c:pt>
                <c:pt idx="8312">
                  <c:v>66638</c:v>
                </c:pt>
                <c:pt idx="8313">
                  <c:v>66639</c:v>
                </c:pt>
                <c:pt idx="8314">
                  <c:v>66641</c:v>
                </c:pt>
                <c:pt idx="8315">
                  <c:v>66646</c:v>
                </c:pt>
                <c:pt idx="8316">
                  <c:v>66652</c:v>
                </c:pt>
                <c:pt idx="8317">
                  <c:v>66653</c:v>
                </c:pt>
                <c:pt idx="8318">
                  <c:v>66654</c:v>
                </c:pt>
                <c:pt idx="8319">
                  <c:v>66656</c:v>
                </c:pt>
                <c:pt idx="8320">
                  <c:v>66662</c:v>
                </c:pt>
                <c:pt idx="8321">
                  <c:v>66668</c:v>
                </c:pt>
                <c:pt idx="8322">
                  <c:v>66675</c:v>
                </c:pt>
                <c:pt idx="8323">
                  <c:v>66703</c:v>
                </c:pt>
                <c:pt idx="8324">
                  <c:v>66704</c:v>
                </c:pt>
                <c:pt idx="8325">
                  <c:v>66705</c:v>
                </c:pt>
                <c:pt idx="8326">
                  <c:v>66706</c:v>
                </c:pt>
                <c:pt idx="8327">
                  <c:v>66713</c:v>
                </c:pt>
                <c:pt idx="8328">
                  <c:v>66717</c:v>
                </c:pt>
                <c:pt idx="8329">
                  <c:v>66725</c:v>
                </c:pt>
                <c:pt idx="8330">
                  <c:v>66728</c:v>
                </c:pt>
                <c:pt idx="8331">
                  <c:v>66731</c:v>
                </c:pt>
                <c:pt idx="8332">
                  <c:v>66735</c:v>
                </c:pt>
                <c:pt idx="8333">
                  <c:v>66760</c:v>
                </c:pt>
                <c:pt idx="8334">
                  <c:v>66768</c:v>
                </c:pt>
                <c:pt idx="8335">
                  <c:v>66780</c:v>
                </c:pt>
                <c:pt idx="8336">
                  <c:v>66798</c:v>
                </c:pt>
                <c:pt idx="8337">
                  <c:v>66805</c:v>
                </c:pt>
                <c:pt idx="8338">
                  <c:v>66807</c:v>
                </c:pt>
                <c:pt idx="8339">
                  <c:v>66812</c:v>
                </c:pt>
                <c:pt idx="8340">
                  <c:v>66832</c:v>
                </c:pt>
                <c:pt idx="8341">
                  <c:v>66840</c:v>
                </c:pt>
                <c:pt idx="8342">
                  <c:v>66856</c:v>
                </c:pt>
                <c:pt idx="8343">
                  <c:v>66857</c:v>
                </c:pt>
                <c:pt idx="8344">
                  <c:v>66864</c:v>
                </c:pt>
                <c:pt idx="8345">
                  <c:v>66868</c:v>
                </c:pt>
                <c:pt idx="8346">
                  <c:v>66873</c:v>
                </c:pt>
                <c:pt idx="8347">
                  <c:v>66880</c:v>
                </c:pt>
                <c:pt idx="8348">
                  <c:v>66884</c:v>
                </c:pt>
                <c:pt idx="8349">
                  <c:v>66893</c:v>
                </c:pt>
                <c:pt idx="8350">
                  <c:v>66894</c:v>
                </c:pt>
                <c:pt idx="8351">
                  <c:v>66911</c:v>
                </c:pt>
                <c:pt idx="8352">
                  <c:v>66932</c:v>
                </c:pt>
                <c:pt idx="8353">
                  <c:v>66939</c:v>
                </c:pt>
                <c:pt idx="8354">
                  <c:v>66970</c:v>
                </c:pt>
                <c:pt idx="8355">
                  <c:v>66971</c:v>
                </c:pt>
                <c:pt idx="8356">
                  <c:v>66978</c:v>
                </c:pt>
                <c:pt idx="8357">
                  <c:v>66987</c:v>
                </c:pt>
                <c:pt idx="8358">
                  <c:v>67020</c:v>
                </c:pt>
                <c:pt idx="8359">
                  <c:v>67026</c:v>
                </c:pt>
                <c:pt idx="8360">
                  <c:v>67027</c:v>
                </c:pt>
                <c:pt idx="8361">
                  <c:v>67028</c:v>
                </c:pt>
                <c:pt idx="8362">
                  <c:v>67030</c:v>
                </c:pt>
                <c:pt idx="8363">
                  <c:v>67034</c:v>
                </c:pt>
                <c:pt idx="8364">
                  <c:v>67039</c:v>
                </c:pt>
                <c:pt idx="8365">
                  <c:v>67041</c:v>
                </c:pt>
                <c:pt idx="8366">
                  <c:v>67044</c:v>
                </c:pt>
                <c:pt idx="8367">
                  <c:v>67054</c:v>
                </c:pt>
                <c:pt idx="8368">
                  <c:v>67060</c:v>
                </c:pt>
                <c:pt idx="8369">
                  <c:v>67065</c:v>
                </c:pt>
                <c:pt idx="8370">
                  <c:v>67070</c:v>
                </c:pt>
                <c:pt idx="8371">
                  <c:v>67074</c:v>
                </c:pt>
                <c:pt idx="8372">
                  <c:v>67077</c:v>
                </c:pt>
                <c:pt idx="8373">
                  <c:v>67081</c:v>
                </c:pt>
                <c:pt idx="8374">
                  <c:v>67085</c:v>
                </c:pt>
                <c:pt idx="8375">
                  <c:v>67086</c:v>
                </c:pt>
                <c:pt idx="8376">
                  <c:v>67087</c:v>
                </c:pt>
                <c:pt idx="8377">
                  <c:v>67103</c:v>
                </c:pt>
                <c:pt idx="8378">
                  <c:v>67104</c:v>
                </c:pt>
                <c:pt idx="8379">
                  <c:v>67111</c:v>
                </c:pt>
                <c:pt idx="8380">
                  <c:v>67120</c:v>
                </c:pt>
                <c:pt idx="8381">
                  <c:v>67122</c:v>
                </c:pt>
                <c:pt idx="8382">
                  <c:v>67127</c:v>
                </c:pt>
                <c:pt idx="8383">
                  <c:v>67137</c:v>
                </c:pt>
                <c:pt idx="8384">
                  <c:v>67138</c:v>
                </c:pt>
                <c:pt idx="8385">
                  <c:v>67139</c:v>
                </c:pt>
                <c:pt idx="8386">
                  <c:v>67141</c:v>
                </c:pt>
                <c:pt idx="8387">
                  <c:v>67168</c:v>
                </c:pt>
                <c:pt idx="8388">
                  <c:v>67186</c:v>
                </c:pt>
                <c:pt idx="8389">
                  <c:v>67191</c:v>
                </c:pt>
                <c:pt idx="8390">
                  <c:v>67194</c:v>
                </c:pt>
                <c:pt idx="8391">
                  <c:v>67199</c:v>
                </c:pt>
                <c:pt idx="8392">
                  <c:v>67217</c:v>
                </c:pt>
                <c:pt idx="8393">
                  <c:v>67220</c:v>
                </c:pt>
                <c:pt idx="8394">
                  <c:v>67221</c:v>
                </c:pt>
                <c:pt idx="8395">
                  <c:v>67229</c:v>
                </c:pt>
                <c:pt idx="8396">
                  <c:v>67238</c:v>
                </c:pt>
                <c:pt idx="8397">
                  <c:v>67254</c:v>
                </c:pt>
                <c:pt idx="8398">
                  <c:v>67273</c:v>
                </c:pt>
                <c:pt idx="8399">
                  <c:v>67283</c:v>
                </c:pt>
                <c:pt idx="8400">
                  <c:v>67289</c:v>
                </c:pt>
                <c:pt idx="8401">
                  <c:v>67294</c:v>
                </c:pt>
                <c:pt idx="8402">
                  <c:v>67298</c:v>
                </c:pt>
                <c:pt idx="8403">
                  <c:v>67304</c:v>
                </c:pt>
                <c:pt idx="8404">
                  <c:v>67329</c:v>
                </c:pt>
                <c:pt idx="8405">
                  <c:v>67336</c:v>
                </c:pt>
                <c:pt idx="8406">
                  <c:v>67341</c:v>
                </c:pt>
                <c:pt idx="8407">
                  <c:v>67347</c:v>
                </c:pt>
                <c:pt idx="8408">
                  <c:v>67359</c:v>
                </c:pt>
                <c:pt idx="8409">
                  <c:v>67367</c:v>
                </c:pt>
                <c:pt idx="8410">
                  <c:v>67372</c:v>
                </c:pt>
                <c:pt idx="8411">
                  <c:v>67377</c:v>
                </c:pt>
                <c:pt idx="8412">
                  <c:v>67386</c:v>
                </c:pt>
                <c:pt idx="8413">
                  <c:v>67388</c:v>
                </c:pt>
                <c:pt idx="8414">
                  <c:v>67406</c:v>
                </c:pt>
                <c:pt idx="8415">
                  <c:v>67410</c:v>
                </c:pt>
                <c:pt idx="8416">
                  <c:v>67411</c:v>
                </c:pt>
                <c:pt idx="8417">
                  <c:v>67417</c:v>
                </c:pt>
                <c:pt idx="8418">
                  <c:v>67419</c:v>
                </c:pt>
                <c:pt idx="8419">
                  <c:v>67424</c:v>
                </c:pt>
                <c:pt idx="8420">
                  <c:v>67432</c:v>
                </c:pt>
                <c:pt idx="8421">
                  <c:v>67448</c:v>
                </c:pt>
                <c:pt idx="8422">
                  <c:v>67452</c:v>
                </c:pt>
                <c:pt idx="8423">
                  <c:v>67454</c:v>
                </c:pt>
                <c:pt idx="8424">
                  <c:v>67463</c:v>
                </c:pt>
                <c:pt idx="8425">
                  <c:v>67467</c:v>
                </c:pt>
                <c:pt idx="8426">
                  <c:v>67470</c:v>
                </c:pt>
                <c:pt idx="8427">
                  <c:v>67474</c:v>
                </c:pt>
                <c:pt idx="8428">
                  <c:v>67475</c:v>
                </c:pt>
                <c:pt idx="8429">
                  <c:v>67486</c:v>
                </c:pt>
                <c:pt idx="8430">
                  <c:v>67501</c:v>
                </c:pt>
                <c:pt idx="8431">
                  <c:v>67512</c:v>
                </c:pt>
                <c:pt idx="8432">
                  <c:v>67514</c:v>
                </c:pt>
                <c:pt idx="8433">
                  <c:v>67515</c:v>
                </c:pt>
                <c:pt idx="8434">
                  <c:v>67519</c:v>
                </c:pt>
                <c:pt idx="8435">
                  <c:v>67524</c:v>
                </c:pt>
                <c:pt idx="8436">
                  <c:v>67559</c:v>
                </c:pt>
                <c:pt idx="8437">
                  <c:v>67565</c:v>
                </c:pt>
                <c:pt idx="8438">
                  <c:v>67578</c:v>
                </c:pt>
                <c:pt idx="8439">
                  <c:v>67582</c:v>
                </c:pt>
                <c:pt idx="8440">
                  <c:v>67583</c:v>
                </c:pt>
                <c:pt idx="8441">
                  <c:v>67585</c:v>
                </c:pt>
                <c:pt idx="8442">
                  <c:v>67587</c:v>
                </c:pt>
                <c:pt idx="8443">
                  <c:v>67589</c:v>
                </c:pt>
                <c:pt idx="8444">
                  <c:v>67594</c:v>
                </c:pt>
                <c:pt idx="8445">
                  <c:v>67596</c:v>
                </c:pt>
                <c:pt idx="8446">
                  <c:v>67607</c:v>
                </c:pt>
                <c:pt idx="8447">
                  <c:v>67613</c:v>
                </c:pt>
                <c:pt idx="8448">
                  <c:v>67617</c:v>
                </c:pt>
                <c:pt idx="8449">
                  <c:v>67632</c:v>
                </c:pt>
                <c:pt idx="8450">
                  <c:v>67638</c:v>
                </c:pt>
                <c:pt idx="8451">
                  <c:v>67640</c:v>
                </c:pt>
                <c:pt idx="8452">
                  <c:v>67642</c:v>
                </c:pt>
                <c:pt idx="8453">
                  <c:v>67643</c:v>
                </c:pt>
                <c:pt idx="8454">
                  <c:v>67657</c:v>
                </c:pt>
                <c:pt idx="8455">
                  <c:v>67664</c:v>
                </c:pt>
                <c:pt idx="8456">
                  <c:v>67675</c:v>
                </c:pt>
                <c:pt idx="8457">
                  <c:v>67676</c:v>
                </c:pt>
                <c:pt idx="8458">
                  <c:v>67679</c:v>
                </c:pt>
                <c:pt idx="8459">
                  <c:v>67690</c:v>
                </c:pt>
                <c:pt idx="8460">
                  <c:v>67691</c:v>
                </c:pt>
                <c:pt idx="8461">
                  <c:v>67692</c:v>
                </c:pt>
                <c:pt idx="8462">
                  <c:v>67706</c:v>
                </c:pt>
                <c:pt idx="8463">
                  <c:v>67708</c:v>
                </c:pt>
                <c:pt idx="8464">
                  <c:v>67712</c:v>
                </c:pt>
                <c:pt idx="8465">
                  <c:v>67714</c:v>
                </c:pt>
                <c:pt idx="8466">
                  <c:v>67717</c:v>
                </c:pt>
                <c:pt idx="8467">
                  <c:v>67741</c:v>
                </c:pt>
                <c:pt idx="8468">
                  <c:v>67766</c:v>
                </c:pt>
                <c:pt idx="8469">
                  <c:v>67823</c:v>
                </c:pt>
                <c:pt idx="8470">
                  <c:v>67840</c:v>
                </c:pt>
                <c:pt idx="8471">
                  <c:v>67847</c:v>
                </c:pt>
                <c:pt idx="8472">
                  <c:v>67848</c:v>
                </c:pt>
                <c:pt idx="8473">
                  <c:v>67851</c:v>
                </c:pt>
                <c:pt idx="8474">
                  <c:v>67858</c:v>
                </c:pt>
                <c:pt idx="8475">
                  <c:v>67863</c:v>
                </c:pt>
                <c:pt idx="8476">
                  <c:v>67868</c:v>
                </c:pt>
                <c:pt idx="8477">
                  <c:v>67883</c:v>
                </c:pt>
                <c:pt idx="8478">
                  <c:v>67891</c:v>
                </c:pt>
                <c:pt idx="8479">
                  <c:v>67894</c:v>
                </c:pt>
                <c:pt idx="8480">
                  <c:v>67898</c:v>
                </c:pt>
                <c:pt idx="8481">
                  <c:v>67904</c:v>
                </c:pt>
                <c:pt idx="8482">
                  <c:v>67926</c:v>
                </c:pt>
                <c:pt idx="8483">
                  <c:v>67929</c:v>
                </c:pt>
                <c:pt idx="8484">
                  <c:v>67937</c:v>
                </c:pt>
                <c:pt idx="8485">
                  <c:v>67946</c:v>
                </c:pt>
                <c:pt idx="8486">
                  <c:v>67950</c:v>
                </c:pt>
                <c:pt idx="8487">
                  <c:v>67951</c:v>
                </c:pt>
                <c:pt idx="8488">
                  <c:v>67952</c:v>
                </c:pt>
                <c:pt idx="8489">
                  <c:v>67953</c:v>
                </c:pt>
                <c:pt idx="8490">
                  <c:v>67955</c:v>
                </c:pt>
                <c:pt idx="8491">
                  <c:v>67982</c:v>
                </c:pt>
                <c:pt idx="8492">
                  <c:v>67992</c:v>
                </c:pt>
                <c:pt idx="8493">
                  <c:v>67993</c:v>
                </c:pt>
                <c:pt idx="8494">
                  <c:v>67994</c:v>
                </c:pt>
                <c:pt idx="8495">
                  <c:v>67995</c:v>
                </c:pt>
                <c:pt idx="8496">
                  <c:v>68001</c:v>
                </c:pt>
                <c:pt idx="8497">
                  <c:v>68005</c:v>
                </c:pt>
                <c:pt idx="8498">
                  <c:v>68010</c:v>
                </c:pt>
                <c:pt idx="8499">
                  <c:v>68020</c:v>
                </c:pt>
                <c:pt idx="8500">
                  <c:v>68025</c:v>
                </c:pt>
                <c:pt idx="8501">
                  <c:v>68030</c:v>
                </c:pt>
                <c:pt idx="8502">
                  <c:v>68032</c:v>
                </c:pt>
                <c:pt idx="8503">
                  <c:v>68043</c:v>
                </c:pt>
                <c:pt idx="8504">
                  <c:v>68050</c:v>
                </c:pt>
                <c:pt idx="8505">
                  <c:v>68059</c:v>
                </c:pt>
                <c:pt idx="8506">
                  <c:v>68082</c:v>
                </c:pt>
                <c:pt idx="8507">
                  <c:v>68109</c:v>
                </c:pt>
                <c:pt idx="8508">
                  <c:v>68125</c:v>
                </c:pt>
                <c:pt idx="8509">
                  <c:v>68141</c:v>
                </c:pt>
                <c:pt idx="8510">
                  <c:v>68158</c:v>
                </c:pt>
                <c:pt idx="8511">
                  <c:v>68173</c:v>
                </c:pt>
                <c:pt idx="8512">
                  <c:v>68191</c:v>
                </c:pt>
                <c:pt idx="8513">
                  <c:v>68201</c:v>
                </c:pt>
                <c:pt idx="8514">
                  <c:v>68215</c:v>
                </c:pt>
                <c:pt idx="8515">
                  <c:v>68217</c:v>
                </c:pt>
                <c:pt idx="8516">
                  <c:v>68240</c:v>
                </c:pt>
                <c:pt idx="8517">
                  <c:v>68247</c:v>
                </c:pt>
                <c:pt idx="8518">
                  <c:v>68257</c:v>
                </c:pt>
                <c:pt idx="8519">
                  <c:v>68259</c:v>
                </c:pt>
                <c:pt idx="8520">
                  <c:v>68261</c:v>
                </c:pt>
                <c:pt idx="8521">
                  <c:v>68273</c:v>
                </c:pt>
                <c:pt idx="8522">
                  <c:v>68282</c:v>
                </c:pt>
                <c:pt idx="8523">
                  <c:v>68283</c:v>
                </c:pt>
                <c:pt idx="8524">
                  <c:v>68293</c:v>
                </c:pt>
                <c:pt idx="8525">
                  <c:v>68296</c:v>
                </c:pt>
                <c:pt idx="8526">
                  <c:v>68300</c:v>
                </c:pt>
                <c:pt idx="8527">
                  <c:v>68308</c:v>
                </c:pt>
                <c:pt idx="8528">
                  <c:v>68321</c:v>
                </c:pt>
                <c:pt idx="8529">
                  <c:v>68322</c:v>
                </c:pt>
                <c:pt idx="8530">
                  <c:v>68326</c:v>
                </c:pt>
                <c:pt idx="8531">
                  <c:v>68335</c:v>
                </c:pt>
                <c:pt idx="8532">
                  <c:v>68340</c:v>
                </c:pt>
                <c:pt idx="8533">
                  <c:v>68341</c:v>
                </c:pt>
                <c:pt idx="8534">
                  <c:v>68358</c:v>
                </c:pt>
                <c:pt idx="8535">
                  <c:v>68365</c:v>
                </c:pt>
                <c:pt idx="8536">
                  <c:v>68373</c:v>
                </c:pt>
                <c:pt idx="8537">
                  <c:v>68384</c:v>
                </c:pt>
                <c:pt idx="8538">
                  <c:v>68390</c:v>
                </c:pt>
                <c:pt idx="8539">
                  <c:v>68395</c:v>
                </c:pt>
                <c:pt idx="8540">
                  <c:v>68405</c:v>
                </c:pt>
                <c:pt idx="8541">
                  <c:v>68410</c:v>
                </c:pt>
                <c:pt idx="8542">
                  <c:v>68419</c:v>
                </c:pt>
                <c:pt idx="8543">
                  <c:v>68425</c:v>
                </c:pt>
                <c:pt idx="8544">
                  <c:v>68431</c:v>
                </c:pt>
                <c:pt idx="8545">
                  <c:v>68437</c:v>
                </c:pt>
                <c:pt idx="8546">
                  <c:v>68439</c:v>
                </c:pt>
                <c:pt idx="8547">
                  <c:v>68441</c:v>
                </c:pt>
                <c:pt idx="8548">
                  <c:v>68444</c:v>
                </c:pt>
                <c:pt idx="8549">
                  <c:v>68445</c:v>
                </c:pt>
                <c:pt idx="8550">
                  <c:v>68452</c:v>
                </c:pt>
                <c:pt idx="8551">
                  <c:v>68459</c:v>
                </c:pt>
                <c:pt idx="8552">
                  <c:v>68467</c:v>
                </c:pt>
                <c:pt idx="8553">
                  <c:v>68477</c:v>
                </c:pt>
                <c:pt idx="8554">
                  <c:v>68479</c:v>
                </c:pt>
                <c:pt idx="8555">
                  <c:v>68496</c:v>
                </c:pt>
                <c:pt idx="8556">
                  <c:v>68508</c:v>
                </c:pt>
                <c:pt idx="8557">
                  <c:v>68515</c:v>
                </c:pt>
                <c:pt idx="8558">
                  <c:v>68519</c:v>
                </c:pt>
                <c:pt idx="8559">
                  <c:v>68529</c:v>
                </c:pt>
                <c:pt idx="8560">
                  <c:v>68541</c:v>
                </c:pt>
                <c:pt idx="8561">
                  <c:v>68562</c:v>
                </c:pt>
                <c:pt idx="8562">
                  <c:v>68567</c:v>
                </c:pt>
                <c:pt idx="8563">
                  <c:v>68571</c:v>
                </c:pt>
                <c:pt idx="8564">
                  <c:v>68573</c:v>
                </c:pt>
                <c:pt idx="8565">
                  <c:v>68581</c:v>
                </c:pt>
                <c:pt idx="8566">
                  <c:v>68582</c:v>
                </c:pt>
                <c:pt idx="8567">
                  <c:v>68587</c:v>
                </c:pt>
                <c:pt idx="8568">
                  <c:v>68610</c:v>
                </c:pt>
                <c:pt idx="8569">
                  <c:v>68615</c:v>
                </c:pt>
                <c:pt idx="8570">
                  <c:v>68616</c:v>
                </c:pt>
                <c:pt idx="8571">
                  <c:v>68645</c:v>
                </c:pt>
                <c:pt idx="8572">
                  <c:v>68670</c:v>
                </c:pt>
                <c:pt idx="8573">
                  <c:v>68682</c:v>
                </c:pt>
                <c:pt idx="8574">
                  <c:v>68689</c:v>
                </c:pt>
                <c:pt idx="8575">
                  <c:v>68692</c:v>
                </c:pt>
                <c:pt idx="8576">
                  <c:v>68710</c:v>
                </c:pt>
                <c:pt idx="8577">
                  <c:v>68711</c:v>
                </c:pt>
                <c:pt idx="8578">
                  <c:v>68781</c:v>
                </c:pt>
                <c:pt idx="8579">
                  <c:v>68791</c:v>
                </c:pt>
                <c:pt idx="8580">
                  <c:v>68792</c:v>
                </c:pt>
                <c:pt idx="8581">
                  <c:v>68795</c:v>
                </c:pt>
                <c:pt idx="8582">
                  <c:v>68801</c:v>
                </c:pt>
                <c:pt idx="8583">
                  <c:v>68803</c:v>
                </c:pt>
                <c:pt idx="8584">
                  <c:v>68806</c:v>
                </c:pt>
                <c:pt idx="8585">
                  <c:v>68821</c:v>
                </c:pt>
                <c:pt idx="8586">
                  <c:v>68822</c:v>
                </c:pt>
                <c:pt idx="8587">
                  <c:v>68836</c:v>
                </c:pt>
                <c:pt idx="8588">
                  <c:v>68848</c:v>
                </c:pt>
                <c:pt idx="8589">
                  <c:v>68853</c:v>
                </c:pt>
                <c:pt idx="8590">
                  <c:v>68857</c:v>
                </c:pt>
                <c:pt idx="8591">
                  <c:v>68863</c:v>
                </c:pt>
                <c:pt idx="8592">
                  <c:v>68895</c:v>
                </c:pt>
                <c:pt idx="8593">
                  <c:v>68908</c:v>
                </c:pt>
                <c:pt idx="8594">
                  <c:v>68917</c:v>
                </c:pt>
                <c:pt idx="8595">
                  <c:v>68927</c:v>
                </c:pt>
                <c:pt idx="8596">
                  <c:v>68928</c:v>
                </c:pt>
                <c:pt idx="8597">
                  <c:v>68932</c:v>
                </c:pt>
                <c:pt idx="8598">
                  <c:v>68954</c:v>
                </c:pt>
                <c:pt idx="8599">
                  <c:v>68974</c:v>
                </c:pt>
                <c:pt idx="8600">
                  <c:v>68983</c:v>
                </c:pt>
                <c:pt idx="8601">
                  <c:v>68991</c:v>
                </c:pt>
                <c:pt idx="8602">
                  <c:v>68996</c:v>
                </c:pt>
                <c:pt idx="8603">
                  <c:v>69003</c:v>
                </c:pt>
                <c:pt idx="8604">
                  <c:v>69006</c:v>
                </c:pt>
                <c:pt idx="8605">
                  <c:v>69007</c:v>
                </c:pt>
                <c:pt idx="8606">
                  <c:v>69026</c:v>
                </c:pt>
                <c:pt idx="8607">
                  <c:v>69028</c:v>
                </c:pt>
                <c:pt idx="8608">
                  <c:v>69032</c:v>
                </c:pt>
                <c:pt idx="8609">
                  <c:v>69038</c:v>
                </c:pt>
                <c:pt idx="8610">
                  <c:v>69043</c:v>
                </c:pt>
                <c:pt idx="8611">
                  <c:v>69048</c:v>
                </c:pt>
                <c:pt idx="8612">
                  <c:v>69054</c:v>
                </c:pt>
                <c:pt idx="8613">
                  <c:v>69067</c:v>
                </c:pt>
                <c:pt idx="8614">
                  <c:v>69090</c:v>
                </c:pt>
                <c:pt idx="8615">
                  <c:v>69092</c:v>
                </c:pt>
                <c:pt idx="8616">
                  <c:v>69118</c:v>
                </c:pt>
                <c:pt idx="8617">
                  <c:v>69125</c:v>
                </c:pt>
                <c:pt idx="8618">
                  <c:v>69154</c:v>
                </c:pt>
                <c:pt idx="8619">
                  <c:v>69165</c:v>
                </c:pt>
                <c:pt idx="8620">
                  <c:v>69168</c:v>
                </c:pt>
                <c:pt idx="8621">
                  <c:v>69173</c:v>
                </c:pt>
                <c:pt idx="8622">
                  <c:v>69180</c:v>
                </c:pt>
                <c:pt idx="8623">
                  <c:v>69182</c:v>
                </c:pt>
                <c:pt idx="8624">
                  <c:v>69199</c:v>
                </c:pt>
                <c:pt idx="8625">
                  <c:v>69212</c:v>
                </c:pt>
                <c:pt idx="8626">
                  <c:v>69214</c:v>
                </c:pt>
                <c:pt idx="8627">
                  <c:v>69216</c:v>
                </c:pt>
                <c:pt idx="8628">
                  <c:v>69218</c:v>
                </c:pt>
                <c:pt idx="8629">
                  <c:v>69220</c:v>
                </c:pt>
                <c:pt idx="8630">
                  <c:v>69222</c:v>
                </c:pt>
                <c:pt idx="8631">
                  <c:v>69272</c:v>
                </c:pt>
                <c:pt idx="8632">
                  <c:v>69274</c:v>
                </c:pt>
                <c:pt idx="8633">
                  <c:v>69290</c:v>
                </c:pt>
                <c:pt idx="8634">
                  <c:v>69302</c:v>
                </c:pt>
                <c:pt idx="8635">
                  <c:v>69306</c:v>
                </c:pt>
                <c:pt idx="8636">
                  <c:v>69310</c:v>
                </c:pt>
                <c:pt idx="8637">
                  <c:v>69325</c:v>
                </c:pt>
                <c:pt idx="8638">
                  <c:v>69333</c:v>
                </c:pt>
                <c:pt idx="8639">
                  <c:v>69335</c:v>
                </c:pt>
                <c:pt idx="8640">
                  <c:v>69343</c:v>
                </c:pt>
                <c:pt idx="8641">
                  <c:v>69347</c:v>
                </c:pt>
                <c:pt idx="8642">
                  <c:v>69360</c:v>
                </c:pt>
                <c:pt idx="8643">
                  <c:v>69363</c:v>
                </c:pt>
                <c:pt idx="8644">
                  <c:v>69368</c:v>
                </c:pt>
                <c:pt idx="8645">
                  <c:v>69372</c:v>
                </c:pt>
                <c:pt idx="8646">
                  <c:v>69382</c:v>
                </c:pt>
                <c:pt idx="8647">
                  <c:v>69384</c:v>
                </c:pt>
                <c:pt idx="8648">
                  <c:v>69401</c:v>
                </c:pt>
                <c:pt idx="8649">
                  <c:v>69412</c:v>
                </c:pt>
                <c:pt idx="8650">
                  <c:v>69413</c:v>
                </c:pt>
                <c:pt idx="8651">
                  <c:v>69415</c:v>
                </c:pt>
                <c:pt idx="8652">
                  <c:v>69419</c:v>
                </c:pt>
                <c:pt idx="8653">
                  <c:v>69420</c:v>
                </c:pt>
                <c:pt idx="8654">
                  <c:v>69421</c:v>
                </c:pt>
                <c:pt idx="8655">
                  <c:v>69426</c:v>
                </c:pt>
                <c:pt idx="8656">
                  <c:v>69429</c:v>
                </c:pt>
                <c:pt idx="8657">
                  <c:v>69447</c:v>
                </c:pt>
                <c:pt idx="8658">
                  <c:v>69449</c:v>
                </c:pt>
                <c:pt idx="8659">
                  <c:v>69460</c:v>
                </c:pt>
                <c:pt idx="8660">
                  <c:v>69467</c:v>
                </c:pt>
                <c:pt idx="8661">
                  <c:v>69471</c:v>
                </c:pt>
                <c:pt idx="8662">
                  <c:v>69481</c:v>
                </c:pt>
                <c:pt idx="8663">
                  <c:v>69482</c:v>
                </c:pt>
                <c:pt idx="8664">
                  <c:v>69485</c:v>
                </c:pt>
                <c:pt idx="8665">
                  <c:v>69487</c:v>
                </c:pt>
                <c:pt idx="8666">
                  <c:v>69488</c:v>
                </c:pt>
                <c:pt idx="8667">
                  <c:v>69492</c:v>
                </c:pt>
                <c:pt idx="8668">
                  <c:v>69504</c:v>
                </c:pt>
                <c:pt idx="8669">
                  <c:v>69506</c:v>
                </c:pt>
                <c:pt idx="8670">
                  <c:v>69508</c:v>
                </c:pt>
                <c:pt idx="8671">
                  <c:v>69510</c:v>
                </c:pt>
                <c:pt idx="8672">
                  <c:v>69521</c:v>
                </c:pt>
                <c:pt idx="8673">
                  <c:v>69529</c:v>
                </c:pt>
                <c:pt idx="8674">
                  <c:v>69530</c:v>
                </c:pt>
                <c:pt idx="8675">
                  <c:v>69533</c:v>
                </c:pt>
                <c:pt idx="8676">
                  <c:v>69540</c:v>
                </c:pt>
                <c:pt idx="8677">
                  <c:v>69545</c:v>
                </c:pt>
                <c:pt idx="8678">
                  <c:v>69560</c:v>
                </c:pt>
                <c:pt idx="8679">
                  <c:v>69579</c:v>
                </c:pt>
                <c:pt idx="8680">
                  <c:v>69580</c:v>
                </c:pt>
                <c:pt idx="8681">
                  <c:v>69593</c:v>
                </c:pt>
                <c:pt idx="8682">
                  <c:v>69595</c:v>
                </c:pt>
                <c:pt idx="8683">
                  <c:v>69603</c:v>
                </c:pt>
                <c:pt idx="8684">
                  <c:v>69612</c:v>
                </c:pt>
                <c:pt idx="8685">
                  <c:v>69614</c:v>
                </c:pt>
                <c:pt idx="8686">
                  <c:v>69642</c:v>
                </c:pt>
                <c:pt idx="8687">
                  <c:v>69662</c:v>
                </c:pt>
                <c:pt idx="8688">
                  <c:v>69664</c:v>
                </c:pt>
                <c:pt idx="8689">
                  <c:v>69665</c:v>
                </c:pt>
                <c:pt idx="8690">
                  <c:v>69666</c:v>
                </c:pt>
                <c:pt idx="8691">
                  <c:v>69671</c:v>
                </c:pt>
                <c:pt idx="8692">
                  <c:v>69695</c:v>
                </c:pt>
                <c:pt idx="8693">
                  <c:v>69707</c:v>
                </c:pt>
                <c:pt idx="8694">
                  <c:v>69726</c:v>
                </c:pt>
                <c:pt idx="8695">
                  <c:v>69737</c:v>
                </c:pt>
                <c:pt idx="8696">
                  <c:v>69742</c:v>
                </c:pt>
                <c:pt idx="8697">
                  <c:v>69768</c:v>
                </c:pt>
                <c:pt idx="8698">
                  <c:v>69775</c:v>
                </c:pt>
                <c:pt idx="8699">
                  <c:v>69815</c:v>
                </c:pt>
                <c:pt idx="8700">
                  <c:v>69829</c:v>
                </c:pt>
                <c:pt idx="8701">
                  <c:v>69830</c:v>
                </c:pt>
                <c:pt idx="8702">
                  <c:v>69843</c:v>
                </c:pt>
                <c:pt idx="8703">
                  <c:v>69851</c:v>
                </c:pt>
                <c:pt idx="8704">
                  <c:v>69857</c:v>
                </c:pt>
                <c:pt idx="8705">
                  <c:v>69868</c:v>
                </c:pt>
                <c:pt idx="8706">
                  <c:v>69871</c:v>
                </c:pt>
                <c:pt idx="8707">
                  <c:v>69873</c:v>
                </c:pt>
                <c:pt idx="8708">
                  <c:v>69875</c:v>
                </c:pt>
                <c:pt idx="8709">
                  <c:v>69878</c:v>
                </c:pt>
                <c:pt idx="8710">
                  <c:v>69891</c:v>
                </c:pt>
                <c:pt idx="8711">
                  <c:v>69897</c:v>
                </c:pt>
                <c:pt idx="8712">
                  <c:v>69901</c:v>
                </c:pt>
                <c:pt idx="8713">
                  <c:v>69902</c:v>
                </c:pt>
                <c:pt idx="8714">
                  <c:v>69903</c:v>
                </c:pt>
                <c:pt idx="8715">
                  <c:v>69910</c:v>
                </c:pt>
                <c:pt idx="8716">
                  <c:v>69918</c:v>
                </c:pt>
                <c:pt idx="8717">
                  <c:v>69920</c:v>
                </c:pt>
                <c:pt idx="8718">
                  <c:v>69938</c:v>
                </c:pt>
                <c:pt idx="8719">
                  <c:v>69948</c:v>
                </c:pt>
                <c:pt idx="8720">
                  <c:v>69951</c:v>
                </c:pt>
                <c:pt idx="8721">
                  <c:v>69962</c:v>
                </c:pt>
                <c:pt idx="8722">
                  <c:v>69963</c:v>
                </c:pt>
                <c:pt idx="8723">
                  <c:v>69966</c:v>
                </c:pt>
                <c:pt idx="8724">
                  <c:v>69969</c:v>
                </c:pt>
                <c:pt idx="8725">
                  <c:v>69981</c:v>
                </c:pt>
                <c:pt idx="8726">
                  <c:v>69982</c:v>
                </c:pt>
                <c:pt idx="8727">
                  <c:v>69987</c:v>
                </c:pt>
                <c:pt idx="8728">
                  <c:v>69989</c:v>
                </c:pt>
                <c:pt idx="8729">
                  <c:v>70020</c:v>
                </c:pt>
                <c:pt idx="8730">
                  <c:v>70026</c:v>
                </c:pt>
                <c:pt idx="8731">
                  <c:v>70028</c:v>
                </c:pt>
                <c:pt idx="8732">
                  <c:v>70029</c:v>
                </c:pt>
                <c:pt idx="8733">
                  <c:v>70031</c:v>
                </c:pt>
                <c:pt idx="8734">
                  <c:v>70032</c:v>
                </c:pt>
                <c:pt idx="8735">
                  <c:v>70035</c:v>
                </c:pt>
                <c:pt idx="8736">
                  <c:v>70041</c:v>
                </c:pt>
                <c:pt idx="8737">
                  <c:v>70047</c:v>
                </c:pt>
                <c:pt idx="8738">
                  <c:v>70054</c:v>
                </c:pt>
                <c:pt idx="8739">
                  <c:v>70068</c:v>
                </c:pt>
                <c:pt idx="8740">
                  <c:v>70073</c:v>
                </c:pt>
                <c:pt idx="8741">
                  <c:v>70079</c:v>
                </c:pt>
                <c:pt idx="8742">
                  <c:v>70080</c:v>
                </c:pt>
                <c:pt idx="8743">
                  <c:v>70082</c:v>
                </c:pt>
                <c:pt idx="8744">
                  <c:v>70086</c:v>
                </c:pt>
                <c:pt idx="8745">
                  <c:v>70109</c:v>
                </c:pt>
                <c:pt idx="8746">
                  <c:v>70114</c:v>
                </c:pt>
                <c:pt idx="8747">
                  <c:v>70116</c:v>
                </c:pt>
                <c:pt idx="8748">
                  <c:v>70133</c:v>
                </c:pt>
                <c:pt idx="8749">
                  <c:v>70152</c:v>
                </c:pt>
                <c:pt idx="8750">
                  <c:v>70153</c:v>
                </c:pt>
                <c:pt idx="8751">
                  <c:v>70157</c:v>
                </c:pt>
                <c:pt idx="8752">
                  <c:v>70158</c:v>
                </c:pt>
                <c:pt idx="8753">
                  <c:v>70159</c:v>
                </c:pt>
                <c:pt idx="8754">
                  <c:v>70167</c:v>
                </c:pt>
                <c:pt idx="8755">
                  <c:v>70169</c:v>
                </c:pt>
                <c:pt idx="8756">
                  <c:v>70184</c:v>
                </c:pt>
                <c:pt idx="8757">
                  <c:v>70186</c:v>
                </c:pt>
                <c:pt idx="8758">
                  <c:v>70189</c:v>
                </c:pt>
                <c:pt idx="8759">
                  <c:v>70192</c:v>
                </c:pt>
                <c:pt idx="8760">
                  <c:v>70196</c:v>
                </c:pt>
                <c:pt idx="8761">
                  <c:v>70197</c:v>
                </c:pt>
                <c:pt idx="8762">
                  <c:v>70206</c:v>
                </c:pt>
                <c:pt idx="8763">
                  <c:v>70208</c:v>
                </c:pt>
                <c:pt idx="8764">
                  <c:v>70215</c:v>
                </c:pt>
                <c:pt idx="8765">
                  <c:v>70220</c:v>
                </c:pt>
                <c:pt idx="8766">
                  <c:v>70232</c:v>
                </c:pt>
                <c:pt idx="8767">
                  <c:v>70234</c:v>
                </c:pt>
                <c:pt idx="8768">
                  <c:v>70238</c:v>
                </c:pt>
                <c:pt idx="8769">
                  <c:v>70249</c:v>
                </c:pt>
                <c:pt idx="8770">
                  <c:v>70250</c:v>
                </c:pt>
                <c:pt idx="8771">
                  <c:v>70257</c:v>
                </c:pt>
                <c:pt idx="8772">
                  <c:v>70275</c:v>
                </c:pt>
                <c:pt idx="8773">
                  <c:v>70286</c:v>
                </c:pt>
                <c:pt idx="8774">
                  <c:v>70288</c:v>
                </c:pt>
                <c:pt idx="8775">
                  <c:v>70289</c:v>
                </c:pt>
                <c:pt idx="8776">
                  <c:v>70298</c:v>
                </c:pt>
                <c:pt idx="8777">
                  <c:v>70316</c:v>
                </c:pt>
                <c:pt idx="8778">
                  <c:v>70317</c:v>
                </c:pt>
                <c:pt idx="8779">
                  <c:v>70325</c:v>
                </c:pt>
                <c:pt idx="8780">
                  <c:v>70328</c:v>
                </c:pt>
                <c:pt idx="8781">
                  <c:v>70330</c:v>
                </c:pt>
                <c:pt idx="8782">
                  <c:v>70332</c:v>
                </c:pt>
                <c:pt idx="8783">
                  <c:v>70333</c:v>
                </c:pt>
                <c:pt idx="8784">
                  <c:v>70343</c:v>
                </c:pt>
                <c:pt idx="8785">
                  <c:v>70347</c:v>
                </c:pt>
                <c:pt idx="8786">
                  <c:v>70353</c:v>
                </c:pt>
                <c:pt idx="8787">
                  <c:v>70357</c:v>
                </c:pt>
                <c:pt idx="8788">
                  <c:v>70387</c:v>
                </c:pt>
                <c:pt idx="8789">
                  <c:v>70390</c:v>
                </c:pt>
                <c:pt idx="8790">
                  <c:v>70392</c:v>
                </c:pt>
                <c:pt idx="8791">
                  <c:v>70398</c:v>
                </c:pt>
                <c:pt idx="8792">
                  <c:v>70409</c:v>
                </c:pt>
                <c:pt idx="8793">
                  <c:v>70417</c:v>
                </c:pt>
                <c:pt idx="8794">
                  <c:v>70421</c:v>
                </c:pt>
                <c:pt idx="8795">
                  <c:v>70425</c:v>
                </c:pt>
                <c:pt idx="8796">
                  <c:v>70430</c:v>
                </c:pt>
                <c:pt idx="8797">
                  <c:v>70431</c:v>
                </c:pt>
                <c:pt idx="8798">
                  <c:v>70440</c:v>
                </c:pt>
                <c:pt idx="8799">
                  <c:v>70466</c:v>
                </c:pt>
                <c:pt idx="8800">
                  <c:v>70472</c:v>
                </c:pt>
                <c:pt idx="8801">
                  <c:v>70477</c:v>
                </c:pt>
                <c:pt idx="8802">
                  <c:v>70479</c:v>
                </c:pt>
                <c:pt idx="8803">
                  <c:v>70482</c:v>
                </c:pt>
                <c:pt idx="8804">
                  <c:v>70499</c:v>
                </c:pt>
                <c:pt idx="8805">
                  <c:v>70502</c:v>
                </c:pt>
                <c:pt idx="8806">
                  <c:v>70508</c:v>
                </c:pt>
                <c:pt idx="8807">
                  <c:v>70532</c:v>
                </c:pt>
                <c:pt idx="8808">
                  <c:v>70534</c:v>
                </c:pt>
                <c:pt idx="8809">
                  <c:v>70577</c:v>
                </c:pt>
                <c:pt idx="8810">
                  <c:v>70591</c:v>
                </c:pt>
                <c:pt idx="8811">
                  <c:v>70592</c:v>
                </c:pt>
                <c:pt idx="8812">
                  <c:v>70606</c:v>
                </c:pt>
                <c:pt idx="8813">
                  <c:v>70608</c:v>
                </c:pt>
                <c:pt idx="8814">
                  <c:v>70613</c:v>
                </c:pt>
                <c:pt idx="8815">
                  <c:v>70627</c:v>
                </c:pt>
                <c:pt idx="8816">
                  <c:v>70637</c:v>
                </c:pt>
                <c:pt idx="8817">
                  <c:v>70638</c:v>
                </c:pt>
                <c:pt idx="8818">
                  <c:v>70639</c:v>
                </c:pt>
                <c:pt idx="8819">
                  <c:v>70640</c:v>
                </c:pt>
                <c:pt idx="8820">
                  <c:v>70642</c:v>
                </c:pt>
                <c:pt idx="8821">
                  <c:v>70653</c:v>
                </c:pt>
                <c:pt idx="8822">
                  <c:v>70671</c:v>
                </c:pt>
                <c:pt idx="8823">
                  <c:v>70680</c:v>
                </c:pt>
                <c:pt idx="8824">
                  <c:v>70688</c:v>
                </c:pt>
                <c:pt idx="8825">
                  <c:v>70689</c:v>
                </c:pt>
                <c:pt idx="8826">
                  <c:v>70714</c:v>
                </c:pt>
                <c:pt idx="8827">
                  <c:v>70718</c:v>
                </c:pt>
                <c:pt idx="8828">
                  <c:v>70722</c:v>
                </c:pt>
                <c:pt idx="8829">
                  <c:v>70723</c:v>
                </c:pt>
                <c:pt idx="8830">
                  <c:v>70730</c:v>
                </c:pt>
                <c:pt idx="8831">
                  <c:v>70731</c:v>
                </c:pt>
                <c:pt idx="8832">
                  <c:v>70732</c:v>
                </c:pt>
                <c:pt idx="8833">
                  <c:v>70745</c:v>
                </c:pt>
                <c:pt idx="8834">
                  <c:v>70749</c:v>
                </c:pt>
                <c:pt idx="8835">
                  <c:v>70756</c:v>
                </c:pt>
                <c:pt idx="8836">
                  <c:v>70770</c:v>
                </c:pt>
                <c:pt idx="8837">
                  <c:v>70772</c:v>
                </c:pt>
                <c:pt idx="8838">
                  <c:v>70775</c:v>
                </c:pt>
                <c:pt idx="8839">
                  <c:v>70782</c:v>
                </c:pt>
                <c:pt idx="8840">
                  <c:v>70817</c:v>
                </c:pt>
                <c:pt idx="8841">
                  <c:v>70819</c:v>
                </c:pt>
                <c:pt idx="8842">
                  <c:v>70821</c:v>
                </c:pt>
                <c:pt idx="8843">
                  <c:v>70848</c:v>
                </c:pt>
                <c:pt idx="8844">
                  <c:v>70887</c:v>
                </c:pt>
                <c:pt idx="8845">
                  <c:v>70900</c:v>
                </c:pt>
                <c:pt idx="8846">
                  <c:v>70913</c:v>
                </c:pt>
                <c:pt idx="8847">
                  <c:v>70915</c:v>
                </c:pt>
                <c:pt idx="8848">
                  <c:v>70920</c:v>
                </c:pt>
                <c:pt idx="8849">
                  <c:v>70923</c:v>
                </c:pt>
                <c:pt idx="8850">
                  <c:v>70931</c:v>
                </c:pt>
                <c:pt idx="8851">
                  <c:v>70936</c:v>
                </c:pt>
                <c:pt idx="8852">
                  <c:v>70946</c:v>
                </c:pt>
                <c:pt idx="8853">
                  <c:v>70959</c:v>
                </c:pt>
                <c:pt idx="8854">
                  <c:v>70961</c:v>
                </c:pt>
                <c:pt idx="8855">
                  <c:v>70962</c:v>
                </c:pt>
                <c:pt idx="8856">
                  <c:v>70969</c:v>
                </c:pt>
                <c:pt idx="8857">
                  <c:v>70971</c:v>
                </c:pt>
                <c:pt idx="8858">
                  <c:v>70972</c:v>
                </c:pt>
                <c:pt idx="8859">
                  <c:v>70987</c:v>
                </c:pt>
                <c:pt idx="8860">
                  <c:v>70992</c:v>
                </c:pt>
                <c:pt idx="8861">
                  <c:v>71006</c:v>
                </c:pt>
                <c:pt idx="8862">
                  <c:v>71016</c:v>
                </c:pt>
                <c:pt idx="8863">
                  <c:v>71018</c:v>
                </c:pt>
                <c:pt idx="8864">
                  <c:v>71027</c:v>
                </c:pt>
                <c:pt idx="8865">
                  <c:v>71034</c:v>
                </c:pt>
                <c:pt idx="8866">
                  <c:v>71038</c:v>
                </c:pt>
                <c:pt idx="8867">
                  <c:v>71043</c:v>
                </c:pt>
                <c:pt idx="8868">
                  <c:v>71048</c:v>
                </c:pt>
                <c:pt idx="8869">
                  <c:v>71051</c:v>
                </c:pt>
                <c:pt idx="8870">
                  <c:v>71061</c:v>
                </c:pt>
                <c:pt idx="8871">
                  <c:v>71064</c:v>
                </c:pt>
                <c:pt idx="8872">
                  <c:v>71075</c:v>
                </c:pt>
                <c:pt idx="8873">
                  <c:v>71091</c:v>
                </c:pt>
                <c:pt idx="8874">
                  <c:v>71107</c:v>
                </c:pt>
                <c:pt idx="8875">
                  <c:v>71117</c:v>
                </c:pt>
                <c:pt idx="8876">
                  <c:v>71119</c:v>
                </c:pt>
                <c:pt idx="8877">
                  <c:v>71130</c:v>
                </c:pt>
                <c:pt idx="8878">
                  <c:v>71135</c:v>
                </c:pt>
                <c:pt idx="8879">
                  <c:v>71140</c:v>
                </c:pt>
                <c:pt idx="8880">
                  <c:v>71150</c:v>
                </c:pt>
                <c:pt idx="8881">
                  <c:v>71170</c:v>
                </c:pt>
                <c:pt idx="8882">
                  <c:v>71177</c:v>
                </c:pt>
                <c:pt idx="8883">
                  <c:v>71178</c:v>
                </c:pt>
                <c:pt idx="8884">
                  <c:v>71192</c:v>
                </c:pt>
                <c:pt idx="8885">
                  <c:v>71199</c:v>
                </c:pt>
                <c:pt idx="8886">
                  <c:v>71211</c:v>
                </c:pt>
                <c:pt idx="8887">
                  <c:v>71226</c:v>
                </c:pt>
                <c:pt idx="8888">
                  <c:v>71233</c:v>
                </c:pt>
                <c:pt idx="8889">
                  <c:v>71296</c:v>
                </c:pt>
                <c:pt idx="8890">
                  <c:v>71302</c:v>
                </c:pt>
                <c:pt idx="8891">
                  <c:v>71304</c:v>
                </c:pt>
                <c:pt idx="8892">
                  <c:v>71305</c:v>
                </c:pt>
                <c:pt idx="8893">
                  <c:v>71329</c:v>
                </c:pt>
                <c:pt idx="8894">
                  <c:v>71332</c:v>
                </c:pt>
                <c:pt idx="8895">
                  <c:v>71340</c:v>
                </c:pt>
                <c:pt idx="8896">
                  <c:v>71343</c:v>
                </c:pt>
                <c:pt idx="8897">
                  <c:v>71353</c:v>
                </c:pt>
                <c:pt idx="8898">
                  <c:v>71354</c:v>
                </c:pt>
                <c:pt idx="8899">
                  <c:v>71363</c:v>
                </c:pt>
                <c:pt idx="8900">
                  <c:v>71366</c:v>
                </c:pt>
                <c:pt idx="8901">
                  <c:v>71368</c:v>
                </c:pt>
                <c:pt idx="8902">
                  <c:v>71372</c:v>
                </c:pt>
                <c:pt idx="8903">
                  <c:v>71377</c:v>
                </c:pt>
                <c:pt idx="8904">
                  <c:v>71378</c:v>
                </c:pt>
                <c:pt idx="8905">
                  <c:v>71391</c:v>
                </c:pt>
                <c:pt idx="8906">
                  <c:v>71392</c:v>
                </c:pt>
                <c:pt idx="8907">
                  <c:v>71403</c:v>
                </c:pt>
                <c:pt idx="8908">
                  <c:v>71423</c:v>
                </c:pt>
                <c:pt idx="8909">
                  <c:v>71427</c:v>
                </c:pt>
                <c:pt idx="8910">
                  <c:v>71434</c:v>
                </c:pt>
                <c:pt idx="8911">
                  <c:v>71448</c:v>
                </c:pt>
                <c:pt idx="8912">
                  <c:v>71449</c:v>
                </c:pt>
                <c:pt idx="8913">
                  <c:v>71458</c:v>
                </c:pt>
                <c:pt idx="8914">
                  <c:v>71473</c:v>
                </c:pt>
                <c:pt idx="8915">
                  <c:v>71478</c:v>
                </c:pt>
                <c:pt idx="8916">
                  <c:v>71483</c:v>
                </c:pt>
                <c:pt idx="8917">
                  <c:v>71492</c:v>
                </c:pt>
                <c:pt idx="8918">
                  <c:v>71509</c:v>
                </c:pt>
                <c:pt idx="8919">
                  <c:v>71524</c:v>
                </c:pt>
                <c:pt idx="8920">
                  <c:v>71545</c:v>
                </c:pt>
                <c:pt idx="8921">
                  <c:v>71549</c:v>
                </c:pt>
                <c:pt idx="8922">
                  <c:v>71551</c:v>
                </c:pt>
                <c:pt idx="8923">
                  <c:v>71587</c:v>
                </c:pt>
                <c:pt idx="8924">
                  <c:v>71591</c:v>
                </c:pt>
                <c:pt idx="8925">
                  <c:v>71602</c:v>
                </c:pt>
                <c:pt idx="8926">
                  <c:v>71605</c:v>
                </c:pt>
                <c:pt idx="8927">
                  <c:v>71611</c:v>
                </c:pt>
                <c:pt idx="8928">
                  <c:v>71616</c:v>
                </c:pt>
                <c:pt idx="8929">
                  <c:v>71619</c:v>
                </c:pt>
                <c:pt idx="8930">
                  <c:v>71621</c:v>
                </c:pt>
                <c:pt idx="8931">
                  <c:v>71626</c:v>
                </c:pt>
                <c:pt idx="8932">
                  <c:v>71653</c:v>
                </c:pt>
                <c:pt idx="8933">
                  <c:v>71654</c:v>
                </c:pt>
                <c:pt idx="8934">
                  <c:v>71667</c:v>
                </c:pt>
                <c:pt idx="8935">
                  <c:v>71699</c:v>
                </c:pt>
                <c:pt idx="8936">
                  <c:v>71704</c:v>
                </c:pt>
                <c:pt idx="8937">
                  <c:v>71717</c:v>
                </c:pt>
                <c:pt idx="8938">
                  <c:v>71718</c:v>
                </c:pt>
                <c:pt idx="8939">
                  <c:v>71723</c:v>
                </c:pt>
                <c:pt idx="8940">
                  <c:v>71725</c:v>
                </c:pt>
                <c:pt idx="8941">
                  <c:v>71730</c:v>
                </c:pt>
                <c:pt idx="8942">
                  <c:v>71733</c:v>
                </c:pt>
                <c:pt idx="8943">
                  <c:v>71771</c:v>
                </c:pt>
                <c:pt idx="8944">
                  <c:v>71772</c:v>
                </c:pt>
                <c:pt idx="8945">
                  <c:v>71781</c:v>
                </c:pt>
                <c:pt idx="8946">
                  <c:v>71796</c:v>
                </c:pt>
                <c:pt idx="8947">
                  <c:v>71801</c:v>
                </c:pt>
                <c:pt idx="8948">
                  <c:v>71806</c:v>
                </c:pt>
                <c:pt idx="8949">
                  <c:v>71836</c:v>
                </c:pt>
                <c:pt idx="8950">
                  <c:v>71845</c:v>
                </c:pt>
                <c:pt idx="8951">
                  <c:v>71851</c:v>
                </c:pt>
                <c:pt idx="8952">
                  <c:v>71855</c:v>
                </c:pt>
                <c:pt idx="8953">
                  <c:v>71870</c:v>
                </c:pt>
                <c:pt idx="8954">
                  <c:v>71880</c:v>
                </c:pt>
                <c:pt idx="8955">
                  <c:v>71883</c:v>
                </c:pt>
                <c:pt idx="8956">
                  <c:v>71884</c:v>
                </c:pt>
                <c:pt idx="8957">
                  <c:v>71890</c:v>
                </c:pt>
                <c:pt idx="8958">
                  <c:v>71904</c:v>
                </c:pt>
                <c:pt idx="8959">
                  <c:v>71906</c:v>
                </c:pt>
                <c:pt idx="8960">
                  <c:v>71920</c:v>
                </c:pt>
                <c:pt idx="8961">
                  <c:v>71928</c:v>
                </c:pt>
                <c:pt idx="8962">
                  <c:v>71935</c:v>
                </c:pt>
                <c:pt idx="8963">
                  <c:v>71947</c:v>
                </c:pt>
                <c:pt idx="8964">
                  <c:v>71950</c:v>
                </c:pt>
                <c:pt idx="8965">
                  <c:v>71952</c:v>
                </c:pt>
                <c:pt idx="8966">
                  <c:v>71954</c:v>
                </c:pt>
                <c:pt idx="8967">
                  <c:v>71958</c:v>
                </c:pt>
                <c:pt idx="8968">
                  <c:v>71967</c:v>
                </c:pt>
                <c:pt idx="8969">
                  <c:v>71970</c:v>
                </c:pt>
                <c:pt idx="8970">
                  <c:v>71981</c:v>
                </c:pt>
                <c:pt idx="8971">
                  <c:v>71985</c:v>
                </c:pt>
                <c:pt idx="8972">
                  <c:v>71993</c:v>
                </c:pt>
                <c:pt idx="8973">
                  <c:v>71994</c:v>
                </c:pt>
                <c:pt idx="8974">
                  <c:v>72014</c:v>
                </c:pt>
                <c:pt idx="8975">
                  <c:v>72022</c:v>
                </c:pt>
                <c:pt idx="8976">
                  <c:v>72038</c:v>
                </c:pt>
                <c:pt idx="8977">
                  <c:v>72040</c:v>
                </c:pt>
                <c:pt idx="8978">
                  <c:v>72041</c:v>
                </c:pt>
                <c:pt idx="8979">
                  <c:v>72043</c:v>
                </c:pt>
                <c:pt idx="8980">
                  <c:v>72057</c:v>
                </c:pt>
                <c:pt idx="8981">
                  <c:v>72058</c:v>
                </c:pt>
                <c:pt idx="8982">
                  <c:v>72075</c:v>
                </c:pt>
                <c:pt idx="8983">
                  <c:v>72082</c:v>
                </c:pt>
                <c:pt idx="8984">
                  <c:v>72090</c:v>
                </c:pt>
                <c:pt idx="8985">
                  <c:v>72099</c:v>
                </c:pt>
                <c:pt idx="8986">
                  <c:v>72100</c:v>
                </c:pt>
                <c:pt idx="8987">
                  <c:v>72107</c:v>
                </c:pt>
                <c:pt idx="8988">
                  <c:v>72113</c:v>
                </c:pt>
                <c:pt idx="8989">
                  <c:v>72115</c:v>
                </c:pt>
                <c:pt idx="8990">
                  <c:v>72123</c:v>
                </c:pt>
                <c:pt idx="8991">
                  <c:v>72125</c:v>
                </c:pt>
                <c:pt idx="8992">
                  <c:v>72126</c:v>
                </c:pt>
                <c:pt idx="8993">
                  <c:v>72135</c:v>
                </c:pt>
                <c:pt idx="8994">
                  <c:v>72141</c:v>
                </c:pt>
                <c:pt idx="8995">
                  <c:v>72148</c:v>
                </c:pt>
                <c:pt idx="8996">
                  <c:v>72150</c:v>
                </c:pt>
                <c:pt idx="8997">
                  <c:v>72153</c:v>
                </c:pt>
                <c:pt idx="8998">
                  <c:v>72157</c:v>
                </c:pt>
                <c:pt idx="8999">
                  <c:v>72179</c:v>
                </c:pt>
                <c:pt idx="9000">
                  <c:v>72181</c:v>
                </c:pt>
                <c:pt idx="9001">
                  <c:v>72185</c:v>
                </c:pt>
                <c:pt idx="9002">
                  <c:v>72187</c:v>
                </c:pt>
                <c:pt idx="9003">
                  <c:v>72189</c:v>
                </c:pt>
                <c:pt idx="9004">
                  <c:v>72196</c:v>
                </c:pt>
                <c:pt idx="9005">
                  <c:v>72202</c:v>
                </c:pt>
                <c:pt idx="9006">
                  <c:v>72203</c:v>
                </c:pt>
                <c:pt idx="9007">
                  <c:v>72223</c:v>
                </c:pt>
                <c:pt idx="9008">
                  <c:v>72232</c:v>
                </c:pt>
                <c:pt idx="9009">
                  <c:v>72233</c:v>
                </c:pt>
                <c:pt idx="9010">
                  <c:v>72240</c:v>
                </c:pt>
                <c:pt idx="9011">
                  <c:v>72256</c:v>
                </c:pt>
                <c:pt idx="9012">
                  <c:v>72277</c:v>
                </c:pt>
                <c:pt idx="9013">
                  <c:v>72285</c:v>
                </c:pt>
                <c:pt idx="9014">
                  <c:v>72290</c:v>
                </c:pt>
                <c:pt idx="9015">
                  <c:v>72303</c:v>
                </c:pt>
                <c:pt idx="9016">
                  <c:v>72304</c:v>
                </c:pt>
                <c:pt idx="9017">
                  <c:v>72307</c:v>
                </c:pt>
                <c:pt idx="9018">
                  <c:v>72312</c:v>
                </c:pt>
                <c:pt idx="9019">
                  <c:v>72315</c:v>
                </c:pt>
                <c:pt idx="9020">
                  <c:v>72319</c:v>
                </c:pt>
                <c:pt idx="9021">
                  <c:v>72324</c:v>
                </c:pt>
                <c:pt idx="9022">
                  <c:v>72344</c:v>
                </c:pt>
                <c:pt idx="9023">
                  <c:v>72351</c:v>
                </c:pt>
                <c:pt idx="9024">
                  <c:v>72353</c:v>
                </c:pt>
                <c:pt idx="9025">
                  <c:v>72367</c:v>
                </c:pt>
                <c:pt idx="9026">
                  <c:v>72370</c:v>
                </c:pt>
                <c:pt idx="9027">
                  <c:v>72386</c:v>
                </c:pt>
                <c:pt idx="9028">
                  <c:v>72399</c:v>
                </c:pt>
                <c:pt idx="9029">
                  <c:v>72413</c:v>
                </c:pt>
                <c:pt idx="9030">
                  <c:v>72424</c:v>
                </c:pt>
                <c:pt idx="9031">
                  <c:v>72428</c:v>
                </c:pt>
                <c:pt idx="9032">
                  <c:v>72436</c:v>
                </c:pt>
                <c:pt idx="9033">
                  <c:v>72438</c:v>
                </c:pt>
                <c:pt idx="9034">
                  <c:v>72444</c:v>
                </c:pt>
                <c:pt idx="9035">
                  <c:v>72449</c:v>
                </c:pt>
                <c:pt idx="9036">
                  <c:v>72458</c:v>
                </c:pt>
                <c:pt idx="9037">
                  <c:v>72465</c:v>
                </c:pt>
                <c:pt idx="9038">
                  <c:v>72474</c:v>
                </c:pt>
                <c:pt idx="9039">
                  <c:v>72478</c:v>
                </c:pt>
                <c:pt idx="9040">
                  <c:v>72485</c:v>
                </c:pt>
                <c:pt idx="9041">
                  <c:v>72490</c:v>
                </c:pt>
                <c:pt idx="9042">
                  <c:v>72506</c:v>
                </c:pt>
                <c:pt idx="9043">
                  <c:v>72508</c:v>
                </c:pt>
                <c:pt idx="9044">
                  <c:v>72522</c:v>
                </c:pt>
                <c:pt idx="9045">
                  <c:v>72528</c:v>
                </c:pt>
                <c:pt idx="9046">
                  <c:v>72541</c:v>
                </c:pt>
                <c:pt idx="9047">
                  <c:v>72543</c:v>
                </c:pt>
                <c:pt idx="9048">
                  <c:v>72550</c:v>
                </c:pt>
                <c:pt idx="9049">
                  <c:v>72556</c:v>
                </c:pt>
                <c:pt idx="9050">
                  <c:v>72557</c:v>
                </c:pt>
                <c:pt idx="9051">
                  <c:v>72565</c:v>
                </c:pt>
                <c:pt idx="9052">
                  <c:v>72570</c:v>
                </c:pt>
                <c:pt idx="9053">
                  <c:v>72581</c:v>
                </c:pt>
                <c:pt idx="9054">
                  <c:v>72582</c:v>
                </c:pt>
                <c:pt idx="9055">
                  <c:v>72584</c:v>
                </c:pt>
                <c:pt idx="9056">
                  <c:v>72585</c:v>
                </c:pt>
                <c:pt idx="9057">
                  <c:v>72586</c:v>
                </c:pt>
                <c:pt idx="9058">
                  <c:v>72588</c:v>
                </c:pt>
                <c:pt idx="9059">
                  <c:v>72598</c:v>
                </c:pt>
                <c:pt idx="9060">
                  <c:v>72605</c:v>
                </c:pt>
                <c:pt idx="9061">
                  <c:v>72611</c:v>
                </c:pt>
                <c:pt idx="9062">
                  <c:v>72620</c:v>
                </c:pt>
                <c:pt idx="9063">
                  <c:v>72630</c:v>
                </c:pt>
                <c:pt idx="9064">
                  <c:v>72631</c:v>
                </c:pt>
                <c:pt idx="9065">
                  <c:v>72633</c:v>
                </c:pt>
                <c:pt idx="9066">
                  <c:v>72634</c:v>
                </c:pt>
                <c:pt idx="9067">
                  <c:v>72650</c:v>
                </c:pt>
                <c:pt idx="9068">
                  <c:v>72695</c:v>
                </c:pt>
                <c:pt idx="9069">
                  <c:v>72712</c:v>
                </c:pt>
                <c:pt idx="9070">
                  <c:v>72717</c:v>
                </c:pt>
                <c:pt idx="9071">
                  <c:v>72718</c:v>
                </c:pt>
                <c:pt idx="9072">
                  <c:v>72719</c:v>
                </c:pt>
                <c:pt idx="9073">
                  <c:v>72726</c:v>
                </c:pt>
                <c:pt idx="9074">
                  <c:v>72728</c:v>
                </c:pt>
                <c:pt idx="9075">
                  <c:v>72735</c:v>
                </c:pt>
                <c:pt idx="9076">
                  <c:v>72738</c:v>
                </c:pt>
                <c:pt idx="9077">
                  <c:v>72756</c:v>
                </c:pt>
                <c:pt idx="9078">
                  <c:v>72765</c:v>
                </c:pt>
                <c:pt idx="9079">
                  <c:v>72773</c:v>
                </c:pt>
                <c:pt idx="9080">
                  <c:v>72795</c:v>
                </c:pt>
                <c:pt idx="9081">
                  <c:v>72800</c:v>
                </c:pt>
                <c:pt idx="9082">
                  <c:v>72805</c:v>
                </c:pt>
                <c:pt idx="9083">
                  <c:v>72964</c:v>
                </c:pt>
                <c:pt idx="9084">
                  <c:v>72974</c:v>
                </c:pt>
                <c:pt idx="9085">
                  <c:v>72979</c:v>
                </c:pt>
                <c:pt idx="9086">
                  <c:v>72981</c:v>
                </c:pt>
                <c:pt idx="9087">
                  <c:v>72986</c:v>
                </c:pt>
                <c:pt idx="9088">
                  <c:v>72987</c:v>
                </c:pt>
                <c:pt idx="9089">
                  <c:v>72991</c:v>
                </c:pt>
                <c:pt idx="9090">
                  <c:v>72994</c:v>
                </c:pt>
                <c:pt idx="9091">
                  <c:v>73012</c:v>
                </c:pt>
                <c:pt idx="9092">
                  <c:v>73017</c:v>
                </c:pt>
                <c:pt idx="9093">
                  <c:v>73021</c:v>
                </c:pt>
                <c:pt idx="9094">
                  <c:v>73031</c:v>
                </c:pt>
                <c:pt idx="9095">
                  <c:v>73052</c:v>
                </c:pt>
                <c:pt idx="9096">
                  <c:v>73053</c:v>
                </c:pt>
                <c:pt idx="9097">
                  <c:v>73080</c:v>
                </c:pt>
                <c:pt idx="9098">
                  <c:v>73083</c:v>
                </c:pt>
                <c:pt idx="9099">
                  <c:v>73087</c:v>
                </c:pt>
                <c:pt idx="9100">
                  <c:v>73111</c:v>
                </c:pt>
                <c:pt idx="9101">
                  <c:v>73120</c:v>
                </c:pt>
                <c:pt idx="9102">
                  <c:v>73131</c:v>
                </c:pt>
                <c:pt idx="9103">
                  <c:v>73134</c:v>
                </c:pt>
                <c:pt idx="9104">
                  <c:v>73136</c:v>
                </c:pt>
                <c:pt idx="9105">
                  <c:v>73141</c:v>
                </c:pt>
                <c:pt idx="9106">
                  <c:v>73142</c:v>
                </c:pt>
                <c:pt idx="9107">
                  <c:v>73144</c:v>
                </c:pt>
                <c:pt idx="9108">
                  <c:v>73159</c:v>
                </c:pt>
                <c:pt idx="9109">
                  <c:v>73167</c:v>
                </c:pt>
                <c:pt idx="9110">
                  <c:v>73172</c:v>
                </c:pt>
                <c:pt idx="9111">
                  <c:v>73184</c:v>
                </c:pt>
                <c:pt idx="9112">
                  <c:v>73186</c:v>
                </c:pt>
                <c:pt idx="9113">
                  <c:v>73188</c:v>
                </c:pt>
                <c:pt idx="9114">
                  <c:v>73190</c:v>
                </c:pt>
                <c:pt idx="9115">
                  <c:v>73203</c:v>
                </c:pt>
                <c:pt idx="9116">
                  <c:v>73204</c:v>
                </c:pt>
                <c:pt idx="9117">
                  <c:v>73206</c:v>
                </c:pt>
                <c:pt idx="9118">
                  <c:v>73208</c:v>
                </c:pt>
                <c:pt idx="9119">
                  <c:v>73209</c:v>
                </c:pt>
                <c:pt idx="9120">
                  <c:v>73218</c:v>
                </c:pt>
                <c:pt idx="9121">
                  <c:v>73219</c:v>
                </c:pt>
                <c:pt idx="9122">
                  <c:v>73222</c:v>
                </c:pt>
                <c:pt idx="9123">
                  <c:v>73229</c:v>
                </c:pt>
                <c:pt idx="9124">
                  <c:v>73235</c:v>
                </c:pt>
                <c:pt idx="9125">
                  <c:v>73239</c:v>
                </c:pt>
                <c:pt idx="9126">
                  <c:v>73241</c:v>
                </c:pt>
                <c:pt idx="9127">
                  <c:v>73245</c:v>
                </c:pt>
                <c:pt idx="9128">
                  <c:v>73252</c:v>
                </c:pt>
                <c:pt idx="9129">
                  <c:v>73259</c:v>
                </c:pt>
                <c:pt idx="9130">
                  <c:v>73275</c:v>
                </c:pt>
                <c:pt idx="9131">
                  <c:v>73289</c:v>
                </c:pt>
                <c:pt idx="9132">
                  <c:v>73291</c:v>
                </c:pt>
                <c:pt idx="9133">
                  <c:v>73302</c:v>
                </c:pt>
                <c:pt idx="9134">
                  <c:v>73304</c:v>
                </c:pt>
                <c:pt idx="9135">
                  <c:v>73305</c:v>
                </c:pt>
                <c:pt idx="9136">
                  <c:v>73306</c:v>
                </c:pt>
                <c:pt idx="9137">
                  <c:v>73307</c:v>
                </c:pt>
                <c:pt idx="9138">
                  <c:v>73315</c:v>
                </c:pt>
                <c:pt idx="9139">
                  <c:v>73316</c:v>
                </c:pt>
                <c:pt idx="9140">
                  <c:v>73329</c:v>
                </c:pt>
                <c:pt idx="9141">
                  <c:v>73336</c:v>
                </c:pt>
                <c:pt idx="9142">
                  <c:v>73344</c:v>
                </c:pt>
                <c:pt idx="9143">
                  <c:v>73357</c:v>
                </c:pt>
                <c:pt idx="9144">
                  <c:v>73403</c:v>
                </c:pt>
                <c:pt idx="9145">
                  <c:v>73417</c:v>
                </c:pt>
                <c:pt idx="9146">
                  <c:v>73418</c:v>
                </c:pt>
                <c:pt idx="9147">
                  <c:v>73422</c:v>
                </c:pt>
                <c:pt idx="9148">
                  <c:v>73423</c:v>
                </c:pt>
                <c:pt idx="9149">
                  <c:v>73427</c:v>
                </c:pt>
                <c:pt idx="9150">
                  <c:v>73428</c:v>
                </c:pt>
                <c:pt idx="9151">
                  <c:v>73434</c:v>
                </c:pt>
                <c:pt idx="9152">
                  <c:v>73461</c:v>
                </c:pt>
                <c:pt idx="9153">
                  <c:v>73483</c:v>
                </c:pt>
                <c:pt idx="9154">
                  <c:v>73523</c:v>
                </c:pt>
                <c:pt idx="9155">
                  <c:v>73531</c:v>
                </c:pt>
                <c:pt idx="9156">
                  <c:v>73541</c:v>
                </c:pt>
                <c:pt idx="9157">
                  <c:v>73547</c:v>
                </c:pt>
                <c:pt idx="9158">
                  <c:v>73549</c:v>
                </c:pt>
                <c:pt idx="9159">
                  <c:v>73551</c:v>
                </c:pt>
                <c:pt idx="9160">
                  <c:v>73554</c:v>
                </c:pt>
                <c:pt idx="9161">
                  <c:v>73555</c:v>
                </c:pt>
                <c:pt idx="9162">
                  <c:v>73566</c:v>
                </c:pt>
                <c:pt idx="9163">
                  <c:v>73574</c:v>
                </c:pt>
                <c:pt idx="9164">
                  <c:v>73577</c:v>
                </c:pt>
                <c:pt idx="9165">
                  <c:v>73581</c:v>
                </c:pt>
                <c:pt idx="9166">
                  <c:v>73588</c:v>
                </c:pt>
                <c:pt idx="9167">
                  <c:v>73589</c:v>
                </c:pt>
                <c:pt idx="9168">
                  <c:v>73591</c:v>
                </c:pt>
                <c:pt idx="9169">
                  <c:v>73602</c:v>
                </c:pt>
                <c:pt idx="9170">
                  <c:v>73610</c:v>
                </c:pt>
                <c:pt idx="9171">
                  <c:v>73613</c:v>
                </c:pt>
                <c:pt idx="9172">
                  <c:v>73620</c:v>
                </c:pt>
                <c:pt idx="9173">
                  <c:v>73625</c:v>
                </c:pt>
                <c:pt idx="9174">
                  <c:v>73627</c:v>
                </c:pt>
                <c:pt idx="9175">
                  <c:v>73628</c:v>
                </c:pt>
                <c:pt idx="9176">
                  <c:v>73632</c:v>
                </c:pt>
                <c:pt idx="9177">
                  <c:v>73633</c:v>
                </c:pt>
                <c:pt idx="9178">
                  <c:v>73642</c:v>
                </c:pt>
                <c:pt idx="9179">
                  <c:v>73651</c:v>
                </c:pt>
                <c:pt idx="9180">
                  <c:v>73652</c:v>
                </c:pt>
                <c:pt idx="9181">
                  <c:v>73654</c:v>
                </c:pt>
                <c:pt idx="9182">
                  <c:v>73656</c:v>
                </c:pt>
                <c:pt idx="9183">
                  <c:v>73659</c:v>
                </c:pt>
                <c:pt idx="9184">
                  <c:v>73673</c:v>
                </c:pt>
                <c:pt idx="9185">
                  <c:v>73677</c:v>
                </c:pt>
                <c:pt idx="9186">
                  <c:v>73690</c:v>
                </c:pt>
                <c:pt idx="9187">
                  <c:v>73698</c:v>
                </c:pt>
                <c:pt idx="9188">
                  <c:v>73699</c:v>
                </c:pt>
                <c:pt idx="9189">
                  <c:v>73711</c:v>
                </c:pt>
                <c:pt idx="9190">
                  <c:v>73720</c:v>
                </c:pt>
                <c:pt idx="9191">
                  <c:v>73723</c:v>
                </c:pt>
                <c:pt idx="9192">
                  <c:v>73729</c:v>
                </c:pt>
                <c:pt idx="9193">
                  <c:v>73733</c:v>
                </c:pt>
                <c:pt idx="9194">
                  <c:v>73735</c:v>
                </c:pt>
                <c:pt idx="9195">
                  <c:v>73739</c:v>
                </c:pt>
                <c:pt idx="9196">
                  <c:v>73742</c:v>
                </c:pt>
                <c:pt idx="9197">
                  <c:v>73745</c:v>
                </c:pt>
                <c:pt idx="9198">
                  <c:v>73763</c:v>
                </c:pt>
                <c:pt idx="9199">
                  <c:v>73774</c:v>
                </c:pt>
                <c:pt idx="9200">
                  <c:v>73776</c:v>
                </c:pt>
                <c:pt idx="9201">
                  <c:v>73790</c:v>
                </c:pt>
                <c:pt idx="9202">
                  <c:v>73795</c:v>
                </c:pt>
                <c:pt idx="9203">
                  <c:v>73800</c:v>
                </c:pt>
                <c:pt idx="9204">
                  <c:v>73801</c:v>
                </c:pt>
                <c:pt idx="9205">
                  <c:v>73809</c:v>
                </c:pt>
                <c:pt idx="9206">
                  <c:v>73822</c:v>
                </c:pt>
                <c:pt idx="9207">
                  <c:v>73832</c:v>
                </c:pt>
                <c:pt idx="9208">
                  <c:v>73842</c:v>
                </c:pt>
                <c:pt idx="9209">
                  <c:v>73847</c:v>
                </c:pt>
                <c:pt idx="9210">
                  <c:v>73881</c:v>
                </c:pt>
                <c:pt idx="9211">
                  <c:v>73899</c:v>
                </c:pt>
                <c:pt idx="9212">
                  <c:v>73929</c:v>
                </c:pt>
                <c:pt idx="9213">
                  <c:v>73930</c:v>
                </c:pt>
                <c:pt idx="9214">
                  <c:v>73956</c:v>
                </c:pt>
                <c:pt idx="9215">
                  <c:v>73957</c:v>
                </c:pt>
                <c:pt idx="9216">
                  <c:v>73960</c:v>
                </c:pt>
                <c:pt idx="9217">
                  <c:v>73970</c:v>
                </c:pt>
                <c:pt idx="9218">
                  <c:v>73972</c:v>
                </c:pt>
                <c:pt idx="9219">
                  <c:v>73975</c:v>
                </c:pt>
                <c:pt idx="9220">
                  <c:v>73985</c:v>
                </c:pt>
                <c:pt idx="9221">
                  <c:v>73988</c:v>
                </c:pt>
                <c:pt idx="9222">
                  <c:v>74001</c:v>
                </c:pt>
                <c:pt idx="9223">
                  <c:v>74002</c:v>
                </c:pt>
                <c:pt idx="9224">
                  <c:v>74005</c:v>
                </c:pt>
                <c:pt idx="9225">
                  <c:v>74018</c:v>
                </c:pt>
                <c:pt idx="9226">
                  <c:v>74025</c:v>
                </c:pt>
                <c:pt idx="9227">
                  <c:v>74030</c:v>
                </c:pt>
                <c:pt idx="9228">
                  <c:v>74032</c:v>
                </c:pt>
                <c:pt idx="9229">
                  <c:v>74039</c:v>
                </c:pt>
                <c:pt idx="9230">
                  <c:v>74047</c:v>
                </c:pt>
                <c:pt idx="9231">
                  <c:v>74049</c:v>
                </c:pt>
                <c:pt idx="9232">
                  <c:v>74052</c:v>
                </c:pt>
                <c:pt idx="9233">
                  <c:v>74066</c:v>
                </c:pt>
                <c:pt idx="9234">
                  <c:v>74068</c:v>
                </c:pt>
                <c:pt idx="9235">
                  <c:v>74069</c:v>
                </c:pt>
                <c:pt idx="9236">
                  <c:v>74081</c:v>
                </c:pt>
                <c:pt idx="9237">
                  <c:v>74082</c:v>
                </c:pt>
                <c:pt idx="9238">
                  <c:v>74095</c:v>
                </c:pt>
                <c:pt idx="9239">
                  <c:v>74113</c:v>
                </c:pt>
                <c:pt idx="9240">
                  <c:v>74117</c:v>
                </c:pt>
                <c:pt idx="9241">
                  <c:v>74138</c:v>
                </c:pt>
                <c:pt idx="9242">
                  <c:v>74149</c:v>
                </c:pt>
                <c:pt idx="9243">
                  <c:v>74167</c:v>
                </c:pt>
                <c:pt idx="9244">
                  <c:v>74172</c:v>
                </c:pt>
                <c:pt idx="9245">
                  <c:v>74183</c:v>
                </c:pt>
                <c:pt idx="9246">
                  <c:v>74194</c:v>
                </c:pt>
                <c:pt idx="9247">
                  <c:v>74205</c:v>
                </c:pt>
                <c:pt idx="9248">
                  <c:v>74212</c:v>
                </c:pt>
                <c:pt idx="9249">
                  <c:v>74217</c:v>
                </c:pt>
                <c:pt idx="9250">
                  <c:v>74232</c:v>
                </c:pt>
                <c:pt idx="9251">
                  <c:v>74246</c:v>
                </c:pt>
                <c:pt idx="9252">
                  <c:v>74251</c:v>
                </c:pt>
                <c:pt idx="9253">
                  <c:v>74255</c:v>
                </c:pt>
                <c:pt idx="9254">
                  <c:v>74256</c:v>
                </c:pt>
                <c:pt idx="9255">
                  <c:v>74275</c:v>
                </c:pt>
                <c:pt idx="9256">
                  <c:v>74277</c:v>
                </c:pt>
                <c:pt idx="9257">
                  <c:v>74299</c:v>
                </c:pt>
                <c:pt idx="9258">
                  <c:v>74303</c:v>
                </c:pt>
                <c:pt idx="9259">
                  <c:v>74305</c:v>
                </c:pt>
                <c:pt idx="9260">
                  <c:v>74311</c:v>
                </c:pt>
                <c:pt idx="9261">
                  <c:v>74314</c:v>
                </c:pt>
                <c:pt idx="9262">
                  <c:v>74325</c:v>
                </c:pt>
                <c:pt idx="9263">
                  <c:v>74326</c:v>
                </c:pt>
                <c:pt idx="9264">
                  <c:v>74334</c:v>
                </c:pt>
                <c:pt idx="9265">
                  <c:v>74336</c:v>
                </c:pt>
                <c:pt idx="9266">
                  <c:v>74337</c:v>
                </c:pt>
                <c:pt idx="9267">
                  <c:v>74340</c:v>
                </c:pt>
                <c:pt idx="9268">
                  <c:v>74352</c:v>
                </c:pt>
                <c:pt idx="9269">
                  <c:v>74358</c:v>
                </c:pt>
                <c:pt idx="9270">
                  <c:v>74367</c:v>
                </c:pt>
                <c:pt idx="9271">
                  <c:v>74375</c:v>
                </c:pt>
                <c:pt idx="9272">
                  <c:v>74382</c:v>
                </c:pt>
                <c:pt idx="9273">
                  <c:v>74391</c:v>
                </c:pt>
                <c:pt idx="9274">
                  <c:v>74397</c:v>
                </c:pt>
                <c:pt idx="9275">
                  <c:v>74401</c:v>
                </c:pt>
                <c:pt idx="9276">
                  <c:v>74409</c:v>
                </c:pt>
                <c:pt idx="9277">
                  <c:v>74424</c:v>
                </c:pt>
                <c:pt idx="9278">
                  <c:v>74425</c:v>
                </c:pt>
                <c:pt idx="9279">
                  <c:v>74426</c:v>
                </c:pt>
                <c:pt idx="9280">
                  <c:v>74429</c:v>
                </c:pt>
                <c:pt idx="9281">
                  <c:v>74432</c:v>
                </c:pt>
                <c:pt idx="9282">
                  <c:v>74444</c:v>
                </c:pt>
                <c:pt idx="9283">
                  <c:v>74477</c:v>
                </c:pt>
                <c:pt idx="9284">
                  <c:v>74485</c:v>
                </c:pt>
                <c:pt idx="9285">
                  <c:v>74511</c:v>
                </c:pt>
                <c:pt idx="9286">
                  <c:v>74516</c:v>
                </c:pt>
                <c:pt idx="9287">
                  <c:v>74517</c:v>
                </c:pt>
                <c:pt idx="9288">
                  <c:v>74545</c:v>
                </c:pt>
                <c:pt idx="9289">
                  <c:v>74550</c:v>
                </c:pt>
                <c:pt idx="9290">
                  <c:v>74556</c:v>
                </c:pt>
                <c:pt idx="9291">
                  <c:v>74562</c:v>
                </c:pt>
                <c:pt idx="9292">
                  <c:v>74580</c:v>
                </c:pt>
                <c:pt idx="9293">
                  <c:v>74582</c:v>
                </c:pt>
                <c:pt idx="9294">
                  <c:v>74587</c:v>
                </c:pt>
                <c:pt idx="9295">
                  <c:v>74592</c:v>
                </c:pt>
                <c:pt idx="9296">
                  <c:v>74596</c:v>
                </c:pt>
                <c:pt idx="9297">
                  <c:v>74597</c:v>
                </c:pt>
                <c:pt idx="9298">
                  <c:v>74604</c:v>
                </c:pt>
                <c:pt idx="9299">
                  <c:v>74605</c:v>
                </c:pt>
                <c:pt idx="9300">
                  <c:v>74606</c:v>
                </c:pt>
                <c:pt idx="9301">
                  <c:v>74617</c:v>
                </c:pt>
                <c:pt idx="9302">
                  <c:v>74619</c:v>
                </c:pt>
                <c:pt idx="9303">
                  <c:v>74620</c:v>
                </c:pt>
                <c:pt idx="9304">
                  <c:v>74628</c:v>
                </c:pt>
                <c:pt idx="9305">
                  <c:v>74635</c:v>
                </c:pt>
                <c:pt idx="9306">
                  <c:v>74636</c:v>
                </c:pt>
                <c:pt idx="9307">
                  <c:v>74649</c:v>
                </c:pt>
                <c:pt idx="9308">
                  <c:v>74653</c:v>
                </c:pt>
                <c:pt idx="9309">
                  <c:v>74655</c:v>
                </c:pt>
                <c:pt idx="9310">
                  <c:v>74672</c:v>
                </c:pt>
                <c:pt idx="9311">
                  <c:v>74673</c:v>
                </c:pt>
                <c:pt idx="9312">
                  <c:v>74685</c:v>
                </c:pt>
                <c:pt idx="9313">
                  <c:v>74713</c:v>
                </c:pt>
                <c:pt idx="9314">
                  <c:v>74721</c:v>
                </c:pt>
                <c:pt idx="9315">
                  <c:v>74724</c:v>
                </c:pt>
                <c:pt idx="9316">
                  <c:v>74726</c:v>
                </c:pt>
                <c:pt idx="9317">
                  <c:v>74730</c:v>
                </c:pt>
                <c:pt idx="9318">
                  <c:v>74744</c:v>
                </c:pt>
                <c:pt idx="9319">
                  <c:v>74762</c:v>
                </c:pt>
                <c:pt idx="9320">
                  <c:v>74774</c:v>
                </c:pt>
                <c:pt idx="9321">
                  <c:v>74781</c:v>
                </c:pt>
                <c:pt idx="9322">
                  <c:v>74789</c:v>
                </c:pt>
                <c:pt idx="9323">
                  <c:v>74790</c:v>
                </c:pt>
                <c:pt idx="9324">
                  <c:v>74791</c:v>
                </c:pt>
                <c:pt idx="9325">
                  <c:v>74812</c:v>
                </c:pt>
                <c:pt idx="9326">
                  <c:v>74813</c:v>
                </c:pt>
                <c:pt idx="9327">
                  <c:v>74816</c:v>
                </c:pt>
                <c:pt idx="9328">
                  <c:v>74817</c:v>
                </c:pt>
                <c:pt idx="9329">
                  <c:v>74823</c:v>
                </c:pt>
                <c:pt idx="9330">
                  <c:v>74833</c:v>
                </c:pt>
                <c:pt idx="9331">
                  <c:v>74840</c:v>
                </c:pt>
                <c:pt idx="9332">
                  <c:v>74845</c:v>
                </c:pt>
                <c:pt idx="9333">
                  <c:v>74848</c:v>
                </c:pt>
                <c:pt idx="9334">
                  <c:v>74852</c:v>
                </c:pt>
                <c:pt idx="9335">
                  <c:v>74858</c:v>
                </c:pt>
                <c:pt idx="9336">
                  <c:v>74861</c:v>
                </c:pt>
                <c:pt idx="9337">
                  <c:v>74868</c:v>
                </c:pt>
                <c:pt idx="9338">
                  <c:v>74872</c:v>
                </c:pt>
                <c:pt idx="9339">
                  <c:v>74884</c:v>
                </c:pt>
                <c:pt idx="9340">
                  <c:v>74906</c:v>
                </c:pt>
                <c:pt idx="9341">
                  <c:v>74920</c:v>
                </c:pt>
                <c:pt idx="9342">
                  <c:v>74923</c:v>
                </c:pt>
                <c:pt idx="9343">
                  <c:v>74931</c:v>
                </c:pt>
                <c:pt idx="9344">
                  <c:v>74943</c:v>
                </c:pt>
                <c:pt idx="9345">
                  <c:v>74946</c:v>
                </c:pt>
                <c:pt idx="9346">
                  <c:v>74947</c:v>
                </c:pt>
                <c:pt idx="9347">
                  <c:v>74969</c:v>
                </c:pt>
                <c:pt idx="9348">
                  <c:v>74971</c:v>
                </c:pt>
                <c:pt idx="9349">
                  <c:v>74985</c:v>
                </c:pt>
                <c:pt idx="9350">
                  <c:v>74991</c:v>
                </c:pt>
                <c:pt idx="9351">
                  <c:v>74998</c:v>
                </c:pt>
                <c:pt idx="9352">
                  <c:v>75000</c:v>
                </c:pt>
                <c:pt idx="9353">
                  <c:v>75028</c:v>
                </c:pt>
                <c:pt idx="9354">
                  <c:v>75032</c:v>
                </c:pt>
                <c:pt idx="9355">
                  <c:v>75039</c:v>
                </c:pt>
                <c:pt idx="9356">
                  <c:v>75041</c:v>
                </c:pt>
                <c:pt idx="9357">
                  <c:v>75042</c:v>
                </c:pt>
                <c:pt idx="9358">
                  <c:v>75048</c:v>
                </c:pt>
                <c:pt idx="9359">
                  <c:v>75069</c:v>
                </c:pt>
                <c:pt idx="9360">
                  <c:v>75071</c:v>
                </c:pt>
                <c:pt idx="9361">
                  <c:v>75073</c:v>
                </c:pt>
                <c:pt idx="9362">
                  <c:v>75075</c:v>
                </c:pt>
                <c:pt idx="9363">
                  <c:v>75077</c:v>
                </c:pt>
                <c:pt idx="9364">
                  <c:v>75087</c:v>
                </c:pt>
                <c:pt idx="9365">
                  <c:v>75118</c:v>
                </c:pt>
                <c:pt idx="9366">
                  <c:v>75131</c:v>
                </c:pt>
                <c:pt idx="9367">
                  <c:v>75138</c:v>
                </c:pt>
                <c:pt idx="9368">
                  <c:v>75141</c:v>
                </c:pt>
                <c:pt idx="9369">
                  <c:v>75158</c:v>
                </c:pt>
                <c:pt idx="9370">
                  <c:v>75160</c:v>
                </c:pt>
                <c:pt idx="9371">
                  <c:v>75168</c:v>
                </c:pt>
                <c:pt idx="9372">
                  <c:v>75169</c:v>
                </c:pt>
                <c:pt idx="9373">
                  <c:v>75172</c:v>
                </c:pt>
                <c:pt idx="9374">
                  <c:v>75173</c:v>
                </c:pt>
                <c:pt idx="9375">
                  <c:v>75196</c:v>
                </c:pt>
                <c:pt idx="9376">
                  <c:v>75202</c:v>
                </c:pt>
                <c:pt idx="9377">
                  <c:v>75204</c:v>
                </c:pt>
                <c:pt idx="9378">
                  <c:v>75208</c:v>
                </c:pt>
                <c:pt idx="9379">
                  <c:v>75209</c:v>
                </c:pt>
                <c:pt idx="9380">
                  <c:v>75216</c:v>
                </c:pt>
                <c:pt idx="9381">
                  <c:v>75219</c:v>
                </c:pt>
                <c:pt idx="9382">
                  <c:v>75224</c:v>
                </c:pt>
                <c:pt idx="9383">
                  <c:v>75235</c:v>
                </c:pt>
                <c:pt idx="9384">
                  <c:v>75236</c:v>
                </c:pt>
                <c:pt idx="9385">
                  <c:v>75252</c:v>
                </c:pt>
                <c:pt idx="9386">
                  <c:v>75267</c:v>
                </c:pt>
                <c:pt idx="9387">
                  <c:v>75279</c:v>
                </c:pt>
                <c:pt idx="9388">
                  <c:v>75286</c:v>
                </c:pt>
                <c:pt idx="9389">
                  <c:v>75290</c:v>
                </c:pt>
                <c:pt idx="9390">
                  <c:v>75291</c:v>
                </c:pt>
                <c:pt idx="9391">
                  <c:v>75298</c:v>
                </c:pt>
                <c:pt idx="9392">
                  <c:v>75315</c:v>
                </c:pt>
                <c:pt idx="9393">
                  <c:v>75326</c:v>
                </c:pt>
                <c:pt idx="9394">
                  <c:v>75329</c:v>
                </c:pt>
                <c:pt idx="9395">
                  <c:v>75343</c:v>
                </c:pt>
                <c:pt idx="9396">
                  <c:v>75344</c:v>
                </c:pt>
                <c:pt idx="9397">
                  <c:v>75345</c:v>
                </c:pt>
                <c:pt idx="9398">
                  <c:v>75359</c:v>
                </c:pt>
                <c:pt idx="9399">
                  <c:v>75371</c:v>
                </c:pt>
                <c:pt idx="9400">
                  <c:v>75381</c:v>
                </c:pt>
                <c:pt idx="9401">
                  <c:v>75385</c:v>
                </c:pt>
                <c:pt idx="9402">
                  <c:v>75398</c:v>
                </c:pt>
                <c:pt idx="9403">
                  <c:v>75407</c:v>
                </c:pt>
                <c:pt idx="9404">
                  <c:v>75413</c:v>
                </c:pt>
                <c:pt idx="9405">
                  <c:v>75417</c:v>
                </c:pt>
                <c:pt idx="9406">
                  <c:v>75436</c:v>
                </c:pt>
                <c:pt idx="9407">
                  <c:v>75445</c:v>
                </c:pt>
                <c:pt idx="9408">
                  <c:v>75466</c:v>
                </c:pt>
                <c:pt idx="9409">
                  <c:v>75468</c:v>
                </c:pt>
                <c:pt idx="9410">
                  <c:v>75470</c:v>
                </c:pt>
                <c:pt idx="9411">
                  <c:v>75482</c:v>
                </c:pt>
                <c:pt idx="9412">
                  <c:v>75498</c:v>
                </c:pt>
                <c:pt idx="9413">
                  <c:v>75501</c:v>
                </c:pt>
                <c:pt idx="9414">
                  <c:v>75503</c:v>
                </c:pt>
                <c:pt idx="9415">
                  <c:v>75504</c:v>
                </c:pt>
                <c:pt idx="9416">
                  <c:v>75508</c:v>
                </c:pt>
                <c:pt idx="9417">
                  <c:v>75514</c:v>
                </c:pt>
                <c:pt idx="9418">
                  <c:v>75518</c:v>
                </c:pt>
                <c:pt idx="9419">
                  <c:v>75520</c:v>
                </c:pt>
                <c:pt idx="9420">
                  <c:v>75521</c:v>
                </c:pt>
                <c:pt idx="9421">
                  <c:v>75523</c:v>
                </c:pt>
                <c:pt idx="9422">
                  <c:v>75527</c:v>
                </c:pt>
                <c:pt idx="9423">
                  <c:v>75529</c:v>
                </c:pt>
                <c:pt idx="9424">
                  <c:v>75538</c:v>
                </c:pt>
                <c:pt idx="9425">
                  <c:v>75562</c:v>
                </c:pt>
                <c:pt idx="9426">
                  <c:v>75570</c:v>
                </c:pt>
                <c:pt idx="9427">
                  <c:v>75574</c:v>
                </c:pt>
                <c:pt idx="9428">
                  <c:v>75580</c:v>
                </c:pt>
                <c:pt idx="9429">
                  <c:v>75601</c:v>
                </c:pt>
                <c:pt idx="9430">
                  <c:v>75612</c:v>
                </c:pt>
                <c:pt idx="9431">
                  <c:v>75619</c:v>
                </c:pt>
                <c:pt idx="9432">
                  <c:v>75626</c:v>
                </c:pt>
                <c:pt idx="9433">
                  <c:v>75627</c:v>
                </c:pt>
                <c:pt idx="9434">
                  <c:v>75639</c:v>
                </c:pt>
                <c:pt idx="9435">
                  <c:v>75640</c:v>
                </c:pt>
                <c:pt idx="9436">
                  <c:v>75657</c:v>
                </c:pt>
                <c:pt idx="9437">
                  <c:v>75673</c:v>
                </c:pt>
                <c:pt idx="9438">
                  <c:v>75679</c:v>
                </c:pt>
                <c:pt idx="9439">
                  <c:v>75688</c:v>
                </c:pt>
                <c:pt idx="9440">
                  <c:v>75690</c:v>
                </c:pt>
                <c:pt idx="9441">
                  <c:v>75691</c:v>
                </c:pt>
                <c:pt idx="9442">
                  <c:v>75697</c:v>
                </c:pt>
                <c:pt idx="9443">
                  <c:v>75701</c:v>
                </c:pt>
                <c:pt idx="9444">
                  <c:v>75705</c:v>
                </c:pt>
                <c:pt idx="9445">
                  <c:v>75714</c:v>
                </c:pt>
                <c:pt idx="9446">
                  <c:v>75716</c:v>
                </c:pt>
                <c:pt idx="9447">
                  <c:v>75725</c:v>
                </c:pt>
                <c:pt idx="9448">
                  <c:v>75735</c:v>
                </c:pt>
                <c:pt idx="9449">
                  <c:v>75737</c:v>
                </c:pt>
                <c:pt idx="9450">
                  <c:v>75739</c:v>
                </c:pt>
                <c:pt idx="9451">
                  <c:v>75767</c:v>
                </c:pt>
                <c:pt idx="9452">
                  <c:v>75779</c:v>
                </c:pt>
                <c:pt idx="9453">
                  <c:v>75780</c:v>
                </c:pt>
                <c:pt idx="9454">
                  <c:v>75788</c:v>
                </c:pt>
                <c:pt idx="9455">
                  <c:v>75789</c:v>
                </c:pt>
                <c:pt idx="9456">
                  <c:v>75794</c:v>
                </c:pt>
                <c:pt idx="9457">
                  <c:v>75795</c:v>
                </c:pt>
                <c:pt idx="9458">
                  <c:v>75798</c:v>
                </c:pt>
                <c:pt idx="9459">
                  <c:v>75807</c:v>
                </c:pt>
                <c:pt idx="9460">
                  <c:v>75810</c:v>
                </c:pt>
                <c:pt idx="9461">
                  <c:v>75814</c:v>
                </c:pt>
                <c:pt idx="9462">
                  <c:v>75831</c:v>
                </c:pt>
                <c:pt idx="9463">
                  <c:v>75846</c:v>
                </c:pt>
                <c:pt idx="9464">
                  <c:v>75847</c:v>
                </c:pt>
                <c:pt idx="9465">
                  <c:v>75861</c:v>
                </c:pt>
                <c:pt idx="9466">
                  <c:v>75871</c:v>
                </c:pt>
                <c:pt idx="9467">
                  <c:v>75873</c:v>
                </c:pt>
                <c:pt idx="9468">
                  <c:v>75889</c:v>
                </c:pt>
                <c:pt idx="9469">
                  <c:v>75893</c:v>
                </c:pt>
                <c:pt idx="9470">
                  <c:v>75894</c:v>
                </c:pt>
                <c:pt idx="9471">
                  <c:v>75906</c:v>
                </c:pt>
                <c:pt idx="9472">
                  <c:v>75919</c:v>
                </c:pt>
                <c:pt idx="9473">
                  <c:v>75943</c:v>
                </c:pt>
                <c:pt idx="9474">
                  <c:v>75948</c:v>
                </c:pt>
                <c:pt idx="9475">
                  <c:v>75950</c:v>
                </c:pt>
                <c:pt idx="9476">
                  <c:v>75959</c:v>
                </c:pt>
                <c:pt idx="9477">
                  <c:v>75962</c:v>
                </c:pt>
                <c:pt idx="9478">
                  <c:v>75968</c:v>
                </c:pt>
                <c:pt idx="9479">
                  <c:v>75973</c:v>
                </c:pt>
                <c:pt idx="9480">
                  <c:v>75978</c:v>
                </c:pt>
                <c:pt idx="9481">
                  <c:v>75986</c:v>
                </c:pt>
                <c:pt idx="9482">
                  <c:v>76066</c:v>
                </c:pt>
                <c:pt idx="9483">
                  <c:v>76081</c:v>
                </c:pt>
                <c:pt idx="9484">
                  <c:v>76110</c:v>
                </c:pt>
                <c:pt idx="9485">
                  <c:v>76120</c:v>
                </c:pt>
                <c:pt idx="9486">
                  <c:v>76122</c:v>
                </c:pt>
                <c:pt idx="9487">
                  <c:v>76125</c:v>
                </c:pt>
                <c:pt idx="9488">
                  <c:v>76127</c:v>
                </c:pt>
                <c:pt idx="9489">
                  <c:v>76146</c:v>
                </c:pt>
                <c:pt idx="9490">
                  <c:v>76147</c:v>
                </c:pt>
                <c:pt idx="9491">
                  <c:v>76151</c:v>
                </c:pt>
                <c:pt idx="9492">
                  <c:v>76152</c:v>
                </c:pt>
                <c:pt idx="9493">
                  <c:v>76165</c:v>
                </c:pt>
                <c:pt idx="9494">
                  <c:v>76168</c:v>
                </c:pt>
                <c:pt idx="9495">
                  <c:v>76186</c:v>
                </c:pt>
                <c:pt idx="9496">
                  <c:v>76201</c:v>
                </c:pt>
                <c:pt idx="9497">
                  <c:v>76204</c:v>
                </c:pt>
                <c:pt idx="9498">
                  <c:v>76212</c:v>
                </c:pt>
                <c:pt idx="9499">
                  <c:v>76241</c:v>
                </c:pt>
                <c:pt idx="9500">
                  <c:v>76246</c:v>
                </c:pt>
                <c:pt idx="9501">
                  <c:v>76247</c:v>
                </c:pt>
                <c:pt idx="9502">
                  <c:v>76249</c:v>
                </c:pt>
                <c:pt idx="9503">
                  <c:v>76250</c:v>
                </c:pt>
                <c:pt idx="9504">
                  <c:v>76251</c:v>
                </c:pt>
                <c:pt idx="9505">
                  <c:v>76255</c:v>
                </c:pt>
                <c:pt idx="9506">
                  <c:v>76256</c:v>
                </c:pt>
                <c:pt idx="9507">
                  <c:v>76261</c:v>
                </c:pt>
                <c:pt idx="9508">
                  <c:v>76265</c:v>
                </c:pt>
                <c:pt idx="9509">
                  <c:v>76268</c:v>
                </c:pt>
                <c:pt idx="9510">
                  <c:v>76283</c:v>
                </c:pt>
                <c:pt idx="9511">
                  <c:v>76293</c:v>
                </c:pt>
                <c:pt idx="9512">
                  <c:v>76294</c:v>
                </c:pt>
                <c:pt idx="9513">
                  <c:v>76303</c:v>
                </c:pt>
                <c:pt idx="9514">
                  <c:v>76304</c:v>
                </c:pt>
                <c:pt idx="9515">
                  <c:v>76347</c:v>
                </c:pt>
                <c:pt idx="9516">
                  <c:v>76350</c:v>
                </c:pt>
                <c:pt idx="9517">
                  <c:v>76368</c:v>
                </c:pt>
                <c:pt idx="9518">
                  <c:v>76374</c:v>
                </c:pt>
                <c:pt idx="9519">
                  <c:v>76377</c:v>
                </c:pt>
                <c:pt idx="9520">
                  <c:v>76392</c:v>
                </c:pt>
                <c:pt idx="9521">
                  <c:v>76394</c:v>
                </c:pt>
                <c:pt idx="9522">
                  <c:v>76397</c:v>
                </c:pt>
                <c:pt idx="9523">
                  <c:v>76400</c:v>
                </c:pt>
                <c:pt idx="9524">
                  <c:v>76402</c:v>
                </c:pt>
                <c:pt idx="9525">
                  <c:v>76403</c:v>
                </c:pt>
                <c:pt idx="9526">
                  <c:v>76404</c:v>
                </c:pt>
                <c:pt idx="9527">
                  <c:v>76405</c:v>
                </c:pt>
                <c:pt idx="9528">
                  <c:v>76409</c:v>
                </c:pt>
                <c:pt idx="9529">
                  <c:v>76413</c:v>
                </c:pt>
                <c:pt idx="9530">
                  <c:v>76423</c:v>
                </c:pt>
                <c:pt idx="9531">
                  <c:v>76427</c:v>
                </c:pt>
                <c:pt idx="9532">
                  <c:v>76428</c:v>
                </c:pt>
                <c:pt idx="9533">
                  <c:v>76434</c:v>
                </c:pt>
                <c:pt idx="9534">
                  <c:v>76447</c:v>
                </c:pt>
                <c:pt idx="9535">
                  <c:v>76455</c:v>
                </c:pt>
                <c:pt idx="9536">
                  <c:v>76459</c:v>
                </c:pt>
                <c:pt idx="9537">
                  <c:v>76461</c:v>
                </c:pt>
                <c:pt idx="9538">
                  <c:v>76463</c:v>
                </c:pt>
                <c:pt idx="9539">
                  <c:v>76471</c:v>
                </c:pt>
                <c:pt idx="9540">
                  <c:v>76480</c:v>
                </c:pt>
                <c:pt idx="9541">
                  <c:v>76505</c:v>
                </c:pt>
                <c:pt idx="9542">
                  <c:v>76509</c:v>
                </c:pt>
                <c:pt idx="9543">
                  <c:v>76516</c:v>
                </c:pt>
                <c:pt idx="9544">
                  <c:v>76518</c:v>
                </c:pt>
                <c:pt idx="9545">
                  <c:v>76545</c:v>
                </c:pt>
                <c:pt idx="9546">
                  <c:v>76553</c:v>
                </c:pt>
                <c:pt idx="9547">
                  <c:v>76555</c:v>
                </c:pt>
                <c:pt idx="9548">
                  <c:v>76563</c:v>
                </c:pt>
                <c:pt idx="9549">
                  <c:v>76570</c:v>
                </c:pt>
                <c:pt idx="9550">
                  <c:v>76623</c:v>
                </c:pt>
                <c:pt idx="9551">
                  <c:v>76629</c:v>
                </c:pt>
                <c:pt idx="9552">
                  <c:v>76649</c:v>
                </c:pt>
                <c:pt idx="9553">
                  <c:v>76663</c:v>
                </c:pt>
                <c:pt idx="9554">
                  <c:v>76714</c:v>
                </c:pt>
                <c:pt idx="9555">
                  <c:v>76718</c:v>
                </c:pt>
                <c:pt idx="9556">
                  <c:v>76727</c:v>
                </c:pt>
                <c:pt idx="9557">
                  <c:v>76764</c:v>
                </c:pt>
                <c:pt idx="9558">
                  <c:v>76769</c:v>
                </c:pt>
                <c:pt idx="9559">
                  <c:v>76771</c:v>
                </c:pt>
                <c:pt idx="9560">
                  <c:v>76774</c:v>
                </c:pt>
                <c:pt idx="9561">
                  <c:v>76775</c:v>
                </c:pt>
                <c:pt idx="9562">
                  <c:v>76779</c:v>
                </c:pt>
                <c:pt idx="9563">
                  <c:v>76785</c:v>
                </c:pt>
                <c:pt idx="9564">
                  <c:v>76790</c:v>
                </c:pt>
                <c:pt idx="9565">
                  <c:v>76798</c:v>
                </c:pt>
                <c:pt idx="9566">
                  <c:v>76803</c:v>
                </c:pt>
                <c:pt idx="9567">
                  <c:v>76804</c:v>
                </c:pt>
                <c:pt idx="9568">
                  <c:v>76822</c:v>
                </c:pt>
                <c:pt idx="9569">
                  <c:v>76825</c:v>
                </c:pt>
                <c:pt idx="9570">
                  <c:v>76829</c:v>
                </c:pt>
                <c:pt idx="9571">
                  <c:v>76835</c:v>
                </c:pt>
                <c:pt idx="9572">
                  <c:v>76845</c:v>
                </c:pt>
                <c:pt idx="9573">
                  <c:v>76852</c:v>
                </c:pt>
                <c:pt idx="9574">
                  <c:v>76855</c:v>
                </c:pt>
                <c:pt idx="9575">
                  <c:v>76890</c:v>
                </c:pt>
                <c:pt idx="9576">
                  <c:v>76891</c:v>
                </c:pt>
                <c:pt idx="9577">
                  <c:v>76905</c:v>
                </c:pt>
                <c:pt idx="9578">
                  <c:v>76927</c:v>
                </c:pt>
                <c:pt idx="9579">
                  <c:v>76939</c:v>
                </c:pt>
                <c:pt idx="9580">
                  <c:v>76947</c:v>
                </c:pt>
                <c:pt idx="9581">
                  <c:v>76963</c:v>
                </c:pt>
                <c:pt idx="9582">
                  <c:v>76971</c:v>
                </c:pt>
                <c:pt idx="9583">
                  <c:v>76979</c:v>
                </c:pt>
                <c:pt idx="9584">
                  <c:v>76981</c:v>
                </c:pt>
                <c:pt idx="9585">
                  <c:v>77002</c:v>
                </c:pt>
                <c:pt idx="9586">
                  <c:v>77013</c:v>
                </c:pt>
                <c:pt idx="9587">
                  <c:v>77014</c:v>
                </c:pt>
                <c:pt idx="9588">
                  <c:v>77026</c:v>
                </c:pt>
                <c:pt idx="9589">
                  <c:v>77037</c:v>
                </c:pt>
                <c:pt idx="9590">
                  <c:v>77056</c:v>
                </c:pt>
                <c:pt idx="9591">
                  <c:v>77078</c:v>
                </c:pt>
                <c:pt idx="9592">
                  <c:v>77090</c:v>
                </c:pt>
                <c:pt idx="9593">
                  <c:v>77105</c:v>
                </c:pt>
                <c:pt idx="9594">
                  <c:v>77106</c:v>
                </c:pt>
                <c:pt idx="9595">
                  <c:v>77117</c:v>
                </c:pt>
                <c:pt idx="9596">
                  <c:v>77118</c:v>
                </c:pt>
                <c:pt idx="9597">
                  <c:v>77130</c:v>
                </c:pt>
                <c:pt idx="9598">
                  <c:v>77136</c:v>
                </c:pt>
                <c:pt idx="9599">
                  <c:v>77137</c:v>
                </c:pt>
                <c:pt idx="9600">
                  <c:v>77144</c:v>
                </c:pt>
                <c:pt idx="9601">
                  <c:v>77148</c:v>
                </c:pt>
                <c:pt idx="9602">
                  <c:v>77152</c:v>
                </c:pt>
                <c:pt idx="9603">
                  <c:v>77156</c:v>
                </c:pt>
                <c:pt idx="9604">
                  <c:v>77162</c:v>
                </c:pt>
                <c:pt idx="9605">
                  <c:v>77169</c:v>
                </c:pt>
                <c:pt idx="9606">
                  <c:v>77185</c:v>
                </c:pt>
                <c:pt idx="9607">
                  <c:v>77187</c:v>
                </c:pt>
                <c:pt idx="9608">
                  <c:v>77194</c:v>
                </c:pt>
                <c:pt idx="9609">
                  <c:v>77196</c:v>
                </c:pt>
                <c:pt idx="9610">
                  <c:v>77197</c:v>
                </c:pt>
                <c:pt idx="9611">
                  <c:v>77198</c:v>
                </c:pt>
                <c:pt idx="9612">
                  <c:v>77217</c:v>
                </c:pt>
                <c:pt idx="9613">
                  <c:v>77228</c:v>
                </c:pt>
                <c:pt idx="9614">
                  <c:v>77250</c:v>
                </c:pt>
                <c:pt idx="9615">
                  <c:v>77252</c:v>
                </c:pt>
                <c:pt idx="9616">
                  <c:v>77273</c:v>
                </c:pt>
                <c:pt idx="9617">
                  <c:v>77277</c:v>
                </c:pt>
                <c:pt idx="9618">
                  <c:v>77286</c:v>
                </c:pt>
                <c:pt idx="9619">
                  <c:v>77292</c:v>
                </c:pt>
                <c:pt idx="9620">
                  <c:v>77298</c:v>
                </c:pt>
                <c:pt idx="9621">
                  <c:v>77300</c:v>
                </c:pt>
                <c:pt idx="9622">
                  <c:v>77306</c:v>
                </c:pt>
                <c:pt idx="9623">
                  <c:v>77308</c:v>
                </c:pt>
                <c:pt idx="9624">
                  <c:v>77309</c:v>
                </c:pt>
                <c:pt idx="9625">
                  <c:v>77312</c:v>
                </c:pt>
                <c:pt idx="9626">
                  <c:v>77322</c:v>
                </c:pt>
                <c:pt idx="9627">
                  <c:v>77352</c:v>
                </c:pt>
                <c:pt idx="9628">
                  <c:v>77366</c:v>
                </c:pt>
                <c:pt idx="9629">
                  <c:v>77388</c:v>
                </c:pt>
                <c:pt idx="9630">
                  <c:v>77403</c:v>
                </c:pt>
                <c:pt idx="9631">
                  <c:v>77405</c:v>
                </c:pt>
                <c:pt idx="9632">
                  <c:v>77421</c:v>
                </c:pt>
                <c:pt idx="9633">
                  <c:v>77427</c:v>
                </c:pt>
                <c:pt idx="9634">
                  <c:v>77431</c:v>
                </c:pt>
                <c:pt idx="9635">
                  <c:v>77445</c:v>
                </c:pt>
                <c:pt idx="9636">
                  <c:v>77451</c:v>
                </c:pt>
                <c:pt idx="9637">
                  <c:v>77452</c:v>
                </c:pt>
                <c:pt idx="9638">
                  <c:v>77462</c:v>
                </c:pt>
                <c:pt idx="9639">
                  <c:v>77470</c:v>
                </c:pt>
                <c:pt idx="9640">
                  <c:v>77471</c:v>
                </c:pt>
                <c:pt idx="9641">
                  <c:v>77474</c:v>
                </c:pt>
                <c:pt idx="9642">
                  <c:v>77498</c:v>
                </c:pt>
                <c:pt idx="9643">
                  <c:v>77504</c:v>
                </c:pt>
                <c:pt idx="9644">
                  <c:v>77509</c:v>
                </c:pt>
                <c:pt idx="9645">
                  <c:v>77521</c:v>
                </c:pt>
                <c:pt idx="9646">
                  <c:v>77532</c:v>
                </c:pt>
                <c:pt idx="9647">
                  <c:v>77543</c:v>
                </c:pt>
                <c:pt idx="9648">
                  <c:v>77546</c:v>
                </c:pt>
                <c:pt idx="9649">
                  <c:v>77587</c:v>
                </c:pt>
                <c:pt idx="9650">
                  <c:v>77597</c:v>
                </c:pt>
                <c:pt idx="9651">
                  <c:v>77614</c:v>
                </c:pt>
                <c:pt idx="9652">
                  <c:v>77618</c:v>
                </c:pt>
                <c:pt idx="9653">
                  <c:v>77622</c:v>
                </c:pt>
                <c:pt idx="9654">
                  <c:v>77629</c:v>
                </c:pt>
                <c:pt idx="9655">
                  <c:v>77634</c:v>
                </c:pt>
                <c:pt idx="9656">
                  <c:v>77644</c:v>
                </c:pt>
                <c:pt idx="9657">
                  <c:v>77646</c:v>
                </c:pt>
                <c:pt idx="9658">
                  <c:v>77647</c:v>
                </c:pt>
                <c:pt idx="9659">
                  <c:v>77661</c:v>
                </c:pt>
                <c:pt idx="9660">
                  <c:v>77662</c:v>
                </c:pt>
                <c:pt idx="9661">
                  <c:v>77665</c:v>
                </c:pt>
                <c:pt idx="9662">
                  <c:v>77669</c:v>
                </c:pt>
                <c:pt idx="9663">
                  <c:v>77677</c:v>
                </c:pt>
                <c:pt idx="9664">
                  <c:v>77688</c:v>
                </c:pt>
                <c:pt idx="9665">
                  <c:v>77705</c:v>
                </c:pt>
                <c:pt idx="9666">
                  <c:v>77711</c:v>
                </c:pt>
                <c:pt idx="9667">
                  <c:v>77716</c:v>
                </c:pt>
                <c:pt idx="9668">
                  <c:v>77722</c:v>
                </c:pt>
                <c:pt idx="9669">
                  <c:v>77729</c:v>
                </c:pt>
                <c:pt idx="9670">
                  <c:v>77731</c:v>
                </c:pt>
                <c:pt idx="9671">
                  <c:v>77741</c:v>
                </c:pt>
                <c:pt idx="9672">
                  <c:v>77779</c:v>
                </c:pt>
                <c:pt idx="9673">
                  <c:v>77798</c:v>
                </c:pt>
                <c:pt idx="9674">
                  <c:v>77801</c:v>
                </c:pt>
                <c:pt idx="9675">
                  <c:v>77806</c:v>
                </c:pt>
                <c:pt idx="9676">
                  <c:v>77813</c:v>
                </c:pt>
                <c:pt idx="9677">
                  <c:v>77828</c:v>
                </c:pt>
                <c:pt idx="9678">
                  <c:v>77842</c:v>
                </c:pt>
                <c:pt idx="9679">
                  <c:v>77854</c:v>
                </c:pt>
                <c:pt idx="9680">
                  <c:v>77861</c:v>
                </c:pt>
                <c:pt idx="9681">
                  <c:v>77872</c:v>
                </c:pt>
                <c:pt idx="9682">
                  <c:v>77873</c:v>
                </c:pt>
                <c:pt idx="9683">
                  <c:v>77883</c:v>
                </c:pt>
                <c:pt idx="9684">
                  <c:v>77884</c:v>
                </c:pt>
                <c:pt idx="9685">
                  <c:v>77897</c:v>
                </c:pt>
                <c:pt idx="9686">
                  <c:v>77908</c:v>
                </c:pt>
                <c:pt idx="9687">
                  <c:v>77911</c:v>
                </c:pt>
                <c:pt idx="9688">
                  <c:v>77924</c:v>
                </c:pt>
                <c:pt idx="9689">
                  <c:v>77929</c:v>
                </c:pt>
                <c:pt idx="9690">
                  <c:v>77931</c:v>
                </c:pt>
                <c:pt idx="9691">
                  <c:v>77949</c:v>
                </c:pt>
                <c:pt idx="9692">
                  <c:v>77952</c:v>
                </c:pt>
                <c:pt idx="9693">
                  <c:v>77967</c:v>
                </c:pt>
                <c:pt idx="9694">
                  <c:v>77992</c:v>
                </c:pt>
                <c:pt idx="9695">
                  <c:v>77995</c:v>
                </c:pt>
                <c:pt idx="9696">
                  <c:v>77998</c:v>
                </c:pt>
                <c:pt idx="9697">
                  <c:v>78002</c:v>
                </c:pt>
                <c:pt idx="9698">
                  <c:v>78027</c:v>
                </c:pt>
                <c:pt idx="9699">
                  <c:v>78029</c:v>
                </c:pt>
                <c:pt idx="9700">
                  <c:v>78030</c:v>
                </c:pt>
                <c:pt idx="9701">
                  <c:v>78031</c:v>
                </c:pt>
                <c:pt idx="9702">
                  <c:v>78039</c:v>
                </c:pt>
                <c:pt idx="9703">
                  <c:v>78041</c:v>
                </c:pt>
                <c:pt idx="9704">
                  <c:v>78047</c:v>
                </c:pt>
                <c:pt idx="9705">
                  <c:v>78052</c:v>
                </c:pt>
                <c:pt idx="9706">
                  <c:v>78055</c:v>
                </c:pt>
                <c:pt idx="9707">
                  <c:v>78066</c:v>
                </c:pt>
                <c:pt idx="9708">
                  <c:v>78073</c:v>
                </c:pt>
                <c:pt idx="9709">
                  <c:v>78108</c:v>
                </c:pt>
                <c:pt idx="9710">
                  <c:v>78113</c:v>
                </c:pt>
                <c:pt idx="9711">
                  <c:v>78118</c:v>
                </c:pt>
                <c:pt idx="9712">
                  <c:v>78130</c:v>
                </c:pt>
                <c:pt idx="9713">
                  <c:v>78132</c:v>
                </c:pt>
                <c:pt idx="9714">
                  <c:v>78143</c:v>
                </c:pt>
                <c:pt idx="9715">
                  <c:v>78145</c:v>
                </c:pt>
                <c:pt idx="9716">
                  <c:v>78169</c:v>
                </c:pt>
                <c:pt idx="9717">
                  <c:v>78182</c:v>
                </c:pt>
                <c:pt idx="9718">
                  <c:v>78184</c:v>
                </c:pt>
                <c:pt idx="9719">
                  <c:v>78192</c:v>
                </c:pt>
                <c:pt idx="9720">
                  <c:v>78197</c:v>
                </c:pt>
                <c:pt idx="9721">
                  <c:v>78202</c:v>
                </c:pt>
                <c:pt idx="9722">
                  <c:v>78210</c:v>
                </c:pt>
                <c:pt idx="9723">
                  <c:v>78211</c:v>
                </c:pt>
                <c:pt idx="9724">
                  <c:v>78212</c:v>
                </c:pt>
                <c:pt idx="9725">
                  <c:v>78218</c:v>
                </c:pt>
                <c:pt idx="9726">
                  <c:v>78241</c:v>
                </c:pt>
                <c:pt idx="9727">
                  <c:v>78242</c:v>
                </c:pt>
                <c:pt idx="9728">
                  <c:v>78245</c:v>
                </c:pt>
                <c:pt idx="9729">
                  <c:v>78247</c:v>
                </c:pt>
                <c:pt idx="9730">
                  <c:v>78248</c:v>
                </c:pt>
                <c:pt idx="9731">
                  <c:v>78249</c:v>
                </c:pt>
                <c:pt idx="9732">
                  <c:v>78265</c:v>
                </c:pt>
                <c:pt idx="9733">
                  <c:v>78271</c:v>
                </c:pt>
                <c:pt idx="9734">
                  <c:v>78274</c:v>
                </c:pt>
                <c:pt idx="9735">
                  <c:v>78275</c:v>
                </c:pt>
                <c:pt idx="9736">
                  <c:v>78280</c:v>
                </c:pt>
                <c:pt idx="9737">
                  <c:v>78284</c:v>
                </c:pt>
                <c:pt idx="9738">
                  <c:v>78293</c:v>
                </c:pt>
                <c:pt idx="9739">
                  <c:v>78312</c:v>
                </c:pt>
                <c:pt idx="9740">
                  <c:v>78354</c:v>
                </c:pt>
                <c:pt idx="9741">
                  <c:v>78361</c:v>
                </c:pt>
                <c:pt idx="9742">
                  <c:v>78381</c:v>
                </c:pt>
                <c:pt idx="9743">
                  <c:v>78396</c:v>
                </c:pt>
                <c:pt idx="9744">
                  <c:v>78423</c:v>
                </c:pt>
                <c:pt idx="9745">
                  <c:v>78429</c:v>
                </c:pt>
                <c:pt idx="9746">
                  <c:v>78432</c:v>
                </c:pt>
                <c:pt idx="9747">
                  <c:v>78443</c:v>
                </c:pt>
                <c:pt idx="9748">
                  <c:v>78450</c:v>
                </c:pt>
                <c:pt idx="9749">
                  <c:v>78454</c:v>
                </c:pt>
                <c:pt idx="9750">
                  <c:v>78462</c:v>
                </c:pt>
                <c:pt idx="9751">
                  <c:v>78468</c:v>
                </c:pt>
                <c:pt idx="9752">
                  <c:v>78471</c:v>
                </c:pt>
                <c:pt idx="9753">
                  <c:v>78478</c:v>
                </c:pt>
                <c:pt idx="9754">
                  <c:v>78493</c:v>
                </c:pt>
                <c:pt idx="9755">
                  <c:v>78498</c:v>
                </c:pt>
                <c:pt idx="9756">
                  <c:v>78501</c:v>
                </c:pt>
                <c:pt idx="9757">
                  <c:v>78503</c:v>
                </c:pt>
                <c:pt idx="9758">
                  <c:v>78516</c:v>
                </c:pt>
                <c:pt idx="9759">
                  <c:v>78525</c:v>
                </c:pt>
                <c:pt idx="9760">
                  <c:v>78536</c:v>
                </c:pt>
                <c:pt idx="9761">
                  <c:v>78537</c:v>
                </c:pt>
                <c:pt idx="9762">
                  <c:v>78553</c:v>
                </c:pt>
                <c:pt idx="9763">
                  <c:v>78565</c:v>
                </c:pt>
                <c:pt idx="9764">
                  <c:v>78571</c:v>
                </c:pt>
                <c:pt idx="9765">
                  <c:v>78573</c:v>
                </c:pt>
                <c:pt idx="9766">
                  <c:v>78574</c:v>
                </c:pt>
                <c:pt idx="9767">
                  <c:v>78578</c:v>
                </c:pt>
                <c:pt idx="9768">
                  <c:v>78585</c:v>
                </c:pt>
                <c:pt idx="9769">
                  <c:v>78587</c:v>
                </c:pt>
                <c:pt idx="9770">
                  <c:v>78592</c:v>
                </c:pt>
                <c:pt idx="9771">
                  <c:v>78602</c:v>
                </c:pt>
                <c:pt idx="9772">
                  <c:v>78610</c:v>
                </c:pt>
                <c:pt idx="9773">
                  <c:v>78611</c:v>
                </c:pt>
                <c:pt idx="9774">
                  <c:v>78617</c:v>
                </c:pt>
                <c:pt idx="9775">
                  <c:v>78625</c:v>
                </c:pt>
                <c:pt idx="9776">
                  <c:v>78639</c:v>
                </c:pt>
                <c:pt idx="9777">
                  <c:v>78652</c:v>
                </c:pt>
                <c:pt idx="9778">
                  <c:v>78673</c:v>
                </c:pt>
                <c:pt idx="9779">
                  <c:v>78680</c:v>
                </c:pt>
                <c:pt idx="9780">
                  <c:v>78695</c:v>
                </c:pt>
                <c:pt idx="9781">
                  <c:v>78703</c:v>
                </c:pt>
                <c:pt idx="9782">
                  <c:v>78735</c:v>
                </c:pt>
                <c:pt idx="9783">
                  <c:v>78745</c:v>
                </c:pt>
                <c:pt idx="9784">
                  <c:v>78746</c:v>
                </c:pt>
                <c:pt idx="9785">
                  <c:v>78751</c:v>
                </c:pt>
                <c:pt idx="9786">
                  <c:v>78754</c:v>
                </c:pt>
                <c:pt idx="9787">
                  <c:v>78768</c:v>
                </c:pt>
                <c:pt idx="9788">
                  <c:v>78786</c:v>
                </c:pt>
                <c:pt idx="9789">
                  <c:v>78788</c:v>
                </c:pt>
                <c:pt idx="9790">
                  <c:v>78796</c:v>
                </c:pt>
                <c:pt idx="9791">
                  <c:v>78801</c:v>
                </c:pt>
                <c:pt idx="9792">
                  <c:v>78806</c:v>
                </c:pt>
                <c:pt idx="9793">
                  <c:v>78830</c:v>
                </c:pt>
                <c:pt idx="9794">
                  <c:v>78838</c:v>
                </c:pt>
                <c:pt idx="9795">
                  <c:v>78868</c:v>
                </c:pt>
                <c:pt idx="9796">
                  <c:v>78877</c:v>
                </c:pt>
                <c:pt idx="9797">
                  <c:v>78879</c:v>
                </c:pt>
                <c:pt idx="9798">
                  <c:v>78887</c:v>
                </c:pt>
                <c:pt idx="9799">
                  <c:v>78897</c:v>
                </c:pt>
                <c:pt idx="9800">
                  <c:v>78950</c:v>
                </c:pt>
                <c:pt idx="9801">
                  <c:v>78954</c:v>
                </c:pt>
                <c:pt idx="9802">
                  <c:v>78955</c:v>
                </c:pt>
                <c:pt idx="9803">
                  <c:v>78958</c:v>
                </c:pt>
                <c:pt idx="9804">
                  <c:v>78960</c:v>
                </c:pt>
                <c:pt idx="9805">
                  <c:v>78967</c:v>
                </c:pt>
                <c:pt idx="9806">
                  <c:v>79012</c:v>
                </c:pt>
                <c:pt idx="9807">
                  <c:v>79025</c:v>
                </c:pt>
                <c:pt idx="9808">
                  <c:v>79042</c:v>
                </c:pt>
                <c:pt idx="9809">
                  <c:v>79049</c:v>
                </c:pt>
                <c:pt idx="9810">
                  <c:v>79076</c:v>
                </c:pt>
                <c:pt idx="9811">
                  <c:v>79087</c:v>
                </c:pt>
                <c:pt idx="9812">
                  <c:v>79091</c:v>
                </c:pt>
                <c:pt idx="9813">
                  <c:v>79104</c:v>
                </c:pt>
                <c:pt idx="9814">
                  <c:v>79109</c:v>
                </c:pt>
                <c:pt idx="9815">
                  <c:v>79170</c:v>
                </c:pt>
                <c:pt idx="9816">
                  <c:v>79175</c:v>
                </c:pt>
                <c:pt idx="9817">
                  <c:v>79181</c:v>
                </c:pt>
                <c:pt idx="9818">
                  <c:v>79184</c:v>
                </c:pt>
                <c:pt idx="9819">
                  <c:v>79188</c:v>
                </c:pt>
                <c:pt idx="9820">
                  <c:v>79194</c:v>
                </c:pt>
                <c:pt idx="9821">
                  <c:v>79200</c:v>
                </c:pt>
                <c:pt idx="9822">
                  <c:v>79202</c:v>
                </c:pt>
                <c:pt idx="9823">
                  <c:v>79209</c:v>
                </c:pt>
                <c:pt idx="9824">
                  <c:v>79232</c:v>
                </c:pt>
                <c:pt idx="9825">
                  <c:v>79252</c:v>
                </c:pt>
                <c:pt idx="9826">
                  <c:v>79258</c:v>
                </c:pt>
                <c:pt idx="9827">
                  <c:v>79261</c:v>
                </c:pt>
                <c:pt idx="9828">
                  <c:v>79265</c:v>
                </c:pt>
                <c:pt idx="9829">
                  <c:v>79268</c:v>
                </c:pt>
                <c:pt idx="9830">
                  <c:v>79276</c:v>
                </c:pt>
                <c:pt idx="9831">
                  <c:v>79281</c:v>
                </c:pt>
                <c:pt idx="9832">
                  <c:v>79285</c:v>
                </c:pt>
                <c:pt idx="9833">
                  <c:v>79287</c:v>
                </c:pt>
                <c:pt idx="9834">
                  <c:v>79301</c:v>
                </c:pt>
                <c:pt idx="9835">
                  <c:v>79307</c:v>
                </c:pt>
                <c:pt idx="9836">
                  <c:v>79325</c:v>
                </c:pt>
                <c:pt idx="9837">
                  <c:v>79335</c:v>
                </c:pt>
                <c:pt idx="9838">
                  <c:v>79369</c:v>
                </c:pt>
                <c:pt idx="9839">
                  <c:v>79371</c:v>
                </c:pt>
                <c:pt idx="9840">
                  <c:v>79396</c:v>
                </c:pt>
                <c:pt idx="9841">
                  <c:v>79403</c:v>
                </c:pt>
                <c:pt idx="9842">
                  <c:v>79424</c:v>
                </c:pt>
                <c:pt idx="9843">
                  <c:v>79430</c:v>
                </c:pt>
                <c:pt idx="9844">
                  <c:v>79436</c:v>
                </c:pt>
                <c:pt idx="9845">
                  <c:v>79438</c:v>
                </c:pt>
                <c:pt idx="9846">
                  <c:v>79439</c:v>
                </c:pt>
                <c:pt idx="9847">
                  <c:v>79449</c:v>
                </c:pt>
                <c:pt idx="9848">
                  <c:v>79464</c:v>
                </c:pt>
                <c:pt idx="9849">
                  <c:v>79467</c:v>
                </c:pt>
                <c:pt idx="9850">
                  <c:v>79473</c:v>
                </c:pt>
                <c:pt idx="9851">
                  <c:v>79476</c:v>
                </c:pt>
                <c:pt idx="9852">
                  <c:v>79484</c:v>
                </c:pt>
                <c:pt idx="9853">
                  <c:v>79488</c:v>
                </c:pt>
                <c:pt idx="9854">
                  <c:v>79493</c:v>
                </c:pt>
                <c:pt idx="9855">
                  <c:v>79495</c:v>
                </c:pt>
                <c:pt idx="9856">
                  <c:v>79518</c:v>
                </c:pt>
                <c:pt idx="9857">
                  <c:v>79519</c:v>
                </c:pt>
                <c:pt idx="9858">
                  <c:v>79520</c:v>
                </c:pt>
                <c:pt idx="9859">
                  <c:v>79535</c:v>
                </c:pt>
                <c:pt idx="9860">
                  <c:v>79553</c:v>
                </c:pt>
                <c:pt idx="9861">
                  <c:v>79565</c:v>
                </c:pt>
                <c:pt idx="9862">
                  <c:v>79574</c:v>
                </c:pt>
                <c:pt idx="9863">
                  <c:v>79578</c:v>
                </c:pt>
                <c:pt idx="9864">
                  <c:v>79585</c:v>
                </c:pt>
                <c:pt idx="9865">
                  <c:v>79586</c:v>
                </c:pt>
                <c:pt idx="9866">
                  <c:v>79588</c:v>
                </c:pt>
                <c:pt idx="9867">
                  <c:v>79592</c:v>
                </c:pt>
                <c:pt idx="9868">
                  <c:v>79599</c:v>
                </c:pt>
                <c:pt idx="9869">
                  <c:v>79614</c:v>
                </c:pt>
                <c:pt idx="9870">
                  <c:v>79618</c:v>
                </c:pt>
                <c:pt idx="9871">
                  <c:v>79623</c:v>
                </c:pt>
                <c:pt idx="9872">
                  <c:v>79624</c:v>
                </c:pt>
                <c:pt idx="9873">
                  <c:v>79638</c:v>
                </c:pt>
                <c:pt idx="9874">
                  <c:v>79641</c:v>
                </c:pt>
                <c:pt idx="9875">
                  <c:v>79644</c:v>
                </c:pt>
                <c:pt idx="9876">
                  <c:v>79651</c:v>
                </c:pt>
                <c:pt idx="9877">
                  <c:v>79666</c:v>
                </c:pt>
                <c:pt idx="9878">
                  <c:v>79682</c:v>
                </c:pt>
                <c:pt idx="9879">
                  <c:v>79688</c:v>
                </c:pt>
                <c:pt idx="9880">
                  <c:v>79692</c:v>
                </c:pt>
                <c:pt idx="9881">
                  <c:v>79699</c:v>
                </c:pt>
                <c:pt idx="9882">
                  <c:v>79702</c:v>
                </c:pt>
                <c:pt idx="9883">
                  <c:v>79703</c:v>
                </c:pt>
                <c:pt idx="9884">
                  <c:v>79706</c:v>
                </c:pt>
                <c:pt idx="9885">
                  <c:v>79711</c:v>
                </c:pt>
                <c:pt idx="9886">
                  <c:v>79720</c:v>
                </c:pt>
                <c:pt idx="9887">
                  <c:v>79735</c:v>
                </c:pt>
                <c:pt idx="9888">
                  <c:v>79747</c:v>
                </c:pt>
                <c:pt idx="9889">
                  <c:v>79752</c:v>
                </c:pt>
                <c:pt idx="9890">
                  <c:v>79762</c:v>
                </c:pt>
                <c:pt idx="9891">
                  <c:v>79763</c:v>
                </c:pt>
                <c:pt idx="9892">
                  <c:v>79765</c:v>
                </c:pt>
                <c:pt idx="9893">
                  <c:v>79770</c:v>
                </c:pt>
                <c:pt idx="9894">
                  <c:v>79773</c:v>
                </c:pt>
                <c:pt idx="9895">
                  <c:v>79789</c:v>
                </c:pt>
                <c:pt idx="9896">
                  <c:v>79790</c:v>
                </c:pt>
                <c:pt idx="9897">
                  <c:v>79794</c:v>
                </c:pt>
                <c:pt idx="9898">
                  <c:v>79795</c:v>
                </c:pt>
                <c:pt idx="9899">
                  <c:v>79801</c:v>
                </c:pt>
                <c:pt idx="9900">
                  <c:v>79812</c:v>
                </c:pt>
                <c:pt idx="9901">
                  <c:v>79830</c:v>
                </c:pt>
                <c:pt idx="9902">
                  <c:v>79836</c:v>
                </c:pt>
                <c:pt idx="9903">
                  <c:v>79840</c:v>
                </c:pt>
                <c:pt idx="9904">
                  <c:v>79841</c:v>
                </c:pt>
                <c:pt idx="9905">
                  <c:v>79844</c:v>
                </c:pt>
                <c:pt idx="9906">
                  <c:v>79852</c:v>
                </c:pt>
                <c:pt idx="9907">
                  <c:v>79853</c:v>
                </c:pt>
                <c:pt idx="9908">
                  <c:v>79855</c:v>
                </c:pt>
                <c:pt idx="9909">
                  <c:v>79867</c:v>
                </c:pt>
                <c:pt idx="9910">
                  <c:v>79871</c:v>
                </c:pt>
                <c:pt idx="9911">
                  <c:v>79876</c:v>
                </c:pt>
                <c:pt idx="9912">
                  <c:v>79883</c:v>
                </c:pt>
                <c:pt idx="9913">
                  <c:v>79887</c:v>
                </c:pt>
                <c:pt idx="9914">
                  <c:v>79889</c:v>
                </c:pt>
                <c:pt idx="9915">
                  <c:v>79896</c:v>
                </c:pt>
                <c:pt idx="9916">
                  <c:v>79898</c:v>
                </c:pt>
                <c:pt idx="9917">
                  <c:v>79904</c:v>
                </c:pt>
                <c:pt idx="9918">
                  <c:v>79905</c:v>
                </c:pt>
                <c:pt idx="9919">
                  <c:v>79914</c:v>
                </c:pt>
                <c:pt idx="9920">
                  <c:v>79915</c:v>
                </c:pt>
                <c:pt idx="9921">
                  <c:v>79922</c:v>
                </c:pt>
                <c:pt idx="9922">
                  <c:v>79931</c:v>
                </c:pt>
                <c:pt idx="9923">
                  <c:v>79952</c:v>
                </c:pt>
                <c:pt idx="9924">
                  <c:v>79955</c:v>
                </c:pt>
                <c:pt idx="9925">
                  <c:v>79959</c:v>
                </c:pt>
                <c:pt idx="9926">
                  <c:v>79960</c:v>
                </c:pt>
                <c:pt idx="9927">
                  <c:v>79963</c:v>
                </c:pt>
                <c:pt idx="9928">
                  <c:v>79968</c:v>
                </c:pt>
                <c:pt idx="9929">
                  <c:v>79975</c:v>
                </c:pt>
                <c:pt idx="9930">
                  <c:v>79976</c:v>
                </c:pt>
                <c:pt idx="9931">
                  <c:v>80007</c:v>
                </c:pt>
                <c:pt idx="9932">
                  <c:v>80009</c:v>
                </c:pt>
                <c:pt idx="9933">
                  <c:v>80013</c:v>
                </c:pt>
                <c:pt idx="9934">
                  <c:v>80014</c:v>
                </c:pt>
                <c:pt idx="9935">
                  <c:v>80016</c:v>
                </c:pt>
                <c:pt idx="9936">
                  <c:v>80024</c:v>
                </c:pt>
                <c:pt idx="9937">
                  <c:v>80026</c:v>
                </c:pt>
                <c:pt idx="9938">
                  <c:v>80030</c:v>
                </c:pt>
                <c:pt idx="9939">
                  <c:v>80031</c:v>
                </c:pt>
                <c:pt idx="9940">
                  <c:v>80059</c:v>
                </c:pt>
                <c:pt idx="9941">
                  <c:v>80064</c:v>
                </c:pt>
                <c:pt idx="9942">
                  <c:v>80067</c:v>
                </c:pt>
                <c:pt idx="9943">
                  <c:v>80079</c:v>
                </c:pt>
                <c:pt idx="9944">
                  <c:v>80082</c:v>
                </c:pt>
                <c:pt idx="9945">
                  <c:v>80086</c:v>
                </c:pt>
                <c:pt idx="9946">
                  <c:v>80089</c:v>
                </c:pt>
                <c:pt idx="9947">
                  <c:v>80091</c:v>
                </c:pt>
                <c:pt idx="9948">
                  <c:v>80092</c:v>
                </c:pt>
                <c:pt idx="9949">
                  <c:v>80103</c:v>
                </c:pt>
                <c:pt idx="9950">
                  <c:v>80112</c:v>
                </c:pt>
                <c:pt idx="9951">
                  <c:v>80121</c:v>
                </c:pt>
                <c:pt idx="9952">
                  <c:v>80122</c:v>
                </c:pt>
                <c:pt idx="9953">
                  <c:v>80136</c:v>
                </c:pt>
                <c:pt idx="9954">
                  <c:v>80146</c:v>
                </c:pt>
                <c:pt idx="9955">
                  <c:v>80149</c:v>
                </c:pt>
                <c:pt idx="9956">
                  <c:v>80150</c:v>
                </c:pt>
                <c:pt idx="9957">
                  <c:v>80172</c:v>
                </c:pt>
                <c:pt idx="9958">
                  <c:v>80180</c:v>
                </c:pt>
                <c:pt idx="9959">
                  <c:v>80189</c:v>
                </c:pt>
                <c:pt idx="9960">
                  <c:v>80198</c:v>
                </c:pt>
                <c:pt idx="9961">
                  <c:v>80202</c:v>
                </c:pt>
                <c:pt idx="9962">
                  <c:v>80204</c:v>
                </c:pt>
                <c:pt idx="9963">
                  <c:v>80210</c:v>
                </c:pt>
                <c:pt idx="9964">
                  <c:v>80219</c:v>
                </c:pt>
                <c:pt idx="9965">
                  <c:v>80222</c:v>
                </c:pt>
                <c:pt idx="9966">
                  <c:v>80228</c:v>
                </c:pt>
                <c:pt idx="9967">
                  <c:v>80230</c:v>
                </c:pt>
                <c:pt idx="9968">
                  <c:v>80249</c:v>
                </c:pt>
                <c:pt idx="9969">
                  <c:v>80250</c:v>
                </c:pt>
                <c:pt idx="9970">
                  <c:v>80251</c:v>
                </c:pt>
                <c:pt idx="9971">
                  <c:v>80255</c:v>
                </c:pt>
                <c:pt idx="9972">
                  <c:v>80271</c:v>
                </c:pt>
                <c:pt idx="9973">
                  <c:v>80291</c:v>
                </c:pt>
                <c:pt idx="9974">
                  <c:v>80296</c:v>
                </c:pt>
                <c:pt idx="9975">
                  <c:v>80303</c:v>
                </c:pt>
                <c:pt idx="9976">
                  <c:v>80308</c:v>
                </c:pt>
                <c:pt idx="9977">
                  <c:v>80321</c:v>
                </c:pt>
                <c:pt idx="9978">
                  <c:v>80326</c:v>
                </c:pt>
                <c:pt idx="9979">
                  <c:v>80330</c:v>
                </c:pt>
                <c:pt idx="9980">
                  <c:v>80331</c:v>
                </c:pt>
                <c:pt idx="9981">
                  <c:v>80336</c:v>
                </c:pt>
                <c:pt idx="9982">
                  <c:v>80337</c:v>
                </c:pt>
                <c:pt idx="9983">
                  <c:v>80340</c:v>
                </c:pt>
                <c:pt idx="9984">
                  <c:v>80341</c:v>
                </c:pt>
                <c:pt idx="9985">
                  <c:v>80347</c:v>
                </c:pt>
                <c:pt idx="9986">
                  <c:v>80356</c:v>
                </c:pt>
                <c:pt idx="9987">
                  <c:v>80377</c:v>
                </c:pt>
                <c:pt idx="9988">
                  <c:v>80382</c:v>
                </c:pt>
                <c:pt idx="9989">
                  <c:v>80383</c:v>
                </c:pt>
                <c:pt idx="9990">
                  <c:v>80396</c:v>
                </c:pt>
                <c:pt idx="9991">
                  <c:v>80411</c:v>
                </c:pt>
                <c:pt idx="9992">
                  <c:v>80416</c:v>
                </c:pt>
                <c:pt idx="9993">
                  <c:v>80419</c:v>
                </c:pt>
                <c:pt idx="9994">
                  <c:v>80423</c:v>
                </c:pt>
                <c:pt idx="9995">
                  <c:v>80425</c:v>
                </c:pt>
                <c:pt idx="9996">
                  <c:v>80440</c:v>
                </c:pt>
                <c:pt idx="9997">
                  <c:v>80443</c:v>
                </c:pt>
                <c:pt idx="9998">
                  <c:v>80444</c:v>
                </c:pt>
                <c:pt idx="9999">
                  <c:v>80446</c:v>
                </c:pt>
                <c:pt idx="10000">
                  <c:v>80447</c:v>
                </c:pt>
                <c:pt idx="10001">
                  <c:v>80459</c:v>
                </c:pt>
                <c:pt idx="10002">
                  <c:v>80488</c:v>
                </c:pt>
                <c:pt idx="10003">
                  <c:v>80505</c:v>
                </c:pt>
                <c:pt idx="10004">
                  <c:v>80517</c:v>
                </c:pt>
                <c:pt idx="10005">
                  <c:v>80521</c:v>
                </c:pt>
                <c:pt idx="10006">
                  <c:v>80527</c:v>
                </c:pt>
                <c:pt idx="10007">
                  <c:v>80538</c:v>
                </c:pt>
                <c:pt idx="10008">
                  <c:v>80541</c:v>
                </c:pt>
                <c:pt idx="10009">
                  <c:v>80543</c:v>
                </c:pt>
                <c:pt idx="10010">
                  <c:v>80544</c:v>
                </c:pt>
                <c:pt idx="10011">
                  <c:v>80546</c:v>
                </c:pt>
                <c:pt idx="10012">
                  <c:v>80548</c:v>
                </c:pt>
                <c:pt idx="10013">
                  <c:v>80549</c:v>
                </c:pt>
                <c:pt idx="10014">
                  <c:v>80558</c:v>
                </c:pt>
                <c:pt idx="10015">
                  <c:v>80561</c:v>
                </c:pt>
                <c:pt idx="10016">
                  <c:v>80562</c:v>
                </c:pt>
                <c:pt idx="10017">
                  <c:v>80564</c:v>
                </c:pt>
                <c:pt idx="10018">
                  <c:v>80572</c:v>
                </c:pt>
                <c:pt idx="10019">
                  <c:v>80574</c:v>
                </c:pt>
                <c:pt idx="10020">
                  <c:v>80581</c:v>
                </c:pt>
                <c:pt idx="10021">
                  <c:v>80590</c:v>
                </c:pt>
                <c:pt idx="10022">
                  <c:v>80604</c:v>
                </c:pt>
                <c:pt idx="10023">
                  <c:v>80613</c:v>
                </c:pt>
                <c:pt idx="10024">
                  <c:v>80620</c:v>
                </c:pt>
                <c:pt idx="10025">
                  <c:v>80638</c:v>
                </c:pt>
                <c:pt idx="10026">
                  <c:v>80642</c:v>
                </c:pt>
                <c:pt idx="10027">
                  <c:v>80643</c:v>
                </c:pt>
                <c:pt idx="10028">
                  <c:v>80646</c:v>
                </c:pt>
                <c:pt idx="10029">
                  <c:v>80647</c:v>
                </c:pt>
                <c:pt idx="10030">
                  <c:v>80661</c:v>
                </c:pt>
                <c:pt idx="10031">
                  <c:v>80666</c:v>
                </c:pt>
                <c:pt idx="10032">
                  <c:v>80673</c:v>
                </c:pt>
                <c:pt idx="10033">
                  <c:v>80684</c:v>
                </c:pt>
                <c:pt idx="10034">
                  <c:v>80685</c:v>
                </c:pt>
                <c:pt idx="10035">
                  <c:v>80687</c:v>
                </c:pt>
                <c:pt idx="10036">
                  <c:v>80688</c:v>
                </c:pt>
                <c:pt idx="10037">
                  <c:v>80694</c:v>
                </c:pt>
                <c:pt idx="10038">
                  <c:v>80703</c:v>
                </c:pt>
                <c:pt idx="10039">
                  <c:v>80718</c:v>
                </c:pt>
                <c:pt idx="10040">
                  <c:v>80720</c:v>
                </c:pt>
                <c:pt idx="10041">
                  <c:v>80722</c:v>
                </c:pt>
                <c:pt idx="10042">
                  <c:v>80732</c:v>
                </c:pt>
                <c:pt idx="10043">
                  <c:v>80733</c:v>
                </c:pt>
                <c:pt idx="10044">
                  <c:v>80744</c:v>
                </c:pt>
                <c:pt idx="10045">
                  <c:v>80750</c:v>
                </c:pt>
                <c:pt idx="10046">
                  <c:v>80752</c:v>
                </c:pt>
                <c:pt idx="10047">
                  <c:v>80764</c:v>
                </c:pt>
                <c:pt idx="10048">
                  <c:v>80765</c:v>
                </c:pt>
                <c:pt idx="10049">
                  <c:v>80770</c:v>
                </c:pt>
                <c:pt idx="10050">
                  <c:v>80786</c:v>
                </c:pt>
                <c:pt idx="10051">
                  <c:v>80789</c:v>
                </c:pt>
                <c:pt idx="10052">
                  <c:v>80802</c:v>
                </c:pt>
                <c:pt idx="10053">
                  <c:v>80803</c:v>
                </c:pt>
                <c:pt idx="10054">
                  <c:v>80811</c:v>
                </c:pt>
                <c:pt idx="10055">
                  <c:v>80818</c:v>
                </c:pt>
                <c:pt idx="10056">
                  <c:v>80819</c:v>
                </c:pt>
                <c:pt idx="10057">
                  <c:v>80820</c:v>
                </c:pt>
                <c:pt idx="10058">
                  <c:v>80830</c:v>
                </c:pt>
                <c:pt idx="10059">
                  <c:v>80831</c:v>
                </c:pt>
                <c:pt idx="10060">
                  <c:v>80841</c:v>
                </c:pt>
                <c:pt idx="10061">
                  <c:v>80845</c:v>
                </c:pt>
                <c:pt idx="10062">
                  <c:v>80846</c:v>
                </c:pt>
                <c:pt idx="10063">
                  <c:v>80849</c:v>
                </c:pt>
                <c:pt idx="10064">
                  <c:v>80851</c:v>
                </c:pt>
                <c:pt idx="10065">
                  <c:v>80856</c:v>
                </c:pt>
                <c:pt idx="10066">
                  <c:v>80857</c:v>
                </c:pt>
                <c:pt idx="10067">
                  <c:v>80871</c:v>
                </c:pt>
                <c:pt idx="10068">
                  <c:v>80872</c:v>
                </c:pt>
                <c:pt idx="10069">
                  <c:v>80874</c:v>
                </c:pt>
                <c:pt idx="10070">
                  <c:v>80886</c:v>
                </c:pt>
                <c:pt idx="10071">
                  <c:v>80890</c:v>
                </c:pt>
                <c:pt idx="10072">
                  <c:v>80894</c:v>
                </c:pt>
                <c:pt idx="10073">
                  <c:v>80896</c:v>
                </c:pt>
                <c:pt idx="10074">
                  <c:v>80899</c:v>
                </c:pt>
                <c:pt idx="10075">
                  <c:v>80900</c:v>
                </c:pt>
                <c:pt idx="10076">
                  <c:v>80903</c:v>
                </c:pt>
                <c:pt idx="10077">
                  <c:v>80910</c:v>
                </c:pt>
                <c:pt idx="10078">
                  <c:v>80916</c:v>
                </c:pt>
                <c:pt idx="10079">
                  <c:v>80931</c:v>
                </c:pt>
                <c:pt idx="10080">
                  <c:v>80935</c:v>
                </c:pt>
                <c:pt idx="10081">
                  <c:v>80943</c:v>
                </c:pt>
                <c:pt idx="10082">
                  <c:v>80944</c:v>
                </c:pt>
                <c:pt idx="10083">
                  <c:v>80955</c:v>
                </c:pt>
                <c:pt idx="10084">
                  <c:v>80959</c:v>
                </c:pt>
                <c:pt idx="10085">
                  <c:v>80966</c:v>
                </c:pt>
                <c:pt idx="10086">
                  <c:v>81004</c:v>
                </c:pt>
                <c:pt idx="10087">
                  <c:v>81011</c:v>
                </c:pt>
                <c:pt idx="10088">
                  <c:v>81017</c:v>
                </c:pt>
                <c:pt idx="10089">
                  <c:v>81029</c:v>
                </c:pt>
                <c:pt idx="10090">
                  <c:v>81031</c:v>
                </c:pt>
                <c:pt idx="10091">
                  <c:v>81033</c:v>
                </c:pt>
                <c:pt idx="10092">
                  <c:v>81041</c:v>
                </c:pt>
                <c:pt idx="10093">
                  <c:v>81042</c:v>
                </c:pt>
                <c:pt idx="10094">
                  <c:v>81063</c:v>
                </c:pt>
                <c:pt idx="10095">
                  <c:v>81064</c:v>
                </c:pt>
                <c:pt idx="10096">
                  <c:v>81068</c:v>
                </c:pt>
                <c:pt idx="10097">
                  <c:v>81077</c:v>
                </c:pt>
                <c:pt idx="10098">
                  <c:v>81088</c:v>
                </c:pt>
                <c:pt idx="10099">
                  <c:v>81099</c:v>
                </c:pt>
                <c:pt idx="10100">
                  <c:v>81105</c:v>
                </c:pt>
                <c:pt idx="10101">
                  <c:v>81106</c:v>
                </c:pt>
                <c:pt idx="10102">
                  <c:v>81114</c:v>
                </c:pt>
                <c:pt idx="10103">
                  <c:v>81119</c:v>
                </c:pt>
                <c:pt idx="10104">
                  <c:v>81134</c:v>
                </c:pt>
                <c:pt idx="10105">
                  <c:v>81138</c:v>
                </c:pt>
                <c:pt idx="10106">
                  <c:v>81171</c:v>
                </c:pt>
                <c:pt idx="10107">
                  <c:v>81172</c:v>
                </c:pt>
                <c:pt idx="10108">
                  <c:v>81174</c:v>
                </c:pt>
                <c:pt idx="10109">
                  <c:v>81176</c:v>
                </c:pt>
                <c:pt idx="10110">
                  <c:v>81180</c:v>
                </c:pt>
                <c:pt idx="10111">
                  <c:v>81184</c:v>
                </c:pt>
                <c:pt idx="10112">
                  <c:v>81194</c:v>
                </c:pt>
                <c:pt idx="10113">
                  <c:v>81198</c:v>
                </c:pt>
                <c:pt idx="10114">
                  <c:v>81199</c:v>
                </c:pt>
                <c:pt idx="10115">
                  <c:v>81204</c:v>
                </c:pt>
                <c:pt idx="10116">
                  <c:v>81216</c:v>
                </c:pt>
                <c:pt idx="10117">
                  <c:v>81218</c:v>
                </c:pt>
                <c:pt idx="10118">
                  <c:v>81220</c:v>
                </c:pt>
                <c:pt idx="10119">
                  <c:v>81234</c:v>
                </c:pt>
                <c:pt idx="10120">
                  <c:v>81244</c:v>
                </c:pt>
                <c:pt idx="10121">
                  <c:v>81250</c:v>
                </c:pt>
                <c:pt idx="10122">
                  <c:v>81256</c:v>
                </c:pt>
                <c:pt idx="10123">
                  <c:v>81264</c:v>
                </c:pt>
                <c:pt idx="10124">
                  <c:v>81284</c:v>
                </c:pt>
                <c:pt idx="10125">
                  <c:v>81298</c:v>
                </c:pt>
                <c:pt idx="10126">
                  <c:v>81299</c:v>
                </c:pt>
                <c:pt idx="10127">
                  <c:v>81302</c:v>
                </c:pt>
                <c:pt idx="10128">
                  <c:v>81303</c:v>
                </c:pt>
                <c:pt idx="10129">
                  <c:v>81309</c:v>
                </c:pt>
                <c:pt idx="10130">
                  <c:v>81316</c:v>
                </c:pt>
                <c:pt idx="10131">
                  <c:v>81323</c:v>
                </c:pt>
                <c:pt idx="10132">
                  <c:v>81327</c:v>
                </c:pt>
                <c:pt idx="10133">
                  <c:v>81330</c:v>
                </c:pt>
                <c:pt idx="10134">
                  <c:v>81333</c:v>
                </c:pt>
                <c:pt idx="10135">
                  <c:v>81343</c:v>
                </c:pt>
                <c:pt idx="10136">
                  <c:v>81357</c:v>
                </c:pt>
                <c:pt idx="10137">
                  <c:v>81358</c:v>
                </c:pt>
                <c:pt idx="10138">
                  <c:v>81368</c:v>
                </c:pt>
                <c:pt idx="10139">
                  <c:v>81376</c:v>
                </c:pt>
                <c:pt idx="10140">
                  <c:v>81380</c:v>
                </c:pt>
                <c:pt idx="10141">
                  <c:v>81382</c:v>
                </c:pt>
                <c:pt idx="10142">
                  <c:v>81384</c:v>
                </c:pt>
                <c:pt idx="10143">
                  <c:v>81393</c:v>
                </c:pt>
                <c:pt idx="10144">
                  <c:v>81399</c:v>
                </c:pt>
                <c:pt idx="10145">
                  <c:v>81417</c:v>
                </c:pt>
                <c:pt idx="10146">
                  <c:v>81440</c:v>
                </c:pt>
                <c:pt idx="10147">
                  <c:v>81442</c:v>
                </c:pt>
                <c:pt idx="10148">
                  <c:v>81448</c:v>
                </c:pt>
                <c:pt idx="10149">
                  <c:v>81449</c:v>
                </c:pt>
                <c:pt idx="10150">
                  <c:v>81457</c:v>
                </c:pt>
                <c:pt idx="10151">
                  <c:v>81458</c:v>
                </c:pt>
                <c:pt idx="10152">
                  <c:v>81460</c:v>
                </c:pt>
                <c:pt idx="10153">
                  <c:v>81462</c:v>
                </c:pt>
                <c:pt idx="10154">
                  <c:v>81480</c:v>
                </c:pt>
                <c:pt idx="10155">
                  <c:v>81481</c:v>
                </c:pt>
                <c:pt idx="10156">
                  <c:v>81485</c:v>
                </c:pt>
                <c:pt idx="10157">
                  <c:v>81489</c:v>
                </c:pt>
                <c:pt idx="10158">
                  <c:v>81503</c:v>
                </c:pt>
                <c:pt idx="10159">
                  <c:v>81526</c:v>
                </c:pt>
                <c:pt idx="10160">
                  <c:v>81539</c:v>
                </c:pt>
                <c:pt idx="10161">
                  <c:v>81541</c:v>
                </c:pt>
                <c:pt idx="10162">
                  <c:v>81542</c:v>
                </c:pt>
                <c:pt idx="10163">
                  <c:v>81544</c:v>
                </c:pt>
                <c:pt idx="10164">
                  <c:v>81575</c:v>
                </c:pt>
                <c:pt idx="10165">
                  <c:v>81578</c:v>
                </c:pt>
                <c:pt idx="10166">
                  <c:v>81583</c:v>
                </c:pt>
                <c:pt idx="10167">
                  <c:v>81591</c:v>
                </c:pt>
                <c:pt idx="10168">
                  <c:v>81604</c:v>
                </c:pt>
                <c:pt idx="10169">
                  <c:v>81637</c:v>
                </c:pt>
                <c:pt idx="10170">
                  <c:v>81644</c:v>
                </c:pt>
                <c:pt idx="10171">
                  <c:v>81647</c:v>
                </c:pt>
                <c:pt idx="10172">
                  <c:v>81657</c:v>
                </c:pt>
                <c:pt idx="10173">
                  <c:v>81660</c:v>
                </c:pt>
                <c:pt idx="10174">
                  <c:v>81668</c:v>
                </c:pt>
                <c:pt idx="10175">
                  <c:v>81690</c:v>
                </c:pt>
                <c:pt idx="10176">
                  <c:v>81696</c:v>
                </c:pt>
                <c:pt idx="10177">
                  <c:v>81697</c:v>
                </c:pt>
                <c:pt idx="10178">
                  <c:v>81700</c:v>
                </c:pt>
                <c:pt idx="10179">
                  <c:v>81701</c:v>
                </c:pt>
                <c:pt idx="10180">
                  <c:v>81702</c:v>
                </c:pt>
                <c:pt idx="10181">
                  <c:v>81707</c:v>
                </c:pt>
                <c:pt idx="10182">
                  <c:v>81722</c:v>
                </c:pt>
                <c:pt idx="10183">
                  <c:v>81733</c:v>
                </c:pt>
                <c:pt idx="10184">
                  <c:v>81740</c:v>
                </c:pt>
                <c:pt idx="10185">
                  <c:v>81742</c:v>
                </c:pt>
                <c:pt idx="10186">
                  <c:v>81747</c:v>
                </c:pt>
                <c:pt idx="10187">
                  <c:v>81749</c:v>
                </c:pt>
                <c:pt idx="10188">
                  <c:v>81761</c:v>
                </c:pt>
                <c:pt idx="10189">
                  <c:v>81762</c:v>
                </c:pt>
                <c:pt idx="10190">
                  <c:v>81765</c:v>
                </c:pt>
                <c:pt idx="10191">
                  <c:v>81779</c:v>
                </c:pt>
                <c:pt idx="10192">
                  <c:v>81789</c:v>
                </c:pt>
                <c:pt idx="10193">
                  <c:v>81792</c:v>
                </c:pt>
                <c:pt idx="10194">
                  <c:v>81800</c:v>
                </c:pt>
                <c:pt idx="10195">
                  <c:v>81805</c:v>
                </c:pt>
                <c:pt idx="10196">
                  <c:v>81811</c:v>
                </c:pt>
                <c:pt idx="10197">
                  <c:v>81827</c:v>
                </c:pt>
                <c:pt idx="10198">
                  <c:v>81833</c:v>
                </c:pt>
                <c:pt idx="10199">
                  <c:v>81839</c:v>
                </c:pt>
                <c:pt idx="10200">
                  <c:v>81840</c:v>
                </c:pt>
                <c:pt idx="10201">
                  <c:v>81844</c:v>
                </c:pt>
                <c:pt idx="10202">
                  <c:v>81846</c:v>
                </c:pt>
                <c:pt idx="10203">
                  <c:v>81848</c:v>
                </c:pt>
                <c:pt idx="10204">
                  <c:v>81853</c:v>
                </c:pt>
                <c:pt idx="10205">
                  <c:v>81869</c:v>
                </c:pt>
                <c:pt idx="10206">
                  <c:v>81884</c:v>
                </c:pt>
                <c:pt idx="10207">
                  <c:v>81887</c:v>
                </c:pt>
                <c:pt idx="10208">
                  <c:v>81899</c:v>
                </c:pt>
                <c:pt idx="10209">
                  <c:v>81929</c:v>
                </c:pt>
                <c:pt idx="10210">
                  <c:v>81931</c:v>
                </c:pt>
                <c:pt idx="10211">
                  <c:v>81944</c:v>
                </c:pt>
                <c:pt idx="10212">
                  <c:v>81965</c:v>
                </c:pt>
                <c:pt idx="10213">
                  <c:v>81973</c:v>
                </c:pt>
                <c:pt idx="10214">
                  <c:v>81974</c:v>
                </c:pt>
                <c:pt idx="10215">
                  <c:v>82009</c:v>
                </c:pt>
                <c:pt idx="10216">
                  <c:v>82030</c:v>
                </c:pt>
                <c:pt idx="10217">
                  <c:v>82044</c:v>
                </c:pt>
                <c:pt idx="10218">
                  <c:v>82046</c:v>
                </c:pt>
                <c:pt idx="10219">
                  <c:v>82054</c:v>
                </c:pt>
                <c:pt idx="10220">
                  <c:v>82057</c:v>
                </c:pt>
                <c:pt idx="10221">
                  <c:v>82060</c:v>
                </c:pt>
                <c:pt idx="10222">
                  <c:v>82071</c:v>
                </c:pt>
                <c:pt idx="10223">
                  <c:v>82088</c:v>
                </c:pt>
                <c:pt idx="10224">
                  <c:v>82093</c:v>
                </c:pt>
                <c:pt idx="10225">
                  <c:v>82094</c:v>
                </c:pt>
                <c:pt idx="10226">
                  <c:v>82099</c:v>
                </c:pt>
                <c:pt idx="10227">
                  <c:v>82134</c:v>
                </c:pt>
                <c:pt idx="10228">
                  <c:v>82137</c:v>
                </c:pt>
                <c:pt idx="10229">
                  <c:v>82148</c:v>
                </c:pt>
                <c:pt idx="10230">
                  <c:v>82157</c:v>
                </c:pt>
                <c:pt idx="10231">
                  <c:v>82167</c:v>
                </c:pt>
                <c:pt idx="10232">
                  <c:v>82173</c:v>
                </c:pt>
                <c:pt idx="10233">
                  <c:v>82177</c:v>
                </c:pt>
                <c:pt idx="10234">
                  <c:v>82178</c:v>
                </c:pt>
                <c:pt idx="10235">
                  <c:v>82180</c:v>
                </c:pt>
                <c:pt idx="10236">
                  <c:v>82183</c:v>
                </c:pt>
                <c:pt idx="10237">
                  <c:v>82188</c:v>
                </c:pt>
                <c:pt idx="10238">
                  <c:v>82191</c:v>
                </c:pt>
                <c:pt idx="10239">
                  <c:v>82192</c:v>
                </c:pt>
                <c:pt idx="10240">
                  <c:v>82197</c:v>
                </c:pt>
                <c:pt idx="10241">
                  <c:v>82209</c:v>
                </c:pt>
                <c:pt idx="10242">
                  <c:v>82210</c:v>
                </c:pt>
                <c:pt idx="10243">
                  <c:v>82211</c:v>
                </c:pt>
                <c:pt idx="10244">
                  <c:v>82223</c:v>
                </c:pt>
                <c:pt idx="10245">
                  <c:v>82249</c:v>
                </c:pt>
                <c:pt idx="10246">
                  <c:v>82251</c:v>
                </c:pt>
                <c:pt idx="10247">
                  <c:v>82257</c:v>
                </c:pt>
                <c:pt idx="10248">
                  <c:v>82264</c:v>
                </c:pt>
                <c:pt idx="10249">
                  <c:v>82265</c:v>
                </c:pt>
                <c:pt idx="10250">
                  <c:v>82269</c:v>
                </c:pt>
                <c:pt idx="10251">
                  <c:v>82281</c:v>
                </c:pt>
                <c:pt idx="10252">
                  <c:v>82283</c:v>
                </c:pt>
                <c:pt idx="10253">
                  <c:v>82284</c:v>
                </c:pt>
                <c:pt idx="10254">
                  <c:v>82286</c:v>
                </c:pt>
                <c:pt idx="10255">
                  <c:v>82289</c:v>
                </c:pt>
                <c:pt idx="10256">
                  <c:v>82299</c:v>
                </c:pt>
                <c:pt idx="10257">
                  <c:v>82300</c:v>
                </c:pt>
                <c:pt idx="10258">
                  <c:v>82305</c:v>
                </c:pt>
                <c:pt idx="10259">
                  <c:v>82306</c:v>
                </c:pt>
                <c:pt idx="10260">
                  <c:v>82307</c:v>
                </c:pt>
                <c:pt idx="10261">
                  <c:v>82313</c:v>
                </c:pt>
                <c:pt idx="10262">
                  <c:v>82319</c:v>
                </c:pt>
                <c:pt idx="10263">
                  <c:v>82322</c:v>
                </c:pt>
                <c:pt idx="10264">
                  <c:v>82339</c:v>
                </c:pt>
                <c:pt idx="10265">
                  <c:v>82344</c:v>
                </c:pt>
                <c:pt idx="10266">
                  <c:v>82349</c:v>
                </c:pt>
                <c:pt idx="10267">
                  <c:v>82362</c:v>
                </c:pt>
                <c:pt idx="10268">
                  <c:v>82371</c:v>
                </c:pt>
                <c:pt idx="10269">
                  <c:v>82377</c:v>
                </c:pt>
                <c:pt idx="10270">
                  <c:v>82384</c:v>
                </c:pt>
                <c:pt idx="10271">
                  <c:v>82390</c:v>
                </c:pt>
                <c:pt idx="10272">
                  <c:v>82400</c:v>
                </c:pt>
                <c:pt idx="10273">
                  <c:v>82401</c:v>
                </c:pt>
                <c:pt idx="10274">
                  <c:v>82402</c:v>
                </c:pt>
                <c:pt idx="10275">
                  <c:v>82403</c:v>
                </c:pt>
                <c:pt idx="10276">
                  <c:v>82405</c:v>
                </c:pt>
                <c:pt idx="10277">
                  <c:v>82415</c:v>
                </c:pt>
                <c:pt idx="10278">
                  <c:v>82426</c:v>
                </c:pt>
                <c:pt idx="10279">
                  <c:v>82432</c:v>
                </c:pt>
                <c:pt idx="10280">
                  <c:v>82441</c:v>
                </c:pt>
                <c:pt idx="10281">
                  <c:v>82447</c:v>
                </c:pt>
                <c:pt idx="10282">
                  <c:v>82451</c:v>
                </c:pt>
                <c:pt idx="10283">
                  <c:v>82452</c:v>
                </c:pt>
                <c:pt idx="10284">
                  <c:v>82480</c:v>
                </c:pt>
                <c:pt idx="10285">
                  <c:v>82481</c:v>
                </c:pt>
                <c:pt idx="10286">
                  <c:v>82487</c:v>
                </c:pt>
                <c:pt idx="10287">
                  <c:v>82489</c:v>
                </c:pt>
                <c:pt idx="10288">
                  <c:v>82494</c:v>
                </c:pt>
                <c:pt idx="10289">
                  <c:v>82497</c:v>
                </c:pt>
                <c:pt idx="10290">
                  <c:v>82500</c:v>
                </c:pt>
                <c:pt idx="10291">
                  <c:v>82501</c:v>
                </c:pt>
                <c:pt idx="10292">
                  <c:v>82507</c:v>
                </c:pt>
                <c:pt idx="10293">
                  <c:v>82525</c:v>
                </c:pt>
                <c:pt idx="10294">
                  <c:v>82526</c:v>
                </c:pt>
                <c:pt idx="10295">
                  <c:v>82530</c:v>
                </c:pt>
                <c:pt idx="10296">
                  <c:v>82532</c:v>
                </c:pt>
                <c:pt idx="10297">
                  <c:v>82540</c:v>
                </c:pt>
                <c:pt idx="10298">
                  <c:v>82551</c:v>
                </c:pt>
                <c:pt idx="10299">
                  <c:v>82567</c:v>
                </c:pt>
                <c:pt idx="10300">
                  <c:v>82571</c:v>
                </c:pt>
                <c:pt idx="10301">
                  <c:v>82585</c:v>
                </c:pt>
                <c:pt idx="10302">
                  <c:v>82590</c:v>
                </c:pt>
                <c:pt idx="10303">
                  <c:v>82599</c:v>
                </c:pt>
                <c:pt idx="10304">
                  <c:v>82601</c:v>
                </c:pt>
                <c:pt idx="10305">
                  <c:v>82610</c:v>
                </c:pt>
                <c:pt idx="10306">
                  <c:v>82613</c:v>
                </c:pt>
                <c:pt idx="10307">
                  <c:v>82619</c:v>
                </c:pt>
                <c:pt idx="10308">
                  <c:v>82636</c:v>
                </c:pt>
                <c:pt idx="10309">
                  <c:v>82637</c:v>
                </c:pt>
                <c:pt idx="10310">
                  <c:v>82654</c:v>
                </c:pt>
                <c:pt idx="10311">
                  <c:v>82662</c:v>
                </c:pt>
                <c:pt idx="10312">
                  <c:v>82674</c:v>
                </c:pt>
                <c:pt idx="10313">
                  <c:v>82676</c:v>
                </c:pt>
                <c:pt idx="10314">
                  <c:v>82679</c:v>
                </c:pt>
                <c:pt idx="10315">
                  <c:v>82689</c:v>
                </c:pt>
                <c:pt idx="10316">
                  <c:v>82711</c:v>
                </c:pt>
                <c:pt idx="10317">
                  <c:v>82715</c:v>
                </c:pt>
                <c:pt idx="10318">
                  <c:v>82724</c:v>
                </c:pt>
                <c:pt idx="10319">
                  <c:v>82727</c:v>
                </c:pt>
                <c:pt idx="10320">
                  <c:v>82737</c:v>
                </c:pt>
                <c:pt idx="10321">
                  <c:v>82740</c:v>
                </c:pt>
                <c:pt idx="10322">
                  <c:v>82749</c:v>
                </c:pt>
                <c:pt idx="10323">
                  <c:v>82764</c:v>
                </c:pt>
                <c:pt idx="10324">
                  <c:v>82765</c:v>
                </c:pt>
                <c:pt idx="10325">
                  <c:v>82771</c:v>
                </c:pt>
                <c:pt idx="10326">
                  <c:v>82773</c:v>
                </c:pt>
                <c:pt idx="10327">
                  <c:v>82775</c:v>
                </c:pt>
                <c:pt idx="10328">
                  <c:v>82786</c:v>
                </c:pt>
                <c:pt idx="10329">
                  <c:v>82812</c:v>
                </c:pt>
                <c:pt idx="10330">
                  <c:v>82816</c:v>
                </c:pt>
                <c:pt idx="10331">
                  <c:v>82825</c:v>
                </c:pt>
                <c:pt idx="10332">
                  <c:v>82826</c:v>
                </c:pt>
                <c:pt idx="10333">
                  <c:v>82827</c:v>
                </c:pt>
                <c:pt idx="10334">
                  <c:v>82842</c:v>
                </c:pt>
                <c:pt idx="10335">
                  <c:v>82844</c:v>
                </c:pt>
                <c:pt idx="10336">
                  <c:v>82845</c:v>
                </c:pt>
                <c:pt idx="10337">
                  <c:v>82867</c:v>
                </c:pt>
                <c:pt idx="10338">
                  <c:v>82868</c:v>
                </c:pt>
                <c:pt idx="10339">
                  <c:v>82872</c:v>
                </c:pt>
                <c:pt idx="10340">
                  <c:v>82874</c:v>
                </c:pt>
                <c:pt idx="10341">
                  <c:v>82888</c:v>
                </c:pt>
                <c:pt idx="10342">
                  <c:v>82890</c:v>
                </c:pt>
                <c:pt idx="10343">
                  <c:v>82895</c:v>
                </c:pt>
                <c:pt idx="10344">
                  <c:v>82899</c:v>
                </c:pt>
                <c:pt idx="10345">
                  <c:v>82901</c:v>
                </c:pt>
                <c:pt idx="10346">
                  <c:v>82904</c:v>
                </c:pt>
                <c:pt idx="10347">
                  <c:v>82913</c:v>
                </c:pt>
                <c:pt idx="10348">
                  <c:v>82942</c:v>
                </c:pt>
                <c:pt idx="10349">
                  <c:v>82944</c:v>
                </c:pt>
                <c:pt idx="10350">
                  <c:v>82964</c:v>
                </c:pt>
                <c:pt idx="10351">
                  <c:v>82965</c:v>
                </c:pt>
                <c:pt idx="10352">
                  <c:v>82983</c:v>
                </c:pt>
                <c:pt idx="10353">
                  <c:v>82989</c:v>
                </c:pt>
                <c:pt idx="10354">
                  <c:v>82990</c:v>
                </c:pt>
                <c:pt idx="10355">
                  <c:v>83010</c:v>
                </c:pt>
                <c:pt idx="10356">
                  <c:v>83012</c:v>
                </c:pt>
                <c:pt idx="10357">
                  <c:v>83016</c:v>
                </c:pt>
                <c:pt idx="10358">
                  <c:v>83019</c:v>
                </c:pt>
                <c:pt idx="10359">
                  <c:v>83021</c:v>
                </c:pt>
                <c:pt idx="10360">
                  <c:v>83030</c:v>
                </c:pt>
                <c:pt idx="10361">
                  <c:v>83037</c:v>
                </c:pt>
                <c:pt idx="10362">
                  <c:v>83043</c:v>
                </c:pt>
                <c:pt idx="10363">
                  <c:v>83044</c:v>
                </c:pt>
                <c:pt idx="10364">
                  <c:v>83045</c:v>
                </c:pt>
                <c:pt idx="10365">
                  <c:v>83047</c:v>
                </c:pt>
                <c:pt idx="10366">
                  <c:v>83066</c:v>
                </c:pt>
                <c:pt idx="10367">
                  <c:v>83069</c:v>
                </c:pt>
                <c:pt idx="10368">
                  <c:v>83070</c:v>
                </c:pt>
                <c:pt idx="10369">
                  <c:v>83072</c:v>
                </c:pt>
                <c:pt idx="10370">
                  <c:v>83075</c:v>
                </c:pt>
                <c:pt idx="10371">
                  <c:v>83083</c:v>
                </c:pt>
                <c:pt idx="10372">
                  <c:v>83086</c:v>
                </c:pt>
                <c:pt idx="10373">
                  <c:v>83089</c:v>
                </c:pt>
                <c:pt idx="10374">
                  <c:v>83095</c:v>
                </c:pt>
                <c:pt idx="10375">
                  <c:v>83104</c:v>
                </c:pt>
                <c:pt idx="10376">
                  <c:v>83106</c:v>
                </c:pt>
                <c:pt idx="10377">
                  <c:v>83107</c:v>
                </c:pt>
                <c:pt idx="10378">
                  <c:v>83108</c:v>
                </c:pt>
                <c:pt idx="10379">
                  <c:v>83119</c:v>
                </c:pt>
                <c:pt idx="10380">
                  <c:v>83126</c:v>
                </c:pt>
                <c:pt idx="10381">
                  <c:v>83143</c:v>
                </c:pt>
                <c:pt idx="10382">
                  <c:v>83144</c:v>
                </c:pt>
                <c:pt idx="10383">
                  <c:v>83149</c:v>
                </c:pt>
                <c:pt idx="10384">
                  <c:v>83151</c:v>
                </c:pt>
                <c:pt idx="10385">
                  <c:v>83158</c:v>
                </c:pt>
                <c:pt idx="10386">
                  <c:v>83177</c:v>
                </c:pt>
                <c:pt idx="10387">
                  <c:v>83187</c:v>
                </c:pt>
                <c:pt idx="10388">
                  <c:v>83190</c:v>
                </c:pt>
                <c:pt idx="10389">
                  <c:v>83208</c:v>
                </c:pt>
                <c:pt idx="10390">
                  <c:v>83218</c:v>
                </c:pt>
                <c:pt idx="10391">
                  <c:v>83225</c:v>
                </c:pt>
                <c:pt idx="10392">
                  <c:v>83228</c:v>
                </c:pt>
                <c:pt idx="10393">
                  <c:v>83235</c:v>
                </c:pt>
                <c:pt idx="10394">
                  <c:v>83237</c:v>
                </c:pt>
                <c:pt idx="10395">
                  <c:v>83242</c:v>
                </c:pt>
                <c:pt idx="10396">
                  <c:v>83254</c:v>
                </c:pt>
                <c:pt idx="10397">
                  <c:v>83260</c:v>
                </c:pt>
                <c:pt idx="10398">
                  <c:v>83261</c:v>
                </c:pt>
                <c:pt idx="10399">
                  <c:v>83281</c:v>
                </c:pt>
                <c:pt idx="10400">
                  <c:v>83282</c:v>
                </c:pt>
                <c:pt idx="10401">
                  <c:v>83288</c:v>
                </c:pt>
                <c:pt idx="10402">
                  <c:v>83299</c:v>
                </c:pt>
                <c:pt idx="10403">
                  <c:v>83304</c:v>
                </c:pt>
                <c:pt idx="10404">
                  <c:v>83311</c:v>
                </c:pt>
                <c:pt idx="10405">
                  <c:v>83321</c:v>
                </c:pt>
                <c:pt idx="10406">
                  <c:v>83337</c:v>
                </c:pt>
                <c:pt idx="10407">
                  <c:v>83347</c:v>
                </c:pt>
                <c:pt idx="10408">
                  <c:v>83367</c:v>
                </c:pt>
                <c:pt idx="10409">
                  <c:v>83372</c:v>
                </c:pt>
                <c:pt idx="10410">
                  <c:v>83373</c:v>
                </c:pt>
                <c:pt idx="10411">
                  <c:v>83377</c:v>
                </c:pt>
                <c:pt idx="10412">
                  <c:v>83379</c:v>
                </c:pt>
                <c:pt idx="10413">
                  <c:v>83398</c:v>
                </c:pt>
                <c:pt idx="10414">
                  <c:v>83409</c:v>
                </c:pt>
                <c:pt idx="10415">
                  <c:v>83420</c:v>
                </c:pt>
                <c:pt idx="10416">
                  <c:v>83426</c:v>
                </c:pt>
                <c:pt idx="10417">
                  <c:v>83431</c:v>
                </c:pt>
                <c:pt idx="10418">
                  <c:v>83446</c:v>
                </c:pt>
                <c:pt idx="10419">
                  <c:v>83453</c:v>
                </c:pt>
                <c:pt idx="10420">
                  <c:v>83455</c:v>
                </c:pt>
                <c:pt idx="10421">
                  <c:v>83459</c:v>
                </c:pt>
                <c:pt idx="10422">
                  <c:v>83460</c:v>
                </c:pt>
                <c:pt idx="10423">
                  <c:v>83461</c:v>
                </c:pt>
                <c:pt idx="10424">
                  <c:v>83464</c:v>
                </c:pt>
                <c:pt idx="10425">
                  <c:v>83488</c:v>
                </c:pt>
                <c:pt idx="10426">
                  <c:v>83492</c:v>
                </c:pt>
                <c:pt idx="10427">
                  <c:v>83493</c:v>
                </c:pt>
                <c:pt idx="10428">
                  <c:v>83495</c:v>
                </c:pt>
                <c:pt idx="10429">
                  <c:v>83496</c:v>
                </c:pt>
                <c:pt idx="10430">
                  <c:v>83516</c:v>
                </c:pt>
                <c:pt idx="10431">
                  <c:v>83519</c:v>
                </c:pt>
                <c:pt idx="10432">
                  <c:v>83524</c:v>
                </c:pt>
                <c:pt idx="10433">
                  <c:v>83528</c:v>
                </c:pt>
                <c:pt idx="10434">
                  <c:v>83544</c:v>
                </c:pt>
                <c:pt idx="10435">
                  <c:v>83549</c:v>
                </c:pt>
                <c:pt idx="10436">
                  <c:v>83554</c:v>
                </c:pt>
                <c:pt idx="10437">
                  <c:v>83559</c:v>
                </c:pt>
                <c:pt idx="10438">
                  <c:v>83586</c:v>
                </c:pt>
                <c:pt idx="10439">
                  <c:v>83596</c:v>
                </c:pt>
                <c:pt idx="10440">
                  <c:v>83601</c:v>
                </c:pt>
                <c:pt idx="10441">
                  <c:v>83606</c:v>
                </c:pt>
                <c:pt idx="10442">
                  <c:v>83607</c:v>
                </c:pt>
                <c:pt idx="10443">
                  <c:v>83614</c:v>
                </c:pt>
                <c:pt idx="10444">
                  <c:v>83625</c:v>
                </c:pt>
                <c:pt idx="10445">
                  <c:v>83626</c:v>
                </c:pt>
                <c:pt idx="10446">
                  <c:v>83634</c:v>
                </c:pt>
                <c:pt idx="10447">
                  <c:v>83636</c:v>
                </c:pt>
                <c:pt idx="10448">
                  <c:v>83658</c:v>
                </c:pt>
                <c:pt idx="10449">
                  <c:v>83686</c:v>
                </c:pt>
                <c:pt idx="10450">
                  <c:v>83708</c:v>
                </c:pt>
                <c:pt idx="10451">
                  <c:v>83713</c:v>
                </c:pt>
                <c:pt idx="10452">
                  <c:v>83716</c:v>
                </c:pt>
                <c:pt idx="10453">
                  <c:v>83728</c:v>
                </c:pt>
                <c:pt idx="10454">
                  <c:v>83734</c:v>
                </c:pt>
                <c:pt idx="10455">
                  <c:v>83750</c:v>
                </c:pt>
                <c:pt idx="10456">
                  <c:v>83756</c:v>
                </c:pt>
                <c:pt idx="10457">
                  <c:v>83763</c:v>
                </c:pt>
                <c:pt idx="10458">
                  <c:v>83766</c:v>
                </c:pt>
                <c:pt idx="10459">
                  <c:v>83779</c:v>
                </c:pt>
                <c:pt idx="10460">
                  <c:v>83783</c:v>
                </c:pt>
                <c:pt idx="10461">
                  <c:v>83800</c:v>
                </c:pt>
                <c:pt idx="10462">
                  <c:v>83807</c:v>
                </c:pt>
                <c:pt idx="10463">
                  <c:v>83825</c:v>
                </c:pt>
                <c:pt idx="10464">
                  <c:v>83831</c:v>
                </c:pt>
                <c:pt idx="10465">
                  <c:v>83832</c:v>
                </c:pt>
                <c:pt idx="10466">
                  <c:v>83845</c:v>
                </c:pt>
                <c:pt idx="10467">
                  <c:v>83851</c:v>
                </c:pt>
                <c:pt idx="10468">
                  <c:v>83853</c:v>
                </c:pt>
                <c:pt idx="10469">
                  <c:v>83856</c:v>
                </c:pt>
                <c:pt idx="10470">
                  <c:v>83864</c:v>
                </c:pt>
                <c:pt idx="10471">
                  <c:v>83869</c:v>
                </c:pt>
                <c:pt idx="10472">
                  <c:v>83873</c:v>
                </c:pt>
                <c:pt idx="10473">
                  <c:v>83897</c:v>
                </c:pt>
                <c:pt idx="10474">
                  <c:v>83898</c:v>
                </c:pt>
                <c:pt idx="10475">
                  <c:v>83903</c:v>
                </c:pt>
                <c:pt idx="10476">
                  <c:v>83931</c:v>
                </c:pt>
                <c:pt idx="10477">
                  <c:v>83953</c:v>
                </c:pt>
                <c:pt idx="10478">
                  <c:v>83956</c:v>
                </c:pt>
                <c:pt idx="10479">
                  <c:v>83958</c:v>
                </c:pt>
                <c:pt idx="10480">
                  <c:v>83960</c:v>
                </c:pt>
                <c:pt idx="10481">
                  <c:v>83963</c:v>
                </c:pt>
                <c:pt idx="10482">
                  <c:v>83966</c:v>
                </c:pt>
                <c:pt idx="10483">
                  <c:v>83976</c:v>
                </c:pt>
                <c:pt idx="10484">
                  <c:v>83986</c:v>
                </c:pt>
                <c:pt idx="10485">
                  <c:v>83991</c:v>
                </c:pt>
                <c:pt idx="10486">
                  <c:v>83995</c:v>
                </c:pt>
                <c:pt idx="10487">
                  <c:v>83996</c:v>
                </c:pt>
                <c:pt idx="10488">
                  <c:v>83998</c:v>
                </c:pt>
                <c:pt idx="10489">
                  <c:v>84001</c:v>
                </c:pt>
                <c:pt idx="10490">
                  <c:v>84002</c:v>
                </c:pt>
                <c:pt idx="10491">
                  <c:v>84003</c:v>
                </c:pt>
                <c:pt idx="10492">
                  <c:v>84013</c:v>
                </c:pt>
                <c:pt idx="10493">
                  <c:v>84014</c:v>
                </c:pt>
                <c:pt idx="10494">
                  <c:v>84019</c:v>
                </c:pt>
                <c:pt idx="10495">
                  <c:v>84030</c:v>
                </c:pt>
                <c:pt idx="10496">
                  <c:v>84078</c:v>
                </c:pt>
                <c:pt idx="10497">
                  <c:v>84130</c:v>
                </c:pt>
                <c:pt idx="10498">
                  <c:v>84133</c:v>
                </c:pt>
                <c:pt idx="10499">
                  <c:v>84145</c:v>
                </c:pt>
                <c:pt idx="10500">
                  <c:v>84160</c:v>
                </c:pt>
                <c:pt idx="10501">
                  <c:v>84161</c:v>
                </c:pt>
                <c:pt idx="10502">
                  <c:v>84163</c:v>
                </c:pt>
                <c:pt idx="10503">
                  <c:v>84168</c:v>
                </c:pt>
                <c:pt idx="10504">
                  <c:v>84169</c:v>
                </c:pt>
                <c:pt idx="10505">
                  <c:v>84170</c:v>
                </c:pt>
                <c:pt idx="10506">
                  <c:v>84171</c:v>
                </c:pt>
                <c:pt idx="10507">
                  <c:v>84183</c:v>
                </c:pt>
                <c:pt idx="10508">
                  <c:v>84198</c:v>
                </c:pt>
                <c:pt idx="10509">
                  <c:v>84209</c:v>
                </c:pt>
                <c:pt idx="10510">
                  <c:v>84219</c:v>
                </c:pt>
                <c:pt idx="10511">
                  <c:v>84225</c:v>
                </c:pt>
                <c:pt idx="10512">
                  <c:v>84228</c:v>
                </c:pt>
                <c:pt idx="10513">
                  <c:v>84229</c:v>
                </c:pt>
                <c:pt idx="10514">
                  <c:v>84231</c:v>
                </c:pt>
                <c:pt idx="10515">
                  <c:v>84255</c:v>
                </c:pt>
                <c:pt idx="10516">
                  <c:v>84267</c:v>
                </c:pt>
                <c:pt idx="10517">
                  <c:v>84281</c:v>
                </c:pt>
                <c:pt idx="10518">
                  <c:v>84284</c:v>
                </c:pt>
                <c:pt idx="10519">
                  <c:v>84285</c:v>
                </c:pt>
                <c:pt idx="10520">
                  <c:v>84286</c:v>
                </c:pt>
                <c:pt idx="10521">
                  <c:v>84288</c:v>
                </c:pt>
                <c:pt idx="10522">
                  <c:v>84293</c:v>
                </c:pt>
                <c:pt idx="10523">
                  <c:v>84294</c:v>
                </c:pt>
                <c:pt idx="10524">
                  <c:v>84298</c:v>
                </c:pt>
                <c:pt idx="10525">
                  <c:v>84325</c:v>
                </c:pt>
                <c:pt idx="10526">
                  <c:v>84353</c:v>
                </c:pt>
                <c:pt idx="10527">
                  <c:v>84358</c:v>
                </c:pt>
                <c:pt idx="10528">
                  <c:v>84360</c:v>
                </c:pt>
                <c:pt idx="10529">
                  <c:v>84361</c:v>
                </c:pt>
                <c:pt idx="10530">
                  <c:v>84362</c:v>
                </c:pt>
                <c:pt idx="10531">
                  <c:v>84370</c:v>
                </c:pt>
                <c:pt idx="10532">
                  <c:v>84371</c:v>
                </c:pt>
                <c:pt idx="10533">
                  <c:v>84376</c:v>
                </c:pt>
                <c:pt idx="10534">
                  <c:v>84388</c:v>
                </c:pt>
                <c:pt idx="10535">
                  <c:v>84389</c:v>
                </c:pt>
                <c:pt idx="10536">
                  <c:v>84393</c:v>
                </c:pt>
                <c:pt idx="10537">
                  <c:v>84398</c:v>
                </c:pt>
                <c:pt idx="10538">
                  <c:v>84400</c:v>
                </c:pt>
                <c:pt idx="10539">
                  <c:v>84407</c:v>
                </c:pt>
                <c:pt idx="10540">
                  <c:v>84422</c:v>
                </c:pt>
                <c:pt idx="10541">
                  <c:v>84431</c:v>
                </c:pt>
                <c:pt idx="10542">
                  <c:v>84441</c:v>
                </c:pt>
                <c:pt idx="10543">
                  <c:v>84447</c:v>
                </c:pt>
                <c:pt idx="10544">
                  <c:v>84454</c:v>
                </c:pt>
                <c:pt idx="10545">
                  <c:v>84458</c:v>
                </c:pt>
                <c:pt idx="10546">
                  <c:v>84464</c:v>
                </c:pt>
                <c:pt idx="10547">
                  <c:v>84468</c:v>
                </c:pt>
                <c:pt idx="10548">
                  <c:v>84469</c:v>
                </c:pt>
                <c:pt idx="10549">
                  <c:v>84480</c:v>
                </c:pt>
                <c:pt idx="10550">
                  <c:v>84488</c:v>
                </c:pt>
                <c:pt idx="10551">
                  <c:v>84490</c:v>
                </c:pt>
                <c:pt idx="10552">
                  <c:v>84491</c:v>
                </c:pt>
                <c:pt idx="10553">
                  <c:v>84501</c:v>
                </c:pt>
                <c:pt idx="10554">
                  <c:v>84514</c:v>
                </c:pt>
                <c:pt idx="10555">
                  <c:v>84517</c:v>
                </c:pt>
                <c:pt idx="10556">
                  <c:v>84527</c:v>
                </c:pt>
                <c:pt idx="10557">
                  <c:v>84562</c:v>
                </c:pt>
                <c:pt idx="10558">
                  <c:v>84564</c:v>
                </c:pt>
                <c:pt idx="10559">
                  <c:v>84567</c:v>
                </c:pt>
                <c:pt idx="10560">
                  <c:v>84589</c:v>
                </c:pt>
                <c:pt idx="10561">
                  <c:v>84593</c:v>
                </c:pt>
                <c:pt idx="10562">
                  <c:v>84596</c:v>
                </c:pt>
                <c:pt idx="10563">
                  <c:v>84599</c:v>
                </c:pt>
                <c:pt idx="10564">
                  <c:v>84613</c:v>
                </c:pt>
                <c:pt idx="10565">
                  <c:v>84614</c:v>
                </c:pt>
                <c:pt idx="10566">
                  <c:v>84635</c:v>
                </c:pt>
                <c:pt idx="10567">
                  <c:v>84640</c:v>
                </c:pt>
                <c:pt idx="10568">
                  <c:v>84647</c:v>
                </c:pt>
                <c:pt idx="10569">
                  <c:v>84655</c:v>
                </c:pt>
                <c:pt idx="10570">
                  <c:v>84658</c:v>
                </c:pt>
                <c:pt idx="10571">
                  <c:v>84678</c:v>
                </c:pt>
                <c:pt idx="10572">
                  <c:v>84688</c:v>
                </c:pt>
                <c:pt idx="10573">
                  <c:v>84691</c:v>
                </c:pt>
                <c:pt idx="10574">
                  <c:v>84708</c:v>
                </c:pt>
                <c:pt idx="10575">
                  <c:v>84716</c:v>
                </c:pt>
                <c:pt idx="10576">
                  <c:v>84720</c:v>
                </c:pt>
                <c:pt idx="10577">
                  <c:v>84732</c:v>
                </c:pt>
                <c:pt idx="10578">
                  <c:v>84747</c:v>
                </c:pt>
                <c:pt idx="10579">
                  <c:v>84754</c:v>
                </c:pt>
                <c:pt idx="10580">
                  <c:v>84761</c:v>
                </c:pt>
                <c:pt idx="10581">
                  <c:v>84762</c:v>
                </c:pt>
                <c:pt idx="10582">
                  <c:v>84767</c:v>
                </c:pt>
                <c:pt idx="10583">
                  <c:v>84768</c:v>
                </c:pt>
                <c:pt idx="10584">
                  <c:v>84782</c:v>
                </c:pt>
                <c:pt idx="10585">
                  <c:v>84788</c:v>
                </c:pt>
                <c:pt idx="10586">
                  <c:v>84792</c:v>
                </c:pt>
                <c:pt idx="10587">
                  <c:v>84795</c:v>
                </c:pt>
                <c:pt idx="10588">
                  <c:v>84797</c:v>
                </c:pt>
                <c:pt idx="10589">
                  <c:v>84807</c:v>
                </c:pt>
                <c:pt idx="10590">
                  <c:v>84821</c:v>
                </c:pt>
                <c:pt idx="10591">
                  <c:v>84827</c:v>
                </c:pt>
                <c:pt idx="10592">
                  <c:v>84828</c:v>
                </c:pt>
                <c:pt idx="10593">
                  <c:v>84835</c:v>
                </c:pt>
                <c:pt idx="10594">
                  <c:v>84838</c:v>
                </c:pt>
                <c:pt idx="10595">
                  <c:v>84842</c:v>
                </c:pt>
                <c:pt idx="10596">
                  <c:v>84844</c:v>
                </c:pt>
                <c:pt idx="10597">
                  <c:v>84845</c:v>
                </c:pt>
                <c:pt idx="10598">
                  <c:v>84847</c:v>
                </c:pt>
                <c:pt idx="10599">
                  <c:v>84848</c:v>
                </c:pt>
                <c:pt idx="10600">
                  <c:v>84858</c:v>
                </c:pt>
                <c:pt idx="10601">
                  <c:v>84859</c:v>
                </c:pt>
                <c:pt idx="10602">
                  <c:v>84860</c:v>
                </c:pt>
                <c:pt idx="10603">
                  <c:v>84864</c:v>
                </c:pt>
                <c:pt idx="10604">
                  <c:v>84865</c:v>
                </c:pt>
                <c:pt idx="10605">
                  <c:v>84870</c:v>
                </c:pt>
                <c:pt idx="10606">
                  <c:v>84880</c:v>
                </c:pt>
                <c:pt idx="10607">
                  <c:v>84898</c:v>
                </c:pt>
                <c:pt idx="10608">
                  <c:v>84903</c:v>
                </c:pt>
                <c:pt idx="10609">
                  <c:v>84928</c:v>
                </c:pt>
                <c:pt idx="10610">
                  <c:v>84935</c:v>
                </c:pt>
                <c:pt idx="10611">
                  <c:v>84945</c:v>
                </c:pt>
                <c:pt idx="10612">
                  <c:v>84952</c:v>
                </c:pt>
                <c:pt idx="10613">
                  <c:v>84963</c:v>
                </c:pt>
                <c:pt idx="10614">
                  <c:v>84964</c:v>
                </c:pt>
                <c:pt idx="10615">
                  <c:v>84965</c:v>
                </c:pt>
                <c:pt idx="10616">
                  <c:v>84974</c:v>
                </c:pt>
                <c:pt idx="10617">
                  <c:v>84976</c:v>
                </c:pt>
                <c:pt idx="10618">
                  <c:v>84989</c:v>
                </c:pt>
                <c:pt idx="10619">
                  <c:v>84992</c:v>
                </c:pt>
                <c:pt idx="10620">
                  <c:v>84996</c:v>
                </c:pt>
                <c:pt idx="10621">
                  <c:v>84999</c:v>
                </c:pt>
                <c:pt idx="10622">
                  <c:v>85000</c:v>
                </c:pt>
                <c:pt idx="10623">
                  <c:v>85013</c:v>
                </c:pt>
                <c:pt idx="10624">
                  <c:v>85017</c:v>
                </c:pt>
                <c:pt idx="10625">
                  <c:v>85046</c:v>
                </c:pt>
                <c:pt idx="10626">
                  <c:v>85061</c:v>
                </c:pt>
                <c:pt idx="10627">
                  <c:v>85062</c:v>
                </c:pt>
                <c:pt idx="10628">
                  <c:v>85071</c:v>
                </c:pt>
                <c:pt idx="10629">
                  <c:v>85091</c:v>
                </c:pt>
                <c:pt idx="10630">
                  <c:v>85097</c:v>
                </c:pt>
                <c:pt idx="10631">
                  <c:v>85100</c:v>
                </c:pt>
                <c:pt idx="10632">
                  <c:v>85101</c:v>
                </c:pt>
                <c:pt idx="10633">
                  <c:v>85103</c:v>
                </c:pt>
                <c:pt idx="10634">
                  <c:v>85112</c:v>
                </c:pt>
                <c:pt idx="10635">
                  <c:v>85119</c:v>
                </c:pt>
                <c:pt idx="10636">
                  <c:v>85131</c:v>
                </c:pt>
                <c:pt idx="10637">
                  <c:v>85156</c:v>
                </c:pt>
                <c:pt idx="10638">
                  <c:v>85157</c:v>
                </c:pt>
                <c:pt idx="10639">
                  <c:v>85159</c:v>
                </c:pt>
                <c:pt idx="10640">
                  <c:v>85208</c:v>
                </c:pt>
                <c:pt idx="10641">
                  <c:v>85226</c:v>
                </c:pt>
                <c:pt idx="10642">
                  <c:v>85229</c:v>
                </c:pt>
                <c:pt idx="10643">
                  <c:v>85233</c:v>
                </c:pt>
                <c:pt idx="10644">
                  <c:v>85241</c:v>
                </c:pt>
                <c:pt idx="10645">
                  <c:v>85252</c:v>
                </c:pt>
                <c:pt idx="10646">
                  <c:v>85268</c:v>
                </c:pt>
                <c:pt idx="10647">
                  <c:v>85271</c:v>
                </c:pt>
                <c:pt idx="10648">
                  <c:v>85276</c:v>
                </c:pt>
                <c:pt idx="10649">
                  <c:v>85287</c:v>
                </c:pt>
                <c:pt idx="10650">
                  <c:v>85301</c:v>
                </c:pt>
                <c:pt idx="10651">
                  <c:v>85311</c:v>
                </c:pt>
                <c:pt idx="10652">
                  <c:v>85313</c:v>
                </c:pt>
                <c:pt idx="10653">
                  <c:v>85329</c:v>
                </c:pt>
                <c:pt idx="10654">
                  <c:v>85331</c:v>
                </c:pt>
                <c:pt idx="10655">
                  <c:v>85347</c:v>
                </c:pt>
                <c:pt idx="10656">
                  <c:v>85351</c:v>
                </c:pt>
                <c:pt idx="10657">
                  <c:v>85370</c:v>
                </c:pt>
                <c:pt idx="10658">
                  <c:v>85375</c:v>
                </c:pt>
                <c:pt idx="10659">
                  <c:v>85379</c:v>
                </c:pt>
                <c:pt idx="10660">
                  <c:v>85385</c:v>
                </c:pt>
                <c:pt idx="10661">
                  <c:v>85398</c:v>
                </c:pt>
                <c:pt idx="10662">
                  <c:v>85405</c:v>
                </c:pt>
                <c:pt idx="10663">
                  <c:v>85429</c:v>
                </c:pt>
                <c:pt idx="10664">
                  <c:v>85431</c:v>
                </c:pt>
                <c:pt idx="10665">
                  <c:v>85439</c:v>
                </c:pt>
                <c:pt idx="10666">
                  <c:v>85445</c:v>
                </c:pt>
                <c:pt idx="10667">
                  <c:v>85446</c:v>
                </c:pt>
                <c:pt idx="10668">
                  <c:v>85452</c:v>
                </c:pt>
                <c:pt idx="10669">
                  <c:v>85456</c:v>
                </c:pt>
                <c:pt idx="10670">
                  <c:v>85465</c:v>
                </c:pt>
                <c:pt idx="10671">
                  <c:v>85478</c:v>
                </c:pt>
                <c:pt idx="10672">
                  <c:v>85490</c:v>
                </c:pt>
                <c:pt idx="10673">
                  <c:v>85496</c:v>
                </c:pt>
                <c:pt idx="10674">
                  <c:v>85497</c:v>
                </c:pt>
                <c:pt idx="10675">
                  <c:v>85515</c:v>
                </c:pt>
                <c:pt idx="10676">
                  <c:v>85535</c:v>
                </c:pt>
                <c:pt idx="10677">
                  <c:v>85538</c:v>
                </c:pt>
                <c:pt idx="10678">
                  <c:v>85549</c:v>
                </c:pt>
                <c:pt idx="10679">
                  <c:v>85551</c:v>
                </c:pt>
                <c:pt idx="10680">
                  <c:v>85552</c:v>
                </c:pt>
                <c:pt idx="10681">
                  <c:v>85556</c:v>
                </c:pt>
                <c:pt idx="10682">
                  <c:v>85561</c:v>
                </c:pt>
                <c:pt idx="10683">
                  <c:v>85569</c:v>
                </c:pt>
                <c:pt idx="10684">
                  <c:v>85572</c:v>
                </c:pt>
                <c:pt idx="10685">
                  <c:v>85574</c:v>
                </c:pt>
                <c:pt idx="10686">
                  <c:v>85586</c:v>
                </c:pt>
                <c:pt idx="10687">
                  <c:v>85590</c:v>
                </c:pt>
                <c:pt idx="10688">
                  <c:v>85591</c:v>
                </c:pt>
                <c:pt idx="10689">
                  <c:v>85595</c:v>
                </c:pt>
                <c:pt idx="10690">
                  <c:v>85614</c:v>
                </c:pt>
                <c:pt idx="10691">
                  <c:v>85620</c:v>
                </c:pt>
                <c:pt idx="10692">
                  <c:v>85624</c:v>
                </c:pt>
                <c:pt idx="10693">
                  <c:v>85632</c:v>
                </c:pt>
                <c:pt idx="10694">
                  <c:v>85636</c:v>
                </c:pt>
                <c:pt idx="10695">
                  <c:v>85648</c:v>
                </c:pt>
                <c:pt idx="10696">
                  <c:v>85654</c:v>
                </c:pt>
                <c:pt idx="10697">
                  <c:v>85656</c:v>
                </c:pt>
                <c:pt idx="10698">
                  <c:v>85661</c:v>
                </c:pt>
                <c:pt idx="10699">
                  <c:v>85668</c:v>
                </c:pt>
                <c:pt idx="10700">
                  <c:v>85669</c:v>
                </c:pt>
                <c:pt idx="10701">
                  <c:v>85670</c:v>
                </c:pt>
                <c:pt idx="10702">
                  <c:v>85687</c:v>
                </c:pt>
                <c:pt idx="10703">
                  <c:v>85702</c:v>
                </c:pt>
                <c:pt idx="10704">
                  <c:v>85718</c:v>
                </c:pt>
                <c:pt idx="10705">
                  <c:v>85742</c:v>
                </c:pt>
                <c:pt idx="10706">
                  <c:v>85743</c:v>
                </c:pt>
                <c:pt idx="10707">
                  <c:v>85747</c:v>
                </c:pt>
                <c:pt idx="10708">
                  <c:v>85750</c:v>
                </c:pt>
                <c:pt idx="10709">
                  <c:v>85753</c:v>
                </c:pt>
                <c:pt idx="10710">
                  <c:v>85765</c:v>
                </c:pt>
                <c:pt idx="10711">
                  <c:v>85768</c:v>
                </c:pt>
                <c:pt idx="10712">
                  <c:v>85773</c:v>
                </c:pt>
                <c:pt idx="10713">
                  <c:v>85789</c:v>
                </c:pt>
                <c:pt idx="10714">
                  <c:v>85797</c:v>
                </c:pt>
                <c:pt idx="10715">
                  <c:v>85801</c:v>
                </c:pt>
                <c:pt idx="10716">
                  <c:v>85813</c:v>
                </c:pt>
                <c:pt idx="10717">
                  <c:v>85816</c:v>
                </c:pt>
                <c:pt idx="10718">
                  <c:v>85840</c:v>
                </c:pt>
                <c:pt idx="10719">
                  <c:v>85848</c:v>
                </c:pt>
                <c:pt idx="10720">
                  <c:v>85849</c:v>
                </c:pt>
                <c:pt idx="10721">
                  <c:v>85867</c:v>
                </c:pt>
                <c:pt idx="10722">
                  <c:v>85870</c:v>
                </c:pt>
                <c:pt idx="10723">
                  <c:v>85888</c:v>
                </c:pt>
                <c:pt idx="10724">
                  <c:v>85894</c:v>
                </c:pt>
                <c:pt idx="10725">
                  <c:v>85903</c:v>
                </c:pt>
                <c:pt idx="10726">
                  <c:v>85911</c:v>
                </c:pt>
                <c:pt idx="10727">
                  <c:v>85919</c:v>
                </c:pt>
                <c:pt idx="10728">
                  <c:v>85922</c:v>
                </c:pt>
                <c:pt idx="10729">
                  <c:v>85937</c:v>
                </c:pt>
                <c:pt idx="10730">
                  <c:v>85945</c:v>
                </c:pt>
                <c:pt idx="10731">
                  <c:v>85953</c:v>
                </c:pt>
                <c:pt idx="10732">
                  <c:v>85966</c:v>
                </c:pt>
                <c:pt idx="10733">
                  <c:v>85971</c:v>
                </c:pt>
                <c:pt idx="10734">
                  <c:v>85976</c:v>
                </c:pt>
                <c:pt idx="10735">
                  <c:v>85977</c:v>
                </c:pt>
                <c:pt idx="10736">
                  <c:v>86004</c:v>
                </c:pt>
                <c:pt idx="10737">
                  <c:v>86018</c:v>
                </c:pt>
                <c:pt idx="10738">
                  <c:v>86020</c:v>
                </c:pt>
                <c:pt idx="10739">
                  <c:v>86034</c:v>
                </c:pt>
                <c:pt idx="10740">
                  <c:v>86046</c:v>
                </c:pt>
                <c:pt idx="10741">
                  <c:v>86050</c:v>
                </c:pt>
                <c:pt idx="10742">
                  <c:v>86052</c:v>
                </c:pt>
                <c:pt idx="10743">
                  <c:v>86067</c:v>
                </c:pt>
                <c:pt idx="10744">
                  <c:v>86072</c:v>
                </c:pt>
                <c:pt idx="10745">
                  <c:v>86076</c:v>
                </c:pt>
                <c:pt idx="10746">
                  <c:v>86078</c:v>
                </c:pt>
                <c:pt idx="10747">
                  <c:v>86092</c:v>
                </c:pt>
                <c:pt idx="10748">
                  <c:v>86109</c:v>
                </c:pt>
                <c:pt idx="10749">
                  <c:v>86114</c:v>
                </c:pt>
                <c:pt idx="10750">
                  <c:v>86117</c:v>
                </c:pt>
                <c:pt idx="10751">
                  <c:v>86119</c:v>
                </c:pt>
                <c:pt idx="10752">
                  <c:v>86137</c:v>
                </c:pt>
                <c:pt idx="10753">
                  <c:v>86139</c:v>
                </c:pt>
                <c:pt idx="10754">
                  <c:v>86141</c:v>
                </c:pt>
                <c:pt idx="10755">
                  <c:v>86148</c:v>
                </c:pt>
                <c:pt idx="10756">
                  <c:v>86152</c:v>
                </c:pt>
                <c:pt idx="10757">
                  <c:v>86161</c:v>
                </c:pt>
                <c:pt idx="10758">
                  <c:v>86189</c:v>
                </c:pt>
                <c:pt idx="10759">
                  <c:v>86194</c:v>
                </c:pt>
                <c:pt idx="10760">
                  <c:v>86195</c:v>
                </c:pt>
                <c:pt idx="10761">
                  <c:v>86205</c:v>
                </c:pt>
                <c:pt idx="10762">
                  <c:v>86206</c:v>
                </c:pt>
                <c:pt idx="10763">
                  <c:v>86224</c:v>
                </c:pt>
                <c:pt idx="10764">
                  <c:v>86226</c:v>
                </c:pt>
                <c:pt idx="10765">
                  <c:v>86274</c:v>
                </c:pt>
                <c:pt idx="10766">
                  <c:v>86286</c:v>
                </c:pt>
                <c:pt idx="10767">
                  <c:v>86290</c:v>
                </c:pt>
                <c:pt idx="10768">
                  <c:v>86309</c:v>
                </c:pt>
                <c:pt idx="10769">
                  <c:v>86330</c:v>
                </c:pt>
                <c:pt idx="10770">
                  <c:v>86339</c:v>
                </c:pt>
                <c:pt idx="10771">
                  <c:v>86342</c:v>
                </c:pt>
                <c:pt idx="10772">
                  <c:v>86349</c:v>
                </c:pt>
                <c:pt idx="10773">
                  <c:v>86359</c:v>
                </c:pt>
                <c:pt idx="10774">
                  <c:v>86368</c:v>
                </c:pt>
                <c:pt idx="10775">
                  <c:v>86370</c:v>
                </c:pt>
                <c:pt idx="10776">
                  <c:v>86378</c:v>
                </c:pt>
                <c:pt idx="10777">
                  <c:v>86385</c:v>
                </c:pt>
                <c:pt idx="10778">
                  <c:v>86402</c:v>
                </c:pt>
                <c:pt idx="10779">
                  <c:v>86423</c:v>
                </c:pt>
                <c:pt idx="10780">
                  <c:v>86435</c:v>
                </c:pt>
                <c:pt idx="10781">
                  <c:v>86445</c:v>
                </c:pt>
                <c:pt idx="10782">
                  <c:v>86447</c:v>
                </c:pt>
                <c:pt idx="10783">
                  <c:v>86451</c:v>
                </c:pt>
                <c:pt idx="10784">
                  <c:v>86452</c:v>
                </c:pt>
                <c:pt idx="10785">
                  <c:v>86465</c:v>
                </c:pt>
                <c:pt idx="10786">
                  <c:v>86475</c:v>
                </c:pt>
                <c:pt idx="10787">
                  <c:v>86483</c:v>
                </c:pt>
                <c:pt idx="10788">
                  <c:v>86484</c:v>
                </c:pt>
                <c:pt idx="10789">
                  <c:v>86500</c:v>
                </c:pt>
                <c:pt idx="10790">
                  <c:v>86509</c:v>
                </c:pt>
                <c:pt idx="10791">
                  <c:v>86512</c:v>
                </c:pt>
                <c:pt idx="10792">
                  <c:v>86513</c:v>
                </c:pt>
                <c:pt idx="10793">
                  <c:v>86514</c:v>
                </c:pt>
                <c:pt idx="10794">
                  <c:v>86515</c:v>
                </c:pt>
                <c:pt idx="10795">
                  <c:v>86545</c:v>
                </c:pt>
                <c:pt idx="10796">
                  <c:v>86548</c:v>
                </c:pt>
                <c:pt idx="10797">
                  <c:v>86567</c:v>
                </c:pt>
                <c:pt idx="10798">
                  <c:v>86569</c:v>
                </c:pt>
                <c:pt idx="10799">
                  <c:v>86589</c:v>
                </c:pt>
                <c:pt idx="10800">
                  <c:v>86592</c:v>
                </c:pt>
                <c:pt idx="10801">
                  <c:v>86597</c:v>
                </c:pt>
                <c:pt idx="10802">
                  <c:v>86608</c:v>
                </c:pt>
                <c:pt idx="10803">
                  <c:v>86610</c:v>
                </c:pt>
                <c:pt idx="10804">
                  <c:v>86616</c:v>
                </c:pt>
                <c:pt idx="10805">
                  <c:v>86617</c:v>
                </c:pt>
                <c:pt idx="10806">
                  <c:v>86619</c:v>
                </c:pt>
                <c:pt idx="10807">
                  <c:v>86624</c:v>
                </c:pt>
                <c:pt idx="10808">
                  <c:v>86628</c:v>
                </c:pt>
                <c:pt idx="10809">
                  <c:v>86641</c:v>
                </c:pt>
                <c:pt idx="10810">
                  <c:v>86642</c:v>
                </c:pt>
                <c:pt idx="10811">
                  <c:v>86655</c:v>
                </c:pt>
                <c:pt idx="10812">
                  <c:v>86656</c:v>
                </c:pt>
                <c:pt idx="10813">
                  <c:v>86659</c:v>
                </c:pt>
                <c:pt idx="10814">
                  <c:v>86669</c:v>
                </c:pt>
                <c:pt idx="10815">
                  <c:v>86673</c:v>
                </c:pt>
                <c:pt idx="10816">
                  <c:v>86686</c:v>
                </c:pt>
                <c:pt idx="10817">
                  <c:v>86692</c:v>
                </c:pt>
                <c:pt idx="10818">
                  <c:v>86698</c:v>
                </c:pt>
                <c:pt idx="10819">
                  <c:v>86707</c:v>
                </c:pt>
                <c:pt idx="10820">
                  <c:v>86722</c:v>
                </c:pt>
                <c:pt idx="10821">
                  <c:v>86724</c:v>
                </c:pt>
                <c:pt idx="10822">
                  <c:v>86731</c:v>
                </c:pt>
                <c:pt idx="10823">
                  <c:v>86733</c:v>
                </c:pt>
                <c:pt idx="10824">
                  <c:v>86734</c:v>
                </c:pt>
                <c:pt idx="10825">
                  <c:v>86751</c:v>
                </c:pt>
                <c:pt idx="10826">
                  <c:v>86769</c:v>
                </c:pt>
                <c:pt idx="10827">
                  <c:v>86773</c:v>
                </c:pt>
                <c:pt idx="10828">
                  <c:v>86776</c:v>
                </c:pt>
                <c:pt idx="10829">
                  <c:v>86781</c:v>
                </c:pt>
                <c:pt idx="10830">
                  <c:v>86784</c:v>
                </c:pt>
                <c:pt idx="10831">
                  <c:v>86787</c:v>
                </c:pt>
                <c:pt idx="10832">
                  <c:v>86789</c:v>
                </c:pt>
                <c:pt idx="10833">
                  <c:v>86790</c:v>
                </c:pt>
                <c:pt idx="10834">
                  <c:v>86800</c:v>
                </c:pt>
                <c:pt idx="10835">
                  <c:v>86809</c:v>
                </c:pt>
                <c:pt idx="10836">
                  <c:v>86840</c:v>
                </c:pt>
                <c:pt idx="10837">
                  <c:v>86848</c:v>
                </c:pt>
                <c:pt idx="10838">
                  <c:v>86854</c:v>
                </c:pt>
                <c:pt idx="10839">
                  <c:v>86856</c:v>
                </c:pt>
                <c:pt idx="10840">
                  <c:v>86878</c:v>
                </c:pt>
                <c:pt idx="10841">
                  <c:v>86880</c:v>
                </c:pt>
                <c:pt idx="10842">
                  <c:v>86884</c:v>
                </c:pt>
                <c:pt idx="10843">
                  <c:v>86899</c:v>
                </c:pt>
                <c:pt idx="10844">
                  <c:v>86908</c:v>
                </c:pt>
                <c:pt idx="10845">
                  <c:v>86913</c:v>
                </c:pt>
                <c:pt idx="10846">
                  <c:v>86916</c:v>
                </c:pt>
                <c:pt idx="10847">
                  <c:v>86930</c:v>
                </c:pt>
                <c:pt idx="10848">
                  <c:v>86931</c:v>
                </c:pt>
                <c:pt idx="10849">
                  <c:v>86960</c:v>
                </c:pt>
                <c:pt idx="10850">
                  <c:v>86968</c:v>
                </c:pt>
                <c:pt idx="10851">
                  <c:v>86973</c:v>
                </c:pt>
                <c:pt idx="10852">
                  <c:v>86974</c:v>
                </c:pt>
                <c:pt idx="10853">
                  <c:v>86976</c:v>
                </c:pt>
                <c:pt idx="10854">
                  <c:v>86980</c:v>
                </c:pt>
                <c:pt idx="10855">
                  <c:v>86981</c:v>
                </c:pt>
                <c:pt idx="10856">
                  <c:v>86982</c:v>
                </c:pt>
                <c:pt idx="10857">
                  <c:v>86994</c:v>
                </c:pt>
                <c:pt idx="10858">
                  <c:v>86996</c:v>
                </c:pt>
                <c:pt idx="10859">
                  <c:v>87001</c:v>
                </c:pt>
                <c:pt idx="10860">
                  <c:v>87023</c:v>
                </c:pt>
                <c:pt idx="10861">
                  <c:v>87036</c:v>
                </c:pt>
                <c:pt idx="10862">
                  <c:v>87044</c:v>
                </c:pt>
                <c:pt idx="10863">
                  <c:v>87046</c:v>
                </c:pt>
                <c:pt idx="10864">
                  <c:v>87075</c:v>
                </c:pt>
                <c:pt idx="10865">
                  <c:v>87092</c:v>
                </c:pt>
                <c:pt idx="10866">
                  <c:v>87113</c:v>
                </c:pt>
                <c:pt idx="10867">
                  <c:v>87118</c:v>
                </c:pt>
                <c:pt idx="10868">
                  <c:v>87121</c:v>
                </c:pt>
                <c:pt idx="10869">
                  <c:v>87134</c:v>
                </c:pt>
                <c:pt idx="10870">
                  <c:v>87138</c:v>
                </c:pt>
                <c:pt idx="10871">
                  <c:v>87139</c:v>
                </c:pt>
                <c:pt idx="10872">
                  <c:v>87162</c:v>
                </c:pt>
                <c:pt idx="10873">
                  <c:v>87172</c:v>
                </c:pt>
                <c:pt idx="10874">
                  <c:v>87213</c:v>
                </c:pt>
                <c:pt idx="10875">
                  <c:v>87224</c:v>
                </c:pt>
                <c:pt idx="10876">
                  <c:v>87243</c:v>
                </c:pt>
                <c:pt idx="10877">
                  <c:v>87252</c:v>
                </c:pt>
                <c:pt idx="10878">
                  <c:v>87254</c:v>
                </c:pt>
                <c:pt idx="10879">
                  <c:v>87257</c:v>
                </c:pt>
                <c:pt idx="10880">
                  <c:v>87266</c:v>
                </c:pt>
                <c:pt idx="10881">
                  <c:v>87276</c:v>
                </c:pt>
                <c:pt idx="10882">
                  <c:v>87278</c:v>
                </c:pt>
                <c:pt idx="10883">
                  <c:v>87285</c:v>
                </c:pt>
                <c:pt idx="10884">
                  <c:v>87288</c:v>
                </c:pt>
                <c:pt idx="10885">
                  <c:v>87297</c:v>
                </c:pt>
                <c:pt idx="10886">
                  <c:v>87304</c:v>
                </c:pt>
                <c:pt idx="10887">
                  <c:v>87323</c:v>
                </c:pt>
                <c:pt idx="10888">
                  <c:v>87328</c:v>
                </c:pt>
                <c:pt idx="10889">
                  <c:v>87336</c:v>
                </c:pt>
                <c:pt idx="10890">
                  <c:v>87342</c:v>
                </c:pt>
                <c:pt idx="10891">
                  <c:v>87347</c:v>
                </c:pt>
                <c:pt idx="10892">
                  <c:v>87362</c:v>
                </c:pt>
                <c:pt idx="10893">
                  <c:v>87372</c:v>
                </c:pt>
                <c:pt idx="10894">
                  <c:v>87373</c:v>
                </c:pt>
                <c:pt idx="10895">
                  <c:v>87374</c:v>
                </c:pt>
                <c:pt idx="10896">
                  <c:v>87391</c:v>
                </c:pt>
                <c:pt idx="10897">
                  <c:v>87396</c:v>
                </c:pt>
                <c:pt idx="10898">
                  <c:v>87406</c:v>
                </c:pt>
                <c:pt idx="10899">
                  <c:v>87414</c:v>
                </c:pt>
                <c:pt idx="10900">
                  <c:v>87452</c:v>
                </c:pt>
                <c:pt idx="10901">
                  <c:v>87468</c:v>
                </c:pt>
                <c:pt idx="10902">
                  <c:v>87473</c:v>
                </c:pt>
                <c:pt idx="10903">
                  <c:v>87482</c:v>
                </c:pt>
                <c:pt idx="10904">
                  <c:v>87484</c:v>
                </c:pt>
                <c:pt idx="10905">
                  <c:v>87492</c:v>
                </c:pt>
                <c:pt idx="10906">
                  <c:v>87494</c:v>
                </c:pt>
                <c:pt idx="10907">
                  <c:v>87502</c:v>
                </c:pt>
                <c:pt idx="10908">
                  <c:v>87506</c:v>
                </c:pt>
                <c:pt idx="10909">
                  <c:v>87513</c:v>
                </c:pt>
                <c:pt idx="10910">
                  <c:v>87515</c:v>
                </c:pt>
                <c:pt idx="10911">
                  <c:v>87533</c:v>
                </c:pt>
                <c:pt idx="10912">
                  <c:v>87537</c:v>
                </c:pt>
                <c:pt idx="10913">
                  <c:v>87543</c:v>
                </c:pt>
                <c:pt idx="10914">
                  <c:v>87546</c:v>
                </c:pt>
                <c:pt idx="10915">
                  <c:v>87556</c:v>
                </c:pt>
                <c:pt idx="10916">
                  <c:v>87557</c:v>
                </c:pt>
                <c:pt idx="10917">
                  <c:v>87565</c:v>
                </c:pt>
                <c:pt idx="10918">
                  <c:v>87566</c:v>
                </c:pt>
                <c:pt idx="10919">
                  <c:v>87567</c:v>
                </c:pt>
                <c:pt idx="10920">
                  <c:v>87568</c:v>
                </c:pt>
                <c:pt idx="10921">
                  <c:v>87570</c:v>
                </c:pt>
                <c:pt idx="10922">
                  <c:v>87588</c:v>
                </c:pt>
                <c:pt idx="10923">
                  <c:v>87589</c:v>
                </c:pt>
                <c:pt idx="10924">
                  <c:v>87607</c:v>
                </c:pt>
                <c:pt idx="10925">
                  <c:v>87621</c:v>
                </c:pt>
                <c:pt idx="10926">
                  <c:v>87632</c:v>
                </c:pt>
                <c:pt idx="10927">
                  <c:v>87633</c:v>
                </c:pt>
                <c:pt idx="10928">
                  <c:v>87642</c:v>
                </c:pt>
                <c:pt idx="10929">
                  <c:v>87644</c:v>
                </c:pt>
                <c:pt idx="10930">
                  <c:v>87650</c:v>
                </c:pt>
                <c:pt idx="10931">
                  <c:v>87657</c:v>
                </c:pt>
                <c:pt idx="10932">
                  <c:v>87676</c:v>
                </c:pt>
                <c:pt idx="10933">
                  <c:v>87680</c:v>
                </c:pt>
                <c:pt idx="10934">
                  <c:v>87685</c:v>
                </c:pt>
                <c:pt idx="10935">
                  <c:v>87692</c:v>
                </c:pt>
                <c:pt idx="10936">
                  <c:v>87729</c:v>
                </c:pt>
                <c:pt idx="10937">
                  <c:v>87731</c:v>
                </c:pt>
                <c:pt idx="10938">
                  <c:v>87732</c:v>
                </c:pt>
                <c:pt idx="10939">
                  <c:v>87734</c:v>
                </c:pt>
                <c:pt idx="10940">
                  <c:v>87739</c:v>
                </c:pt>
                <c:pt idx="10941">
                  <c:v>87742</c:v>
                </c:pt>
                <c:pt idx="10942">
                  <c:v>87750</c:v>
                </c:pt>
                <c:pt idx="10943">
                  <c:v>87755</c:v>
                </c:pt>
                <c:pt idx="10944">
                  <c:v>87769</c:v>
                </c:pt>
                <c:pt idx="10945">
                  <c:v>87777</c:v>
                </c:pt>
                <c:pt idx="10946">
                  <c:v>87779</c:v>
                </c:pt>
                <c:pt idx="10947">
                  <c:v>87796</c:v>
                </c:pt>
                <c:pt idx="10948">
                  <c:v>87805</c:v>
                </c:pt>
                <c:pt idx="10949">
                  <c:v>87808</c:v>
                </c:pt>
                <c:pt idx="10950">
                  <c:v>87810</c:v>
                </c:pt>
                <c:pt idx="10951">
                  <c:v>87819</c:v>
                </c:pt>
                <c:pt idx="10952">
                  <c:v>87829</c:v>
                </c:pt>
                <c:pt idx="10953">
                  <c:v>87832</c:v>
                </c:pt>
                <c:pt idx="10954">
                  <c:v>87840</c:v>
                </c:pt>
                <c:pt idx="10955">
                  <c:v>87841</c:v>
                </c:pt>
                <c:pt idx="10956">
                  <c:v>87843</c:v>
                </c:pt>
                <c:pt idx="10957">
                  <c:v>87858</c:v>
                </c:pt>
                <c:pt idx="10958">
                  <c:v>87859</c:v>
                </c:pt>
                <c:pt idx="10959">
                  <c:v>87888</c:v>
                </c:pt>
                <c:pt idx="10960">
                  <c:v>87889</c:v>
                </c:pt>
                <c:pt idx="10961">
                  <c:v>87891</c:v>
                </c:pt>
                <c:pt idx="10962">
                  <c:v>87902</c:v>
                </c:pt>
                <c:pt idx="10963">
                  <c:v>87906</c:v>
                </c:pt>
                <c:pt idx="10964">
                  <c:v>87922</c:v>
                </c:pt>
                <c:pt idx="10965">
                  <c:v>87953</c:v>
                </c:pt>
                <c:pt idx="10966">
                  <c:v>87958</c:v>
                </c:pt>
                <c:pt idx="10967">
                  <c:v>87976</c:v>
                </c:pt>
                <c:pt idx="10968">
                  <c:v>87982</c:v>
                </c:pt>
                <c:pt idx="10969">
                  <c:v>88017</c:v>
                </c:pt>
                <c:pt idx="10970">
                  <c:v>88019</c:v>
                </c:pt>
                <c:pt idx="10971">
                  <c:v>88026</c:v>
                </c:pt>
                <c:pt idx="10972">
                  <c:v>88027</c:v>
                </c:pt>
                <c:pt idx="10973">
                  <c:v>88030</c:v>
                </c:pt>
                <c:pt idx="10974">
                  <c:v>88037</c:v>
                </c:pt>
                <c:pt idx="10975">
                  <c:v>88060</c:v>
                </c:pt>
                <c:pt idx="10976">
                  <c:v>88061</c:v>
                </c:pt>
                <c:pt idx="10977">
                  <c:v>88079</c:v>
                </c:pt>
                <c:pt idx="10978">
                  <c:v>88089</c:v>
                </c:pt>
                <c:pt idx="10979">
                  <c:v>88104</c:v>
                </c:pt>
                <c:pt idx="10980">
                  <c:v>88117</c:v>
                </c:pt>
                <c:pt idx="10981">
                  <c:v>88119</c:v>
                </c:pt>
                <c:pt idx="10982">
                  <c:v>88123</c:v>
                </c:pt>
                <c:pt idx="10983">
                  <c:v>88137</c:v>
                </c:pt>
                <c:pt idx="10984">
                  <c:v>88141</c:v>
                </c:pt>
                <c:pt idx="10985">
                  <c:v>88144</c:v>
                </c:pt>
                <c:pt idx="10986">
                  <c:v>88167</c:v>
                </c:pt>
                <c:pt idx="10987">
                  <c:v>88169</c:v>
                </c:pt>
                <c:pt idx="10988">
                  <c:v>88180</c:v>
                </c:pt>
                <c:pt idx="10989">
                  <c:v>88183</c:v>
                </c:pt>
                <c:pt idx="10990">
                  <c:v>88192</c:v>
                </c:pt>
                <c:pt idx="10991">
                  <c:v>88195</c:v>
                </c:pt>
                <c:pt idx="10992">
                  <c:v>88202</c:v>
                </c:pt>
                <c:pt idx="10993">
                  <c:v>88214</c:v>
                </c:pt>
                <c:pt idx="10994">
                  <c:v>88220</c:v>
                </c:pt>
                <c:pt idx="10995">
                  <c:v>88250</c:v>
                </c:pt>
                <c:pt idx="10996">
                  <c:v>88257</c:v>
                </c:pt>
                <c:pt idx="10997">
                  <c:v>88260</c:v>
                </c:pt>
                <c:pt idx="10998">
                  <c:v>88269</c:v>
                </c:pt>
                <c:pt idx="10999">
                  <c:v>88288</c:v>
                </c:pt>
                <c:pt idx="11000">
                  <c:v>88291</c:v>
                </c:pt>
                <c:pt idx="11001">
                  <c:v>88301</c:v>
                </c:pt>
                <c:pt idx="11002">
                  <c:v>88315</c:v>
                </c:pt>
                <c:pt idx="11003">
                  <c:v>88325</c:v>
                </c:pt>
                <c:pt idx="11004">
                  <c:v>88333</c:v>
                </c:pt>
                <c:pt idx="11005">
                  <c:v>88335</c:v>
                </c:pt>
                <c:pt idx="11006">
                  <c:v>88341</c:v>
                </c:pt>
                <c:pt idx="11007">
                  <c:v>88347</c:v>
                </c:pt>
                <c:pt idx="11008">
                  <c:v>88391</c:v>
                </c:pt>
                <c:pt idx="11009">
                  <c:v>88395</c:v>
                </c:pt>
                <c:pt idx="11010">
                  <c:v>88412</c:v>
                </c:pt>
                <c:pt idx="11011">
                  <c:v>88416</c:v>
                </c:pt>
                <c:pt idx="11012">
                  <c:v>88423</c:v>
                </c:pt>
                <c:pt idx="11013">
                  <c:v>88440</c:v>
                </c:pt>
                <c:pt idx="11014">
                  <c:v>88461</c:v>
                </c:pt>
                <c:pt idx="11015">
                  <c:v>88466</c:v>
                </c:pt>
                <c:pt idx="11016">
                  <c:v>88470</c:v>
                </c:pt>
                <c:pt idx="11017">
                  <c:v>88479</c:v>
                </c:pt>
                <c:pt idx="11018">
                  <c:v>88485</c:v>
                </c:pt>
                <c:pt idx="11019">
                  <c:v>88490</c:v>
                </c:pt>
                <c:pt idx="11020">
                  <c:v>88491</c:v>
                </c:pt>
                <c:pt idx="11021">
                  <c:v>88493</c:v>
                </c:pt>
                <c:pt idx="11022">
                  <c:v>88513</c:v>
                </c:pt>
                <c:pt idx="11023">
                  <c:v>88516</c:v>
                </c:pt>
                <c:pt idx="11024">
                  <c:v>88517</c:v>
                </c:pt>
                <c:pt idx="11025">
                  <c:v>88522</c:v>
                </c:pt>
                <c:pt idx="11026">
                  <c:v>88540</c:v>
                </c:pt>
                <c:pt idx="11027">
                  <c:v>88544</c:v>
                </c:pt>
                <c:pt idx="11028">
                  <c:v>88545</c:v>
                </c:pt>
                <c:pt idx="11029">
                  <c:v>88550</c:v>
                </c:pt>
                <c:pt idx="11030">
                  <c:v>88558</c:v>
                </c:pt>
                <c:pt idx="11031">
                  <c:v>88579</c:v>
                </c:pt>
                <c:pt idx="11032">
                  <c:v>88580</c:v>
                </c:pt>
                <c:pt idx="11033">
                  <c:v>88583</c:v>
                </c:pt>
                <c:pt idx="11034">
                  <c:v>88585</c:v>
                </c:pt>
                <c:pt idx="11035">
                  <c:v>88586</c:v>
                </c:pt>
                <c:pt idx="11036">
                  <c:v>88589</c:v>
                </c:pt>
                <c:pt idx="11037">
                  <c:v>88591</c:v>
                </c:pt>
                <c:pt idx="11038">
                  <c:v>88596</c:v>
                </c:pt>
                <c:pt idx="11039">
                  <c:v>88619</c:v>
                </c:pt>
                <c:pt idx="11040">
                  <c:v>88622</c:v>
                </c:pt>
                <c:pt idx="11041">
                  <c:v>88628</c:v>
                </c:pt>
                <c:pt idx="11042">
                  <c:v>88630</c:v>
                </c:pt>
                <c:pt idx="11043">
                  <c:v>88634</c:v>
                </c:pt>
                <c:pt idx="11044">
                  <c:v>88644</c:v>
                </c:pt>
                <c:pt idx="11045">
                  <c:v>88649</c:v>
                </c:pt>
                <c:pt idx="11046">
                  <c:v>88650</c:v>
                </c:pt>
                <c:pt idx="11047">
                  <c:v>88658</c:v>
                </c:pt>
                <c:pt idx="11048">
                  <c:v>88676</c:v>
                </c:pt>
                <c:pt idx="11049">
                  <c:v>88680</c:v>
                </c:pt>
                <c:pt idx="11050">
                  <c:v>88683</c:v>
                </c:pt>
                <c:pt idx="11051">
                  <c:v>88685</c:v>
                </c:pt>
                <c:pt idx="11052">
                  <c:v>88689</c:v>
                </c:pt>
                <c:pt idx="11053">
                  <c:v>88720</c:v>
                </c:pt>
                <c:pt idx="11054">
                  <c:v>88724</c:v>
                </c:pt>
                <c:pt idx="11055">
                  <c:v>88735</c:v>
                </c:pt>
                <c:pt idx="11056">
                  <c:v>88736</c:v>
                </c:pt>
                <c:pt idx="11057">
                  <c:v>88742</c:v>
                </c:pt>
                <c:pt idx="11058">
                  <c:v>88747</c:v>
                </c:pt>
                <c:pt idx="11059">
                  <c:v>88750</c:v>
                </c:pt>
                <c:pt idx="11060">
                  <c:v>88751</c:v>
                </c:pt>
                <c:pt idx="11061">
                  <c:v>88764</c:v>
                </c:pt>
                <c:pt idx="11062">
                  <c:v>88766</c:v>
                </c:pt>
                <c:pt idx="11063">
                  <c:v>88781</c:v>
                </c:pt>
                <c:pt idx="11064">
                  <c:v>88782</c:v>
                </c:pt>
                <c:pt idx="11065">
                  <c:v>88807</c:v>
                </c:pt>
                <c:pt idx="11066">
                  <c:v>88808</c:v>
                </c:pt>
                <c:pt idx="11067">
                  <c:v>88813</c:v>
                </c:pt>
                <c:pt idx="11068">
                  <c:v>88819</c:v>
                </c:pt>
                <c:pt idx="11069">
                  <c:v>88821</c:v>
                </c:pt>
                <c:pt idx="11070">
                  <c:v>88825</c:v>
                </c:pt>
                <c:pt idx="11071">
                  <c:v>88828</c:v>
                </c:pt>
                <c:pt idx="11072">
                  <c:v>88834</c:v>
                </c:pt>
                <c:pt idx="11073">
                  <c:v>88844</c:v>
                </c:pt>
                <c:pt idx="11074">
                  <c:v>88847</c:v>
                </c:pt>
                <c:pt idx="11075">
                  <c:v>88856</c:v>
                </c:pt>
                <c:pt idx="11076">
                  <c:v>88859</c:v>
                </c:pt>
                <c:pt idx="11077">
                  <c:v>88873</c:v>
                </c:pt>
                <c:pt idx="11078">
                  <c:v>88878</c:v>
                </c:pt>
                <c:pt idx="11079">
                  <c:v>88880</c:v>
                </c:pt>
                <c:pt idx="11080">
                  <c:v>88890</c:v>
                </c:pt>
                <c:pt idx="11081">
                  <c:v>88896</c:v>
                </c:pt>
                <c:pt idx="11082">
                  <c:v>88903</c:v>
                </c:pt>
                <c:pt idx="11083">
                  <c:v>88905</c:v>
                </c:pt>
                <c:pt idx="11084">
                  <c:v>88906</c:v>
                </c:pt>
                <c:pt idx="11085">
                  <c:v>88911</c:v>
                </c:pt>
                <c:pt idx="11086">
                  <c:v>88918</c:v>
                </c:pt>
                <c:pt idx="11087">
                  <c:v>88938</c:v>
                </c:pt>
                <c:pt idx="11088">
                  <c:v>88946</c:v>
                </c:pt>
                <c:pt idx="11089">
                  <c:v>88951</c:v>
                </c:pt>
                <c:pt idx="11090">
                  <c:v>88956</c:v>
                </c:pt>
                <c:pt idx="11091">
                  <c:v>88964</c:v>
                </c:pt>
                <c:pt idx="11092">
                  <c:v>88970</c:v>
                </c:pt>
                <c:pt idx="11093">
                  <c:v>88971</c:v>
                </c:pt>
                <c:pt idx="11094">
                  <c:v>88976</c:v>
                </c:pt>
                <c:pt idx="11095">
                  <c:v>88977</c:v>
                </c:pt>
                <c:pt idx="11096">
                  <c:v>88985</c:v>
                </c:pt>
                <c:pt idx="11097">
                  <c:v>88995</c:v>
                </c:pt>
                <c:pt idx="11098">
                  <c:v>89003</c:v>
                </c:pt>
                <c:pt idx="11099">
                  <c:v>89006</c:v>
                </c:pt>
                <c:pt idx="11100">
                  <c:v>89014</c:v>
                </c:pt>
                <c:pt idx="11101">
                  <c:v>89021</c:v>
                </c:pt>
                <c:pt idx="11102">
                  <c:v>89033</c:v>
                </c:pt>
                <c:pt idx="11103">
                  <c:v>89040</c:v>
                </c:pt>
                <c:pt idx="11104">
                  <c:v>89055</c:v>
                </c:pt>
                <c:pt idx="11105">
                  <c:v>89065</c:v>
                </c:pt>
                <c:pt idx="11106">
                  <c:v>89066</c:v>
                </c:pt>
                <c:pt idx="11107">
                  <c:v>89071</c:v>
                </c:pt>
                <c:pt idx="11108">
                  <c:v>89091</c:v>
                </c:pt>
                <c:pt idx="11109">
                  <c:v>89098</c:v>
                </c:pt>
                <c:pt idx="11110">
                  <c:v>89101</c:v>
                </c:pt>
                <c:pt idx="11111">
                  <c:v>89111</c:v>
                </c:pt>
                <c:pt idx="11112">
                  <c:v>89122</c:v>
                </c:pt>
                <c:pt idx="11113">
                  <c:v>89128</c:v>
                </c:pt>
                <c:pt idx="11114">
                  <c:v>89130</c:v>
                </c:pt>
                <c:pt idx="11115">
                  <c:v>89144</c:v>
                </c:pt>
                <c:pt idx="11116">
                  <c:v>89156</c:v>
                </c:pt>
                <c:pt idx="11117">
                  <c:v>89159</c:v>
                </c:pt>
                <c:pt idx="11118">
                  <c:v>89171</c:v>
                </c:pt>
                <c:pt idx="11119">
                  <c:v>89178</c:v>
                </c:pt>
                <c:pt idx="11120">
                  <c:v>89187</c:v>
                </c:pt>
                <c:pt idx="11121">
                  <c:v>89194</c:v>
                </c:pt>
                <c:pt idx="11122">
                  <c:v>89195</c:v>
                </c:pt>
                <c:pt idx="11123">
                  <c:v>89198</c:v>
                </c:pt>
                <c:pt idx="11124">
                  <c:v>89208</c:v>
                </c:pt>
                <c:pt idx="11125">
                  <c:v>89217</c:v>
                </c:pt>
                <c:pt idx="11126">
                  <c:v>89226</c:v>
                </c:pt>
                <c:pt idx="11127">
                  <c:v>89228</c:v>
                </c:pt>
                <c:pt idx="11128">
                  <c:v>89235</c:v>
                </c:pt>
                <c:pt idx="11129">
                  <c:v>89236</c:v>
                </c:pt>
                <c:pt idx="11130">
                  <c:v>89243</c:v>
                </c:pt>
                <c:pt idx="11131">
                  <c:v>89247</c:v>
                </c:pt>
                <c:pt idx="11132">
                  <c:v>89263</c:v>
                </c:pt>
                <c:pt idx="11133">
                  <c:v>89265</c:v>
                </c:pt>
                <c:pt idx="11134">
                  <c:v>89283</c:v>
                </c:pt>
                <c:pt idx="11135">
                  <c:v>89294</c:v>
                </c:pt>
                <c:pt idx="11136">
                  <c:v>89297</c:v>
                </c:pt>
                <c:pt idx="11137">
                  <c:v>89315</c:v>
                </c:pt>
                <c:pt idx="11138">
                  <c:v>89320</c:v>
                </c:pt>
                <c:pt idx="11139">
                  <c:v>89322</c:v>
                </c:pt>
                <c:pt idx="11140">
                  <c:v>89327</c:v>
                </c:pt>
                <c:pt idx="11141">
                  <c:v>89331</c:v>
                </c:pt>
                <c:pt idx="11142">
                  <c:v>89332</c:v>
                </c:pt>
                <c:pt idx="11143">
                  <c:v>89349</c:v>
                </c:pt>
                <c:pt idx="11144">
                  <c:v>89365</c:v>
                </c:pt>
                <c:pt idx="11145">
                  <c:v>89371</c:v>
                </c:pt>
                <c:pt idx="11146">
                  <c:v>89378</c:v>
                </c:pt>
                <c:pt idx="11147">
                  <c:v>89381</c:v>
                </c:pt>
                <c:pt idx="11148">
                  <c:v>89400</c:v>
                </c:pt>
                <c:pt idx="11149">
                  <c:v>89405</c:v>
                </c:pt>
                <c:pt idx="11150">
                  <c:v>89406</c:v>
                </c:pt>
                <c:pt idx="11151">
                  <c:v>89412</c:v>
                </c:pt>
                <c:pt idx="11152">
                  <c:v>89416</c:v>
                </c:pt>
                <c:pt idx="11153">
                  <c:v>89417</c:v>
                </c:pt>
                <c:pt idx="11154">
                  <c:v>89437</c:v>
                </c:pt>
                <c:pt idx="11155">
                  <c:v>89451</c:v>
                </c:pt>
                <c:pt idx="11156">
                  <c:v>89453</c:v>
                </c:pt>
                <c:pt idx="11157">
                  <c:v>89463</c:v>
                </c:pt>
                <c:pt idx="11158">
                  <c:v>89488</c:v>
                </c:pt>
                <c:pt idx="11159">
                  <c:v>89490</c:v>
                </c:pt>
                <c:pt idx="11160">
                  <c:v>89492</c:v>
                </c:pt>
                <c:pt idx="11161">
                  <c:v>89499</c:v>
                </c:pt>
                <c:pt idx="11162">
                  <c:v>89505</c:v>
                </c:pt>
                <c:pt idx="11163">
                  <c:v>89525</c:v>
                </c:pt>
                <c:pt idx="11164">
                  <c:v>89544</c:v>
                </c:pt>
                <c:pt idx="11165">
                  <c:v>89546</c:v>
                </c:pt>
                <c:pt idx="11166">
                  <c:v>89547</c:v>
                </c:pt>
                <c:pt idx="11167">
                  <c:v>89549</c:v>
                </c:pt>
                <c:pt idx="11168">
                  <c:v>89554</c:v>
                </c:pt>
                <c:pt idx="11169">
                  <c:v>89563</c:v>
                </c:pt>
                <c:pt idx="11170">
                  <c:v>89568</c:v>
                </c:pt>
                <c:pt idx="11171">
                  <c:v>89570</c:v>
                </c:pt>
                <c:pt idx="11172">
                  <c:v>89571</c:v>
                </c:pt>
                <c:pt idx="11173">
                  <c:v>89586</c:v>
                </c:pt>
                <c:pt idx="11174">
                  <c:v>89587</c:v>
                </c:pt>
                <c:pt idx="11175">
                  <c:v>89589</c:v>
                </c:pt>
                <c:pt idx="11176">
                  <c:v>89604</c:v>
                </c:pt>
                <c:pt idx="11177">
                  <c:v>89605</c:v>
                </c:pt>
                <c:pt idx="11178">
                  <c:v>89608</c:v>
                </c:pt>
                <c:pt idx="11179">
                  <c:v>89617</c:v>
                </c:pt>
                <c:pt idx="11180">
                  <c:v>89620</c:v>
                </c:pt>
                <c:pt idx="11181">
                  <c:v>89637</c:v>
                </c:pt>
                <c:pt idx="11182">
                  <c:v>89639</c:v>
                </c:pt>
                <c:pt idx="11183">
                  <c:v>89654</c:v>
                </c:pt>
                <c:pt idx="11184">
                  <c:v>89667</c:v>
                </c:pt>
                <c:pt idx="11185">
                  <c:v>89672</c:v>
                </c:pt>
                <c:pt idx="11186">
                  <c:v>89694</c:v>
                </c:pt>
                <c:pt idx="11187">
                  <c:v>89695</c:v>
                </c:pt>
                <c:pt idx="11188">
                  <c:v>89700</c:v>
                </c:pt>
                <c:pt idx="11189">
                  <c:v>89703</c:v>
                </c:pt>
                <c:pt idx="11190">
                  <c:v>89725</c:v>
                </c:pt>
                <c:pt idx="11191">
                  <c:v>89730</c:v>
                </c:pt>
                <c:pt idx="11192">
                  <c:v>89738</c:v>
                </c:pt>
                <c:pt idx="11193">
                  <c:v>89739</c:v>
                </c:pt>
                <c:pt idx="11194">
                  <c:v>89740</c:v>
                </c:pt>
                <c:pt idx="11195">
                  <c:v>89770</c:v>
                </c:pt>
                <c:pt idx="11196">
                  <c:v>89787</c:v>
                </c:pt>
                <c:pt idx="11197">
                  <c:v>89788</c:v>
                </c:pt>
                <c:pt idx="11198">
                  <c:v>89791</c:v>
                </c:pt>
                <c:pt idx="11199">
                  <c:v>89800</c:v>
                </c:pt>
                <c:pt idx="11200">
                  <c:v>89808</c:v>
                </c:pt>
                <c:pt idx="11201">
                  <c:v>89825</c:v>
                </c:pt>
                <c:pt idx="11202">
                  <c:v>89835</c:v>
                </c:pt>
                <c:pt idx="11203">
                  <c:v>89838</c:v>
                </c:pt>
                <c:pt idx="11204">
                  <c:v>89846</c:v>
                </c:pt>
                <c:pt idx="11205">
                  <c:v>89854</c:v>
                </c:pt>
                <c:pt idx="11206">
                  <c:v>89868</c:v>
                </c:pt>
                <c:pt idx="11207">
                  <c:v>89871</c:v>
                </c:pt>
                <c:pt idx="11208">
                  <c:v>89883</c:v>
                </c:pt>
                <c:pt idx="11209">
                  <c:v>89892</c:v>
                </c:pt>
                <c:pt idx="11210">
                  <c:v>89894</c:v>
                </c:pt>
                <c:pt idx="11211">
                  <c:v>89910</c:v>
                </c:pt>
                <c:pt idx="11212">
                  <c:v>89911</c:v>
                </c:pt>
                <c:pt idx="11213">
                  <c:v>89912</c:v>
                </c:pt>
                <c:pt idx="11214">
                  <c:v>89920</c:v>
                </c:pt>
                <c:pt idx="11215">
                  <c:v>89941</c:v>
                </c:pt>
                <c:pt idx="11216">
                  <c:v>89942</c:v>
                </c:pt>
                <c:pt idx="11217">
                  <c:v>89991</c:v>
                </c:pt>
                <c:pt idx="11218">
                  <c:v>89997</c:v>
                </c:pt>
                <c:pt idx="11219">
                  <c:v>90002</c:v>
                </c:pt>
                <c:pt idx="11220">
                  <c:v>90012</c:v>
                </c:pt>
                <c:pt idx="11221">
                  <c:v>90018</c:v>
                </c:pt>
                <c:pt idx="11222">
                  <c:v>90022</c:v>
                </c:pt>
                <c:pt idx="11223">
                  <c:v>90023</c:v>
                </c:pt>
                <c:pt idx="11224">
                  <c:v>90049</c:v>
                </c:pt>
                <c:pt idx="11225">
                  <c:v>90057</c:v>
                </c:pt>
                <c:pt idx="11226">
                  <c:v>90058</c:v>
                </c:pt>
                <c:pt idx="11227">
                  <c:v>90087</c:v>
                </c:pt>
                <c:pt idx="11228">
                  <c:v>90090</c:v>
                </c:pt>
                <c:pt idx="11229">
                  <c:v>90097</c:v>
                </c:pt>
                <c:pt idx="11230">
                  <c:v>90102</c:v>
                </c:pt>
                <c:pt idx="11231">
                  <c:v>90107</c:v>
                </c:pt>
                <c:pt idx="11232">
                  <c:v>90118</c:v>
                </c:pt>
                <c:pt idx="11233">
                  <c:v>90133</c:v>
                </c:pt>
                <c:pt idx="11234">
                  <c:v>90144</c:v>
                </c:pt>
                <c:pt idx="11235">
                  <c:v>90147</c:v>
                </c:pt>
                <c:pt idx="11236">
                  <c:v>90151</c:v>
                </c:pt>
                <c:pt idx="11237">
                  <c:v>90155</c:v>
                </c:pt>
                <c:pt idx="11238">
                  <c:v>90157</c:v>
                </c:pt>
                <c:pt idx="11239">
                  <c:v>90163</c:v>
                </c:pt>
                <c:pt idx="11240">
                  <c:v>90168</c:v>
                </c:pt>
                <c:pt idx="11241">
                  <c:v>90175</c:v>
                </c:pt>
                <c:pt idx="11242">
                  <c:v>90178</c:v>
                </c:pt>
                <c:pt idx="11243">
                  <c:v>90179</c:v>
                </c:pt>
                <c:pt idx="11244">
                  <c:v>90183</c:v>
                </c:pt>
                <c:pt idx="11245">
                  <c:v>90188</c:v>
                </c:pt>
                <c:pt idx="11246">
                  <c:v>90206</c:v>
                </c:pt>
                <c:pt idx="11247">
                  <c:v>90215</c:v>
                </c:pt>
                <c:pt idx="11248">
                  <c:v>90221</c:v>
                </c:pt>
                <c:pt idx="11249">
                  <c:v>90234</c:v>
                </c:pt>
                <c:pt idx="11250">
                  <c:v>90240</c:v>
                </c:pt>
                <c:pt idx="11251">
                  <c:v>90252</c:v>
                </c:pt>
                <c:pt idx="11252">
                  <c:v>90253</c:v>
                </c:pt>
                <c:pt idx="11253">
                  <c:v>90268</c:v>
                </c:pt>
                <c:pt idx="11254">
                  <c:v>90272</c:v>
                </c:pt>
                <c:pt idx="11255">
                  <c:v>90275</c:v>
                </c:pt>
                <c:pt idx="11256">
                  <c:v>90276</c:v>
                </c:pt>
                <c:pt idx="11257">
                  <c:v>90282</c:v>
                </c:pt>
                <c:pt idx="11258">
                  <c:v>90285</c:v>
                </c:pt>
                <c:pt idx="11259">
                  <c:v>90289</c:v>
                </c:pt>
                <c:pt idx="11260">
                  <c:v>90294</c:v>
                </c:pt>
                <c:pt idx="11261">
                  <c:v>90310</c:v>
                </c:pt>
                <c:pt idx="11262">
                  <c:v>90319</c:v>
                </c:pt>
                <c:pt idx="11263">
                  <c:v>90327</c:v>
                </c:pt>
                <c:pt idx="11264">
                  <c:v>90329</c:v>
                </c:pt>
                <c:pt idx="11265">
                  <c:v>90331</c:v>
                </c:pt>
                <c:pt idx="11266">
                  <c:v>90334</c:v>
                </c:pt>
                <c:pt idx="11267">
                  <c:v>90338</c:v>
                </c:pt>
                <c:pt idx="11268">
                  <c:v>90340</c:v>
                </c:pt>
                <c:pt idx="11269">
                  <c:v>90343</c:v>
                </c:pt>
                <c:pt idx="11270">
                  <c:v>90349</c:v>
                </c:pt>
                <c:pt idx="11271">
                  <c:v>90351</c:v>
                </c:pt>
                <c:pt idx="11272">
                  <c:v>90358</c:v>
                </c:pt>
                <c:pt idx="11273">
                  <c:v>90364</c:v>
                </c:pt>
                <c:pt idx="11274">
                  <c:v>90376</c:v>
                </c:pt>
                <c:pt idx="11275">
                  <c:v>90377</c:v>
                </c:pt>
                <c:pt idx="11276">
                  <c:v>90382</c:v>
                </c:pt>
                <c:pt idx="11277">
                  <c:v>90393</c:v>
                </c:pt>
                <c:pt idx="11278">
                  <c:v>90396</c:v>
                </c:pt>
                <c:pt idx="11279">
                  <c:v>90412</c:v>
                </c:pt>
                <c:pt idx="11280">
                  <c:v>90423</c:v>
                </c:pt>
                <c:pt idx="11281">
                  <c:v>90431</c:v>
                </c:pt>
                <c:pt idx="11282">
                  <c:v>90435</c:v>
                </c:pt>
                <c:pt idx="11283">
                  <c:v>90446</c:v>
                </c:pt>
                <c:pt idx="11284">
                  <c:v>90448</c:v>
                </c:pt>
                <c:pt idx="11285">
                  <c:v>90451</c:v>
                </c:pt>
                <c:pt idx="11286">
                  <c:v>90452</c:v>
                </c:pt>
                <c:pt idx="11287">
                  <c:v>90454</c:v>
                </c:pt>
                <c:pt idx="11288">
                  <c:v>90455</c:v>
                </c:pt>
                <c:pt idx="11289">
                  <c:v>90458</c:v>
                </c:pt>
                <c:pt idx="11290">
                  <c:v>90459</c:v>
                </c:pt>
                <c:pt idx="11291">
                  <c:v>90478</c:v>
                </c:pt>
                <c:pt idx="11292">
                  <c:v>90480</c:v>
                </c:pt>
                <c:pt idx="11293">
                  <c:v>90490</c:v>
                </c:pt>
                <c:pt idx="11294">
                  <c:v>90500</c:v>
                </c:pt>
                <c:pt idx="11295">
                  <c:v>90515</c:v>
                </c:pt>
                <c:pt idx="11296">
                  <c:v>90523</c:v>
                </c:pt>
                <c:pt idx="11297">
                  <c:v>90528</c:v>
                </c:pt>
                <c:pt idx="11298">
                  <c:v>90532</c:v>
                </c:pt>
                <c:pt idx="11299">
                  <c:v>90536</c:v>
                </c:pt>
                <c:pt idx="11300">
                  <c:v>90548</c:v>
                </c:pt>
                <c:pt idx="11301">
                  <c:v>90556</c:v>
                </c:pt>
                <c:pt idx="11302">
                  <c:v>90562</c:v>
                </c:pt>
                <c:pt idx="11303">
                  <c:v>90572</c:v>
                </c:pt>
                <c:pt idx="11304">
                  <c:v>90573</c:v>
                </c:pt>
                <c:pt idx="11305">
                  <c:v>90575</c:v>
                </c:pt>
                <c:pt idx="11306">
                  <c:v>90580</c:v>
                </c:pt>
                <c:pt idx="11307">
                  <c:v>90585</c:v>
                </c:pt>
                <c:pt idx="11308">
                  <c:v>90589</c:v>
                </c:pt>
                <c:pt idx="11309">
                  <c:v>90591</c:v>
                </c:pt>
                <c:pt idx="11310">
                  <c:v>90592</c:v>
                </c:pt>
                <c:pt idx="11311">
                  <c:v>90594</c:v>
                </c:pt>
                <c:pt idx="11312">
                  <c:v>90599</c:v>
                </c:pt>
                <c:pt idx="11313">
                  <c:v>90641</c:v>
                </c:pt>
                <c:pt idx="11314">
                  <c:v>90649</c:v>
                </c:pt>
                <c:pt idx="11315">
                  <c:v>90655</c:v>
                </c:pt>
                <c:pt idx="11316">
                  <c:v>90661</c:v>
                </c:pt>
                <c:pt idx="11317">
                  <c:v>90667</c:v>
                </c:pt>
                <c:pt idx="11318">
                  <c:v>90671</c:v>
                </c:pt>
                <c:pt idx="11319">
                  <c:v>90683</c:v>
                </c:pt>
                <c:pt idx="11320">
                  <c:v>90690</c:v>
                </c:pt>
                <c:pt idx="11321">
                  <c:v>90691</c:v>
                </c:pt>
                <c:pt idx="11322">
                  <c:v>90698</c:v>
                </c:pt>
                <c:pt idx="11323">
                  <c:v>90709</c:v>
                </c:pt>
                <c:pt idx="11324">
                  <c:v>90733</c:v>
                </c:pt>
                <c:pt idx="11325">
                  <c:v>90744</c:v>
                </c:pt>
                <c:pt idx="11326">
                  <c:v>90747</c:v>
                </c:pt>
                <c:pt idx="11327">
                  <c:v>90757</c:v>
                </c:pt>
                <c:pt idx="11328">
                  <c:v>90760</c:v>
                </c:pt>
                <c:pt idx="11329">
                  <c:v>90763</c:v>
                </c:pt>
                <c:pt idx="11330">
                  <c:v>90768</c:v>
                </c:pt>
                <c:pt idx="11331">
                  <c:v>90787</c:v>
                </c:pt>
                <c:pt idx="11332">
                  <c:v>90802</c:v>
                </c:pt>
                <c:pt idx="11333">
                  <c:v>90803</c:v>
                </c:pt>
                <c:pt idx="11334">
                  <c:v>90836</c:v>
                </c:pt>
                <c:pt idx="11335">
                  <c:v>90839</c:v>
                </c:pt>
                <c:pt idx="11336">
                  <c:v>90840</c:v>
                </c:pt>
                <c:pt idx="11337">
                  <c:v>90851</c:v>
                </c:pt>
                <c:pt idx="11338">
                  <c:v>90862</c:v>
                </c:pt>
                <c:pt idx="11339">
                  <c:v>90874</c:v>
                </c:pt>
                <c:pt idx="11340">
                  <c:v>90877</c:v>
                </c:pt>
                <c:pt idx="11341">
                  <c:v>90883</c:v>
                </c:pt>
                <c:pt idx="11342">
                  <c:v>90885</c:v>
                </c:pt>
                <c:pt idx="11343">
                  <c:v>90895</c:v>
                </c:pt>
                <c:pt idx="11344">
                  <c:v>90925</c:v>
                </c:pt>
                <c:pt idx="11345">
                  <c:v>90952</c:v>
                </c:pt>
                <c:pt idx="11346">
                  <c:v>90961</c:v>
                </c:pt>
                <c:pt idx="11347">
                  <c:v>90974</c:v>
                </c:pt>
                <c:pt idx="11348">
                  <c:v>90999</c:v>
                </c:pt>
                <c:pt idx="11349">
                  <c:v>91006</c:v>
                </c:pt>
                <c:pt idx="11350">
                  <c:v>91027</c:v>
                </c:pt>
                <c:pt idx="11351">
                  <c:v>91067</c:v>
                </c:pt>
                <c:pt idx="11352">
                  <c:v>91097</c:v>
                </c:pt>
                <c:pt idx="11353">
                  <c:v>91098</c:v>
                </c:pt>
                <c:pt idx="11354">
                  <c:v>91111</c:v>
                </c:pt>
                <c:pt idx="11355">
                  <c:v>91112</c:v>
                </c:pt>
                <c:pt idx="11356">
                  <c:v>91122</c:v>
                </c:pt>
                <c:pt idx="11357">
                  <c:v>91126</c:v>
                </c:pt>
                <c:pt idx="11358">
                  <c:v>91135</c:v>
                </c:pt>
                <c:pt idx="11359">
                  <c:v>91151</c:v>
                </c:pt>
                <c:pt idx="11360">
                  <c:v>91154</c:v>
                </c:pt>
                <c:pt idx="11361">
                  <c:v>91189</c:v>
                </c:pt>
                <c:pt idx="11362">
                  <c:v>91195</c:v>
                </c:pt>
                <c:pt idx="11363">
                  <c:v>91199</c:v>
                </c:pt>
                <c:pt idx="11364">
                  <c:v>91211</c:v>
                </c:pt>
                <c:pt idx="11365">
                  <c:v>91215</c:v>
                </c:pt>
                <c:pt idx="11366">
                  <c:v>91227</c:v>
                </c:pt>
                <c:pt idx="11367">
                  <c:v>91235</c:v>
                </c:pt>
                <c:pt idx="11368">
                  <c:v>91250</c:v>
                </c:pt>
                <c:pt idx="11369">
                  <c:v>91256</c:v>
                </c:pt>
                <c:pt idx="11370">
                  <c:v>91259</c:v>
                </c:pt>
                <c:pt idx="11371">
                  <c:v>91260</c:v>
                </c:pt>
                <c:pt idx="11372">
                  <c:v>91272</c:v>
                </c:pt>
                <c:pt idx="11373">
                  <c:v>91284</c:v>
                </c:pt>
                <c:pt idx="11374">
                  <c:v>91296</c:v>
                </c:pt>
                <c:pt idx="11375">
                  <c:v>91307</c:v>
                </c:pt>
                <c:pt idx="11376">
                  <c:v>91322</c:v>
                </c:pt>
                <c:pt idx="11377">
                  <c:v>91323</c:v>
                </c:pt>
                <c:pt idx="11378">
                  <c:v>91326</c:v>
                </c:pt>
                <c:pt idx="11379">
                  <c:v>91331</c:v>
                </c:pt>
                <c:pt idx="11380">
                  <c:v>91336</c:v>
                </c:pt>
                <c:pt idx="11381">
                  <c:v>91350</c:v>
                </c:pt>
                <c:pt idx="11382">
                  <c:v>91354</c:v>
                </c:pt>
                <c:pt idx="11383">
                  <c:v>91371</c:v>
                </c:pt>
                <c:pt idx="11384">
                  <c:v>91374</c:v>
                </c:pt>
                <c:pt idx="11385">
                  <c:v>91380</c:v>
                </c:pt>
                <c:pt idx="11386">
                  <c:v>91394</c:v>
                </c:pt>
                <c:pt idx="11387">
                  <c:v>91401</c:v>
                </c:pt>
                <c:pt idx="11388">
                  <c:v>91404</c:v>
                </c:pt>
                <c:pt idx="11389">
                  <c:v>91416</c:v>
                </c:pt>
                <c:pt idx="11390">
                  <c:v>91423</c:v>
                </c:pt>
                <c:pt idx="11391">
                  <c:v>91434</c:v>
                </c:pt>
                <c:pt idx="11392">
                  <c:v>91447</c:v>
                </c:pt>
                <c:pt idx="11393">
                  <c:v>91449</c:v>
                </c:pt>
                <c:pt idx="11394">
                  <c:v>91467</c:v>
                </c:pt>
                <c:pt idx="11395">
                  <c:v>91472</c:v>
                </c:pt>
                <c:pt idx="11396">
                  <c:v>91475</c:v>
                </c:pt>
                <c:pt idx="11397">
                  <c:v>91484</c:v>
                </c:pt>
                <c:pt idx="11398">
                  <c:v>91485</c:v>
                </c:pt>
                <c:pt idx="11399">
                  <c:v>91488</c:v>
                </c:pt>
                <c:pt idx="11400">
                  <c:v>91494</c:v>
                </c:pt>
                <c:pt idx="11401">
                  <c:v>91501</c:v>
                </c:pt>
                <c:pt idx="11402">
                  <c:v>91505</c:v>
                </c:pt>
                <c:pt idx="11403">
                  <c:v>91509</c:v>
                </c:pt>
                <c:pt idx="11404">
                  <c:v>91510</c:v>
                </c:pt>
                <c:pt idx="11405">
                  <c:v>91512</c:v>
                </c:pt>
                <c:pt idx="11406">
                  <c:v>91517</c:v>
                </c:pt>
                <c:pt idx="11407">
                  <c:v>91531</c:v>
                </c:pt>
                <c:pt idx="11408">
                  <c:v>91546</c:v>
                </c:pt>
                <c:pt idx="11409">
                  <c:v>91549</c:v>
                </c:pt>
                <c:pt idx="11410">
                  <c:v>91557</c:v>
                </c:pt>
                <c:pt idx="11411">
                  <c:v>91562</c:v>
                </c:pt>
                <c:pt idx="11412">
                  <c:v>91595</c:v>
                </c:pt>
                <c:pt idx="11413">
                  <c:v>91601</c:v>
                </c:pt>
                <c:pt idx="11414">
                  <c:v>91605</c:v>
                </c:pt>
                <c:pt idx="11415">
                  <c:v>91618</c:v>
                </c:pt>
                <c:pt idx="11416">
                  <c:v>91642</c:v>
                </c:pt>
                <c:pt idx="11417">
                  <c:v>91648</c:v>
                </c:pt>
                <c:pt idx="11418">
                  <c:v>91651</c:v>
                </c:pt>
                <c:pt idx="11419">
                  <c:v>91682</c:v>
                </c:pt>
                <c:pt idx="11420">
                  <c:v>91684</c:v>
                </c:pt>
                <c:pt idx="11421">
                  <c:v>91692</c:v>
                </c:pt>
                <c:pt idx="11422">
                  <c:v>91695</c:v>
                </c:pt>
                <c:pt idx="11423">
                  <c:v>91696</c:v>
                </c:pt>
                <c:pt idx="11424">
                  <c:v>91699</c:v>
                </c:pt>
                <c:pt idx="11425">
                  <c:v>91707</c:v>
                </c:pt>
                <c:pt idx="11426">
                  <c:v>91711</c:v>
                </c:pt>
                <c:pt idx="11427">
                  <c:v>91720</c:v>
                </c:pt>
                <c:pt idx="11428">
                  <c:v>91723</c:v>
                </c:pt>
                <c:pt idx="11429">
                  <c:v>91735</c:v>
                </c:pt>
                <c:pt idx="11430">
                  <c:v>91736</c:v>
                </c:pt>
                <c:pt idx="11431">
                  <c:v>91745</c:v>
                </c:pt>
                <c:pt idx="11432">
                  <c:v>91750</c:v>
                </c:pt>
                <c:pt idx="11433">
                  <c:v>91753</c:v>
                </c:pt>
                <c:pt idx="11434">
                  <c:v>91757</c:v>
                </c:pt>
                <c:pt idx="11435">
                  <c:v>91770</c:v>
                </c:pt>
                <c:pt idx="11436">
                  <c:v>91775</c:v>
                </c:pt>
                <c:pt idx="11437">
                  <c:v>91778</c:v>
                </c:pt>
                <c:pt idx="11438">
                  <c:v>91792</c:v>
                </c:pt>
                <c:pt idx="11439">
                  <c:v>91799</c:v>
                </c:pt>
                <c:pt idx="11440">
                  <c:v>91800</c:v>
                </c:pt>
                <c:pt idx="11441">
                  <c:v>91816</c:v>
                </c:pt>
                <c:pt idx="11442">
                  <c:v>91822</c:v>
                </c:pt>
                <c:pt idx="11443">
                  <c:v>91823</c:v>
                </c:pt>
                <c:pt idx="11444">
                  <c:v>91826</c:v>
                </c:pt>
                <c:pt idx="11445">
                  <c:v>91865</c:v>
                </c:pt>
                <c:pt idx="11446">
                  <c:v>91866</c:v>
                </c:pt>
                <c:pt idx="11447">
                  <c:v>91888</c:v>
                </c:pt>
                <c:pt idx="11448">
                  <c:v>91900</c:v>
                </c:pt>
                <c:pt idx="11449">
                  <c:v>91901</c:v>
                </c:pt>
                <c:pt idx="11450">
                  <c:v>91914</c:v>
                </c:pt>
                <c:pt idx="11451">
                  <c:v>91921</c:v>
                </c:pt>
                <c:pt idx="11452">
                  <c:v>91940</c:v>
                </c:pt>
                <c:pt idx="11453">
                  <c:v>91956</c:v>
                </c:pt>
                <c:pt idx="11454">
                  <c:v>91963</c:v>
                </c:pt>
                <c:pt idx="11455">
                  <c:v>91970</c:v>
                </c:pt>
                <c:pt idx="11456">
                  <c:v>91971</c:v>
                </c:pt>
                <c:pt idx="11457">
                  <c:v>91991</c:v>
                </c:pt>
                <c:pt idx="11458">
                  <c:v>91996</c:v>
                </c:pt>
                <c:pt idx="11459">
                  <c:v>92021</c:v>
                </c:pt>
                <c:pt idx="11460">
                  <c:v>92026</c:v>
                </c:pt>
                <c:pt idx="11461">
                  <c:v>92030</c:v>
                </c:pt>
                <c:pt idx="11462">
                  <c:v>92040</c:v>
                </c:pt>
                <c:pt idx="11463">
                  <c:v>92046</c:v>
                </c:pt>
                <c:pt idx="11464">
                  <c:v>92065</c:v>
                </c:pt>
                <c:pt idx="11465">
                  <c:v>92082</c:v>
                </c:pt>
                <c:pt idx="11466">
                  <c:v>92087</c:v>
                </c:pt>
                <c:pt idx="11467">
                  <c:v>92139</c:v>
                </c:pt>
                <c:pt idx="11468">
                  <c:v>92141</c:v>
                </c:pt>
                <c:pt idx="11469">
                  <c:v>92163</c:v>
                </c:pt>
                <c:pt idx="11470">
                  <c:v>92172</c:v>
                </c:pt>
                <c:pt idx="11471">
                  <c:v>92175</c:v>
                </c:pt>
                <c:pt idx="11472">
                  <c:v>92182</c:v>
                </c:pt>
                <c:pt idx="11473">
                  <c:v>92186</c:v>
                </c:pt>
                <c:pt idx="11474">
                  <c:v>92194</c:v>
                </c:pt>
                <c:pt idx="11475">
                  <c:v>92196</c:v>
                </c:pt>
                <c:pt idx="11476">
                  <c:v>92201</c:v>
                </c:pt>
                <c:pt idx="11477">
                  <c:v>92206</c:v>
                </c:pt>
                <c:pt idx="11478">
                  <c:v>92214</c:v>
                </c:pt>
                <c:pt idx="11479">
                  <c:v>92216</c:v>
                </c:pt>
                <c:pt idx="11480">
                  <c:v>92217</c:v>
                </c:pt>
                <c:pt idx="11481">
                  <c:v>92227</c:v>
                </c:pt>
                <c:pt idx="11482">
                  <c:v>92232</c:v>
                </c:pt>
                <c:pt idx="11483">
                  <c:v>92237</c:v>
                </c:pt>
                <c:pt idx="11484">
                  <c:v>92240</c:v>
                </c:pt>
                <c:pt idx="11485">
                  <c:v>92243</c:v>
                </c:pt>
                <c:pt idx="11486">
                  <c:v>92248</c:v>
                </c:pt>
                <c:pt idx="11487">
                  <c:v>92253</c:v>
                </c:pt>
                <c:pt idx="11488">
                  <c:v>92260</c:v>
                </c:pt>
                <c:pt idx="11489">
                  <c:v>92265</c:v>
                </c:pt>
                <c:pt idx="11490">
                  <c:v>92270</c:v>
                </c:pt>
                <c:pt idx="11491">
                  <c:v>92275</c:v>
                </c:pt>
                <c:pt idx="11492">
                  <c:v>92283</c:v>
                </c:pt>
                <c:pt idx="11493">
                  <c:v>92287</c:v>
                </c:pt>
                <c:pt idx="11494">
                  <c:v>92289</c:v>
                </c:pt>
                <c:pt idx="11495">
                  <c:v>92304</c:v>
                </c:pt>
                <c:pt idx="11496">
                  <c:v>92311</c:v>
                </c:pt>
                <c:pt idx="11497">
                  <c:v>92312</c:v>
                </c:pt>
                <c:pt idx="11498">
                  <c:v>92314</c:v>
                </c:pt>
                <c:pt idx="11499">
                  <c:v>92315</c:v>
                </c:pt>
                <c:pt idx="11500">
                  <c:v>92316</c:v>
                </c:pt>
                <c:pt idx="11501">
                  <c:v>92318</c:v>
                </c:pt>
                <c:pt idx="11502">
                  <c:v>92331</c:v>
                </c:pt>
                <c:pt idx="11503">
                  <c:v>92339</c:v>
                </c:pt>
                <c:pt idx="11504">
                  <c:v>92343</c:v>
                </c:pt>
                <c:pt idx="11505">
                  <c:v>92361</c:v>
                </c:pt>
                <c:pt idx="11506">
                  <c:v>92388</c:v>
                </c:pt>
                <c:pt idx="11507">
                  <c:v>92416</c:v>
                </c:pt>
                <c:pt idx="11508">
                  <c:v>92418</c:v>
                </c:pt>
                <c:pt idx="11509">
                  <c:v>92449</c:v>
                </c:pt>
                <c:pt idx="11510">
                  <c:v>92450</c:v>
                </c:pt>
                <c:pt idx="11511">
                  <c:v>92452</c:v>
                </c:pt>
                <c:pt idx="11512">
                  <c:v>92453</c:v>
                </c:pt>
                <c:pt idx="11513">
                  <c:v>92469</c:v>
                </c:pt>
                <c:pt idx="11514">
                  <c:v>92474</c:v>
                </c:pt>
                <c:pt idx="11515">
                  <c:v>92478</c:v>
                </c:pt>
                <c:pt idx="11516">
                  <c:v>92497</c:v>
                </c:pt>
                <c:pt idx="11517">
                  <c:v>92503</c:v>
                </c:pt>
                <c:pt idx="11518">
                  <c:v>92505</c:v>
                </c:pt>
                <c:pt idx="11519">
                  <c:v>92517</c:v>
                </c:pt>
                <c:pt idx="11520">
                  <c:v>92525</c:v>
                </c:pt>
                <c:pt idx="11521">
                  <c:v>92526</c:v>
                </c:pt>
                <c:pt idx="11522">
                  <c:v>92529</c:v>
                </c:pt>
                <c:pt idx="11523">
                  <c:v>92549</c:v>
                </c:pt>
                <c:pt idx="11524">
                  <c:v>92557</c:v>
                </c:pt>
                <c:pt idx="11525">
                  <c:v>92565</c:v>
                </c:pt>
                <c:pt idx="11526">
                  <c:v>92569</c:v>
                </c:pt>
                <c:pt idx="11527">
                  <c:v>92576</c:v>
                </c:pt>
                <c:pt idx="11528">
                  <c:v>92585</c:v>
                </c:pt>
                <c:pt idx="11529">
                  <c:v>92587</c:v>
                </c:pt>
                <c:pt idx="11530">
                  <c:v>92590</c:v>
                </c:pt>
                <c:pt idx="11531">
                  <c:v>92596</c:v>
                </c:pt>
                <c:pt idx="11532">
                  <c:v>92597</c:v>
                </c:pt>
                <c:pt idx="11533">
                  <c:v>92598</c:v>
                </c:pt>
                <c:pt idx="11534">
                  <c:v>92605</c:v>
                </c:pt>
                <c:pt idx="11535">
                  <c:v>92612</c:v>
                </c:pt>
                <c:pt idx="11536">
                  <c:v>92620</c:v>
                </c:pt>
                <c:pt idx="11537">
                  <c:v>92622</c:v>
                </c:pt>
                <c:pt idx="11538">
                  <c:v>92625</c:v>
                </c:pt>
                <c:pt idx="11539">
                  <c:v>92638</c:v>
                </c:pt>
                <c:pt idx="11540">
                  <c:v>92651</c:v>
                </c:pt>
                <c:pt idx="11541">
                  <c:v>92653</c:v>
                </c:pt>
                <c:pt idx="11542">
                  <c:v>92669</c:v>
                </c:pt>
                <c:pt idx="11543">
                  <c:v>92681</c:v>
                </c:pt>
                <c:pt idx="11544">
                  <c:v>92689</c:v>
                </c:pt>
                <c:pt idx="11545">
                  <c:v>92727</c:v>
                </c:pt>
                <c:pt idx="11546">
                  <c:v>92736</c:v>
                </c:pt>
                <c:pt idx="11547">
                  <c:v>92742</c:v>
                </c:pt>
                <c:pt idx="11548">
                  <c:v>92758</c:v>
                </c:pt>
                <c:pt idx="11549">
                  <c:v>92759</c:v>
                </c:pt>
                <c:pt idx="11550">
                  <c:v>92763</c:v>
                </c:pt>
                <c:pt idx="11551">
                  <c:v>92778</c:v>
                </c:pt>
                <c:pt idx="11552">
                  <c:v>92787</c:v>
                </c:pt>
                <c:pt idx="11553">
                  <c:v>92822</c:v>
                </c:pt>
                <c:pt idx="11554">
                  <c:v>92823</c:v>
                </c:pt>
                <c:pt idx="11555">
                  <c:v>92834</c:v>
                </c:pt>
                <c:pt idx="11556">
                  <c:v>92836</c:v>
                </c:pt>
                <c:pt idx="11557">
                  <c:v>92838</c:v>
                </c:pt>
                <c:pt idx="11558">
                  <c:v>92847</c:v>
                </c:pt>
                <c:pt idx="11559">
                  <c:v>92851</c:v>
                </c:pt>
                <c:pt idx="11560">
                  <c:v>92884</c:v>
                </c:pt>
                <c:pt idx="11561">
                  <c:v>92926</c:v>
                </c:pt>
                <c:pt idx="11562">
                  <c:v>92927</c:v>
                </c:pt>
                <c:pt idx="11563">
                  <c:v>92928</c:v>
                </c:pt>
                <c:pt idx="11564">
                  <c:v>92945</c:v>
                </c:pt>
                <c:pt idx="11565">
                  <c:v>92946</c:v>
                </c:pt>
                <c:pt idx="11566">
                  <c:v>92949</c:v>
                </c:pt>
                <c:pt idx="11567">
                  <c:v>92965</c:v>
                </c:pt>
                <c:pt idx="11568">
                  <c:v>92977</c:v>
                </c:pt>
                <c:pt idx="11569">
                  <c:v>92995</c:v>
                </c:pt>
                <c:pt idx="11570">
                  <c:v>92999</c:v>
                </c:pt>
                <c:pt idx="11571">
                  <c:v>93007</c:v>
                </c:pt>
                <c:pt idx="11572">
                  <c:v>93017</c:v>
                </c:pt>
                <c:pt idx="11573">
                  <c:v>93066</c:v>
                </c:pt>
                <c:pt idx="11574">
                  <c:v>93073</c:v>
                </c:pt>
                <c:pt idx="11575">
                  <c:v>93085</c:v>
                </c:pt>
                <c:pt idx="11576">
                  <c:v>93088</c:v>
                </c:pt>
                <c:pt idx="11577">
                  <c:v>93090</c:v>
                </c:pt>
                <c:pt idx="11578">
                  <c:v>93092</c:v>
                </c:pt>
                <c:pt idx="11579">
                  <c:v>93107</c:v>
                </c:pt>
                <c:pt idx="11580">
                  <c:v>93113</c:v>
                </c:pt>
                <c:pt idx="11581">
                  <c:v>93124</c:v>
                </c:pt>
                <c:pt idx="11582">
                  <c:v>93127</c:v>
                </c:pt>
                <c:pt idx="11583">
                  <c:v>93131</c:v>
                </c:pt>
                <c:pt idx="11584">
                  <c:v>93134</c:v>
                </c:pt>
                <c:pt idx="11585">
                  <c:v>93135</c:v>
                </c:pt>
                <c:pt idx="11586">
                  <c:v>93140</c:v>
                </c:pt>
                <c:pt idx="11587">
                  <c:v>93142</c:v>
                </c:pt>
                <c:pt idx="11588">
                  <c:v>93147</c:v>
                </c:pt>
                <c:pt idx="11589">
                  <c:v>93148</c:v>
                </c:pt>
                <c:pt idx="11590">
                  <c:v>93152</c:v>
                </c:pt>
                <c:pt idx="11591">
                  <c:v>93158</c:v>
                </c:pt>
                <c:pt idx="11592">
                  <c:v>93159</c:v>
                </c:pt>
                <c:pt idx="11593">
                  <c:v>93166</c:v>
                </c:pt>
                <c:pt idx="11594">
                  <c:v>93167</c:v>
                </c:pt>
                <c:pt idx="11595">
                  <c:v>93174</c:v>
                </c:pt>
                <c:pt idx="11596">
                  <c:v>93176</c:v>
                </c:pt>
                <c:pt idx="11597">
                  <c:v>93181</c:v>
                </c:pt>
                <c:pt idx="11598">
                  <c:v>93191</c:v>
                </c:pt>
                <c:pt idx="11599">
                  <c:v>93192</c:v>
                </c:pt>
                <c:pt idx="11600">
                  <c:v>93203</c:v>
                </c:pt>
                <c:pt idx="11601">
                  <c:v>93205</c:v>
                </c:pt>
                <c:pt idx="11602">
                  <c:v>93206</c:v>
                </c:pt>
                <c:pt idx="11603">
                  <c:v>93210</c:v>
                </c:pt>
                <c:pt idx="11604">
                  <c:v>93228</c:v>
                </c:pt>
                <c:pt idx="11605">
                  <c:v>93229</c:v>
                </c:pt>
                <c:pt idx="11606">
                  <c:v>93251</c:v>
                </c:pt>
                <c:pt idx="11607">
                  <c:v>93287</c:v>
                </c:pt>
                <c:pt idx="11608">
                  <c:v>93300</c:v>
                </c:pt>
                <c:pt idx="11609">
                  <c:v>93307</c:v>
                </c:pt>
                <c:pt idx="11610">
                  <c:v>93329</c:v>
                </c:pt>
                <c:pt idx="11611">
                  <c:v>93333</c:v>
                </c:pt>
                <c:pt idx="11612">
                  <c:v>93340</c:v>
                </c:pt>
                <c:pt idx="11613">
                  <c:v>93344</c:v>
                </c:pt>
                <c:pt idx="11614">
                  <c:v>93346</c:v>
                </c:pt>
                <c:pt idx="11615">
                  <c:v>93351</c:v>
                </c:pt>
                <c:pt idx="11616">
                  <c:v>93356</c:v>
                </c:pt>
                <c:pt idx="11617">
                  <c:v>93362</c:v>
                </c:pt>
                <c:pt idx="11618">
                  <c:v>93364</c:v>
                </c:pt>
                <c:pt idx="11619">
                  <c:v>93368</c:v>
                </c:pt>
                <c:pt idx="11620">
                  <c:v>93372</c:v>
                </c:pt>
                <c:pt idx="11621">
                  <c:v>93378</c:v>
                </c:pt>
                <c:pt idx="11622">
                  <c:v>93393</c:v>
                </c:pt>
                <c:pt idx="11623">
                  <c:v>93410</c:v>
                </c:pt>
                <c:pt idx="11624">
                  <c:v>93415</c:v>
                </c:pt>
                <c:pt idx="11625">
                  <c:v>93416</c:v>
                </c:pt>
                <c:pt idx="11626">
                  <c:v>93424</c:v>
                </c:pt>
                <c:pt idx="11627">
                  <c:v>93428</c:v>
                </c:pt>
                <c:pt idx="11628">
                  <c:v>93435</c:v>
                </c:pt>
                <c:pt idx="11629">
                  <c:v>93459</c:v>
                </c:pt>
                <c:pt idx="11630">
                  <c:v>93465</c:v>
                </c:pt>
                <c:pt idx="11631">
                  <c:v>93496</c:v>
                </c:pt>
                <c:pt idx="11632">
                  <c:v>93521</c:v>
                </c:pt>
                <c:pt idx="11633">
                  <c:v>93537</c:v>
                </c:pt>
                <c:pt idx="11634">
                  <c:v>93540</c:v>
                </c:pt>
                <c:pt idx="11635">
                  <c:v>93542</c:v>
                </c:pt>
                <c:pt idx="11636">
                  <c:v>93543</c:v>
                </c:pt>
                <c:pt idx="11637">
                  <c:v>93563</c:v>
                </c:pt>
                <c:pt idx="11638">
                  <c:v>93574</c:v>
                </c:pt>
                <c:pt idx="11639">
                  <c:v>93578</c:v>
                </c:pt>
                <c:pt idx="11640">
                  <c:v>93581</c:v>
                </c:pt>
                <c:pt idx="11641">
                  <c:v>93586</c:v>
                </c:pt>
                <c:pt idx="11642">
                  <c:v>93589</c:v>
                </c:pt>
                <c:pt idx="11643">
                  <c:v>93591</c:v>
                </c:pt>
                <c:pt idx="11644">
                  <c:v>93599</c:v>
                </c:pt>
                <c:pt idx="11645">
                  <c:v>93621</c:v>
                </c:pt>
                <c:pt idx="11646">
                  <c:v>93625</c:v>
                </c:pt>
                <c:pt idx="11647">
                  <c:v>93632</c:v>
                </c:pt>
                <c:pt idx="11648">
                  <c:v>93635</c:v>
                </c:pt>
                <c:pt idx="11649">
                  <c:v>93643</c:v>
                </c:pt>
                <c:pt idx="11650">
                  <c:v>93646</c:v>
                </c:pt>
                <c:pt idx="11651">
                  <c:v>93663</c:v>
                </c:pt>
                <c:pt idx="11652">
                  <c:v>93666</c:v>
                </c:pt>
                <c:pt idx="11653">
                  <c:v>93669</c:v>
                </c:pt>
                <c:pt idx="11654">
                  <c:v>93678</c:v>
                </c:pt>
                <c:pt idx="11655">
                  <c:v>93679</c:v>
                </c:pt>
                <c:pt idx="11656">
                  <c:v>93682</c:v>
                </c:pt>
                <c:pt idx="11657">
                  <c:v>93687</c:v>
                </c:pt>
                <c:pt idx="11658">
                  <c:v>93694</c:v>
                </c:pt>
                <c:pt idx="11659">
                  <c:v>93695</c:v>
                </c:pt>
                <c:pt idx="11660">
                  <c:v>93698</c:v>
                </c:pt>
                <c:pt idx="11661">
                  <c:v>93709</c:v>
                </c:pt>
                <c:pt idx="11662">
                  <c:v>93718</c:v>
                </c:pt>
                <c:pt idx="11663">
                  <c:v>93726</c:v>
                </c:pt>
                <c:pt idx="11664">
                  <c:v>93729</c:v>
                </c:pt>
                <c:pt idx="11665">
                  <c:v>93730</c:v>
                </c:pt>
                <c:pt idx="11666">
                  <c:v>93734</c:v>
                </c:pt>
                <c:pt idx="11667">
                  <c:v>93736</c:v>
                </c:pt>
                <c:pt idx="11668">
                  <c:v>93747</c:v>
                </c:pt>
                <c:pt idx="11669">
                  <c:v>93755</c:v>
                </c:pt>
                <c:pt idx="11670">
                  <c:v>93759</c:v>
                </c:pt>
                <c:pt idx="11671">
                  <c:v>93761</c:v>
                </c:pt>
                <c:pt idx="11672">
                  <c:v>93764</c:v>
                </c:pt>
                <c:pt idx="11673">
                  <c:v>93765</c:v>
                </c:pt>
                <c:pt idx="11674">
                  <c:v>93786</c:v>
                </c:pt>
                <c:pt idx="11675">
                  <c:v>93788</c:v>
                </c:pt>
                <c:pt idx="11676">
                  <c:v>93790</c:v>
                </c:pt>
                <c:pt idx="11677">
                  <c:v>93800</c:v>
                </c:pt>
                <c:pt idx="11678">
                  <c:v>93809</c:v>
                </c:pt>
                <c:pt idx="11679">
                  <c:v>93818</c:v>
                </c:pt>
                <c:pt idx="11680">
                  <c:v>93820</c:v>
                </c:pt>
                <c:pt idx="11681">
                  <c:v>93849</c:v>
                </c:pt>
                <c:pt idx="11682">
                  <c:v>93858</c:v>
                </c:pt>
                <c:pt idx="11683">
                  <c:v>93862</c:v>
                </c:pt>
                <c:pt idx="11684">
                  <c:v>93866</c:v>
                </c:pt>
                <c:pt idx="11685">
                  <c:v>93870</c:v>
                </c:pt>
                <c:pt idx="11686">
                  <c:v>93874</c:v>
                </c:pt>
                <c:pt idx="11687">
                  <c:v>93884</c:v>
                </c:pt>
                <c:pt idx="11688">
                  <c:v>93891</c:v>
                </c:pt>
                <c:pt idx="11689">
                  <c:v>93892</c:v>
                </c:pt>
                <c:pt idx="11690">
                  <c:v>93896</c:v>
                </c:pt>
                <c:pt idx="11691">
                  <c:v>93900</c:v>
                </c:pt>
                <c:pt idx="11692">
                  <c:v>93904</c:v>
                </c:pt>
                <c:pt idx="11693">
                  <c:v>93907</c:v>
                </c:pt>
                <c:pt idx="11694">
                  <c:v>93930</c:v>
                </c:pt>
                <c:pt idx="11695">
                  <c:v>93934</c:v>
                </c:pt>
                <c:pt idx="11696">
                  <c:v>93965</c:v>
                </c:pt>
                <c:pt idx="11697">
                  <c:v>93971</c:v>
                </c:pt>
                <c:pt idx="11698">
                  <c:v>94006</c:v>
                </c:pt>
                <c:pt idx="11699">
                  <c:v>94008</c:v>
                </c:pt>
                <c:pt idx="11700">
                  <c:v>94010</c:v>
                </c:pt>
                <c:pt idx="11701">
                  <c:v>94013</c:v>
                </c:pt>
                <c:pt idx="11702">
                  <c:v>94023</c:v>
                </c:pt>
                <c:pt idx="11703">
                  <c:v>94029</c:v>
                </c:pt>
                <c:pt idx="11704">
                  <c:v>94043</c:v>
                </c:pt>
                <c:pt idx="11705">
                  <c:v>94049</c:v>
                </c:pt>
                <c:pt idx="11706">
                  <c:v>94051</c:v>
                </c:pt>
                <c:pt idx="11707">
                  <c:v>94056</c:v>
                </c:pt>
                <c:pt idx="11708">
                  <c:v>94073</c:v>
                </c:pt>
                <c:pt idx="11709">
                  <c:v>94077</c:v>
                </c:pt>
                <c:pt idx="11710">
                  <c:v>94078</c:v>
                </c:pt>
                <c:pt idx="11711">
                  <c:v>94088</c:v>
                </c:pt>
                <c:pt idx="11712">
                  <c:v>94102</c:v>
                </c:pt>
                <c:pt idx="11713">
                  <c:v>94108</c:v>
                </c:pt>
                <c:pt idx="11714">
                  <c:v>94116</c:v>
                </c:pt>
                <c:pt idx="11715">
                  <c:v>94117</c:v>
                </c:pt>
                <c:pt idx="11716">
                  <c:v>94124</c:v>
                </c:pt>
                <c:pt idx="11717">
                  <c:v>94173</c:v>
                </c:pt>
                <c:pt idx="11718">
                  <c:v>94174</c:v>
                </c:pt>
                <c:pt idx="11719">
                  <c:v>94175</c:v>
                </c:pt>
                <c:pt idx="11720">
                  <c:v>94195</c:v>
                </c:pt>
                <c:pt idx="11721">
                  <c:v>94196</c:v>
                </c:pt>
                <c:pt idx="11722">
                  <c:v>94204</c:v>
                </c:pt>
                <c:pt idx="11723">
                  <c:v>94224</c:v>
                </c:pt>
                <c:pt idx="11724">
                  <c:v>94253</c:v>
                </c:pt>
                <c:pt idx="11725">
                  <c:v>94261</c:v>
                </c:pt>
                <c:pt idx="11726">
                  <c:v>94264</c:v>
                </c:pt>
                <c:pt idx="11727">
                  <c:v>94269</c:v>
                </c:pt>
                <c:pt idx="11728">
                  <c:v>94278</c:v>
                </c:pt>
                <c:pt idx="11729">
                  <c:v>94306</c:v>
                </c:pt>
                <c:pt idx="11730">
                  <c:v>94311</c:v>
                </c:pt>
                <c:pt idx="11731">
                  <c:v>94321</c:v>
                </c:pt>
                <c:pt idx="11732">
                  <c:v>94322</c:v>
                </c:pt>
                <c:pt idx="11733">
                  <c:v>94324</c:v>
                </c:pt>
                <c:pt idx="11734">
                  <c:v>94326</c:v>
                </c:pt>
                <c:pt idx="11735">
                  <c:v>94339</c:v>
                </c:pt>
                <c:pt idx="11736">
                  <c:v>94343</c:v>
                </c:pt>
                <c:pt idx="11737">
                  <c:v>94345</c:v>
                </c:pt>
                <c:pt idx="11738">
                  <c:v>94357</c:v>
                </c:pt>
                <c:pt idx="11739">
                  <c:v>94365</c:v>
                </c:pt>
                <c:pt idx="11740">
                  <c:v>94382</c:v>
                </c:pt>
                <c:pt idx="11741">
                  <c:v>94395</c:v>
                </c:pt>
                <c:pt idx="11742">
                  <c:v>94399</c:v>
                </c:pt>
                <c:pt idx="11743">
                  <c:v>94405</c:v>
                </c:pt>
                <c:pt idx="11744">
                  <c:v>94407</c:v>
                </c:pt>
                <c:pt idx="11745">
                  <c:v>94417</c:v>
                </c:pt>
                <c:pt idx="11746">
                  <c:v>94429</c:v>
                </c:pt>
                <c:pt idx="11747">
                  <c:v>94435</c:v>
                </c:pt>
                <c:pt idx="11748">
                  <c:v>94436</c:v>
                </c:pt>
                <c:pt idx="11749">
                  <c:v>94440</c:v>
                </c:pt>
                <c:pt idx="11750">
                  <c:v>94441</c:v>
                </c:pt>
                <c:pt idx="11751">
                  <c:v>94443</c:v>
                </c:pt>
                <c:pt idx="11752">
                  <c:v>94456</c:v>
                </c:pt>
                <c:pt idx="11753">
                  <c:v>94461</c:v>
                </c:pt>
                <c:pt idx="11754">
                  <c:v>94463</c:v>
                </c:pt>
                <c:pt idx="11755">
                  <c:v>94470</c:v>
                </c:pt>
                <c:pt idx="11756">
                  <c:v>94474</c:v>
                </c:pt>
                <c:pt idx="11757">
                  <c:v>94481</c:v>
                </c:pt>
                <c:pt idx="11758">
                  <c:v>94482</c:v>
                </c:pt>
                <c:pt idx="11759">
                  <c:v>94490</c:v>
                </c:pt>
                <c:pt idx="11760">
                  <c:v>94493</c:v>
                </c:pt>
                <c:pt idx="11761">
                  <c:v>94494</c:v>
                </c:pt>
                <c:pt idx="11762">
                  <c:v>94501</c:v>
                </c:pt>
                <c:pt idx="11763">
                  <c:v>94503</c:v>
                </c:pt>
                <c:pt idx="11764">
                  <c:v>94538</c:v>
                </c:pt>
                <c:pt idx="11765">
                  <c:v>94539</c:v>
                </c:pt>
                <c:pt idx="11766">
                  <c:v>94541</c:v>
                </c:pt>
                <c:pt idx="11767">
                  <c:v>94544</c:v>
                </c:pt>
                <c:pt idx="11768">
                  <c:v>94553</c:v>
                </c:pt>
                <c:pt idx="11769">
                  <c:v>94554</c:v>
                </c:pt>
                <c:pt idx="11770">
                  <c:v>94564</c:v>
                </c:pt>
                <c:pt idx="11771">
                  <c:v>94570</c:v>
                </c:pt>
                <c:pt idx="11772">
                  <c:v>94579</c:v>
                </c:pt>
                <c:pt idx="11773">
                  <c:v>94618</c:v>
                </c:pt>
                <c:pt idx="11774">
                  <c:v>94626</c:v>
                </c:pt>
                <c:pt idx="11775">
                  <c:v>94637</c:v>
                </c:pt>
                <c:pt idx="11776">
                  <c:v>94638</c:v>
                </c:pt>
                <c:pt idx="11777">
                  <c:v>94644</c:v>
                </c:pt>
                <c:pt idx="11778">
                  <c:v>94659</c:v>
                </c:pt>
                <c:pt idx="11779">
                  <c:v>94665</c:v>
                </c:pt>
                <c:pt idx="11780">
                  <c:v>94671</c:v>
                </c:pt>
                <c:pt idx="11781">
                  <c:v>94672</c:v>
                </c:pt>
                <c:pt idx="11782">
                  <c:v>94675</c:v>
                </c:pt>
                <c:pt idx="11783">
                  <c:v>94701</c:v>
                </c:pt>
                <c:pt idx="11784">
                  <c:v>94715</c:v>
                </c:pt>
                <c:pt idx="11785">
                  <c:v>94721</c:v>
                </c:pt>
                <c:pt idx="11786">
                  <c:v>94725</c:v>
                </c:pt>
                <c:pt idx="11787">
                  <c:v>94726</c:v>
                </c:pt>
                <c:pt idx="11788">
                  <c:v>94738</c:v>
                </c:pt>
                <c:pt idx="11789">
                  <c:v>94745</c:v>
                </c:pt>
                <c:pt idx="11790">
                  <c:v>94747</c:v>
                </c:pt>
                <c:pt idx="11791">
                  <c:v>94754</c:v>
                </c:pt>
                <c:pt idx="11792">
                  <c:v>94759</c:v>
                </c:pt>
                <c:pt idx="11793">
                  <c:v>94771</c:v>
                </c:pt>
                <c:pt idx="11794">
                  <c:v>94773</c:v>
                </c:pt>
                <c:pt idx="11795">
                  <c:v>94776</c:v>
                </c:pt>
                <c:pt idx="11796">
                  <c:v>94777</c:v>
                </c:pt>
                <c:pt idx="11797">
                  <c:v>94785</c:v>
                </c:pt>
                <c:pt idx="11798">
                  <c:v>94789</c:v>
                </c:pt>
                <c:pt idx="11799">
                  <c:v>94794</c:v>
                </c:pt>
                <c:pt idx="11800">
                  <c:v>94796</c:v>
                </c:pt>
                <c:pt idx="11801">
                  <c:v>94801</c:v>
                </c:pt>
                <c:pt idx="11802">
                  <c:v>94816</c:v>
                </c:pt>
                <c:pt idx="11803">
                  <c:v>94818</c:v>
                </c:pt>
                <c:pt idx="11804">
                  <c:v>94826</c:v>
                </c:pt>
                <c:pt idx="11805">
                  <c:v>94828</c:v>
                </c:pt>
                <c:pt idx="11806">
                  <c:v>94829</c:v>
                </c:pt>
                <c:pt idx="11807">
                  <c:v>94841</c:v>
                </c:pt>
                <c:pt idx="11808">
                  <c:v>94845</c:v>
                </c:pt>
                <c:pt idx="11809">
                  <c:v>94866</c:v>
                </c:pt>
                <c:pt idx="11810">
                  <c:v>94874</c:v>
                </c:pt>
                <c:pt idx="11811">
                  <c:v>94875</c:v>
                </c:pt>
                <c:pt idx="11812">
                  <c:v>94884</c:v>
                </c:pt>
                <c:pt idx="11813">
                  <c:v>94885</c:v>
                </c:pt>
                <c:pt idx="11814">
                  <c:v>94912</c:v>
                </c:pt>
                <c:pt idx="11815">
                  <c:v>94915</c:v>
                </c:pt>
                <c:pt idx="11816">
                  <c:v>94916</c:v>
                </c:pt>
                <c:pt idx="11817">
                  <c:v>94917</c:v>
                </c:pt>
                <c:pt idx="11818">
                  <c:v>94921</c:v>
                </c:pt>
                <c:pt idx="11819">
                  <c:v>94938</c:v>
                </c:pt>
                <c:pt idx="11820">
                  <c:v>94965</c:v>
                </c:pt>
                <c:pt idx="11821">
                  <c:v>94975</c:v>
                </c:pt>
                <c:pt idx="11822">
                  <c:v>94976</c:v>
                </c:pt>
                <c:pt idx="11823">
                  <c:v>94991</c:v>
                </c:pt>
                <c:pt idx="11824">
                  <c:v>94999</c:v>
                </c:pt>
                <c:pt idx="11825">
                  <c:v>95000</c:v>
                </c:pt>
                <c:pt idx="11826">
                  <c:v>95001</c:v>
                </c:pt>
                <c:pt idx="11827">
                  <c:v>95009</c:v>
                </c:pt>
                <c:pt idx="11828">
                  <c:v>95010</c:v>
                </c:pt>
                <c:pt idx="11829">
                  <c:v>95020</c:v>
                </c:pt>
                <c:pt idx="11830">
                  <c:v>95038</c:v>
                </c:pt>
                <c:pt idx="11831">
                  <c:v>95042</c:v>
                </c:pt>
                <c:pt idx="11832">
                  <c:v>95043</c:v>
                </c:pt>
                <c:pt idx="11833">
                  <c:v>95055</c:v>
                </c:pt>
                <c:pt idx="11834">
                  <c:v>95061</c:v>
                </c:pt>
                <c:pt idx="11835">
                  <c:v>95066</c:v>
                </c:pt>
                <c:pt idx="11836">
                  <c:v>95071</c:v>
                </c:pt>
                <c:pt idx="11837">
                  <c:v>95076</c:v>
                </c:pt>
                <c:pt idx="11838">
                  <c:v>95077</c:v>
                </c:pt>
                <c:pt idx="11839">
                  <c:v>95080</c:v>
                </c:pt>
                <c:pt idx="11840">
                  <c:v>95083</c:v>
                </c:pt>
                <c:pt idx="11841">
                  <c:v>95084</c:v>
                </c:pt>
                <c:pt idx="11842">
                  <c:v>95087</c:v>
                </c:pt>
                <c:pt idx="11843">
                  <c:v>95109</c:v>
                </c:pt>
                <c:pt idx="11844">
                  <c:v>95111</c:v>
                </c:pt>
                <c:pt idx="11845">
                  <c:v>95117</c:v>
                </c:pt>
                <c:pt idx="11846">
                  <c:v>95119</c:v>
                </c:pt>
                <c:pt idx="11847">
                  <c:v>95126</c:v>
                </c:pt>
                <c:pt idx="11848">
                  <c:v>95133</c:v>
                </c:pt>
                <c:pt idx="11849">
                  <c:v>95144</c:v>
                </c:pt>
                <c:pt idx="11850">
                  <c:v>95147</c:v>
                </c:pt>
                <c:pt idx="11851">
                  <c:v>95186</c:v>
                </c:pt>
                <c:pt idx="11852">
                  <c:v>95197</c:v>
                </c:pt>
                <c:pt idx="11853">
                  <c:v>95203</c:v>
                </c:pt>
                <c:pt idx="11854">
                  <c:v>95204</c:v>
                </c:pt>
                <c:pt idx="11855">
                  <c:v>95208</c:v>
                </c:pt>
                <c:pt idx="11856">
                  <c:v>95226</c:v>
                </c:pt>
                <c:pt idx="11857">
                  <c:v>95228</c:v>
                </c:pt>
                <c:pt idx="11858">
                  <c:v>95234</c:v>
                </c:pt>
                <c:pt idx="11859">
                  <c:v>95236</c:v>
                </c:pt>
                <c:pt idx="11860">
                  <c:v>95239</c:v>
                </c:pt>
                <c:pt idx="11861">
                  <c:v>95249</c:v>
                </c:pt>
                <c:pt idx="11862">
                  <c:v>95253</c:v>
                </c:pt>
                <c:pt idx="11863">
                  <c:v>95261</c:v>
                </c:pt>
                <c:pt idx="11864">
                  <c:v>95262</c:v>
                </c:pt>
                <c:pt idx="11865">
                  <c:v>95272</c:v>
                </c:pt>
                <c:pt idx="11866">
                  <c:v>95274</c:v>
                </c:pt>
                <c:pt idx="11867">
                  <c:v>95275</c:v>
                </c:pt>
                <c:pt idx="11868">
                  <c:v>95279</c:v>
                </c:pt>
                <c:pt idx="11869">
                  <c:v>95286</c:v>
                </c:pt>
                <c:pt idx="11870">
                  <c:v>95289</c:v>
                </c:pt>
                <c:pt idx="11871">
                  <c:v>95293</c:v>
                </c:pt>
                <c:pt idx="11872">
                  <c:v>95295</c:v>
                </c:pt>
                <c:pt idx="11873">
                  <c:v>95299</c:v>
                </c:pt>
                <c:pt idx="11874">
                  <c:v>95304</c:v>
                </c:pt>
                <c:pt idx="11875">
                  <c:v>95307</c:v>
                </c:pt>
                <c:pt idx="11876">
                  <c:v>95309</c:v>
                </c:pt>
                <c:pt idx="11877">
                  <c:v>95314</c:v>
                </c:pt>
                <c:pt idx="11878">
                  <c:v>95317</c:v>
                </c:pt>
                <c:pt idx="11879">
                  <c:v>95341</c:v>
                </c:pt>
                <c:pt idx="11880">
                  <c:v>95349</c:v>
                </c:pt>
                <c:pt idx="11881">
                  <c:v>95359</c:v>
                </c:pt>
                <c:pt idx="11882">
                  <c:v>95360</c:v>
                </c:pt>
                <c:pt idx="11883">
                  <c:v>95361</c:v>
                </c:pt>
                <c:pt idx="11884">
                  <c:v>95362</c:v>
                </c:pt>
                <c:pt idx="11885">
                  <c:v>95371</c:v>
                </c:pt>
                <c:pt idx="11886">
                  <c:v>95373</c:v>
                </c:pt>
                <c:pt idx="11887">
                  <c:v>95375</c:v>
                </c:pt>
                <c:pt idx="11888">
                  <c:v>95380</c:v>
                </c:pt>
                <c:pt idx="11889">
                  <c:v>95381</c:v>
                </c:pt>
                <c:pt idx="11890">
                  <c:v>95387</c:v>
                </c:pt>
                <c:pt idx="11891">
                  <c:v>95393</c:v>
                </c:pt>
                <c:pt idx="11892">
                  <c:v>95397</c:v>
                </c:pt>
                <c:pt idx="11893">
                  <c:v>95400</c:v>
                </c:pt>
                <c:pt idx="11894">
                  <c:v>95411</c:v>
                </c:pt>
                <c:pt idx="11895">
                  <c:v>95422</c:v>
                </c:pt>
                <c:pt idx="11896">
                  <c:v>95435</c:v>
                </c:pt>
                <c:pt idx="11897">
                  <c:v>95437</c:v>
                </c:pt>
                <c:pt idx="11898">
                  <c:v>95451</c:v>
                </c:pt>
                <c:pt idx="11899">
                  <c:v>95454</c:v>
                </c:pt>
                <c:pt idx="11900">
                  <c:v>95456</c:v>
                </c:pt>
                <c:pt idx="11901">
                  <c:v>95461</c:v>
                </c:pt>
                <c:pt idx="11902">
                  <c:v>95463</c:v>
                </c:pt>
                <c:pt idx="11903">
                  <c:v>95469</c:v>
                </c:pt>
                <c:pt idx="11904">
                  <c:v>95473</c:v>
                </c:pt>
                <c:pt idx="11905">
                  <c:v>95477</c:v>
                </c:pt>
                <c:pt idx="11906">
                  <c:v>95491</c:v>
                </c:pt>
                <c:pt idx="11907">
                  <c:v>95516</c:v>
                </c:pt>
                <c:pt idx="11908">
                  <c:v>95523</c:v>
                </c:pt>
                <c:pt idx="11909">
                  <c:v>95524</c:v>
                </c:pt>
                <c:pt idx="11910">
                  <c:v>95537</c:v>
                </c:pt>
                <c:pt idx="11911">
                  <c:v>95541</c:v>
                </c:pt>
                <c:pt idx="11912">
                  <c:v>95557</c:v>
                </c:pt>
                <c:pt idx="11913">
                  <c:v>95559</c:v>
                </c:pt>
                <c:pt idx="11914">
                  <c:v>95562</c:v>
                </c:pt>
                <c:pt idx="11915">
                  <c:v>95563</c:v>
                </c:pt>
                <c:pt idx="11916">
                  <c:v>95564</c:v>
                </c:pt>
                <c:pt idx="11917">
                  <c:v>95582</c:v>
                </c:pt>
                <c:pt idx="11918">
                  <c:v>95583</c:v>
                </c:pt>
                <c:pt idx="11919">
                  <c:v>95584</c:v>
                </c:pt>
                <c:pt idx="11920">
                  <c:v>95589</c:v>
                </c:pt>
                <c:pt idx="11921">
                  <c:v>95590</c:v>
                </c:pt>
                <c:pt idx="11922">
                  <c:v>95591</c:v>
                </c:pt>
                <c:pt idx="11923">
                  <c:v>95594</c:v>
                </c:pt>
                <c:pt idx="11924">
                  <c:v>95606</c:v>
                </c:pt>
                <c:pt idx="11925">
                  <c:v>95611</c:v>
                </c:pt>
                <c:pt idx="11926">
                  <c:v>95636</c:v>
                </c:pt>
                <c:pt idx="11927">
                  <c:v>95648</c:v>
                </c:pt>
                <c:pt idx="11928">
                  <c:v>95650</c:v>
                </c:pt>
                <c:pt idx="11929">
                  <c:v>95658</c:v>
                </c:pt>
                <c:pt idx="11930">
                  <c:v>95662</c:v>
                </c:pt>
                <c:pt idx="11931">
                  <c:v>95666</c:v>
                </c:pt>
                <c:pt idx="11932">
                  <c:v>95682</c:v>
                </c:pt>
                <c:pt idx="11933">
                  <c:v>95701</c:v>
                </c:pt>
                <c:pt idx="11934">
                  <c:v>95729</c:v>
                </c:pt>
                <c:pt idx="11935">
                  <c:v>95738</c:v>
                </c:pt>
                <c:pt idx="11936">
                  <c:v>95739</c:v>
                </c:pt>
                <c:pt idx="11937">
                  <c:v>95756</c:v>
                </c:pt>
                <c:pt idx="11938">
                  <c:v>95757</c:v>
                </c:pt>
                <c:pt idx="11939">
                  <c:v>95760</c:v>
                </c:pt>
                <c:pt idx="11940">
                  <c:v>95771</c:v>
                </c:pt>
                <c:pt idx="11941">
                  <c:v>95774</c:v>
                </c:pt>
                <c:pt idx="11942">
                  <c:v>95804</c:v>
                </c:pt>
                <c:pt idx="11943">
                  <c:v>95808</c:v>
                </c:pt>
                <c:pt idx="11944">
                  <c:v>95818</c:v>
                </c:pt>
                <c:pt idx="11945">
                  <c:v>95819</c:v>
                </c:pt>
                <c:pt idx="11946">
                  <c:v>95830</c:v>
                </c:pt>
                <c:pt idx="11947">
                  <c:v>95835</c:v>
                </c:pt>
                <c:pt idx="11948">
                  <c:v>95841</c:v>
                </c:pt>
                <c:pt idx="11949">
                  <c:v>95846</c:v>
                </c:pt>
                <c:pt idx="11950">
                  <c:v>95847</c:v>
                </c:pt>
                <c:pt idx="11951">
                  <c:v>95858</c:v>
                </c:pt>
                <c:pt idx="11952">
                  <c:v>95863</c:v>
                </c:pt>
                <c:pt idx="11953">
                  <c:v>95864</c:v>
                </c:pt>
                <c:pt idx="11954">
                  <c:v>95866</c:v>
                </c:pt>
                <c:pt idx="11955">
                  <c:v>95888</c:v>
                </c:pt>
                <c:pt idx="11956">
                  <c:v>95891</c:v>
                </c:pt>
                <c:pt idx="11957">
                  <c:v>95898</c:v>
                </c:pt>
                <c:pt idx="11958">
                  <c:v>95905</c:v>
                </c:pt>
                <c:pt idx="11959">
                  <c:v>95907</c:v>
                </c:pt>
                <c:pt idx="11960">
                  <c:v>95911</c:v>
                </c:pt>
                <c:pt idx="11961">
                  <c:v>95913</c:v>
                </c:pt>
                <c:pt idx="11962">
                  <c:v>95917</c:v>
                </c:pt>
                <c:pt idx="11963">
                  <c:v>95921</c:v>
                </c:pt>
                <c:pt idx="11964">
                  <c:v>95927</c:v>
                </c:pt>
                <c:pt idx="11965">
                  <c:v>95949</c:v>
                </c:pt>
                <c:pt idx="11966">
                  <c:v>95958</c:v>
                </c:pt>
                <c:pt idx="11967">
                  <c:v>95967</c:v>
                </c:pt>
                <c:pt idx="11968">
                  <c:v>95977</c:v>
                </c:pt>
                <c:pt idx="11969">
                  <c:v>96017</c:v>
                </c:pt>
                <c:pt idx="11970">
                  <c:v>96021</c:v>
                </c:pt>
                <c:pt idx="11971">
                  <c:v>96046</c:v>
                </c:pt>
                <c:pt idx="11972">
                  <c:v>96049</c:v>
                </c:pt>
                <c:pt idx="11973">
                  <c:v>96069</c:v>
                </c:pt>
                <c:pt idx="11974">
                  <c:v>96072</c:v>
                </c:pt>
                <c:pt idx="11975">
                  <c:v>96075</c:v>
                </c:pt>
                <c:pt idx="11976">
                  <c:v>96079</c:v>
                </c:pt>
                <c:pt idx="11977">
                  <c:v>96080</c:v>
                </c:pt>
                <c:pt idx="11978">
                  <c:v>96104</c:v>
                </c:pt>
                <c:pt idx="11979">
                  <c:v>96108</c:v>
                </c:pt>
                <c:pt idx="11980">
                  <c:v>96117</c:v>
                </c:pt>
                <c:pt idx="11981">
                  <c:v>96118</c:v>
                </c:pt>
                <c:pt idx="11982">
                  <c:v>96121</c:v>
                </c:pt>
                <c:pt idx="11983">
                  <c:v>96122</c:v>
                </c:pt>
                <c:pt idx="11984">
                  <c:v>96124</c:v>
                </c:pt>
                <c:pt idx="11985">
                  <c:v>96136</c:v>
                </c:pt>
                <c:pt idx="11986">
                  <c:v>96145</c:v>
                </c:pt>
                <c:pt idx="11987">
                  <c:v>96147</c:v>
                </c:pt>
                <c:pt idx="11988">
                  <c:v>96152</c:v>
                </c:pt>
                <c:pt idx="11989">
                  <c:v>96156</c:v>
                </c:pt>
                <c:pt idx="11990">
                  <c:v>96160</c:v>
                </c:pt>
                <c:pt idx="11991">
                  <c:v>96163</c:v>
                </c:pt>
                <c:pt idx="11992">
                  <c:v>96177</c:v>
                </c:pt>
                <c:pt idx="11993">
                  <c:v>96182</c:v>
                </c:pt>
                <c:pt idx="11994">
                  <c:v>96203</c:v>
                </c:pt>
                <c:pt idx="11995">
                  <c:v>96204</c:v>
                </c:pt>
                <c:pt idx="11996">
                  <c:v>96206</c:v>
                </c:pt>
                <c:pt idx="11997">
                  <c:v>96210</c:v>
                </c:pt>
                <c:pt idx="11998">
                  <c:v>96212</c:v>
                </c:pt>
                <c:pt idx="11999">
                  <c:v>96219</c:v>
                </c:pt>
                <c:pt idx="12000">
                  <c:v>96220</c:v>
                </c:pt>
                <c:pt idx="12001">
                  <c:v>96226</c:v>
                </c:pt>
                <c:pt idx="12002">
                  <c:v>96240</c:v>
                </c:pt>
                <c:pt idx="12003">
                  <c:v>96242</c:v>
                </c:pt>
                <c:pt idx="12004">
                  <c:v>96263</c:v>
                </c:pt>
                <c:pt idx="12005">
                  <c:v>96266</c:v>
                </c:pt>
                <c:pt idx="12006">
                  <c:v>96275</c:v>
                </c:pt>
                <c:pt idx="12007">
                  <c:v>96277</c:v>
                </c:pt>
                <c:pt idx="12008">
                  <c:v>96278</c:v>
                </c:pt>
                <c:pt idx="12009">
                  <c:v>96279</c:v>
                </c:pt>
                <c:pt idx="12010">
                  <c:v>96292</c:v>
                </c:pt>
                <c:pt idx="12011">
                  <c:v>96293</c:v>
                </c:pt>
                <c:pt idx="12012">
                  <c:v>96297</c:v>
                </c:pt>
                <c:pt idx="12013">
                  <c:v>96304</c:v>
                </c:pt>
                <c:pt idx="12014">
                  <c:v>96316</c:v>
                </c:pt>
                <c:pt idx="12015">
                  <c:v>96321</c:v>
                </c:pt>
                <c:pt idx="12016">
                  <c:v>96328</c:v>
                </c:pt>
                <c:pt idx="12017">
                  <c:v>96337</c:v>
                </c:pt>
                <c:pt idx="12018">
                  <c:v>96341</c:v>
                </c:pt>
                <c:pt idx="12019">
                  <c:v>96355</c:v>
                </c:pt>
                <c:pt idx="12020">
                  <c:v>96362</c:v>
                </c:pt>
                <c:pt idx="12021">
                  <c:v>96364</c:v>
                </c:pt>
                <c:pt idx="12022">
                  <c:v>96376</c:v>
                </c:pt>
                <c:pt idx="12023">
                  <c:v>96388</c:v>
                </c:pt>
                <c:pt idx="12024">
                  <c:v>96406</c:v>
                </c:pt>
                <c:pt idx="12025">
                  <c:v>96414</c:v>
                </c:pt>
                <c:pt idx="12026">
                  <c:v>96417</c:v>
                </c:pt>
                <c:pt idx="12027">
                  <c:v>96418</c:v>
                </c:pt>
                <c:pt idx="12028">
                  <c:v>96420</c:v>
                </c:pt>
                <c:pt idx="12029">
                  <c:v>96423</c:v>
                </c:pt>
                <c:pt idx="12030">
                  <c:v>96425</c:v>
                </c:pt>
                <c:pt idx="12031">
                  <c:v>96431</c:v>
                </c:pt>
                <c:pt idx="12032">
                  <c:v>96439</c:v>
                </c:pt>
                <c:pt idx="12033">
                  <c:v>96447</c:v>
                </c:pt>
                <c:pt idx="12034">
                  <c:v>96473</c:v>
                </c:pt>
                <c:pt idx="12035">
                  <c:v>96497</c:v>
                </c:pt>
                <c:pt idx="12036">
                  <c:v>96510</c:v>
                </c:pt>
                <c:pt idx="12037">
                  <c:v>96515</c:v>
                </c:pt>
                <c:pt idx="12038">
                  <c:v>96533</c:v>
                </c:pt>
                <c:pt idx="12039">
                  <c:v>96537</c:v>
                </c:pt>
                <c:pt idx="12040">
                  <c:v>96568</c:v>
                </c:pt>
                <c:pt idx="12041">
                  <c:v>96574</c:v>
                </c:pt>
                <c:pt idx="12042">
                  <c:v>96579</c:v>
                </c:pt>
                <c:pt idx="12043">
                  <c:v>96601</c:v>
                </c:pt>
                <c:pt idx="12044">
                  <c:v>96612</c:v>
                </c:pt>
                <c:pt idx="12045">
                  <c:v>96613</c:v>
                </c:pt>
                <c:pt idx="12046">
                  <c:v>96615</c:v>
                </c:pt>
                <c:pt idx="12047">
                  <c:v>96644</c:v>
                </c:pt>
                <c:pt idx="12048">
                  <c:v>96647</c:v>
                </c:pt>
                <c:pt idx="12049">
                  <c:v>96652</c:v>
                </c:pt>
                <c:pt idx="12050">
                  <c:v>96662</c:v>
                </c:pt>
                <c:pt idx="12051">
                  <c:v>96664</c:v>
                </c:pt>
                <c:pt idx="12052">
                  <c:v>96667</c:v>
                </c:pt>
                <c:pt idx="12053">
                  <c:v>96670</c:v>
                </c:pt>
                <c:pt idx="12054">
                  <c:v>96679</c:v>
                </c:pt>
                <c:pt idx="12055">
                  <c:v>96686</c:v>
                </c:pt>
                <c:pt idx="12056">
                  <c:v>96694</c:v>
                </c:pt>
                <c:pt idx="12057">
                  <c:v>96699</c:v>
                </c:pt>
                <c:pt idx="12058">
                  <c:v>96700</c:v>
                </c:pt>
                <c:pt idx="12059">
                  <c:v>96706</c:v>
                </c:pt>
                <c:pt idx="12060">
                  <c:v>96715</c:v>
                </c:pt>
                <c:pt idx="12061">
                  <c:v>96723</c:v>
                </c:pt>
                <c:pt idx="12062">
                  <c:v>96725</c:v>
                </c:pt>
                <c:pt idx="12063">
                  <c:v>96733</c:v>
                </c:pt>
                <c:pt idx="12064">
                  <c:v>96739</c:v>
                </c:pt>
                <c:pt idx="12065">
                  <c:v>96778</c:v>
                </c:pt>
                <c:pt idx="12066">
                  <c:v>96787</c:v>
                </c:pt>
                <c:pt idx="12067">
                  <c:v>96804</c:v>
                </c:pt>
                <c:pt idx="12068">
                  <c:v>96811</c:v>
                </c:pt>
                <c:pt idx="12069">
                  <c:v>96815</c:v>
                </c:pt>
                <c:pt idx="12070">
                  <c:v>96820</c:v>
                </c:pt>
                <c:pt idx="12071">
                  <c:v>96822</c:v>
                </c:pt>
                <c:pt idx="12072">
                  <c:v>96828</c:v>
                </c:pt>
                <c:pt idx="12073">
                  <c:v>96838</c:v>
                </c:pt>
                <c:pt idx="12074">
                  <c:v>96839</c:v>
                </c:pt>
                <c:pt idx="12075">
                  <c:v>96845</c:v>
                </c:pt>
                <c:pt idx="12076">
                  <c:v>96846</c:v>
                </c:pt>
                <c:pt idx="12077">
                  <c:v>96851</c:v>
                </c:pt>
                <c:pt idx="12078">
                  <c:v>96852</c:v>
                </c:pt>
                <c:pt idx="12079">
                  <c:v>96856</c:v>
                </c:pt>
                <c:pt idx="12080">
                  <c:v>96857</c:v>
                </c:pt>
                <c:pt idx="12081">
                  <c:v>96862</c:v>
                </c:pt>
                <c:pt idx="12082">
                  <c:v>96867</c:v>
                </c:pt>
                <c:pt idx="12083">
                  <c:v>96868</c:v>
                </c:pt>
                <c:pt idx="12084">
                  <c:v>96872</c:v>
                </c:pt>
                <c:pt idx="12085">
                  <c:v>96877</c:v>
                </c:pt>
                <c:pt idx="12086">
                  <c:v>96905</c:v>
                </c:pt>
                <c:pt idx="12087">
                  <c:v>96910</c:v>
                </c:pt>
                <c:pt idx="12088">
                  <c:v>96916</c:v>
                </c:pt>
                <c:pt idx="12089">
                  <c:v>96918</c:v>
                </c:pt>
                <c:pt idx="12090">
                  <c:v>96919</c:v>
                </c:pt>
                <c:pt idx="12091">
                  <c:v>96920</c:v>
                </c:pt>
                <c:pt idx="12092">
                  <c:v>96924</c:v>
                </c:pt>
                <c:pt idx="12093">
                  <c:v>96934</c:v>
                </c:pt>
                <c:pt idx="12094">
                  <c:v>96957</c:v>
                </c:pt>
                <c:pt idx="12095">
                  <c:v>96976</c:v>
                </c:pt>
                <c:pt idx="12096">
                  <c:v>96980</c:v>
                </c:pt>
                <c:pt idx="12097">
                  <c:v>96985</c:v>
                </c:pt>
                <c:pt idx="12098">
                  <c:v>96986</c:v>
                </c:pt>
                <c:pt idx="12099">
                  <c:v>96988</c:v>
                </c:pt>
                <c:pt idx="12100">
                  <c:v>96999</c:v>
                </c:pt>
                <c:pt idx="12101">
                  <c:v>97021</c:v>
                </c:pt>
                <c:pt idx="12102">
                  <c:v>97022</c:v>
                </c:pt>
                <c:pt idx="12103">
                  <c:v>97024</c:v>
                </c:pt>
                <c:pt idx="12104">
                  <c:v>97039</c:v>
                </c:pt>
                <c:pt idx="12105">
                  <c:v>97048</c:v>
                </c:pt>
                <c:pt idx="12106">
                  <c:v>97065</c:v>
                </c:pt>
                <c:pt idx="12107">
                  <c:v>97079</c:v>
                </c:pt>
                <c:pt idx="12108">
                  <c:v>97080</c:v>
                </c:pt>
                <c:pt idx="12109">
                  <c:v>97085</c:v>
                </c:pt>
                <c:pt idx="12110">
                  <c:v>97089</c:v>
                </c:pt>
                <c:pt idx="12111">
                  <c:v>97095</c:v>
                </c:pt>
                <c:pt idx="12112">
                  <c:v>97096</c:v>
                </c:pt>
                <c:pt idx="12113">
                  <c:v>97099</c:v>
                </c:pt>
                <c:pt idx="12114">
                  <c:v>97103</c:v>
                </c:pt>
                <c:pt idx="12115">
                  <c:v>97105</c:v>
                </c:pt>
                <c:pt idx="12116">
                  <c:v>97111</c:v>
                </c:pt>
                <c:pt idx="12117">
                  <c:v>97113</c:v>
                </c:pt>
                <c:pt idx="12118">
                  <c:v>97115</c:v>
                </c:pt>
                <c:pt idx="12119">
                  <c:v>97116</c:v>
                </c:pt>
                <c:pt idx="12120">
                  <c:v>97121</c:v>
                </c:pt>
                <c:pt idx="12121">
                  <c:v>97122</c:v>
                </c:pt>
                <c:pt idx="12122">
                  <c:v>97140</c:v>
                </c:pt>
                <c:pt idx="12123">
                  <c:v>97145</c:v>
                </c:pt>
                <c:pt idx="12124">
                  <c:v>97152</c:v>
                </c:pt>
                <c:pt idx="12125">
                  <c:v>97160</c:v>
                </c:pt>
                <c:pt idx="12126">
                  <c:v>97167</c:v>
                </c:pt>
                <c:pt idx="12127">
                  <c:v>97168</c:v>
                </c:pt>
                <c:pt idx="12128">
                  <c:v>97172</c:v>
                </c:pt>
                <c:pt idx="12129">
                  <c:v>97179</c:v>
                </c:pt>
                <c:pt idx="12130">
                  <c:v>97187</c:v>
                </c:pt>
                <c:pt idx="12131">
                  <c:v>97211</c:v>
                </c:pt>
                <c:pt idx="12132">
                  <c:v>97224</c:v>
                </c:pt>
                <c:pt idx="12133">
                  <c:v>97232</c:v>
                </c:pt>
                <c:pt idx="12134">
                  <c:v>97233</c:v>
                </c:pt>
                <c:pt idx="12135">
                  <c:v>97241</c:v>
                </c:pt>
                <c:pt idx="12136">
                  <c:v>97245</c:v>
                </c:pt>
                <c:pt idx="12137">
                  <c:v>97264</c:v>
                </c:pt>
                <c:pt idx="12138">
                  <c:v>97265</c:v>
                </c:pt>
                <c:pt idx="12139">
                  <c:v>97273</c:v>
                </c:pt>
                <c:pt idx="12140">
                  <c:v>97298</c:v>
                </c:pt>
                <c:pt idx="12141">
                  <c:v>97301</c:v>
                </c:pt>
                <c:pt idx="12142">
                  <c:v>97302</c:v>
                </c:pt>
                <c:pt idx="12143">
                  <c:v>97310</c:v>
                </c:pt>
                <c:pt idx="12144">
                  <c:v>97313</c:v>
                </c:pt>
                <c:pt idx="12145">
                  <c:v>97316</c:v>
                </c:pt>
                <c:pt idx="12146">
                  <c:v>97320</c:v>
                </c:pt>
                <c:pt idx="12147">
                  <c:v>97327</c:v>
                </c:pt>
                <c:pt idx="12148">
                  <c:v>97335</c:v>
                </c:pt>
                <c:pt idx="12149">
                  <c:v>97340</c:v>
                </c:pt>
                <c:pt idx="12150">
                  <c:v>97348</c:v>
                </c:pt>
                <c:pt idx="12151">
                  <c:v>97350</c:v>
                </c:pt>
                <c:pt idx="12152">
                  <c:v>97353</c:v>
                </c:pt>
                <c:pt idx="12153">
                  <c:v>97356</c:v>
                </c:pt>
                <c:pt idx="12154">
                  <c:v>97374</c:v>
                </c:pt>
                <c:pt idx="12155">
                  <c:v>97380</c:v>
                </c:pt>
                <c:pt idx="12156">
                  <c:v>97382</c:v>
                </c:pt>
                <c:pt idx="12157">
                  <c:v>97383</c:v>
                </c:pt>
                <c:pt idx="12158">
                  <c:v>97420</c:v>
                </c:pt>
                <c:pt idx="12159">
                  <c:v>97421</c:v>
                </c:pt>
                <c:pt idx="12160">
                  <c:v>97435</c:v>
                </c:pt>
                <c:pt idx="12161">
                  <c:v>97437</c:v>
                </c:pt>
                <c:pt idx="12162">
                  <c:v>97441</c:v>
                </c:pt>
                <c:pt idx="12163">
                  <c:v>97453</c:v>
                </c:pt>
                <c:pt idx="12164">
                  <c:v>97464</c:v>
                </c:pt>
                <c:pt idx="12165">
                  <c:v>97466</c:v>
                </c:pt>
                <c:pt idx="12166">
                  <c:v>97477</c:v>
                </c:pt>
                <c:pt idx="12167">
                  <c:v>97483</c:v>
                </c:pt>
                <c:pt idx="12168">
                  <c:v>97504</c:v>
                </c:pt>
                <c:pt idx="12169">
                  <c:v>97512</c:v>
                </c:pt>
                <c:pt idx="12170">
                  <c:v>97560</c:v>
                </c:pt>
                <c:pt idx="12171">
                  <c:v>97562</c:v>
                </c:pt>
                <c:pt idx="12172">
                  <c:v>97568</c:v>
                </c:pt>
                <c:pt idx="12173">
                  <c:v>97579</c:v>
                </c:pt>
                <c:pt idx="12174">
                  <c:v>97584</c:v>
                </c:pt>
                <c:pt idx="12175">
                  <c:v>97590</c:v>
                </c:pt>
                <c:pt idx="12176">
                  <c:v>97597</c:v>
                </c:pt>
                <c:pt idx="12177">
                  <c:v>97607</c:v>
                </c:pt>
                <c:pt idx="12178">
                  <c:v>97612</c:v>
                </c:pt>
                <c:pt idx="12179">
                  <c:v>97613</c:v>
                </c:pt>
                <c:pt idx="12180">
                  <c:v>97617</c:v>
                </c:pt>
                <c:pt idx="12181">
                  <c:v>97620</c:v>
                </c:pt>
                <c:pt idx="12182">
                  <c:v>97621</c:v>
                </c:pt>
                <c:pt idx="12183">
                  <c:v>97626</c:v>
                </c:pt>
                <c:pt idx="12184">
                  <c:v>97627</c:v>
                </c:pt>
                <c:pt idx="12185">
                  <c:v>97629</c:v>
                </c:pt>
                <c:pt idx="12186">
                  <c:v>97655</c:v>
                </c:pt>
                <c:pt idx="12187">
                  <c:v>97657</c:v>
                </c:pt>
                <c:pt idx="12188">
                  <c:v>97660</c:v>
                </c:pt>
                <c:pt idx="12189">
                  <c:v>97663</c:v>
                </c:pt>
                <c:pt idx="12190">
                  <c:v>97670</c:v>
                </c:pt>
                <c:pt idx="12191">
                  <c:v>97694</c:v>
                </c:pt>
                <c:pt idx="12192">
                  <c:v>97702</c:v>
                </c:pt>
                <c:pt idx="12193">
                  <c:v>97717</c:v>
                </c:pt>
                <c:pt idx="12194">
                  <c:v>97718</c:v>
                </c:pt>
                <c:pt idx="12195">
                  <c:v>97725</c:v>
                </c:pt>
                <c:pt idx="12196">
                  <c:v>97730</c:v>
                </c:pt>
                <c:pt idx="12197">
                  <c:v>97741</c:v>
                </c:pt>
                <c:pt idx="12198">
                  <c:v>97748</c:v>
                </c:pt>
                <c:pt idx="12199">
                  <c:v>97750</c:v>
                </c:pt>
                <c:pt idx="12200">
                  <c:v>97751</c:v>
                </c:pt>
                <c:pt idx="12201">
                  <c:v>97756</c:v>
                </c:pt>
                <c:pt idx="12202">
                  <c:v>97758</c:v>
                </c:pt>
                <c:pt idx="12203">
                  <c:v>97766</c:v>
                </c:pt>
                <c:pt idx="12204">
                  <c:v>97768</c:v>
                </c:pt>
                <c:pt idx="12205">
                  <c:v>97780</c:v>
                </c:pt>
                <c:pt idx="12206">
                  <c:v>97782</c:v>
                </c:pt>
                <c:pt idx="12207">
                  <c:v>97792</c:v>
                </c:pt>
                <c:pt idx="12208">
                  <c:v>97799</c:v>
                </c:pt>
                <c:pt idx="12209">
                  <c:v>97809</c:v>
                </c:pt>
                <c:pt idx="12210">
                  <c:v>97816</c:v>
                </c:pt>
                <c:pt idx="12211">
                  <c:v>97819</c:v>
                </c:pt>
                <c:pt idx="12212">
                  <c:v>97862</c:v>
                </c:pt>
                <c:pt idx="12213">
                  <c:v>97868</c:v>
                </c:pt>
                <c:pt idx="12214">
                  <c:v>97872</c:v>
                </c:pt>
                <c:pt idx="12215">
                  <c:v>97873</c:v>
                </c:pt>
                <c:pt idx="12216">
                  <c:v>97878</c:v>
                </c:pt>
                <c:pt idx="12217">
                  <c:v>97879</c:v>
                </c:pt>
                <c:pt idx="12218">
                  <c:v>97884</c:v>
                </c:pt>
                <c:pt idx="12219">
                  <c:v>97909</c:v>
                </c:pt>
                <c:pt idx="12220">
                  <c:v>97914</c:v>
                </c:pt>
                <c:pt idx="12221">
                  <c:v>97944</c:v>
                </c:pt>
                <c:pt idx="12222">
                  <c:v>97945</c:v>
                </c:pt>
                <c:pt idx="12223">
                  <c:v>97946</c:v>
                </c:pt>
                <c:pt idx="12224">
                  <c:v>97960</c:v>
                </c:pt>
                <c:pt idx="12225">
                  <c:v>97963</c:v>
                </c:pt>
                <c:pt idx="12226">
                  <c:v>97975</c:v>
                </c:pt>
                <c:pt idx="12227">
                  <c:v>97980</c:v>
                </c:pt>
                <c:pt idx="12228">
                  <c:v>97987</c:v>
                </c:pt>
                <c:pt idx="12229">
                  <c:v>97990</c:v>
                </c:pt>
                <c:pt idx="12230">
                  <c:v>97994</c:v>
                </c:pt>
                <c:pt idx="12231">
                  <c:v>98008</c:v>
                </c:pt>
                <c:pt idx="12232">
                  <c:v>98010</c:v>
                </c:pt>
                <c:pt idx="12233">
                  <c:v>98016</c:v>
                </c:pt>
                <c:pt idx="12234">
                  <c:v>98021</c:v>
                </c:pt>
                <c:pt idx="12235">
                  <c:v>98024</c:v>
                </c:pt>
                <c:pt idx="12236">
                  <c:v>98025</c:v>
                </c:pt>
                <c:pt idx="12237">
                  <c:v>98028</c:v>
                </c:pt>
                <c:pt idx="12238">
                  <c:v>98040</c:v>
                </c:pt>
                <c:pt idx="12239">
                  <c:v>98041</c:v>
                </c:pt>
                <c:pt idx="12240">
                  <c:v>98046</c:v>
                </c:pt>
                <c:pt idx="12241">
                  <c:v>98063</c:v>
                </c:pt>
                <c:pt idx="12242">
                  <c:v>98068</c:v>
                </c:pt>
                <c:pt idx="12243">
                  <c:v>98070</c:v>
                </c:pt>
                <c:pt idx="12244">
                  <c:v>98082</c:v>
                </c:pt>
                <c:pt idx="12245">
                  <c:v>98092</c:v>
                </c:pt>
                <c:pt idx="12246">
                  <c:v>98111</c:v>
                </c:pt>
                <c:pt idx="12247">
                  <c:v>98116</c:v>
                </c:pt>
                <c:pt idx="12248">
                  <c:v>98119</c:v>
                </c:pt>
                <c:pt idx="12249">
                  <c:v>98138</c:v>
                </c:pt>
                <c:pt idx="12250">
                  <c:v>98139</c:v>
                </c:pt>
                <c:pt idx="12251">
                  <c:v>98147</c:v>
                </c:pt>
                <c:pt idx="12252">
                  <c:v>98148</c:v>
                </c:pt>
                <c:pt idx="12253">
                  <c:v>98157</c:v>
                </c:pt>
                <c:pt idx="12254">
                  <c:v>98159</c:v>
                </c:pt>
                <c:pt idx="12255">
                  <c:v>98182</c:v>
                </c:pt>
                <c:pt idx="12256">
                  <c:v>98185</c:v>
                </c:pt>
                <c:pt idx="12257">
                  <c:v>98189</c:v>
                </c:pt>
                <c:pt idx="12258">
                  <c:v>98201</c:v>
                </c:pt>
                <c:pt idx="12259">
                  <c:v>98204</c:v>
                </c:pt>
                <c:pt idx="12260">
                  <c:v>98209</c:v>
                </c:pt>
                <c:pt idx="12261">
                  <c:v>98216</c:v>
                </c:pt>
                <c:pt idx="12262">
                  <c:v>98217</c:v>
                </c:pt>
                <c:pt idx="12263">
                  <c:v>98228</c:v>
                </c:pt>
                <c:pt idx="12264">
                  <c:v>98230</c:v>
                </c:pt>
                <c:pt idx="12265">
                  <c:v>98235</c:v>
                </c:pt>
                <c:pt idx="12266">
                  <c:v>98236</c:v>
                </c:pt>
                <c:pt idx="12267">
                  <c:v>98247</c:v>
                </c:pt>
                <c:pt idx="12268">
                  <c:v>98257</c:v>
                </c:pt>
                <c:pt idx="12269">
                  <c:v>98261</c:v>
                </c:pt>
                <c:pt idx="12270">
                  <c:v>98264</c:v>
                </c:pt>
                <c:pt idx="12271">
                  <c:v>98272</c:v>
                </c:pt>
                <c:pt idx="12272">
                  <c:v>98274</c:v>
                </c:pt>
                <c:pt idx="12273">
                  <c:v>98300</c:v>
                </c:pt>
                <c:pt idx="12274">
                  <c:v>98302</c:v>
                </c:pt>
                <c:pt idx="12275">
                  <c:v>98311</c:v>
                </c:pt>
                <c:pt idx="12276">
                  <c:v>98314</c:v>
                </c:pt>
                <c:pt idx="12277">
                  <c:v>98317</c:v>
                </c:pt>
                <c:pt idx="12278">
                  <c:v>98319</c:v>
                </c:pt>
                <c:pt idx="12279">
                  <c:v>98332</c:v>
                </c:pt>
                <c:pt idx="12280">
                  <c:v>98338</c:v>
                </c:pt>
                <c:pt idx="12281">
                  <c:v>98340</c:v>
                </c:pt>
                <c:pt idx="12282">
                  <c:v>98342</c:v>
                </c:pt>
                <c:pt idx="12283">
                  <c:v>98358</c:v>
                </c:pt>
                <c:pt idx="12284">
                  <c:v>98372</c:v>
                </c:pt>
                <c:pt idx="12285">
                  <c:v>98384</c:v>
                </c:pt>
                <c:pt idx="12286">
                  <c:v>98396</c:v>
                </c:pt>
                <c:pt idx="12287">
                  <c:v>98411</c:v>
                </c:pt>
                <c:pt idx="12288">
                  <c:v>98417</c:v>
                </c:pt>
                <c:pt idx="12289">
                  <c:v>98424</c:v>
                </c:pt>
                <c:pt idx="12290">
                  <c:v>98455</c:v>
                </c:pt>
                <c:pt idx="12291">
                  <c:v>98463</c:v>
                </c:pt>
                <c:pt idx="12292">
                  <c:v>98465</c:v>
                </c:pt>
                <c:pt idx="12293">
                  <c:v>98473</c:v>
                </c:pt>
                <c:pt idx="12294">
                  <c:v>98475</c:v>
                </c:pt>
                <c:pt idx="12295">
                  <c:v>98482</c:v>
                </c:pt>
                <c:pt idx="12296">
                  <c:v>98494</c:v>
                </c:pt>
                <c:pt idx="12297">
                  <c:v>98499</c:v>
                </c:pt>
                <c:pt idx="12298">
                  <c:v>98508</c:v>
                </c:pt>
                <c:pt idx="12299">
                  <c:v>98509</c:v>
                </c:pt>
                <c:pt idx="12300">
                  <c:v>98535</c:v>
                </c:pt>
                <c:pt idx="12301">
                  <c:v>98542</c:v>
                </c:pt>
                <c:pt idx="12302">
                  <c:v>98547</c:v>
                </c:pt>
                <c:pt idx="12303">
                  <c:v>98555</c:v>
                </c:pt>
                <c:pt idx="12304">
                  <c:v>98557</c:v>
                </c:pt>
                <c:pt idx="12305">
                  <c:v>98574</c:v>
                </c:pt>
                <c:pt idx="12306">
                  <c:v>98575</c:v>
                </c:pt>
                <c:pt idx="12307">
                  <c:v>98585</c:v>
                </c:pt>
                <c:pt idx="12308">
                  <c:v>98589</c:v>
                </c:pt>
                <c:pt idx="12309">
                  <c:v>98606</c:v>
                </c:pt>
                <c:pt idx="12310">
                  <c:v>98617</c:v>
                </c:pt>
                <c:pt idx="12311">
                  <c:v>98620</c:v>
                </c:pt>
                <c:pt idx="12312">
                  <c:v>98626</c:v>
                </c:pt>
                <c:pt idx="12313">
                  <c:v>98642</c:v>
                </c:pt>
                <c:pt idx="12314">
                  <c:v>98644</c:v>
                </c:pt>
                <c:pt idx="12315">
                  <c:v>98654</c:v>
                </c:pt>
                <c:pt idx="12316">
                  <c:v>98670</c:v>
                </c:pt>
                <c:pt idx="12317">
                  <c:v>98686</c:v>
                </c:pt>
                <c:pt idx="12318">
                  <c:v>98697</c:v>
                </c:pt>
                <c:pt idx="12319">
                  <c:v>98714</c:v>
                </c:pt>
                <c:pt idx="12320">
                  <c:v>98724</c:v>
                </c:pt>
                <c:pt idx="12321">
                  <c:v>98726</c:v>
                </c:pt>
                <c:pt idx="12322">
                  <c:v>98739</c:v>
                </c:pt>
                <c:pt idx="12323">
                  <c:v>98748</c:v>
                </c:pt>
                <c:pt idx="12324">
                  <c:v>98760</c:v>
                </c:pt>
                <c:pt idx="12325">
                  <c:v>98761</c:v>
                </c:pt>
                <c:pt idx="12326">
                  <c:v>98764</c:v>
                </c:pt>
                <c:pt idx="12327">
                  <c:v>98767</c:v>
                </c:pt>
                <c:pt idx="12328">
                  <c:v>98787</c:v>
                </c:pt>
                <c:pt idx="12329">
                  <c:v>98802</c:v>
                </c:pt>
                <c:pt idx="12330">
                  <c:v>98839</c:v>
                </c:pt>
                <c:pt idx="12331">
                  <c:v>98848</c:v>
                </c:pt>
                <c:pt idx="12332">
                  <c:v>98858</c:v>
                </c:pt>
                <c:pt idx="12333">
                  <c:v>98875</c:v>
                </c:pt>
                <c:pt idx="12334">
                  <c:v>98882</c:v>
                </c:pt>
                <c:pt idx="12335">
                  <c:v>98893</c:v>
                </c:pt>
                <c:pt idx="12336">
                  <c:v>98908</c:v>
                </c:pt>
                <c:pt idx="12337">
                  <c:v>98915</c:v>
                </c:pt>
                <c:pt idx="12338">
                  <c:v>98916</c:v>
                </c:pt>
                <c:pt idx="12339">
                  <c:v>98921</c:v>
                </c:pt>
                <c:pt idx="12340">
                  <c:v>98935</c:v>
                </c:pt>
                <c:pt idx="12341">
                  <c:v>98937</c:v>
                </c:pt>
                <c:pt idx="12342">
                  <c:v>98939</c:v>
                </c:pt>
                <c:pt idx="12343">
                  <c:v>98940</c:v>
                </c:pt>
                <c:pt idx="12344">
                  <c:v>98942</c:v>
                </c:pt>
                <c:pt idx="12345">
                  <c:v>98943</c:v>
                </c:pt>
                <c:pt idx="12346">
                  <c:v>98944</c:v>
                </c:pt>
                <c:pt idx="12347">
                  <c:v>98947</c:v>
                </c:pt>
                <c:pt idx="12348">
                  <c:v>98952</c:v>
                </c:pt>
                <c:pt idx="12349">
                  <c:v>98953</c:v>
                </c:pt>
                <c:pt idx="12350">
                  <c:v>98958</c:v>
                </c:pt>
                <c:pt idx="12351">
                  <c:v>98964</c:v>
                </c:pt>
                <c:pt idx="12352">
                  <c:v>98975</c:v>
                </c:pt>
                <c:pt idx="12353">
                  <c:v>98977</c:v>
                </c:pt>
                <c:pt idx="12354">
                  <c:v>98991</c:v>
                </c:pt>
                <c:pt idx="12355">
                  <c:v>98992</c:v>
                </c:pt>
                <c:pt idx="12356">
                  <c:v>98996</c:v>
                </c:pt>
                <c:pt idx="12357">
                  <c:v>98999</c:v>
                </c:pt>
                <c:pt idx="12358">
                  <c:v>99003</c:v>
                </c:pt>
                <c:pt idx="12359">
                  <c:v>99016</c:v>
                </c:pt>
                <c:pt idx="12360">
                  <c:v>99020</c:v>
                </c:pt>
                <c:pt idx="12361">
                  <c:v>99030</c:v>
                </c:pt>
                <c:pt idx="12362">
                  <c:v>99050</c:v>
                </c:pt>
                <c:pt idx="12363">
                  <c:v>99054</c:v>
                </c:pt>
                <c:pt idx="12364">
                  <c:v>99075</c:v>
                </c:pt>
                <c:pt idx="12365">
                  <c:v>99088</c:v>
                </c:pt>
                <c:pt idx="12366">
                  <c:v>99089</c:v>
                </c:pt>
                <c:pt idx="12367">
                  <c:v>99095</c:v>
                </c:pt>
                <c:pt idx="12368">
                  <c:v>99097</c:v>
                </c:pt>
                <c:pt idx="12369">
                  <c:v>99098</c:v>
                </c:pt>
                <c:pt idx="12370">
                  <c:v>99099</c:v>
                </c:pt>
                <c:pt idx="12371">
                  <c:v>99108</c:v>
                </c:pt>
                <c:pt idx="12372">
                  <c:v>99120</c:v>
                </c:pt>
                <c:pt idx="12373">
                  <c:v>99127</c:v>
                </c:pt>
                <c:pt idx="12374">
                  <c:v>99134</c:v>
                </c:pt>
                <c:pt idx="12375">
                  <c:v>99140</c:v>
                </c:pt>
                <c:pt idx="12376">
                  <c:v>99143</c:v>
                </c:pt>
                <c:pt idx="12377">
                  <c:v>99147</c:v>
                </c:pt>
                <c:pt idx="12378">
                  <c:v>99155</c:v>
                </c:pt>
                <c:pt idx="12379">
                  <c:v>99168</c:v>
                </c:pt>
                <c:pt idx="12380">
                  <c:v>99175</c:v>
                </c:pt>
                <c:pt idx="12381">
                  <c:v>99179</c:v>
                </c:pt>
                <c:pt idx="12382">
                  <c:v>99192</c:v>
                </c:pt>
                <c:pt idx="12383">
                  <c:v>99210</c:v>
                </c:pt>
                <c:pt idx="12384">
                  <c:v>99226</c:v>
                </c:pt>
                <c:pt idx="12385">
                  <c:v>99230</c:v>
                </c:pt>
                <c:pt idx="12386">
                  <c:v>99237</c:v>
                </c:pt>
                <c:pt idx="12387">
                  <c:v>99241</c:v>
                </c:pt>
                <c:pt idx="12388">
                  <c:v>99249</c:v>
                </c:pt>
                <c:pt idx="12389">
                  <c:v>99250</c:v>
                </c:pt>
                <c:pt idx="12390">
                  <c:v>99253</c:v>
                </c:pt>
                <c:pt idx="12391">
                  <c:v>99254</c:v>
                </c:pt>
                <c:pt idx="12392">
                  <c:v>99262</c:v>
                </c:pt>
                <c:pt idx="12393">
                  <c:v>99266</c:v>
                </c:pt>
                <c:pt idx="12394">
                  <c:v>99290</c:v>
                </c:pt>
                <c:pt idx="12395">
                  <c:v>99291</c:v>
                </c:pt>
                <c:pt idx="12396">
                  <c:v>99298</c:v>
                </c:pt>
                <c:pt idx="12397">
                  <c:v>99305</c:v>
                </c:pt>
                <c:pt idx="12398">
                  <c:v>99310</c:v>
                </c:pt>
                <c:pt idx="12399">
                  <c:v>99322</c:v>
                </c:pt>
                <c:pt idx="12400">
                  <c:v>99326</c:v>
                </c:pt>
                <c:pt idx="12401">
                  <c:v>99327</c:v>
                </c:pt>
                <c:pt idx="12402">
                  <c:v>99334</c:v>
                </c:pt>
                <c:pt idx="12403">
                  <c:v>99338</c:v>
                </c:pt>
                <c:pt idx="12404">
                  <c:v>99349</c:v>
                </c:pt>
                <c:pt idx="12405">
                  <c:v>99400</c:v>
                </c:pt>
                <c:pt idx="12406">
                  <c:v>99409</c:v>
                </c:pt>
                <c:pt idx="12407">
                  <c:v>99417</c:v>
                </c:pt>
                <c:pt idx="12408">
                  <c:v>99438</c:v>
                </c:pt>
                <c:pt idx="12409">
                  <c:v>99440</c:v>
                </c:pt>
                <c:pt idx="12410">
                  <c:v>99450</c:v>
                </c:pt>
                <c:pt idx="12411">
                  <c:v>99465</c:v>
                </c:pt>
                <c:pt idx="12412">
                  <c:v>99474</c:v>
                </c:pt>
                <c:pt idx="12413">
                  <c:v>99484</c:v>
                </c:pt>
                <c:pt idx="12414">
                  <c:v>99487</c:v>
                </c:pt>
                <c:pt idx="12415">
                  <c:v>99496</c:v>
                </c:pt>
                <c:pt idx="12416">
                  <c:v>99505</c:v>
                </c:pt>
                <c:pt idx="12417">
                  <c:v>99511</c:v>
                </c:pt>
                <c:pt idx="12418">
                  <c:v>99512</c:v>
                </c:pt>
                <c:pt idx="12419">
                  <c:v>99532</c:v>
                </c:pt>
                <c:pt idx="12420">
                  <c:v>99538</c:v>
                </c:pt>
                <c:pt idx="12421">
                  <c:v>99540</c:v>
                </c:pt>
                <c:pt idx="12422">
                  <c:v>99553</c:v>
                </c:pt>
                <c:pt idx="12423">
                  <c:v>99558</c:v>
                </c:pt>
                <c:pt idx="12424">
                  <c:v>99559</c:v>
                </c:pt>
                <c:pt idx="12425">
                  <c:v>99560</c:v>
                </c:pt>
                <c:pt idx="12426">
                  <c:v>99566</c:v>
                </c:pt>
                <c:pt idx="12427">
                  <c:v>99571</c:v>
                </c:pt>
                <c:pt idx="12428">
                  <c:v>99573</c:v>
                </c:pt>
                <c:pt idx="12429">
                  <c:v>99575</c:v>
                </c:pt>
                <c:pt idx="12430">
                  <c:v>99585</c:v>
                </c:pt>
                <c:pt idx="12431">
                  <c:v>99597</c:v>
                </c:pt>
                <c:pt idx="12432">
                  <c:v>99598</c:v>
                </c:pt>
                <c:pt idx="12433">
                  <c:v>99601</c:v>
                </c:pt>
                <c:pt idx="12434">
                  <c:v>99604</c:v>
                </c:pt>
                <c:pt idx="12435">
                  <c:v>99615</c:v>
                </c:pt>
                <c:pt idx="12436">
                  <c:v>99623</c:v>
                </c:pt>
                <c:pt idx="12437">
                  <c:v>99627</c:v>
                </c:pt>
                <c:pt idx="12438">
                  <c:v>99637</c:v>
                </c:pt>
                <c:pt idx="12439">
                  <c:v>99641</c:v>
                </c:pt>
                <c:pt idx="12440">
                  <c:v>99654</c:v>
                </c:pt>
                <c:pt idx="12441">
                  <c:v>99676</c:v>
                </c:pt>
                <c:pt idx="12442">
                  <c:v>99718</c:v>
                </c:pt>
                <c:pt idx="12443">
                  <c:v>99730</c:v>
                </c:pt>
                <c:pt idx="12444">
                  <c:v>99738</c:v>
                </c:pt>
                <c:pt idx="12445">
                  <c:v>99775</c:v>
                </c:pt>
                <c:pt idx="12446">
                  <c:v>99781</c:v>
                </c:pt>
                <c:pt idx="12447">
                  <c:v>99797</c:v>
                </c:pt>
                <c:pt idx="12448">
                  <c:v>99799</c:v>
                </c:pt>
                <c:pt idx="12449">
                  <c:v>99807</c:v>
                </c:pt>
                <c:pt idx="12450">
                  <c:v>99820</c:v>
                </c:pt>
                <c:pt idx="12451">
                  <c:v>99823</c:v>
                </c:pt>
                <c:pt idx="12452">
                  <c:v>99826</c:v>
                </c:pt>
                <c:pt idx="12453">
                  <c:v>99831</c:v>
                </c:pt>
                <c:pt idx="12454">
                  <c:v>99840</c:v>
                </c:pt>
                <c:pt idx="12455">
                  <c:v>99842</c:v>
                </c:pt>
                <c:pt idx="12456">
                  <c:v>99847</c:v>
                </c:pt>
                <c:pt idx="12457">
                  <c:v>99857</c:v>
                </c:pt>
                <c:pt idx="12458">
                  <c:v>99858</c:v>
                </c:pt>
                <c:pt idx="12459">
                  <c:v>99873</c:v>
                </c:pt>
                <c:pt idx="12460">
                  <c:v>99880</c:v>
                </c:pt>
                <c:pt idx="12461">
                  <c:v>99902</c:v>
                </c:pt>
                <c:pt idx="12462">
                  <c:v>99904</c:v>
                </c:pt>
                <c:pt idx="12463">
                  <c:v>99905</c:v>
                </c:pt>
                <c:pt idx="12464">
                  <c:v>99906</c:v>
                </c:pt>
                <c:pt idx="12465">
                  <c:v>99907</c:v>
                </c:pt>
                <c:pt idx="12466">
                  <c:v>99910</c:v>
                </c:pt>
                <c:pt idx="12467">
                  <c:v>99914</c:v>
                </c:pt>
                <c:pt idx="12468">
                  <c:v>99927</c:v>
                </c:pt>
                <c:pt idx="12469">
                  <c:v>99951</c:v>
                </c:pt>
                <c:pt idx="12470">
                  <c:v>99952</c:v>
                </c:pt>
                <c:pt idx="12471">
                  <c:v>99958</c:v>
                </c:pt>
                <c:pt idx="12472">
                  <c:v>99959</c:v>
                </c:pt>
                <c:pt idx="12473">
                  <c:v>99964</c:v>
                </c:pt>
                <c:pt idx="12474">
                  <c:v>99969</c:v>
                </c:pt>
                <c:pt idx="12475">
                  <c:v>99995</c:v>
                </c:pt>
                <c:pt idx="12476">
                  <c:v>100000</c:v>
                </c:pt>
              </c:numCache>
            </c:numRef>
          </c:xVal>
          <c:yVal>
            <c:numRef>
              <c:f>Sheet1!$C$2:$C$12478</c:f>
              <c:numCache>
                <c:formatCode>General</c:formatCode>
                <c:ptCount val="12477"/>
                <c:pt idx="0">
                  <c:v>0.2</c:v>
                </c:pt>
                <c:pt idx="1">
                  <c:v>-2.8299999999999999E-2</c:v>
                </c:pt>
                <c:pt idx="2">
                  <c:v>-2.8299999999999999E-2</c:v>
                </c:pt>
                <c:pt idx="3">
                  <c:v>-2.8299999999999999E-2</c:v>
                </c:pt>
                <c:pt idx="4">
                  <c:v>-2.8299999999999999E-2</c:v>
                </c:pt>
                <c:pt idx="5">
                  <c:v>-2.8299999999999999E-2</c:v>
                </c:pt>
                <c:pt idx="6">
                  <c:v>-2.8299999999999999E-2</c:v>
                </c:pt>
                <c:pt idx="7">
                  <c:v>2.7E-2</c:v>
                </c:pt>
                <c:pt idx="8">
                  <c:v>2.7E-2</c:v>
                </c:pt>
                <c:pt idx="9">
                  <c:v>2.7E-2</c:v>
                </c:pt>
                <c:pt idx="10">
                  <c:v>2.7E-2</c:v>
                </c:pt>
                <c:pt idx="11">
                  <c:v>2.7E-2</c:v>
                </c:pt>
                <c:pt idx="12">
                  <c:v>1.0999999999999999E-2</c:v>
                </c:pt>
                <c:pt idx="13">
                  <c:v>-1.9800000000000002E-2</c:v>
                </c:pt>
                <c:pt idx="14">
                  <c:v>1.78E-2</c:v>
                </c:pt>
                <c:pt idx="15">
                  <c:v>6.4899999999999999E-2</c:v>
                </c:pt>
                <c:pt idx="16">
                  <c:v>6.4899999999999999E-2</c:v>
                </c:pt>
                <c:pt idx="17">
                  <c:v>6.4899999999999999E-2</c:v>
                </c:pt>
                <c:pt idx="18">
                  <c:v>6.4899999999999999E-2</c:v>
                </c:pt>
                <c:pt idx="19">
                  <c:v>6.4899999999999999E-2</c:v>
                </c:pt>
                <c:pt idx="20">
                  <c:v>-0.11700000000000001</c:v>
                </c:pt>
                <c:pt idx="21">
                  <c:v>-0.11700000000000001</c:v>
                </c:pt>
                <c:pt idx="22">
                  <c:v>5.2200000000000003E-2</c:v>
                </c:pt>
                <c:pt idx="23">
                  <c:v>5.2200000000000003E-2</c:v>
                </c:pt>
                <c:pt idx="24">
                  <c:v>5.2200000000000003E-2</c:v>
                </c:pt>
                <c:pt idx="25">
                  <c:v>3.5000000000000003E-2</c:v>
                </c:pt>
                <c:pt idx="26">
                  <c:v>3.5000000000000003E-2</c:v>
                </c:pt>
                <c:pt idx="27">
                  <c:v>4.9300000000000004E-3</c:v>
                </c:pt>
                <c:pt idx="28">
                  <c:v>4.9300000000000004E-3</c:v>
                </c:pt>
                <c:pt idx="29">
                  <c:v>-6.8199999999999997E-2</c:v>
                </c:pt>
                <c:pt idx="30">
                  <c:v>-6.8199999999999997E-2</c:v>
                </c:pt>
                <c:pt idx="31">
                  <c:v>-6.8199999999999997E-2</c:v>
                </c:pt>
                <c:pt idx="32">
                  <c:v>-6.8199999999999997E-2</c:v>
                </c:pt>
                <c:pt idx="33">
                  <c:v>-8.5000000000000006E-3</c:v>
                </c:pt>
                <c:pt idx="34">
                  <c:v>-8.5000000000000006E-3</c:v>
                </c:pt>
                <c:pt idx="35">
                  <c:v>-8.5000000000000006E-3</c:v>
                </c:pt>
                <c:pt idx="36">
                  <c:v>-8.5000000000000006E-3</c:v>
                </c:pt>
                <c:pt idx="37">
                  <c:v>-8.5000000000000006E-3</c:v>
                </c:pt>
                <c:pt idx="38">
                  <c:v>-2.2200000000000001E-2</c:v>
                </c:pt>
                <c:pt idx="39">
                  <c:v>-2.2200000000000001E-2</c:v>
                </c:pt>
                <c:pt idx="40">
                  <c:v>-2.2200000000000001E-2</c:v>
                </c:pt>
                <c:pt idx="41">
                  <c:v>-2.2200000000000001E-2</c:v>
                </c:pt>
                <c:pt idx="42">
                  <c:v>2.2700000000000001E-2</c:v>
                </c:pt>
                <c:pt idx="43">
                  <c:v>3.62E-3</c:v>
                </c:pt>
                <c:pt idx="44">
                  <c:v>3.62E-3</c:v>
                </c:pt>
                <c:pt idx="45">
                  <c:v>3.62E-3</c:v>
                </c:pt>
                <c:pt idx="46">
                  <c:v>3.62E-3</c:v>
                </c:pt>
                <c:pt idx="47">
                  <c:v>3.62E-3</c:v>
                </c:pt>
                <c:pt idx="48">
                  <c:v>-3.4500000000000003E-2</c:v>
                </c:pt>
                <c:pt idx="49">
                  <c:v>-1.9300000000000001E-2</c:v>
                </c:pt>
                <c:pt idx="50">
                  <c:v>-1.9300000000000001E-2</c:v>
                </c:pt>
                <c:pt idx="51">
                  <c:v>2.4299999999999999E-2</c:v>
                </c:pt>
                <c:pt idx="52">
                  <c:v>1.7000000000000001E-2</c:v>
                </c:pt>
                <c:pt idx="53">
                  <c:v>1.7000000000000001E-2</c:v>
                </c:pt>
                <c:pt idx="54">
                  <c:v>1.7000000000000001E-2</c:v>
                </c:pt>
                <c:pt idx="55">
                  <c:v>1.7000000000000001E-2</c:v>
                </c:pt>
                <c:pt idx="56">
                  <c:v>6.7799999999999999E-2</c:v>
                </c:pt>
                <c:pt idx="57">
                  <c:v>6.7799999999999999E-2</c:v>
                </c:pt>
                <c:pt idx="58">
                  <c:v>-7.1800000000000003E-2</c:v>
                </c:pt>
                <c:pt idx="59">
                  <c:v>4.0399999999999998E-2</c:v>
                </c:pt>
                <c:pt idx="60">
                  <c:v>4.0399999999999998E-2</c:v>
                </c:pt>
                <c:pt idx="61">
                  <c:v>4.0399999999999998E-2</c:v>
                </c:pt>
                <c:pt idx="62">
                  <c:v>4.0399999999999998E-2</c:v>
                </c:pt>
                <c:pt idx="63">
                  <c:v>4.0399999999999998E-2</c:v>
                </c:pt>
                <c:pt idx="64">
                  <c:v>-1.61E-2</c:v>
                </c:pt>
                <c:pt idx="65">
                  <c:v>-1.61E-2</c:v>
                </c:pt>
                <c:pt idx="66">
                  <c:v>-1.61E-2</c:v>
                </c:pt>
                <c:pt idx="67">
                  <c:v>-1.61E-2</c:v>
                </c:pt>
                <c:pt idx="68">
                  <c:v>-1.61E-2</c:v>
                </c:pt>
                <c:pt idx="69">
                  <c:v>1.61E-2</c:v>
                </c:pt>
                <c:pt idx="70">
                  <c:v>-8.0000000000000002E-3</c:v>
                </c:pt>
                <c:pt idx="71">
                  <c:v>-2.8400000000000002E-2</c:v>
                </c:pt>
                <c:pt idx="72">
                  <c:v>-2.8400000000000002E-2</c:v>
                </c:pt>
                <c:pt idx="73">
                  <c:v>-2.8400000000000002E-2</c:v>
                </c:pt>
                <c:pt idx="74">
                  <c:v>-2.8400000000000002E-2</c:v>
                </c:pt>
                <c:pt idx="75">
                  <c:v>-2.8400000000000002E-2</c:v>
                </c:pt>
                <c:pt idx="76">
                  <c:v>-2.8400000000000002E-2</c:v>
                </c:pt>
                <c:pt idx="77">
                  <c:v>-2.8400000000000002E-2</c:v>
                </c:pt>
                <c:pt idx="78">
                  <c:v>-2.8400000000000002E-2</c:v>
                </c:pt>
                <c:pt idx="79">
                  <c:v>-2.8400000000000002E-2</c:v>
                </c:pt>
                <c:pt idx="80">
                  <c:v>-3.4299999999999997E-2</c:v>
                </c:pt>
                <c:pt idx="81">
                  <c:v>4.65E-2</c:v>
                </c:pt>
                <c:pt idx="82">
                  <c:v>-4.0800000000000003E-2</c:v>
                </c:pt>
                <c:pt idx="83">
                  <c:v>-4.0800000000000003E-2</c:v>
                </c:pt>
                <c:pt idx="84">
                  <c:v>-4.0800000000000003E-2</c:v>
                </c:pt>
                <c:pt idx="85">
                  <c:v>-4.0800000000000003E-2</c:v>
                </c:pt>
                <c:pt idx="86">
                  <c:v>-4.0800000000000003E-2</c:v>
                </c:pt>
                <c:pt idx="87">
                  <c:v>-4.0800000000000003E-2</c:v>
                </c:pt>
                <c:pt idx="88">
                  <c:v>-4.2999999999999997E-2</c:v>
                </c:pt>
                <c:pt idx="89">
                  <c:v>-4.2999999999999997E-2</c:v>
                </c:pt>
                <c:pt idx="90">
                  <c:v>2.12E-2</c:v>
                </c:pt>
                <c:pt idx="91">
                  <c:v>-2.2499999999999999E-2</c:v>
                </c:pt>
                <c:pt idx="92">
                  <c:v>-2.2499999999999999E-2</c:v>
                </c:pt>
                <c:pt idx="93">
                  <c:v>-2.2499999999999999E-2</c:v>
                </c:pt>
                <c:pt idx="94">
                  <c:v>-2.2499999999999999E-2</c:v>
                </c:pt>
                <c:pt idx="95">
                  <c:v>-2.2499999999999999E-2</c:v>
                </c:pt>
                <c:pt idx="96">
                  <c:v>-2.2499999999999999E-2</c:v>
                </c:pt>
                <c:pt idx="97">
                  <c:v>-2.2499999999999999E-2</c:v>
                </c:pt>
                <c:pt idx="98">
                  <c:v>-2.2499999999999999E-2</c:v>
                </c:pt>
                <c:pt idx="99">
                  <c:v>-2.2499999999999999E-2</c:v>
                </c:pt>
                <c:pt idx="100">
                  <c:v>4.82E-2</c:v>
                </c:pt>
                <c:pt idx="101">
                  <c:v>-3.78E-2</c:v>
                </c:pt>
                <c:pt idx="102">
                  <c:v>-3.8999999999999998E-3</c:v>
                </c:pt>
                <c:pt idx="103">
                  <c:v>-3.8999999999999998E-3</c:v>
                </c:pt>
                <c:pt idx="104">
                  <c:v>-8.9200000000000008E-3</c:v>
                </c:pt>
                <c:pt idx="105">
                  <c:v>-4.0899999999999999E-2</c:v>
                </c:pt>
                <c:pt idx="106">
                  <c:v>-4.0899999999999999E-2</c:v>
                </c:pt>
                <c:pt idx="107">
                  <c:v>-4.0899999999999999E-2</c:v>
                </c:pt>
                <c:pt idx="108">
                  <c:v>-5.1299999999999998E-2</c:v>
                </c:pt>
                <c:pt idx="109">
                  <c:v>-5.1299999999999998E-2</c:v>
                </c:pt>
                <c:pt idx="110">
                  <c:v>-5.1299999999999998E-2</c:v>
                </c:pt>
                <c:pt idx="111">
                  <c:v>-5.1299999999999998E-2</c:v>
                </c:pt>
                <c:pt idx="112">
                  <c:v>-5.1299999999999998E-2</c:v>
                </c:pt>
                <c:pt idx="113">
                  <c:v>-6.6000000000000003E-2</c:v>
                </c:pt>
                <c:pt idx="114">
                  <c:v>5.2999999999999999E-2</c:v>
                </c:pt>
                <c:pt idx="115">
                  <c:v>-5.2699999999999997E-2</c:v>
                </c:pt>
                <c:pt idx="116">
                  <c:v>1.23E-2</c:v>
                </c:pt>
                <c:pt idx="117">
                  <c:v>1.23E-2</c:v>
                </c:pt>
                <c:pt idx="118">
                  <c:v>-6.5199999999999994E-2</c:v>
                </c:pt>
                <c:pt idx="119">
                  <c:v>-6.5199999999999994E-2</c:v>
                </c:pt>
                <c:pt idx="120">
                  <c:v>-6.5199999999999994E-2</c:v>
                </c:pt>
                <c:pt idx="121">
                  <c:v>-3.2500000000000001E-2</c:v>
                </c:pt>
                <c:pt idx="122">
                  <c:v>-3.6999999999999998E-2</c:v>
                </c:pt>
                <c:pt idx="123">
                  <c:v>2.9899999999999999E-2</c:v>
                </c:pt>
                <c:pt idx="124">
                  <c:v>2.9899999999999999E-2</c:v>
                </c:pt>
                <c:pt idx="125">
                  <c:v>2.9899999999999999E-2</c:v>
                </c:pt>
                <c:pt idx="126">
                  <c:v>-3.4299999999999997E-2</c:v>
                </c:pt>
                <c:pt idx="127">
                  <c:v>-3.4299999999999997E-2</c:v>
                </c:pt>
                <c:pt idx="128">
                  <c:v>2.58E-2</c:v>
                </c:pt>
                <c:pt idx="129">
                  <c:v>2.58E-2</c:v>
                </c:pt>
                <c:pt idx="130">
                  <c:v>2.58E-2</c:v>
                </c:pt>
                <c:pt idx="131">
                  <c:v>2.58E-2</c:v>
                </c:pt>
                <c:pt idx="132">
                  <c:v>-5.7299999999999997E-2</c:v>
                </c:pt>
                <c:pt idx="133">
                  <c:v>-5.7299999999999997E-2</c:v>
                </c:pt>
                <c:pt idx="134">
                  <c:v>-5.7299999999999997E-2</c:v>
                </c:pt>
                <c:pt idx="135">
                  <c:v>3.9800000000000002E-2</c:v>
                </c:pt>
                <c:pt idx="136">
                  <c:v>3.9800000000000002E-2</c:v>
                </c:pt>
                <c:pt idx="137">
                  <c:v>3.9800000000000002E-2</c:v>
                </c:pt>
                <c:pt idx="138">
                  <c:v>-2.6100000000000002E-2</c:v>
                </c:pt>
                <c:pt idx="139">
                  <c:v>-2.4E-2</c:v>
                </c:pt>
                <c:pt idx="140">
                  <c:v>3.0300000000000001E-2</c:v>
                </c:pt>
                <c:pt idx="141">
                  <c:v>3.0300000000000001E-2</c:v>
                </c:pt>
                <c:pt idx="142">
                  <c:v>3.0300000000000001E-2</c:v>
                </c:pt>
                <c:pt idx="143">
                  <c:v>3.0300000000000001E-2</c:v>
                </c:pt>
                <c:pt idx="144">
                  <c:v>3.0300000000000001E-2</c:v>
                </c:pt>
                <c:pt idx="145">
                  <c:v>3.0300000000000001E-2</c:v>
                </c:pt>
                <c:pt idx="146">
                  <c:v>3.0300000000000001E-2</c:v>
                </c:pt>
                <c:pt idx="147">
                  <c:v>3.0300000000000001E-2</c:v>
                </c:pt>
                <c:pt idx="148">
                  <c:v>3.0300000000000001E-2</c:v>
                </c:pt>
                <c:pt idx="149">
                  <c:v>3.0300000000000001E-2</c:v>
                </c:pt>
                <c:pt idx="150">
                  <c:v>3.0300000000000001E-2</c:v>
                </c:pt>
                <c:pt idx="151">
                  <c:v>-1.66E-2</c:v>
                </c:pt>
                <c:pt idx="152">
                  <c:v>-1.66E-2</c:v>
                </c:pt>
                <c:pt idx="153">
                  <c:v>-1.66E-2</c:v>
                </c:pt>
                <c:pt idx="154">
                  <c:v>-8.1799999999999998E-2</c:v>
                </c:pt>
                <c:pt idx="155">
                  <c:v>8.2400000000000001E-2</c:v>
                </c:pt>
                <c:pt idx="156">
                  <c:v>-2.9100000000000001E-2</c:v>
                </c:pt>
                <c:pt idx="157">
                  <c:v>1.14E-3</c:v>
                </c:pt>
                <c:pt idx="158">
                  <c:v>7.5600000000000001E-2</c:v>
                </c:pt>
                <c:pt idx="159">
                  <c:v>7.5600000000000001E-2</c:v>
                </c:pt>
                <c:pt idx="160">
                  <c:v>7.5600000000000001E-2</c:v>
                </c:pt>
                <c:pt idx="161">
                  <c:v>7.5600000000000001E-2</c:v>
                </c:pt>
                <c:pt idx="162">
                  <c:v>4.02E-2</c:v>
                </c:pt>
                <c:pt idx="163">
                  <c:v>4.02E-2</c:v>
                </c:pt>
                <c:pt idx="164">
                  <c:v>4.02E-2</c:v>
                </c:pt>
                <c:pt idx="165">
                  <c:v>4.02E-2</c:v>
                </c:pt>
                <c:pt idx="166">
                  <c:v>4.02E-2</c:v>
                </c:pt>
                <c:pt idx="167">
                  <c:v>4.02E-2</c:v>
                </c:pt>
                <c:pt idx="168">
                  <c:v>4.02E-2</c:v>
                </c:pt>
                <c:pt idx="169">
                  <c:v>4.02E-2</c:v>
                </c:pt>
                <c:pt idx="170">
                  <c:v>4.02E-2</c:v>
                </c:pt>
                <c:pt idx="171">
                  <c:v>4.2200000000000001E-2</c:v>
                </c:pt>
                <c:pt idx="172">
                  <c:v>4.2200000000000001E-2</c:v>
                </c:pt>
                <c:pt idx="173">
                  <c:v>-2.6499999999999999E-2</c:v>
                </c:pt>
                <c:pt idx="174">
                  <c:v>-2.6499999999999999E-2</c:v>
                </c:pt>
                <c:pt idx="175">
                  <c:v>-2.6499999999999999E-2</c:v>
                </c:pt>
                <c:pt idx="176">
                  <c:v>-2.6499999999999999E-2</c:v>
                </c:pt>
                <c:pt idx="177">
                  <c:v>-2.24E-2</c:v>
                </c:pt>
                <c:pt idx="178">
                  <c:v>-2.24E-2</c:v>
                </c:pt>
                <c:pt idx="179">
                  <c:v>-2.24E-2</c:v>
                </c:pt>
                <c:pt idx="180">
                  <c:v>-2.24E-2</c:v>
                </c:pt>
                <c:pt idx="181">
                  <c:v>-2.24E-2</c:v>
                </c:pt>
                <c:pt idx="182">
                  <c:v>-2.24E-2</c:v>
                </c:pt>
                <c:pt idx="183">
                  <c:v>6.7500000000000004E-2</c:v>
                </c:pt>
                <c:pt idx="184">
                  <c:v>6.7500000000000004E-2</c:v>
                </c:pt>
                <c:pt idx="185">
                  <c:v>6.7500000000000004E-2</c:v>
                </c:pt>
                <c:pt idx="186">
                  <c:v>6.7500000000000004E-2</c:v>
                </c:pt>
                <c:pt idx="187">
                  <c:v>6.7500000000000004E-2</c:v>
                </c:pt>
                <c:pt idx="188">
                  <c:v>6.7500000000000004E-2</c:v>
                </c:pt>
                <c:pt idx="189">
                  <c:v>6.7500000000000004E-2</c:v>
                </c:pt>
                <c:pt idx="190">
                  <c:v>-0.121</c:v>
                </c:pt>
                <c:pt idx="191">
                  <c:v>0.14499999999999999</c:v>
                </c:pt>
                <c:pt idx="192">
                  <c:v>-9.98E-2</c:v>
                </c:pt>
                <c:pt idx="193">
                  <c:v>-9.98E-2</c:v>
                </c:pt>
                <c:pt idx="194">
                  <c:v>4.0599999999999997E-2</c:v>
                </c:pt>
                <c:pt idx="195">
                  <c:v>4.0599999999999997E-2</c:v>
                </c:pt>
                <c:pt idx="196">
                  <c:v>4.0599999999999997E-2</c:v>
                </c:pt>
                <c:pt idx="197">
                  <c:v>4.0599999999999997E-2</c:v>
                </c:pt>
                <c:pt idx="198">
                  <c:v>4.0599999999999997E-2</c:v>
                </c:pt>
                <c:pt idx="199">
                  <c:v>7.4499999999999997E-2</c:v>
                </c:pt>
                <c:pt idx="200">
                  <c:v>7.4499999999999997E-2</c:v>
                </c:pt>
                <c:pt idx="201">
                  <c:v>4.2700000000000002E-2</c:v>
                </c:pt>
                <c:pt idx="202">
                  <c:v>4.48E-2</c:v>
                </c:pt>
                <c:pt idx="203">
                  <c:v>4.48E-2</c:v>
                </c:pt>
                <c:pt idx="204">
                  <c:v>4.48E-2</c:v>
                </c:pt>
                <c:pt idx="205">
                  <c:v>4.48E-2</c:v>
                </c:pt>
                <c:pt idx="206">
                  <c:v>4.48E-2</c:v>
                </c:pt>
                <c:pt idx="207">
                  <c:v>4.48E-2</c:v>
                </c:pt>
                <c:pt idx="208">
                  <c:v>4.48E-2</c:v>
                </c:pt>
                <c:pt idx="209">
                  <c:v>4.48E-2</c:v>
                </c:pt>
                <c:pt idx="210">
                  <c:v>4.48E-2</c:v>
                </c:pt>
                <c:pt idx="211">
                  <c:v>5.6300000000000002E-4</c:v>
                </c:pt>
                <c:pt idx="212">
                  <c:v>5.6300000000000002E-4</c:v>
                </c:pt>
                <c:pt idx="213">
                  <c:v>1.54E-2</c:v>
                </c:pt>
                <c:pt idx="214">
                  <c:v>6.43E-3</c:v>
                </c:pt>
                <c:pt idx="215">
                  <c:v>6.43E-3</c:v>
                </c:pt>
                <c:pt idx="216">
                  <c:v>-8.8699999999999994E-3</c:v>
                </c:pt>
                <c:pt idx="217">
                  <c:v>-8.8699999999999994E-3</c:v>
                </c:pt>
                <c:pt idx="218">
                  <c:v>-8.8699999999999994E-3</c:v>
                </c:pt>
                <c:pt idx="219">
                  <c:v>3.04E-2</c:v>
                </c:pt>
                <c:pt idx="220">
                  <c:v>3.04E-2</c:v>
                </c:pt>
                <c:pt idx="221">
                  <c:v>3.04E-2</c:v>
                </c:pt>
                <c:pt idx="222">
                  <c:v>-0.106</c:v>
                </c:pt>
                <c:pt idx="223">
                  <c:v>-0.106</c:v>
                </c:pt>
                <c:pt idx="224">
                  <c:v>-0.106</c:v>
                </c:pt>
                <c:pt idx="225">
                  <c:v>-0.106</c:v>
                </c:pt>
                <c:pt idx="226">
                  <c:v>9.8500000000000004E-2</c:v>
                </c:pt>
                <c:pt idx="227">
                  <c:v>-0.14699999999999999</c:v>
                </c:pt>
                <c:pt idx="228">
                  <c:v>-0.14699999999999999</c:v>
                </c:pt>
                <c:pt idx="229">
                  <c:v>0.155</c:v>
                </c:pt>
                <c:pt idx="230">
                  <c:v>-7.0499999999999993E-2</c:v>
                </c:pt>
                <c:pt idx="231">
                  <c:v>-7.0499999999999993E-2</c:v>
                </c:pt>
                <c:pt idx="232">
                  <c:v>-7.0499999999999993E-2</c:v>
                </c:pt>
                <c:pt idx="233">
                  <c:v>5.3100000000000001E-2</c:v>
                </c:pt>
                <c:pt idx="234">
                  <c:v>5.3100000000000001E-2</c:v>
                </c:pt>
                <c:pt idx="235">
                  <c:v>5.3100000000000001E-2</c:v>
                </c:pt>
                <c:pt idx="236">
                  <c:v>5.3100000000000001E-2</c:v>
                </c:pt>
                <c:pt idx="237">
                  <c:v>5.3100000000000001E-2</c:v>
                </c:pt>
                <c:pt idx="238">
                  <c:v>5.3100000000000001E-2</c:v>
                </c:pt>
                <c:pt idx="239">
                  <c:v>5.3100000000000001E-2</c:v>
                </c:pt>
                <c:pt idx="240">
                  <c:v>4.24E-2</c:v>
                </c:pt>
                <c:pt idx="241">
                  <c:v>-4.9899999999999996E-3</c:v>
                </c:pt>
                <c:pt idx="242">
                  <c:v>-4.9899999999999996E-3</c:v>
                </c:pt>
                <c:pt idx="243">
                  <c:v>-4.9899999999999996E-3</c:v>
                </c:pt>
                <c:pt idx="244">
                  <c:v>-1.5900000000000001E-2</c:v>
                </c:pt>
                <c:pt idx="245">
                  <c:v>-0.11700000000000001</c:v>
                </c:pt>
                <c:pt idx="246">
                  <c:v>2.24E-2</c:v>
                </c:pt>
                <c:pt idx="247">
                  <c:v>2.24E-2</c:v>
                </c:pt>
                <c:pt idx="248">
                  <c:v>2.24E-2</c:v>
                </c:pt>
                <c:pt idx="249">
                  <c:v>2.24E-2</c:v>
                </c:pt>
                <c:pt idx="250">
                  <c:v>-2.24E-2</c:v>
                </c:pt>
                <c:pt idx="251">
                  <c:v>-6.4700000000000001E-3</c:v>
                </c:pt>
                <c:pt idx="252">
                  <c:v>-6.4700000000000001E-3</c:v>
                </c:pt>
                <c:pt idx="253">
                  <c:v>-2.0500000000000002E-3</c:v>
                </c:pt>
                <c:pt idx="254">
                  <c:v>-2.0500000000000002E-3</c:v>
                </c:pt>
                <c:pt idx="255">
                  <c:v>-2.0500000000000002E-3</c:v>
                </c:pt>
                <c:pt idx="256">
                  <c:v>-2.0500000000000002E-3</c:v>
                </c:pt>
                <c:pt idx="257">
                  <c:v>-2.0500000000000002E-3</c:v>
                </c:pt>
                <c:pt idx="258">
                  <c:v>-2.0500000000000002E-3</c:v>
                </c:pt>
                <c:pt idx="259">
                  <c:v>-2.0500000000000002E-3</c:v>
                </c:pt>
                <c:pt idx="260">
                  <c:v>-2.0500000000000002E-3</c:v>
                </c:pt>
                <c:pt idx="261">
                  <c:v>-2.0500000000000002E-3</c:v>
                </c:pt>
                <c:pt idx="262">
                  <c:v>-2.0500000000000002E-3</c:v>
                </c:pt>
                <c:pt idx="263">
                  <c:v>-2.0500000000000002E-3</c:v>
                </c:pt>
                <c:pt idx="264">
                  <c:v>-2.0500000000000002E-3</c:v>
                </c:pt>
                <c:pt idx="265">
                  <c:v>-2.0500000000000002E-3</c:v>
                </c:pt>
                <c:pt idx="266">
                  <c:v>-2.0500000000000002E-3</c:v>
                </c:pt>
                <c:pt idx="267">
                  <c:v>-2.0500000000000002E-3</c:v>
                </c:pt>
                <c:pt idx="268">
                  <c:v>-1.5800000000000002E-2</c:v>
                </c:pt>
                <c:pt idx="269">
                  <c:v>-1.5800000000000002E-2</c:v>
                </c:pt>
                <c:pt idx="270">
                  <c:v>-1.5800000000000002E-2</c:v>
                </c:pt>
                <c:pt idx="271">
                  <c:v>-1.18E-2</c:v>
                </c:pt>
                <c:pt idx="272">
                  <c:v>4.8700000000000002E-4</c:v>
                </c:pt>
                <c:pt idx="273">
                  <c:v>4.8700000000000002E-4</c:v>
                </c:pt>
                <c:pt idx="274">
                  <c:v>4.8700000000000002E-4</c:v>
                </c:pt>
                <c:pt idx="275">
                  <c:v>4.8700000000000002E-4</c:v>
                </c:pt>
                <c:pt idx="276">
                  <c:v>-4.3700000000000003E-2</c:v>
                </c:pt>
                <c:pt idx="277">
                  <c:v>-4.3700000000000003E-2</c:v>
                </c:pt>
                <c:pt idx="278">
                  <c:v>-4.3700000000000003E-2</c:v>
                </c:pt>
                <c:pt idx="279">
                  <c:v>2.75E-2</c:v>
                </c:pt>
                <c:pt idx="280">
                  <c:v>2.75E-2</c:v>
                </c:pt>
                <c:pt idx="281">
                  <c:v>2.75E-2</c:v>
                </c:pt>
                <c:pt idx="282">
                  <c:v>-1.65E-3</c:v>
                </c:pt>
                <c:pt idx="283">
                  <c:v>-5.28E-2</c:v>
                </c:pt>
                <c:pt idx="284">
                  <c:v>-5.28E-2</c:v>
                </c:pt>
                <c:pt idx="285">
                  <c:v>-5.28E-2</c:v>
                </c:pt>
                <c:pt idx="286">
                  <c:v>1.14E-2</c:v>
                </c:pt>
                <c:pt idx="287">
                  <c:v>1.14E-2</c:v>
                </c:pt>
                <c:pt idx="288">
                  <c:v>1.14E-2</c:v>
                </c:pt>
                <c:pt idx="289">
                  <c:v>-4.36E-2</c:v>
                </c:pt>
                <c:pt idx="290">
                  <c:v>-2.1600000000000001E-2</c:v>
                </c:pt>
                <c:pt idx="291">
                  <c:v>7.3800000000000003E-3</c:v>
                </c:pt>
                <c:pt idx="292">
                  <c:v>7.3800000000000003E-3</c:v>
                </c:pt>
                <c:pt idx="293">
                  <c:v>7.3800000000000003E-3</c:v>
                </c:pt>
                <c:pt idx="294">
                  <c:v>9.1200000000000003E-2</c:v>
                </c:pt>
                <c:pt idx="295">
                  <c:v>-6.7400000000000002E-2</c:v>
                </c:pt>
                <c:pt idx="296">
                  <c:v>-6.7400000000000002E-2</c:v>
                </c:pt>
                <c:pt idx="297">
                  <c:v>-5.0299999999999997E-2</c:v>
                </c:pt>
                <c:pt idx="298">
                  <c:v>-3.4799999999999998E-2</c:v>
                </c:pt>
                <c:pt idx="299">
                  <c:v>-3.4799999999999998E-2</c:v>
                </c:pt>
                <c:pt idx="300">
                  <c:v>-3.4799999999999998E-2</c:v>
                </c:pt>
                <c:pt idx="301">
                  <c:v>8.9300000000000004E-2</c:v>
                </c:pt>
                <c:pt idx="302">
                  <c:v>8.9300000000000004E-2</c:v>
                </c:pt>
                <c:pt idx="303">
                  <c:v>8.9300000000000004E-2</c:v>
                </c:pt>
                <c:pt idx="304">
                  <c:v>8.9300000000000004E-2</c:v>
                </c:pt>
                <c:pt idx="305">
                  <c:v>2.58E-2</c:v>
                </c:pt>
                <c:pt idx="306">
                  <c:v>-9.0200000000000002E-4</c:v>
                </c:pt>
                <c:pt idx="307">
                  <c:v>-9.0200000000000002E-4</c:v>
                </c:pt>
                <c:pt idx="308">
                  <c:v>-9.0200000000000002E-4</c:v>
                </c:pt>
                <c:pt idx="309">
                  <c:v>3.2199999999999999E-2</c:v>
                </c:pt>
                <c:pt idx="310">
                  <c:v>3.2199999999999999E-2</c:v>
                </c:pt>
                <c:pt idx="311">
                  <c:v>3.2199999999999999E-2</c:v>
                </c:pt>
                <c:pt idx="312">
                  <c:v>3.2199999999999999E-2</c:v>
                </c:pt>
                <c:pt idx="313">
                  <c:v>3.2199999999999999E-2</c:v>
                </c:pt>
                <c:pt idx="314">
                  <c:v>3.2199999999999999E-2</c:v>
                </c:pt>
                <c:pt idx="315">
                  <c:v>3.2199999999999999E-2</c:v>
                </c:pt>
                <c:pt idx="316">
                  <c:v>3.2199999999999999E-2</c:v>
                </c:pt>
                <c:pt idx="317">
                  <c:v>3.2199999999999999E-2</c:v>
                </c:pt>
                <c:pt idx="318">
                  <c:v>5.57E-2</c:v>
                </c:pt>
                <c:pt idx="319">
                  <c:v>-3.6200000000000003E-2</c:v>
                </c:pt>
                <c:pt idx="320">
                  <c:v>6.0099999999999997E-3</c:v>
                </c:pt>
                <c:pt idx="321">
                  <c:v>6.0099999999999997E-3</c:v>
                </c:pt>
                <c:pt idx="322">
                  <c:v>1.54E-2</c:v>
                </c:pt>
                <c:pt idx="323">
                  <c:v>1.54E-2</c:v>
                </c:pt>
                <c:pt idx="324">
                  <c:v>1.54E-2</c:v>
                </c:pt>
                <c:pt idx="325">
                  <c:v>1.54E-2</c:v>
                </c:pt>
                <c:pt idx="326">
                  <c:v>1.54E-2</c:v>
                </c:pt>
                <c:pt idx="327">
                  <c:v>1.54E-2</c:v>
                </c:pt>
                <c:pt idx="328">
                  <c:v>1.54E-2</c:v>
                </c:pt>
                <c:pt idx="329">
                  <c:v>1.54E-2</c:v>
                </c:pt>
                <c:pt idx="330">
                  <c:v>1.54E-2</c:v>
                </c:pt>
                <c:pt idx="331">
                  <c:v>1.21E-2</c:v>
                </c:pt>
                <c:pt idx="332">
                  <c:v>-2.2100000000000002E-2</c:v>
                </c:pt>
                <c:pt idx="333">
                  <c:v>-2.2100000000000002E-2</c:v>
                </c:pt>
                <c:pt idx="334">
                  <c:v>-2.2100000000000002E-2</c:v>
                </c:pt>
                <c:pt idx="335">
                  <c:v>-2.2100000000000002E-2</c:v>
                </c:pt>
                <c:pt idx="336">
                  <c:v>5.4100000000000002E-2</c:v>
                </c:pt>
                <c:pt idx="337">
                  <c:v>5.4100000000000002E-2</c:v>
                </c:pt>
                <c:pt idx="338">
                  <c:v>5.4100000000000002E-2</c:v>
                </c:pt>
                <c:pt idx="339">
                  <c:v>5.4100000000000002E-2</c:v>
                </c:pt>
                <c:pt idx="340">
                  <c:v>5.4100000000000002E-2</c:v>
                </c:pt>
                <c:pt idx="341">
                  <c:v>5.4100000000000002E-2</c:v>
                </c:pt>
                <c:pt idx="342">
                  <c:v>-3.6600000000000001E-2</c:v>
                </c:pt>
                <c:pt idx="343">
                  <c:v>3.78E-2</c:v>
                </c:pt>
                <c:pt idx="344">
                  <c:v>3.78E-2</c:v>
                </c:pt>
                <c:pt idx="345">
                  <c:v>-4.2000000000000003E-2</c:v>
                </c:pt>
                <c:pt idx="346">
                  <c:v>-4.2000000000000003E-2</c:v>
                </c:pt>
                <c:pt idx="347">
                  <c:v>-4.2000000000000003E-2</c:v>
                </c:pt>
                <c:pt idx="348">
                  <c:v>-4.2599999999999999E-2</c:v>
                </c:pt>
                <c:pt idx="349">
                  <c:v>-4.2599999999999999E-2</c:v>
                </c:pt>
                <c:pt idx="350">
                  <c:v>-3.3899999999999998E-3</c:v>
                </c:pt>
                <c:pt idx="351">
                  <c:v>-6.13E-2</c:v>
                </c:pt>
                <c:pt idx="352">
                  <c:v>-6.13E-2</c:v>
                </c:pt>
                <c:pt idx="353">
                  <c:v>-6.13E-2</c:v>
                </c:pt>
                <c:pt idx="354">
                  <c:v>-6.13E-2</c:v>
                </c:pt>
                <c:pt idx="355">
                  <c:v>6.4699999999999994E-2</c:v>
                </c:pt>
                <c:pt idx="356">
                  <c:v>6.4699999999999994E-2</c:v>
                </c:pt>
                <c:pt idx="357">
                  <c:v>-5.1299999999999998E-2</c:v>
                </c:pt>
                <c:pt idx="358">
                  <c:v>-5.1299999999999998E-2</c:v>
                </c:pt>
                <c:pt idx="359">
                  <c:v>7.9299999999999995E-2</c:v>
                </c:pt>
                <c:pt idx="360">
                  <c:v>7.9299999999999995E-2</c:v>
                </c:pt>
                <c:pt idx="361">
                  <c:v>7.9299999999999995E-2</c:v>
                </c:pt>
                <c:pt idx="362">
                  <c:v>7.9299999999999995E-2</c:v>
                </c:pt>
                <c:pt idx="363">
                  <c:v>7.9299999999999995E-2</c:v>
                </c:pt>
                <c:pt idx="364">
                  <c:v>7.9299999999999995E-2</c:v>
                </c:pt>
                <c:pt idx="365">
                  <c:v>7.9299999999999995E-2</c:v>
                </c:pt>
                <c:pt idx="366">
                  <c:v>7.9299999999999995E-2</c:v>
                </c:pt>
                <c:pt idx="367">
                  <c:v>7.9299999999999995E-2</c:v>
                </c:pt>
                <c:pt idx="368">
                  <c:v>2.1100000000000001E-2</c:v>
                </c:pt>
                <c:pt idx="369">
                  <c:v>-2.7699999999999999E-2</c:v>
                </c:pt>
                <c:pt idx="370">
                  <c:v>-1.44E-2</c:v>
                </c:pt>
                <c:pt idx="371">
                  <c:v>-1.44E-2</c:v>
                </c:pt>
                <c:pt idx="372">
                  <c:v>-1.44E-2</c:v>
                </c:pt>
                <c:pt idx="373">
                  <c:v>-1.44E-2</c:v>
                </c:pt>
                <c:pt idx="374">
                  <c:v>-1.44E-2</c:v>
                </c:pt>
                <c:pt idx="375">
                  <c:v>-3.2000000000000001E-2</c:v>
                </c:pt>
                <c:pt idx="376">
                  <c:v>-2.35E-2</c:v>
                </c:pt>
                <c:pt idx="377">
                  <c:v>-2.35E-2</c:v>
                </c:pt>
                <c:pt idx="378">
                  <c:v>6.1700000000000001E-3</c:v>
                </c:pt>
                <c:pt idx="379">
                  <c:v>6.1700000000000001E-3</c:v>
                </c:pt>
                <c:pt idx="380">
                  <c:v>6.1700000000000001E-3</c:v>
                </c:pt>
                <c:pt idx="381">
                  <c:v>6.1700000000000001E-3</c:v>
                </c:pt>
                <c:pt idx="382">
                  <c:v>6.1700000000000001E-3</c:v>
                </c:pt>
                <c:pt idx="383">
                  <c:v>6.1700000000000001E-3</c:v>
                </c:pt>
                <c:pt idx="384">
                  <c:v>6.1700000000000001E-3</c:v>
                </c:pt>
                <c:pt idx="385">
                  <c:v>6.1700000000000001E-3</c:v>
                </c:pt>
                <c:pt idx="386">
                  <c:v>6.1700000000000001E-3</c:v>
                </c:pt>
                <c:pt idx="387">
                  <c:v>4.9799999999999997E-2</c:v>
                </c:pt>
                <c:pt idx="388">
                  <c:v>4.9799999999999997E-2</c:v>
                </c:pt>
                <c:pt idx="389">
                  <c:v>4.9799999999999997E-2</c:v>
                </c:pt>
                <c:pt idx="390">
                  <c:v>4.9799999999999997E-2</c:v>
                </c:pt>
                <c:pt idx="391">
                  <c:v>-3.5900000000000001E-2</c:v>
                </c:pt>
                <c:pt idx="392">
                  <c:v>-2.8000000000000001E-2</c:v>
                </c:pt>
                <c:pt idx="393">
                  <c:v>2.06E-2</c:v>
                </c:pt>
                <c:pt idx="394">
                  <c:v>2.06E-2</c:v>
                </c:pt>
                <c:pt idx="395">
                  <c:v>2.06E-2</c:v>
                </c:pt>
                <c:pt idx="396">
                  <c:v>2.6200000000000001E-2</c:v>
                </c:pt>
                <c:pt idx="397">
                  <c:v>-9.6599999999999995E-4</c:v>
                </c:pt>
                <c:pt idx="398">
                  <c:v>-9.6599999999999995E-4</c:v>
                </c:pt>
                <c:pt idx="399">
                  <c:v>-7.0599999999999996E-2</c:v>
                </c:pt>
                <c:pt idx="400">
                  <c:v>-7.0599999999999996E-2</c:v>
                </c:pt>
                <c:pt idx="401">
                  <c:v>2.6100000000000002E-2</c:v>
                </c:pt>
                <c:pt idx="402">
                  <c:v>2.6100000000000002E-2</c:v>
                </c:pt>
                <c:pt idx="403">
                  <c:v>-5.7099999999999998E-2</c:v>
                </c:pt>
                <c:pt idx="404">
                  <c:v>-5.7099999999999998E-2</c:v>
                </c:pt>
                <c:pt idx="405">
                  <c:v>1.8200000000000001E-2</c:v>
                </c:pt>
                <c:pt idx="406">
                  <c:v>1.8200000000000001E-2</c:v>
                </c:pt>
                <c:pt idx="407">
                  <c:v>1.8200000000000001E-2</c:v>
                </c:pt>
                <c:pt idx="408">
                  <c:v>1.8200000000000001E-2</c:v>
                </c:pt>
                <c:pt idx="409">
                  <c:v>1.8200000000000001E-2</c:v>
                </c:pt>
                <c:pt idx="410">
                  <c:v>1.8200000000000001E-2</c:v>
                </c:pt>
                <c:pt idx="411">
                  <c:v>1.8200000000000001E-2</c:v>
                </c:pt>
                <c:pt idx="412">
                  <c:v>1.8200000000000001E-2</c:v>
                </c:pt>
                <c:pt idx="413">
                  <c:v>1.8200000000000001E-2</c:v>
                </c:pt>
                <c:pt idx="414">
                  <c:v>1.2800000000000001E-2</c:v>
                </c:pt>
                <c:pt idx="415">
                  <c:v>7.7399999999999997E-2</c:v>
                </c:pt>
                <c:pt idx="416">
                  <c:v>7.7399999999999997E-2</c:v>
                </c:pt>
                <c:pt idx="417">
                  <c:v>1.7600000000000001E-2</c:v>
                </c:pt>
                <c:pt idx="418">
                  <c:v>1.7600000000000001E-2</c:v>
                </c:pt>
                <c:pt idx="419">
                  <c:v>-3.3300000000000003E-2</c:v>
                </c:pt>
                <c:pt idx="420">
                  <c:v>-2.5999999999999999E-2</c:v>
                </c:pt>
                <c:pt idx="421">
                  <c:v>-2.5999999999999999E-2</c:v>
                </c:pt>
                <c:pt idx="422">
                  <c:v>-2.5999999999999999E-2</c:v>
                </c:pt>
                <c:pt idx="423">
                  <c:v>-2.5999999999999999E-2</c:v>
                </c:pt>
                <c:pt idx="424">
                  <c:v>-2.5999999999999999E-2</c:v>
                </c:pt>
                <c:pt idx="425">
                  <c:v>-2.5999999999999999E-2</c:v>
                </c:pt>
                <c:pt idx="426">
                  <c:v>-2.5999999999999999E-2</c:v>
                </c:pt>
                <c:pt idx="427">
                  <c:v>-2.5999999999999999E-2</c:v>
                </c:pt>
                <c:pt idx="428">
                  <c:v>-2.5999999999999999E-2</c:v>
                </c:pt>
                <c:pt idx="429">
                  <c:v>-2.5999999999999999E-2</c:v>
                </c:pt>
                <c:pt idx="430">
                  <c:v>-2.5999999999999999E-2</c:v>
                </c:pt>
                <c:pt idx="431">
                  <c:v>-2.5999999999999999E-2</c:v>
                </c:pt>
                <c:pt idx="432">
                  <c:v>-2.9100000000000001E-2</c:v>
                </c:pt>
                <c:pt idx="433">
                  <c:v>-2.9100000000000001E-2</c:v>
                </c:pt>
                <c:pt idx="434">
                  <c:v>-2.9100000000000001E-2</c:v>
                </c:pt>
                <c:pt idx="435">
                  <c:v>-2.9100000000000001E-2</c:v>
                </c:pt>
                <c:pt idx="436">
                  <c:v>-2.9100000000000001E-2</c:v>
                </c:pt>
                <c:pt idx="437">
                  <c:v>-2.9100000000000001E-2</c:v>
                </c:pt>
                <c:pt idx="438">
                  <c:v>-2.9100000000000001E-2</c:v>
                </c:pt>
                <c:pt idx="439">
                  <c:v>1.49E-2</c:v>
                </c:pt>
                <c:pt idx="440">
                  <c:v>1.49E-2</c:v>
                </c:pt>
                <c:pt idx="441">
                  <c:v>3.9199999999999999E-3</c:v>
                </c:pt>
                <c:pt idx="442">
                  <c:v>3.9199999999999999E-3</c:v>
                </c:pt>
                <c:pt idx="443">
                  <c:v>3.9199999999999999E-3</c:v>
                </c:pt>
                <c:pt idx="444">
                  <c:v>3.9199999999999999E-3</c:v>
                </c:pt>
                <c:pt idx="445">
                  <c:v>3.9199999999999999E-3</c:v>
                </c:pt>
                <c:pt idx="446">
                  <c:v>3.9199999999999999E-3</c:v>
                </c:pt>
                <c:pt idx="447">
                  <c:v>3.9199999999999999E-3</c:v>
                </c:pt>
                <c:pt idx="448">
                  <c:v>3.9199999999999999E-3</c:v>
                </c:pt>
                <c:pt idx="449">
                  <c:v>7.1700000000000002E-3</c:v>
                </c:pt>
                <c:pt idx="450">
                  <c:v>7.1700000000000002E-3</c:v>
                </c:pt>
                <c:pt idx="451">
                  <c:v>9.1600000000000001E-2</c:v>
                </c:pt>
                <c:pt idx="452">
                  <c:v>9.1600000000000001E-2</c:v>
                </c:pt>
                <c:pt idx="453">
                  <c:v>-4.6800000000000001E-3</c:v>
                </c:pt>
                <c:pt idx="454">
                  <c:v>-4.6800000000000001E-3</c:v>
                </c:pt>
                <c:pt idx="455">
                  <c:v>-4.6800000000000001E-3</c:v>
                </c:pt>
                <c:pt idx="456">
                  <c:v>-4.6800000000000001E-3</c:v>
                </c:pt>
                <c:pt idx="457">
                  <c:v>-4.6800000000000001E-3</c:v>
                </c:pt>
                <c:pt idx="458">
                  <c:v>-4.6800000000000001E-3</c:v>
                </c:pt>
                <c:pt idx="459">
                  <c:v>-4.6800000000000001E-3</c:v>
                </c:pt>
                <c:pt idx="460">
                  <c:v>-4.6800000000000001E-3</c:v>
                </c:pt>
                <c:pt idx="461">
                  <c:v>-4.6699999999999997E-3</c:v>
                </c:pt>
                <c:pt idx="462">
                  <c:v>-9.0700000000000003E-2</c:v>
                </c:pt>
                <c:pt idx="463">
                  <c:v>-9.0700000000000003E-2</c:v>
                </c:pt>
                <c:pt idx="464">
                  <c:v>-0.13500000000000001</c:v>
                </c:pt>
                <c:pt idx="465">
                  <c:v>-0.13500000000000001</c:v>
                </c:pt>
                <c:pt idx="466">
                  <c:v>-0.13500000000000001</c:v>
                </c:pt>
                <c:pt idx="467">
                  <c:v>-3.4599999999999999E-2</c:v>
                </c:pt>
                <c:pt idx="468">
                  <c:v>-3.4599999999999999E-2</c:v>
                </c:pt>
                <c:pt idx="469">
                  <c:v>-3.4599999999999999E-2</c:v>
                </c:pt>
                <c:pt idx="470">
                  <c:v>-3.4599999999999999E-2</c:v>
                </c:pt>
                <c:pt idx="471">
                  <c:v>-3.4599999999999999E-2</c:v>
                </c:pt>
                <c:pt idx="472">
                  <c:v>-3.4599999999999999E-2</c:v>
                </c:pt>
                <c:pt idx="473">
                  <c:v>-3.4599999999999999E-2</c:v>
                </c:pt>
                <c:pt idx="474">
                  <c:v>-3.4599999999999999E-2</c:v>
                </c:pt>
                <c:pt idx="475">
                  <c:v>-3.4599999999999999E-2</c:v>
                </c:pt>
                <c:pt idx="476">
                  <c:v>-3.4599999999999999E-2</c:v>
                </c:pt>
                <c:pt idx="477">
                  <c:v>-3.4599999999999999E-2</c:v>
                </c:pt>
                <c:pt idx="478">
                  <c:v>-3.4599999999999999E-2</c:v>
                </c:pt>
                <c:pt idx="479">
                  <c:v>2.1600000000000001E-2</c:v>
                </c:pt>
                <c:pt idx="480">
                  <c:v>2.1600000000000001E-2</c:v>
                </c:pt>
                <c:pt idx="481">
                  <c:v>2.1600000000000001E-2</c:v>
                </c:pt>
                <c:pt idx="482">
                  <c:v>-8.5199999999999998E-3</c:v>
                </c:pt>
                <c:pt idx="483">
                  <c:v>-8.5199999999999998E-3</c:v>
                </c:pt>
                <c:pt idx="484">
                  <c:v>-8.5199999999999998E-3</c:v>
                </c:pt>
                <c:pt idx="485">
                  <c:v>-8.5199999999999998E-3</c:v>
                </c:pt>
                <c:pt idx="486">
                  <c:v>-8.5199999999999998E-3</c:v>
                </c:pt>
                <c:pt idx="487">
                  <c:v>-8.5199999999999998E-3</c:v>
                </c:pt>
                <c:pt idx="488">
                  <c:v>-8.5199999999999998E-3</c:v>
                </c:pt>
                <c:pt idx="489">
                  <c:v>-8.5199999999999998E-3</c:v>
                </c:pt>
                <c:pt idx="490">
                  <c:v>-8.5199999999999998E-3</c:v>
                </c:pt>
                <c:pt idx="491">
                  <c:v>-8.5199999999999998E-3</c:v>
                </c:pt>
                <c:pt idx="492">
                  <c:v>-8.5199999999999998E-3</c:v>
                </c:pt>
                <c:pt idx="493">
                  <c:v>-8.5199999999999998E-3</c:v>
                </c:pt>
                <c:pt idx="494">
                  <c:v>-8.5199999999999998E-3</c:v>
                </c:pt>
                <c:pt idx="495">
                  <c:v>-7.1800000000000003E-2</c:v>
                </c:pt>
                <c:pt idx="496">
                  <c:v>1.7899999999999999E-2</c:v>
                </c:pt>
                <c:pt idx="497">
                  <c:v>1.7899999999999999E-2</c:v>
                </c:pt>
                <c:pt idx="498">
                  <c:v>1.7899999999999999E-2</c:v>
                </c:pt>
                <c:pt idx="499">
                  <c:v>1.7899999999999999E-2</c:v>
                </c:pt>
                <c:pt idx="500">
                  <c:v>1.7899999999999999E-2</c:v>
                </c:pt>
                <c:pt idx="501">
                  <c:v>-3.0499999999999999E-2</c:v>
                </c:pt>
                <c:pt idx="502">
                  <c:v>-3.0499999999999999E-2</c:v>
                </c:pt>
                <c:pt idx="503">
                  <c:v>-2.46E-2</c:v>
                </c:pt>
                <c:pt idx="504">
                  <c:v>4.8700000000000002E-3</c:v>
                </c:pt>
                <c:pt idx="505">
                  <c:v>-8.0300000000000007E-3</c:v>
                </c:pt>
                <c:pt idx="506">
                  <c:v>-8.0300000000000007E-3</c:v>
                </c:pt>
                <c:pt idx="507">
                  <c:v>4.2900000000000004E-3</c:v>
                </c:pt>
                <c:pt idx="508">
                  <c:v>4.2900000000000004E-3</c:v>
                </c:pt>
                <c:pt idx="509">
                  <c:v>1.2999999999999999E-2</c:v>
                </c:pt>
                <c:pt idx="510">
                  <c:v>9.0999999999999998E-2</c:v>
                </c:pt>
                <c:pt idx="511">
                  <c:v>9.0999999999999998E-2</c:v>
                </c:pt>
                <c:pt idx="512">
                  <c:v>-6.6500000000000004E-2</c:v>
                </c:pt>
                <c:pt idx="513">
                  <c:v>-6.6500000000000004E-2</c:v>
                </c:pt>
                <c:pt idx="514">
                  <c:v>-6.6500000000000004E-2</c:v>
                </c:pt>
                <c:pt idx="515">
                  <c:v>6.3299999999999995E-2</c:v>
                </c:pt>
                <c:pt idx="516">
                  <c:v>6.3299999999999995E-2</c:v>
                </c:pt>
                <c:pt idx="517">
                  <c:v>2.1600000000000001E-2</c:v>
                </c:pt>
                <c:pt idx="518">
                  <c:v>-4.7300000000000002E-2</c:v>
                </c:pt>
                <c:pt idx="519">
                  <c:v>1.21E-2</c:v>
                </c:pt>
                <c:pt idx="520">
                  <c:v>1.21E-2</c:v>
                </c:pt>
                <c:pt idx="521">
                  <c:v>1.21E-2</c:v>
                </c:pt>
                <c:pt idx="522">
                  <c:v>6.2600000000000003E-2</c:v>
                </c:pt>
                <c:pt idx="523">
                  <c:v>6.2600000000000003E-2</c:v>
                </c:pt>
                <c:pt idx="524">
                  <c:v>-1.5100000000000001E-2</c:v>
                </c:pt>
                <c:pt idx="525">
                  <c:v>-1.5100000000000001E-2</c:v>
                </c:pt>
                <c:pt idx="526">
                  <c:v>7.9299999999999995E-3</c:v>
                </c:pt>
                <c:pt idx="527">
                  <c:v>7.9299999999999995E-3</c:v>
                </c:pt>
                <c:pt idx="528">
                  <c:v>7.9299999999999995E-3</c:v>
                </c:pt>
                <c:pt idx="529">
                  <c:v>7.9299999999999995E-3</c:v>
                </c:pt>
                <c:pt idx="530">
                  <c:v>7.9299999999999995E-3</c:v>
                </c:pt>
                <c:pt idx="531">
                  <c:v>7.9299999999999995E-3</c:v>
                </c:pt>
                <c:pt idx="532">
                  <c:v>-1.6299999999999999E-2</c:v>
                </c:pt>
                <c:pt idx="533">
                  <c:v>-1.6299999999999999E-2</c:v>
                </c:pt>
                <c:pt idx="534">
                  <c:v>-7.0800000000000002E-2</c:v>
                </c:pt>
                <c:pt idx="535">
                  <c:v>-7.0800000000000002E-2</c:v>
                </c:pt>
                <c:pt idx="536">
                  <c:v>5.2900000000000003E-2</c:v>
                </c:pt>
                <c:pt idx="537">
                  <c:v>5.2900000000000003E-2</c:v>
                </c:pt>
                <c:pt idx="538">
                  <c:v>-5.1499999999999997E-2</c:v>
                </c:pt>
                <c:pt idx="539">
                  <c:v>-5.1499999999999997E-2</c:v>
                </c:pt>
                <c:pt idx="540">
                  <c:v>-2.4400000000000002E-2</c:v>
                </c:pt>
                <c:pt idx="541">
                  <c:v>-1.7500000000000002E-2</c:v>
                </c:pt>
                <c:pt idx="542">
                  <c:v>1.3899999999999999E-2</c:v>
                </c:pt>
                <c:pt idx="543">
                  <c:v>1.3899999999999999E-2</c:v>
                </c:pt>
                <c:pt idx="544">
                  <c:v>1.3899999999999999E-2</c:v>
                </c:pt>
                <c:pt idx="545">
                  <c:v>1.3899999999999999E-2</c:v>
                </c:pt>
                <c:pt idx="546">
                  <c:v>1.3899999999999999E-2</c:v>
                </c:pt>
                <c:pt idx="547">
                  <c:v>1.3899999999999999E-2</c:v>
                </c:pt>
                <c:pt idx="548">
                  <c:v>2.76E-2</c:v>
                </c:pt>
                <c:pt idx="549">
                  <c:v>2.76E-2</c:v>
                </c:pt>
                <c:pt idx="550">
                  <c:v>-6.7500000000000004E-2</c:v>
                </c:pt>
                <c:pt idx="551">
                  <c:v>-5.7799999999999997E-2</c:v>
                </c:pt>
                <c:pt idx="552">
                  <c:v>-5.7799999999999997E-2</c:v>
                </c:pt>
                <c:pt idx="553">
                  <c:v>-7.0099999999999996E-2</c:v>
                </c:pt>
                <c:pt idx="554">
                  <c:v>-7.0099999999999996E-2</c:v>
                </c:pt>
                <c:pt idx="555">
                  <c:v>-7.0099999999999996E-2</c:v>
                </c:pt>
                <c:pt idx="556">
                  <c:v>-7.0099999999999996E-2</c:v>
                </c:pt>
                <c:pt idx="557">
                  <c:v>-7.0099999999999996E-2</c:v>
                </c:pt>
                <c:pt idx="558">
                  <c:v>-7.0099999999999996E-2</c:v>
                </c:pt>
                <c:pt idx="559">
                  <c:v>-7.0099999999999996E-2</c:v>
                </c:pt>
                <c:pt idx="560">
                  <c:v>-9.4E-2</c:v>
                </c:pt>
                <c:pt idx="561">
                  <c:v>-0.104</c:v>
                </c:pt>
                <c:pt idx="562">
                  <c:v>-0.104</c:v>
                </c:pt>
                <c:pt idx="563">
                  <c:v>-1.9099999999999999E-2</c:v>
                </c:pt>
                <c:pt idx="564">
                  <c:v>-1.9099999999999999E-2</c:v>
                </c:pt>
                <c:pt idx="565">
                  <c:v>-1.9099999999999999E-2</c:v>
                </c:pt>
                <c:pt idx="566">
                  <c:v>-1.9099999999999999E-2</c:v>
                </c:pt>
                <c:pt idx="567">
                  <c:v>-2.35E-2</c:v>
                </c:pt>
                <c:pt idx="568">
                  <c:v>-2.35E-2</c:v>
                </c:pt>
                <c:pt idx="569">
                  <c:v>-2.35E-2</c:v>
                </c:pt>
                <c:pt idx="570">
                  <c:v>3.6299999999999999E-2</c:v>
                </c:pt>
                <c:pt idx="571">
                  <c:v>3.6299999999999999E-2</c:v>
                </c:pt>
                <c:pt idx="572">
                  <c:v>3.6299999999999999E-2</c:v>
                </c:pt>
                <c:pt idx="573">
                  <c:v>3.6299999999999999E-2</c:v>
                </c:pt>
                <c:pt idx="574">
                  <c:v>-2.2800000000000001E-2</c:v>
                </c:pt>
                <c:pt idx="575">
                  <c:v>-2.2800000000000001E-2</c:v>
                </c:pt>
                <c:pt idx="576">
                  <c:v>-2.2800000000000001E-2</c:v>
                </c:pt>
                <c:pt idx="577">
                  <c:v>-2.2800000000000001E-2</c:v>
                </c:pt>
                <c:pt idx="578">
                  <c:v>-2.2800000000000001E-2</c:v>
                </c:pt>
                <c:pt idx="579">
                  <c:v>-2.2800000000000001E-2</c:v>
                </c:pt>
                <c:pt idx="580">
                  <c:v>-2.2800000000000001E-2</c:v>
                </c:pt>
                <c:pt idx="581">
                  <c:v>-2.2800000000000001E-2</c:v>
                </c:pt>
                <c:pt idx="582">
                  <c:v>-2.2800000000000001E-2</c:v>
                </c:pt>
                <c:pt idx="583">
                  <c:v>-1.89E-2</c:v>
                </c:pt>
                <c:pt idx="584">
                  <c:v>-1.89E-2</c:v>
                </c:pt>
                <c:pt idx="585">
                  <c:v>-1.6500000000000001E-2</c:v>
                </c:pt>
                <c:pt idx="586">
                  <c:v>-1.6500000000000001E-2</c:v>
                </c:pt>
                <c:pt idx="587">
                  <c:v>-4.7699999999999999E-2</c:v>
                </c:pt>
                <c:pt idx="588">
                  <c:v>-4.7699999999999999E-2</c:v>
                </c:pt>
                <c:pt idx="589">
                  <c:v>-4.7699999999999999E-2</c:v>
                </c:pt>
                <c:pt idx="590">
                  <c:v>-4.7699999999999999E-2</c:v>
                </c:pt>
                <c:pt idx="591">
                  <c:v>-4.7699999999999999E-2</c:v>
                </c:pt>
                <c:pt idx="592">
                  <c:v>5.5300000000000002E-2</c:v>
                </c:pt>
                <c:pt idx="593">
                  <c:v>5.5300000000000002E-2</c:v>
                </c:pt>
                <c:pt idx="594">
                  <c:v>5.5300000000000002E-2</c:v>
                </c:pt>
                <c:pt idx="595">
                  <c:v>5.5300000000000002E-2</c:v>
                </c:pt>
                <c:pt idx="596">
                  <c:v>-5.6800000000000002E-3</c:v>
                </c:pt>
                <c:pt idx="597">
                  <c:v>-5.6800000000000002E-3</c:v>
                </c:pt>
                <c:pt idx="598">
                  <c:v>-2.9700000000000001E-2</c:v>
                </c:pt>
                <c:pt idx="599">
                  <c:v>-2.9700000000000001E-2</c:v>
                </c:pt>
                <c:pt idx="600">
                  <c:v>-2.9700000000000001E-2</c:v>
                </c:pt>
                <c:pt idx="601">
                  <c:v>-2.9700000000000001E-2</c:v>
                </c:pt>
                <c:pt idx="602">
                  <c:v>-2.9700000000000001E-2</c:v>
                </c:pt>
                <c:pt idx="603">
                  <c:v>-2.9700000000000001E-2</c:v>
                </c:pt>
                <c:pt idx="604">
                  <c:v>-2.9700000000000001E-2</c:v>
                </c:pt>
                <c:pt idx="605">
                  <c:v>-2.9700000000000001E-2</c:v>
                </c:pt>
                <c:pt idx="606">
                  <c:v>-2.9700000000000001E-2</c:v>
                </c:pt>
                <c:pt idx="607">
                  <c:v>-2.9700000000000001E-2</c:v>
                </c:pt>
                <c:pt idx="608">
                  <c:v>-2.9700000000000001E-2</c:v>
                </c:pt>
                <c:pt idx="609">
                  <c:v>-2.9700000000000001E-2</c:v>
                </c:pt>
                <c:pt idx="610">
                  <c:v>-2.9700000000000001E-2</c:v>
                </c:pt>
                <c:pt idx="611">
                  <c:v>-2.9700000000000001E-2</c:v>
                </c:pt>
                <c:pt idx="612">
                  <c:v>-3.6700000000000003E-2</c:v>
                </c:pt>
                <c:pt idx="613">
                  <c:v>-3.6700000000000003E-2</c:v>
                </c:pt>
                <c:pt idx="614">
                  <c:v>2.8199999999999999E-2</c:v>
                </c:pt>
                <c:pt idx="615">
                  <c:v>2.8199999999999999E-2</c:v>
                </c:pt>
                <c:pt idx="616">
                  <c:v>5.5199999999999999E-2</c:v>
                </c:pt>
                <c:pt idx="617">
                  <c:v>-4.99E-2</c:v>
                </c:pt>
                <c:pt idx="618">
                  <c:v>-4.99E-2</c:v>
                </c:pt>
                <c:pt idx="619">
                  <c:v>-4.99E-2</c:v>
                </c:pt>
                <c:pt idx="620">
                  <c:v>-4.99E-2</c:v>
                </c:pt>
                <c:pt idx="621">
                  <c:v>3.5499999999999997E-2</c:v>
                </c:pt>
                <c:pt idx="622">
                  <c:v>3.5499999999999997E-2</c:v>
                </c:pt>
                <c:pt idx="623">
                  <c:v>3.5499999999999997E-2</c:v>
                </c:pt>
                <c:pt idx="624">
                  <c:v>-3.1099999999999999E-2</c:v>
                </c:pt>
                <c:pt idx="625">
                  <c:v>-3.1099999999999999E-2</c:v>
                </c:pt>
                <c:pt idx="626">
                  <c:v>-3.1099999999999999E-2</c:v>
                </c:pt>
                <c:pt idx="627">
                  <c:v>-3.04E-2</c:v>
                </c:pt>
                <c:pt idx="628">
                  <c:v>-3.04E-2</c:v>
                </c:pt>
                <c:pt idx="629">
                  <c:v>-3.04E-2</c:v>
                </c:pt>
                <c:pt idx="630">
                  <c:v>-3.04E-2</c:v>
                </c:pt>
                <c:pt idx="631">
                  <c:v>1.14E-2</c:v>
                </c:pt>
                <c:pt idx="632">
                  <c:v>1.14E-2</c:v>
                </c:pt>
                <c:pt idx="633">
                  <c:v>1.14E-2</c:v>
                </c:pt>
                <c:pt idx="634">
                  <c:v>4.2900000000000001E-2</c:v>
                </c:pt>
                <c:pt idx="635">
                  <c:v>4.2900000000000001E-2</c:v>
                </c:pt>
                <c:pt idx="636">
                  <c:v>4.2900000000000001E-2</c:v>
                </c:pt>
                <c:pt idx="637">
                  <c:v>4.2900000000000001E-2</c:v>
                </c:pt>
                <c:pt idx="638">
                  <c:v>4.2900000000000001E-2</c:v>
                </c:pt>
                <c:pt idx="639">
                  <c:v>4.2900000000000001E-2</c:v>
                </c:pt>
                <c:pt idx="640">
                  <c:v>4.2900000000000001E-2</c:v>
                </c:pt>
                <c:pt idx="641">
                  <c:v>4.2900000000000001E-2</c:v>
                </c:pt>
                <c:pt idx="642">
                  <c:v>4.2900000000000001E-2</c:v>
                </c:pt>
                <c:pt idx="643">
                  <c:v>-1.98E-3</c:v>
                </c:pt>
                <c:pt idx="644">
                  <c:v>-1.98E-3</c:v>
                </c:pt>
                <c:pt idx="645">
                  <c:v>-1.98E-3</c:v>
                </c:pt>
                <c:pt idx="646">
                  <c:v>-1.98E-3</c:v>
                </c:pt>
                <c:pt idx="647">
                  <c:v>-1.43E-2</c:v>
                </c:pt>
                <c:pt idx="648">
                  <c:v>-1.43E-2</c:v>
                </c:pt>
                <c:pt idx="649">
                  <c:v>-9.9000000000000005E-2</c:v>
                </c:pt>
                <c:pt idx="650">
                  <c:v>9.1999999999999998E-2</c:v>
                </c:pt>
                <c:pt idx="651">
                  <c:v>9.1999999999999998E-2</c:v>
                </c:pt>
                <c:pt idx="652">
                  <c:v>-8.8900000000000003E-3</c:v>
                </c:pt>
                <c:pt idx="653">
                  <c:v>-8.8900000000000003E-3</c:v>
                </c:pt>
                <c:pt idx="654">
                  <c:v>-8.8900000000000003E-3</c:v>
                </c:pt>
                <c:pt idx="655">
                  <c:v>-8.8900000000000003E-3</c:v>
                </c:pt>
                <c:pt idx="656">
                  <c:v>-8.8900000000000003E-3</c:v>
                </c:pt>
                <c:pt idx="657">
                  <c:v>4.4299999999999999E-2</c:v>
                </c:pt>
                <c:pt idx="658">
                  <c:v>4.4299999999999999E-2</c:v>
                </c:pt>
                <c:pt idx="659">
                  <c:v>-8.5599999999999996E-2</c:v>
                </c:pt>
                <c:pt idx="660">
                  <c:v>-8.5599999999999996E-2</c:v>
                </c:pt>
                <c:pt idx="661">
                  <c:v>-8.5599999999999996E-2</c:v>
                </c:pt>
                <c:pt idx="662">
                  <c:v>-8.5900000000000004E-2</c:v>
                </c:pt>
                <c:pt idx="663">
                  <c:v>-8.5900000000000004E-2</c:v>
                </c:pt>
                <c:pt idx="664">
                  <c:v>-0.1</c:v>
                </c:pt>
                <c:pt idx="665">
                  <c:v>0.13300000000000001</c:v>
                </c:pt>
                <c:pt idx="666">
                  <c:v>0.13300000000000001</c:v>
                </c:pt>
                <c:pt idx="667">
                  <c:v>0.13300000000000001</c:v>
                </c:pt>
                <c:pt idx="668">
                  <c:v>0.13300000000000001</c:v>
                </c:pt>
                <c:pt idx="669">
                  <c:v>5.8200000000000002E-2</c:v>
                </c:pt>
                <c:pt idx="670">
                  <c:v>3.9800000000000002E-2</c:v>
                </c:pt>
                <c:pt idx="671">
                  <c:v>3.9800000000000002E-2</c:v>
                </c:pt>
                <c:pt idx="672">
                  <c:v>3.9800000000000002E-2</c:v>
                </c:pt>
                <c:pt idx="673">
                  <c:v>3.9800000000000002E-2</c:v>
                </c:pt>
                <c:pt idx="674">
                  <c:v>3.9800000000000002E-2</c:v>
                </c:pt>
                <c:pt idx="675">
                  <c:v>3.9800000000000002E-2</c:v>
                </c:pt>
                <c:pt idx="676">
                  <c:v>3.9800000000000002E-2</c:v>
                </c:pt>
                <c:pt idx="677">
                  <c:v>4.0399999999999998E-2</c:v>
                </c:pt>
                <c:pt idx="678">
                  <c:v>4.0399999999999998E-2</c:v>
                </c:pt>
                <c:pt idx="679">
                  <c:v>4.0399999999999998E-2</c:v>
                </c:pt>
                <c:pt idx="680">
                  <c:v>-9.1600000000000001E-2</c:v>
                </c:pt>
                <c:pt idx="681">
                  <c:v>-9.1600000000000001E-2</c:v>
                </c:pt>
                <c:pt idx="682">
                  <c:v>-5.8700000000000002E-2</c:v>
                </c:pt>
                <c:pt idx="683">
                  <c:v>-5.8700000000000002E-2</c:v>
                </c:pt>
                <c:pt idx="684">
                  <c:v>-5.8700000000000002E-2</c:v>
                </c:pt>
                <c:pt idx="685">
                  <c:v>-5.8700000000000002E-2</c:v>
                </c:pt>
                <c:pt idx="686">
                  <c:v>-5.6000000000000001E-2</c:v>
                </c:pt>
                <c:pt idx="687">
                  <c:v>-5.6000000000000001E-2</c:v>
                </c:pt>
                <c:pt idx="688">
                  <c:v>-5.6000000000000001E-2</c:v>
                </c:pt>
                <c:pt idx="689">
                  <c:v>-5.2999999999999999E-2</c:v>
                </c:pt>
                <c:pt idx="690">
                  <c:v>4.1500000000000002E-2</c:v>
                </c:pt>
                <c:pt idx="691">
                  <c:v>-9.5999999999999992E-3</c:v>
                </c:pt>
                <c:pt idx="692">
                  <c:v>4.36E-2</c:v>
                </c:pt>
                <c:pt idx="693">
                  <c:v>4.36E-2</c:v>
                </c:pt>
                <c:pt idx="694">
                  <c:v>4.36E-2</c:v>
                </c:pt>
                <c:pt idx="695">
                  <c:v>4.36E-2</c:v>
                </c:pt>
                <c:pt idx="696">
                  <c:v>4.36E-2</c:v>
                </c:pt>
                <c:pt idx="697">
                  <c:v>-5.8299999999999998E-2</c:v>
                </c:pt>
                <c:pt idx="698">
                  <c:v>-5.8299999999999998E-2</c:v>
                </c:pt>
                <c:pt idx="699">
                  <c:v>5.5399999999999998E-2</c:v>
                </c:pt>
                <c:pt idx="700">
                  <c:v>5.5399999999999998E-2</c:v>
                </c:pt>
                <c:pt idx="701">
                  <c:v>5.5399999999999998E-2</c:v>
                </c:pt>
                <c:pt idx="702">
                  <c:v>1.55E-2</c:v>
                </c:pt>
                <c:pt idx="703">
                  <c:v>1.55E-2</c:v>
                </c:pt>
                <c:pt idx="704">
                  <c:v>1.55E-2</c:v>
                </c:pt>
                <c:pt idx="705">
                  <c:v>1.55E-2</c:v>
                </c:pt>
                <c:pt idx="706">
                  <c:v>1.55E-2</c:v>
                </c:pt>
                <c:pt idx="707">
                  <c:v>1.55E-2</c:v>
                </c:pt>
                <c:pt idx="708">
                  <c:v>1.55E-2</c:v>
                </c:pt>
                <c:pt idx="709">
                  <c:v>1.55E-2</c:v>
                </c:pt>
                <c:pt idx="710">
                  <c:v>2.87E-2</c:v>
                </c:pt>
                <c:pt idx="711">
                  <c:v>0.108</c:v>
                </c:pt>
                <c:pt idx="712">
                  <c:v>6.25E-2</c:v>
                </c:pt>
                <c:pt idx="713">
                  <c:v>-8.1699999999999995E-2</c:v>
                </c:pt>
                <c:pt idx="714">
                  <c:v>-8.1699999999999995E-2</c:v>
                </c:pt>
                <c:pt idx="715">
                  <c:v>3.1899999999999998E-2</c:v>
                </c:pt>
                <c:pt idx="716">
                  <c:v>3.1899999999999998E-2</c:v>
                </c:pt>
                <c:pt idx="717">
                  <c:v>3.1899999999999998E-2</c:v>
                </c:pt>
                <c:pt idx="718">
                  <c:v>3.1899999999999998E-2</c:v>
                </c:pt>
                <c:pt idx="719">
                  <c:v>3.1899999999999998E-2</c:v>
                </c:pt>
                <c:pt idx="720">
                  <c:v>3.1899999999999998E-2</c:v>
                </c:pt>
                <c:pt idx="721">
                  <c:v>4.3099999999999996E-3</c:v>
                </c:pt>
                <c:pt idx="722">
                  <c:v>-5.8200000000000002E-2</c:v>
                </c:pt>
                <c:pt idx="723">
                  <c:v>-2.15E-3</c:v>
                </c:pt>
                <c:pt idx="724">
                  <c:v>-5.6899999999999999E-2</c:v>
                </c:pt>
                <c:pt idx="725">
                  <c:v>-5.6899999999999999E-2</c:v>
                </c:pt>
                <c:pt idx="726">
                  <c:v>5.9200000000000003E-2</c:v>
                </c:pt>
                <c:pt idx="727">
                  <c:v>5.9200000000000003E-2</c:v>
                </c:pt>
                <c:pt idx="728">
                  <c:v>1.9800000000000002E-2</c:v>
                </c:pt>
                <c:pt idx="729">
                  <c:v>1.9800000000000002E-2</c:v>
                </c:pt>
                <c:pt idx="730">
                  <c:v>-3.3800000000000002E-3</c:v>
                </c:pt>
                <c:pt idx="731">
                  <c:v>-3.3800000000000002E-3</c:v>
                </c:pt>
                <c:pt idx="732">
                  <c:v>-3.3800000000000002E-3</c:v>
                </c:pt>
                <c:pt idx="733">
                  <c:v>-3.3800000000000002E-3</c:v>
                </c:pt>
                <c:pt idx="734">
                  <c:v>-3.3800000000000002E-3</c:v>
                </c:pt>
                <c:pt idx="735">
                  <c:v>-3.3800000000000002E-3</c:v>
                </c:pt>
                <c:pt idx="736">
                  <c:v>-3.3800000000000002E-3</c:v>
                </c:pt>
                <c:pt idx="737">
                  <c:v>1.6199999999999999E-2</c:v>
                </c:pt>
                <c:pt idx="738">
                  <c:v>1.6199999999999999E-2</c:v>
                </c:pt>
                <c:pt idx="739">
                  <c:v>1.6199999999999999E-2</c:v>
                </c:pt>
                <c:pt idx="740">
                  <c:v>1.6199999999999999E-2</c:v>
                </c:pt>
                <c:pt idx="741">
                  <c:v>1.6199999999999999E-2</c:v>
                </c:pt>
                <c:pt idx="742">
                  <c:v>1.6199999999999999E-2</c:v>
                </c:pt>
                <c:pt idx="743">
                  <c:v>-9.4200000000000006E-2</c:v>
                </c:pt>
                <c:pt idx="744">
                  <c:v>-9.3799999999999994E-2</c:v>
                </c:pt>
                <c:pt idx="745">
                  <c:v>3.3599999999999998E-2</c:v>
                </c:pt>
                <c:pt idx="746">
                  <c:v>3.3599999999999998E-2</c:v>
                </c:pt>
                <c:pt idx="747">
                  <c:v>-3.4099999999999998E-2</c:v>
                </c:pt>
                <c:pt idx="748">
                  <c:v>-3.4099999999999998E-2</c:v>
                </c:pt>
                <c:pt idx="749">
                  <c:v>-2.3300000000000001E-2</c:v>
                </c:pt>
                <c:pt idx="750">
                  <c:v>-2.3300000000000001E-2</c:v>
                </c:pt>
                <c:pt idx="751">
                  <c:v>-2.3300000000000001E-2</c:v>
                </c:pt>
                <c:pt idx="752">
                  <c:v>-2.3300000000000001E-2</c:v>
                </c:pt>
                <c:pt idx="753">
                  <c:v>-1.24E-2</c:v>
                </c:pt>
                <c:pt idx="754">
                  <c:v>-1.24E-2</c:v>
                </c:pt>
                <c:pt idx="755">
                  <c:v>-1.24E-2</c:v>
                </c:pt>
                <c:pt idx="756">
                  <c:v>-1.24E-2</c:v>
                </c:pt>
                <c:pt idx="757">
                  <c:v>-1.24E-2</c:v>
                </c:pt>
                <c:pt idx="758">
                  <c:v>-1.24E-2</c:v>
                </c:pt>
                <c:pt idx="759">
                  <c:v>-1.24E-2</c:v>
                </c:pt>
                <c:pt idx="760">
                  <c:v>-1.24E-2</c:v>
                </c:pt>
                <c:pt idx="761">
                  <c:v>-4.0300000000000002E-2</c:v>
                </c:pt>
                <c:pt idx="762">
                  <c:v>-4.0300000000000002E-2</c:v>
                </c:pt>
                <c:pt idx="763">
                  <c:v>-4.0300000000000002E-2</c:v>
                </c:pt>
                <c:pt idx="764">
                  <c:v>2.2499999999999999E-2</c:v>
                </c:pt>
                <c:pt idx="765">
                  <c:v>2.2499999999999999E-2</c:v>
                </c:pt>
                <c:pt idx="766">
                  <c:v>-3.5299999999999998E-2</c:v>
                </c:pt>
                <c:pt idx="767">
                  <c:v>5.74E-2</c:v>
                </c:pt>
                <c:pt idx="768">
                  <c:v>3.9E-2</c:v>
                </c:pt>
                <c:pt idx="769">
                  <c:v>3.9E-2</c:v>
                </c:pt>
                <c:pt idx="770">
                  <c:v>3.9E-2</c:v>
                </c:pt>
                <c:pt idx="771">
                  <c:v>3.9E-2</c:v>
                </c:pt>
                <c:pt idx="772">
                  <c:v>3.9E-2</c:v>
                </c:pt>
                <c:pt idx="773">
                  <c:v>3.9E-2</c:v>
                </c:pt>
                <c:pt idx="774">
                  <c:v>-5.4100000000000002E-2</c:v>
                </c:pt>
                <c:pt idx="775">
                  <c:v>3.61E-2</c:v>
                </c:pt>
                <c:pt idx="776">
                  <c:v>-1.1599999999999999E-2</c:v>
                </c:pt>
                <c:pt idx="777">
                  <c:v>-1.1599999999999999E-2</c:v>
                </c:pt>
                <c:pt idx="778">
                  <c:v>-1.1599999999999999E-2</c:v>
                </c:pt>
                <c:pt idx="779">
                  <c:v>4.4699999999999997E-2</c:v>
                </c:pt>
                <c:pt idx="780">
                  <c:v>4.4699999999999997E-2</c:v>
                </c:pt>
                <c:pt idx="781">
                  <c:v>4.4699999999999997E-2</c:v>
                </c:pt>
                <c:pt idx="782">
                  <c:v>0.10299999999999999</c:v>
                </c:pt>
                <c:pt idx="783">
                  <c:v>-4.5699999999999998E-2</c:v>
                </c:pt>
                <c:pt idx="784">
                  <c:v>-4.5699999999999998E-2</c:v>
                </c:pt>
                <c:pt idx="785">
                  <c:v>-4.5400000000000003E-2</c:v>
                </c:pt>
                <c:pt idx="786">
                  <c:v>-4.5400000000000003E-2</c:v>
                </c:pt>
                <c:pt idx="787">
                  <c:v>7.7499999999999999E-2</c:v>
                </c:pt>
                <c:pt idx="788">
                  <c:v>-7.6700000000000004E-2</c:v>
                </c:pt>
                <c:pt idx="789">
                  <c:v>-7.6700000000000004E-2</c:v>
                </c:pt>
                <c:pt idx="790">
                  <c:v>-7.6700000000000004E-2</c:v>
                </c:pt>
                <c:pt idx="791">
                  <c:v>-7.6700000000000004E-2</c:v>
                </c:pt>
                <c:pt idx="792">
                  <c:v>0.112</c:v>
                </c:pt>
                <c:pt idx="793">
                  <c:v>-0.11</c:v>
                </c:pt>
                <c:pt idx="794">
                  <c:v>0.125</c:v>
                </c:pt>
                <c:pt idx="795">
                  <c:v>-2.2599999999999999E-2</c:v>
                </c:pt>
                <c:pt idx="796">
                  <c:v>-2.2599999999999999E-2</c:v>
                </c:pt>
                <c:pt idx="797">
                  <c:v>-2.2599999999999999E-2</c:v>
                </c:pt>
                <c:pt idx="798">
                  <c:v>-2.2599999999999999E-2</c:v>
                </c:pt>
                <c:pt idx="799">
                  <c:v>-2.2599999999999999E-2</c:v>
                </c:pt>
                <c:pt idx="800">
                  <c:v>-2.2599999999999999E-2</c:v>
                </c:pt>
                <c:pt idx="801">
                  <c:v>2.47E-2</c:v>
                </c:pt>
                <c:pt idx="802">
                  <c:v>2.47E-2</c:v>
                </c:pt>
                <c:pt idx="803">
                  <c:v>-0.02</c:v>
                </c:pt>
                <c:pt idx="804">
                  <c:v>-0.02</c:v>
                </c:pt>
                <c:pt idx="805">
                  <c:v>-0.02</c:v>
                </c:pt>
                <c:pt idx="806">
                  <c:v>-0.02</c:v>
                </c:pt>
                <c:pt idx="807">
                  <c:v>-0.02</c:v>
                </c:pt>
                <c:pt idx="808">
                  <c:v>-0.02</c:v>
                </c:pt>
                <c:pt idx="809">
                  <c:v>-3.3599999999999998E-2</c:v>
                </c:pt>
                <c:pt idx="810">
                  <c:v>-3.3599999999999998E-2</c:v>
                </c:pt>
                <c:pt idx="811">
                  <c:v>-1.8700000000000001E-2</c:v>
                </c:pt>
                <c:pt idx="812">
                  <c:v>-1.8700000000000001E-2</c:v>
                </c:pt>
                <c:pt idx="813">
                  <c:v>-1.8700000000000001E-2</c:v>
                </c:pt>
                <c:pt idx="814">
                  <c:v>-1.9599999999999999E-2</c:v>
                </c:pt>
                <c:pt idx="815">
                  <c:v>5.5300000000000002E-2</c:v>
                </c:pt>
                <c:pt idx="816">
                  <c:v>5.5300000000000002E-2</c:v>
                </c:pt>
                <c:pt idx="817">
                  <c:v>5.5300000000000002E-2</c:v>
                </c:pt>
                <c:pt idx="818">
                  <c:v>5.5300000000000002E-2</c:v>
                </c:pt>
                <c:pt idx="819">
                  <c:v>5.5300000000000002E-2</c:v>
                </c:pt>
                <c:pt idx="820">
                  <c:v>-8.2100000000000003E-3</c:v>
                </c:pt>
                <c:pt idx="821">
                  <c:v>-8.2100000000000003E-3</c:v>
                </c:pt>
                <c:pt idx="822">
                  <c:v>-8.2100000000000003E-3</c:v>
                </c:pt>
                <c:pt idx="823">
                  <c:v>-8.2100000000000003E-3</c:v>
                </c:pt>
                <c:pt idx="824">
                  <c:v>-8.2100000000000003E-3</c:v>
                </c:pt>
                <c:pt idx="825">
                  <c:v>9.9900000000000006E-3</c:v>
                </c:pt>
                <c:pt idx="826">
                  <c:v>9.9900000000000006E-3</c:v>
                </c:pt>
                <c:pt idx="827">
                  <c:v>9.9900000000000006E-3</c:v>
                </c:pt>
                <c:pt idx="828">
                  <c:v>9.9900000000000006E-3</c:v>
                </c:pt>
                <c:pt idx="829">
                  <c:v>-7.1199999999999999E-2</c:v>
                </c:pt>
                <c:pt idx="830">
                  <c:v>-7.1199999999999999E-2</c:v>
                </c:pt>
                <c:pt idx="831">
                  <c:v>-7.1199999999999999E-2</c:v>
                </c:pt>
                <c:pt idx="832">
                  <c:v>-7.1199999999999999E-2</c:v>
                </c:pt>
                <c:pt idx="833">
                  <c:v>-0.10199999999999999</c:v>
                </c:pt>
                <c:pt idx="834">
                  <c:v>-0.15</c:v>
                </c:pt>
                <c:pt idx="835">
                  <c:v>-0.15</c:v>
                </c:pt>
                <c:pt idx="836">
                  <c:v>-0.15</c:v>
                </c:pt>
                <c:pt idx="837">
                  <c:v>-0.15</c:v>
                </c:pt>
                <c:pt idx="838">
                  <c:v>-0.15</c:v>
                </c:pt>
                <c:pt idx="839">
                  <c:v>-9.98E-2</c:v>
                </c:pt>
                <c:pt idx="840">
                  <c:v>-8.2699999999999996E-3</c:v>
                </c:pt>
                <c:pt idx="841">
                  <c:v>3.8600000000000002E-2</c:v>
                </c:pt>
                <c:pt idx="842">
                  <c:v>2.69E-2</c:v>
                </c:pt>
                <c:pt idx="843">
                  <c:v>2.69E-2</c:v>
                </c:pt>
                <c:pt idx="844">
                  <c:v>2.69E-2</c:v>
                </c:pt>
                <c:pt idx="845">
                  <c:v>2.69E-2</c:v>
                </c:pt>
                <c:pt idx="846">
                  <c:v>2.69E-2</c:v>
                </c:pt>
                <c:pt idx="847">
                  <c:v>2.69E-2</c:v>
                </c:pt>
                <c:pt idx="848">
                  <c:v>2.69E-2</c:v>
                </c:pt>
                <c:pt idx="849">
                  <c:v>-1.8100000000000002E-2</c:v>
                </c:pt>
                <c:pt idx="850">
                  <c:v>-1.8100000000000002E-2</c:v>
                </c:pt>
                <c:pt idx="851">
                  <c:v>-1.8100000000000002E-2</c:v>
                </c:pt>
                <c:pt idx="852">
                  <c:v>-1.8100000000000002E-2</c:v>
                </c:pt>
                <c:pt idx="853">
                  <c:v>-1.8100000000000002E-2</c:v>
                </c:pt>
                <c:pt idx="854">
                  <c:v>-1.8100000000000002E-2</c:v>
                </c:pt>
                <c:pt idx="855">
                  <c:v>-1.8100000000000002E-2</c:v>
                </c:pt>
                <c:pt idx="856">
                  <c:v>8.4499999999999992E-3</c:v>
                </c:pt>
                <c:pt idx="857">
                  <c:v>8.4499999999999992E-3</c:v>
                </c:pt>
                <c:pt idx="858">
                  <c:v>8.4499999999999992E-3</c:v>
                </c:pt>
                <c:pt idx="859">
                  <c:v>8.4499999999999992E-3</c:v>
                </c:pt>
                <c:pt idx="860">
                  <c:v>8.4499999999999992E-3</c:v>
                </c:pt>
                <c:pt idx="861">
                  <c:v>8.4499999999999992E-3</c:v>
                </c:pt>
                <c:pt idx="862">
                  <c:v>8.4499999999999992E-3</c:v>
                </c:pt>
                <c:pt idx="863">
                  <c:v>-3.6799999999999999E-2</c:v>
                </c:pt>
                <c:pt idx="864">
                  <c:v>-3.6799999999999999E-2</c:v>
                </c:pt>
                <c:pt idx="865">
                  <c:v>-3.6799999999999999E-2</c:v>
                </c:pt>
                <c:pt idx="866">
                  <c:v>5.3699999999999998E-3</c:v>
                </c:pt>
                <c:pt idx="867">
                  <c:v>5.3699999999999998E-3</c:v>
                </c:pt>
                <c:pt idx="868">
                  <c:v>5.3699999999999998E-3</c:v>
                </c:pt>
                <c:pt idx="869">
                  <c:v>-3.6200000000000003E-2</c:v>
                </c:pt>
                <c:pt idx="870">
                  <c:v>-3.8100000000000002E-2</c:v>
                </c:pt>
                <c:pt idx="871">
                  <c:v>-3.8100000000000002E-2</c:v>
                </c:pt>
                <c:pt idx="872">
                  <c:v>3.0099999999999998E-2</c:v>
                </c:pt>
                <c:pt idx="873">
                  <c:v>3.0099999999999998E-2</c:v>
                </c:pt>
                <c:pt idx="874">
                  <c:v>-2.6599999999999999E-2</c:v>
                </c:pt>
                <c:pt idx="875">
                  <c:v>-2.6599999999999999E-2</c:v>
                </c:pt>
                <c:pt idx="876">
                  <c:v>-2.6599999999999999E-2</c:v>
                </c:pt>
                <c:pt idx="877">
                  <c:v>-2.6599999999999999E-2</c:v>
                </c:pt>
                <c:pt idx="878">
                  <c:v>-2.6599999999999999E-2</c:v>
                </c:pt>
                <c:pt idx="879">
                  <c:v>-2.6599999999999999E-2</c:v>
                </c:pt>
                <c:pt idx="880">
                  <c:v>-2.6599999999999999E-2</c:v>
                </c:pt>
                <c:pt idx="881">
                  <c:v>2.7300000000000001E-2</c:v>
                </c:pt>
                <c:pt idx="882">
                  <c:v>2.7300000000000001E-2</c:v>
                </c:pt>
                <c:pt idx="883">
                  <c:v>2.7300000000000001E-2</c:v>
                </c:pt>
                <c:pt idx="884">
                  <c:v>2.7300000000000001E-2</c:v>
                </c:pt>
                <c:pt idx="885">
                  <c:v>2.7300000000000001E-2</c:v>
                </c:pt>
                <c:pt idx="886">
                  <c:v>2.7300000000000001E-2</c:v>
                </c:pt>
                <c:pt idx="887">
                  <c:v>2.7300000000000001E-2</c:v>
                </c:pt>
                <c:pt idx="888">
                  <c:v>2.7300000000000001E-2</c:v>
                </c:pt>
                <c:pt idx="889">
                  <c:v>3.09E-2</c:v>
                </c:pt>
                <c:pt idx="890">
                  <c:v>7.6E-3</c:v>
                </c:pt>
                <c:pt idx="891">
                  <c:v>7.2099999999999997E-2</c:v>
                </c:pt>
                <c:pt idx="892">
                  <c:v>7.2099999999999997E-2</c:v>
                </c:pt>
                <c:pt idx="893">
                  <c:v>7.2099999999999997E-2</c:v>
                </c:pt>
                <c:pt idx="894">
                  <c:v>9.7199999999999995E-3</c:v>
                </c:pt>
                <c:pt idx="895">
                  <c:v>9.7199999999999995E-3</c:v>
                </c:pt>
                <c:pt idx="896">
                  <c:v>9.7199999999999995E-3</c:v>
                </c:pt>
                <c:pt idx="897">
                  <c:v>9.7199999999999995E-3</c:v>
                </c:pt>
                <c:pt idx="898">
                  <c:v>9.7199999999999995E-3</c:v>
                </c:pt>
                <c:pt idx="899">
                  <c:v>9.7199999999999995E-3</c:v>
                </c:pt>
                <c:pt idx="900">
                  <c:v>9.7199999999999995E-3</c:v>
                </c:pt>
                <c:pt idx="901">
                  <c:v>9.7199999999999995E-3</c:v>
                </c:pt>
                <c:pt idx="902">
                  <c:v>-2.8400000000000002E-2</c:v>
                </c:pt>
                <c:pt idx="903">
                  <c:v>7.2399999999999999E-3</c:v>
                </c:pt>
                <c:pt idx="904">
                  <c:v>7.2399999999999999E-3</c:v>
                </c:pt>
                <c:pt idx="905">
                  <c:v>7.2399999999999999E-3</c:v>
                </c:pt>
                <c:pt idx="906">
                  <c:v>7.2399999999999999E-3</c:v>
                </c:pt>
                <c:pt idx="907">
                  <c:v>7.2399999999999999E-3</c:v>
                </c:pt>
                <c:pt idx="908">
                  <c:v>7.2399999999999999E-3</c:v>
                </c:pt>
                <c:pt idx="909">
                  <c:v>1.17E-2</c:v>
                </c:pt>
                <c:pt idx="910">
                  <c:v>1.17E-2</c:v>
                </c:pt>
                <c:pt idx="911">
                  <c:v>1.17E-2</c:v>
                </c:pt>
                <c:pt idx="912">
                  <c:v>1.17E-2</c:v>
                </c:pt>
                <c:pt idx="913">
                  <c:v>1.17E-2</c:v>
                </c:pt>
                <c:pt idx="914">
                  <c:v>1.17E-2</c:v>
                </c:pt>
                <c:pt idx="915">
                  <c:v>-4.6800000000000001E-2</c:v>
                </c:pt>
                <c:pt idx="916">
                  <c:v>1.8499999999999999E-2</c:v>
                </c:pt>
                <c:pt idx="917">
                  <c:v>4.0300000000000002E-2</c:v>
                </c:pt>
                <c:pt idx="918">
                  <c:v>4.0300000000000002E-2</c:v>
                </c:pt>
                <c:pt idx="919">
                  <c:v>4.0300000000000002E-2</c:v>
                </c:pt>
                <c:pt idx="920">
                  <c:v>4.0300000000000002E-2</c:v>
                </c:pt>
                <c:pt idx="921">
                  <c:v>1.6E-2</c:v>
                </c:pt>
                <c:pt idx="922">
                  <c:v>-1.7899999999999999E-2</c:v>
                </c:pt>
                <c:pt idx="923">
                  <c:v>-1.17E-2</c:v>
                </c:pt>
                <c:pt idx="924">
                  <c:v>-1.17E-2</c:v>
                </c:pt>
                <c:pt idx="925">
                  <c:v>-1.17E-2</c:v>
                </c:pt>
                <c:pt idx="926">
                  <c:v>-6.8599999999999998E-3</c:v>
                </c:pt>
                <c:pt idx="927">
                  <c:v>-3.3700000000000002E-3</c:v>
                </c:pt>
                <c:pt idx="928">
                  <c:v>6.0699999999999997E-2</c:v>
                </c:pt>
                <c:pt idx="929">
                  <c:v>1.46E-2</c:v>
                </c:pt>
                <c:pt idx="930">
                  <c:v>3.82E-3</c:v>
                </c:pt>
                <c:pt idx="931">
                  <c:v>3.82E-3</c:v>
                </c:pt>
                <c:pt idx="932">
                  <c:v>-1.6799999999999999E-2</c:v>
                </c:pt>
                <c:pt idx="933">
                  <c:v>1.15E-2</c:v>
                </c:pt>
                <c:pt idx="934">
                  <c:v>1.15E-2</c:v>
                </c:pt>
                <c:pt idx="935">
                  <c:v>1.15E-2</c:v>
                </c:pt>
                <c:pt idx="936">
                  <c:v>1.15E-2</c:v>
                </c:pt>
                <c:pt idx="937">
                  <c:v>1.6100000000000001E-3</c:v>
                </c:pt>
                <c:pt idx="938">
                  <c:v>1.6100000000000001E-3</c:v>
                </c:pt>
                <c:pt idx="939">
                  <c:v>1.6100000000000001E-3</c:v>
                </c:pt>
                <c:pt idx="940">
                  <c:v>1.6100000000000001E-3</c:v>
                </c:pt>
                <c:pt idx="941">
                  <c:v>1.6100000000000001E-3</c:v>
                </c:pt>
                <c:pt idx="942">
                  <c:v>5.3699999999999998E-2</c:v>
                </c:pt>
                <c:pt idx="943">
                  <c:v>-2.4500000000000001E-2</c:v>
                </c:pt>
                <c:pt idx="944">
                  <c:v>-2.4500000000000001E-2</c:v>
                </c:pt>
                <c:pt idx="945">
                  <c:v>-2.4500000000000001E-2</c:v>
                </c:pt>
                <c:pt idx="946">
                  <c:v>-2.4500000000000001E-2</c:v>
                </c:pt>
                <c:pt idx="947">
                  <c:v>4.1700000000000001E-2</c:v>
                </c:pt>
                <c:pt idx="948">
                  <c:v>4.1700000000000001E-2</c:v>
                </c:pt>
                <c:pt idx="949">
                  <c:v>4.1700000000000001E-2</c:v>
                </c:pt>
                <c:pt idx="950">
                  <c:v>0.114</c:v>
                </c:pt>
                <c:pt idx="951">
                  <c:v>1.03E-2</c:v>
                </c:pt>
                <c:pt idx="952">
                  <c:v>1.03E-2</c:v>
                </c:pt>
                <c:pt idx="953">
                  <c:v>1.03E-2</c:v>
                </c:pt>
                <c:pt idx="954">
                  <c:v>1.03E-2</c:v>
                </c:pt>
                <c:pt idx="955">
                  <c:v>1.03E-2</c:v>
                </c:pt>
                <c:pt idx="956">
                  <c:v>1.03E-2</c:v>
                </c:pt>
                <c:pt idx="957">
                  <c:v>-7.4899999999999994E-2</c:v>
                </c:pt>
                <c:pt idx="958">
                  <c:v>-7.4899999999999994E-2</c:v>
                </c:pt>
                <c:pt idx="959">
                  <c:v>4.1200000000000001E-2</c:v>
                </c:pt>
                <c:pt idx="960">
                  <c:v>4.1200000000000001E-2</c:v>
                </c:pt>
                <c:pt idx="961">
                  <c:v>4.1200000000000001E-2</c:v>
                </c:pt>
                <c:pt idx="962">
                  <c:v>4.1200000000000001E-2</c:v>
                </c:pt>
                <c:pt idx="963">
                  <c:v>4.1200000000000001E-2</c:v>
                </c:pt>
                <c:pt idx="964">
                  <c:v>4.1200000000000001E-2</c:v>
                </c:pt>
                <c:pt idx="965">
                  <c:v>4.1200000000000001E-2</c:v>
                </c:pt>
                <c:pt idx="966">
                  <c:v>4.1200000000000001E-2</c:v>
                </c:pt>
                <c:pt idx="967">
                  <c:v>4.1200000000000001E-2</c:v>
                </c:pt>
                <c:pt idx="968">
                  <c:v>4.1200000000000001E-2</c:v>
                </c:pt>
                <c:pt idx="969">
                  <c:v>4.1200000000000001E-2</c:v>
                </c:pt>
                <c:pt idx="970">
                  <c:v>4.1200000000000001E-2</c:v>
                </c:pt>
                <c:pt idx="971">
                  <c:v>4.1200000000000001E-2</c:v>
                </c:pt>
                <c:pt idx="972">
                  <c:v>4.1200000000000001E-2</c:v>
                </c:pt>
                <c:pt idx="973">
                  <c:v>4.1200000000000001E-2</c:v>
                </c:pt>
                <c:pt idx="974">
                  <c:v>-2.2100000000000002E-2</c:v>
                </c:pt>
                <c:pt idx="975">
                  <c:v>-2.2100000000000002E-2</c:v>
                </c:pt>
                <c:pt idx="976">
                  <c:v>-3.5200000000000002E-2</c:v>
                </c:pt>
                <c:pt idx="977">
                  <c:v>5.6899999999999999E-2</c:v>
                </c:pt>
                <c:pt idx="978">
                  <c:v>5.6899999999999999E-2</c:v>
                </c:pt>
                <c:pt idx="979">
                  <c:v>5.6899999999999999E-2</c:v>
                </c:pt>
                <c:pt idx="980">
                  <c:v>0.104</c:v>
                </c:pt>
                <c:pt idx="981">
                  <c:v>0.104</c:v>
                </c:pt>
                <c:pt idx="982">
                  <c:v>0.104</c:v>
                </c:pt>
                <c:pt idx="983">
                  <c:v>2.5000000000000001E-3</c:v>
                </c:pt>
                <c:pt idx="984">
                  <c:v>2.5000000000000001E-3</c:v>
                </c:pt>
                <c:pt idx="985">
                  <c:v>-9.859999999999999E-4</c:v>
                </c:pt>
                <c:pt idx="986">
                  <c:v>1.0200000000000001E-2</c:v>
                </c:pt>
                <c:pt idx="987">
                  <c:v>1.0200000000000001E-2</c:v>
                </c:pt>
                <c:pt idx="988">
                  <c:v>-9.2200000000000008E-3</c:v>
                </c:pt>
                <c:pt idx="989">
                  <c:v>-9.2200000000000008E-3</c:v>
                </c:pt>
                <c:pt idx="990">
                  <c:v>-9.2200000000000008E-3</c:v>
                </c:pt>
                <c:pt idx="991">
                  <c:v>-7.3299999999999997E-3</c:v>
                </c:pt>
                <c:pt idx="992">
                  <c:v>2.1100000000000001E-2</c:v>
                </c:pt>
                <c:pt idx="993">
                  <c:v>2.1100000000000001E-2</c:v>
                </c:pt>
                <c:pt idx="994">
                  <c:v>2.06E-2</c:v>
                </c:pt>
                <c:pt idx="995">
                  <c:v>2.06E-2</c:v>
                </c:pt>
                <c:pt idx="996">
                  <c:v>2.06E-2</c:v>
                </c:pt>
                <c:pt idx="997">
                  <c:v>2.06E-2</c:v>
                </c:pt>
                <c:pt idx="998">
                  <c:v>-0.104</c:v>
                </c:pt>
                <c:pt idx="999">
                  <c:v>-0.104</c:v>
                </c:pt>
                <c:pt idx="1000">
                  <c:v>-0.104</c:v>
                </c:pt>
                <c:pt idx="1001">
                  <c:v>2.1700000000000001E-3</c:v>
                </c:pt>
                <c:pt idx="1002">
                  <c:v>2.1700000000000001E-3</c:v>
                </c:pt>
                <c:pt idx="1003">
                  <c:v>2.1700000000000001E-3</c:v>
                </c:pt>
                <c:pt idx="1004">
                  <c:v>2.1700000000000001E-3</c:v>
                </c:pt>
                <c:pt idx="1005">
                  <c:v>2.1700000000000001E-3</c:v>
                </c:pt>
                <c:pt idx="1006">
                  <c:v>-6.3E-3</c:v>
                </c:pt>
                <c:pt idx="1007">
                  <c:v>-6.3E-3</c:v>
                </c:pt>
                <c:pt idx="1008">
                  <c:v>-6.3E-3</c:v>
                </c:pt>
                <c:pt idx="1009">
                  <c:v>-9.6299999999999999E-4</c:v>
                </c:pt>
                <c:pt idx="1010">
                  <c:v>-4.6899999999999997E-3</c:v>
                </c:pt>
                <c:pt idx="1011">
                  <c:v>-6.7400000000000001E-4</c:v>
                </c:pt>
                <c:pt idx="1012">
                  <c:v>-6.7400000000000001E-4</c:v>
                </c:pt>
                <c:pt idx="1013">
                  <c:v>-5.4600000000000003E-2</c:v>
                </c:pt>
                <c:pt idx="1014">
                  <c:v>-5.4600000000000003E-2</c:v>
                </c:pt>
                <c:pt idx="1015">
                  <c:v>-5.4600000000000003E-2</c:v>
                </c:pt>
                <c:pt idx="1016">
                  <c:v>-5.4600000000000003E-2</c:v>
                </c:pt>
                <c:pt idx="1017">
                  <c:v>-5.4600000000000003E-2</c:v>
                </c:pt>
                <c:pt idx="1018">
                  <c:v>-5.4600000000000003E-2</c:v>
                </c:pt>
                <c:pt idx="1019">
                  <c:v>-6.5799999999999997E-2</c:v>
                </c:pt>
                <c:pt idx="1020">
                  <c:v>-6.5799999999999997E-2</c:v>
                </c:pt>
                <c:pt idx="1021">
                  <c:v>-6.5799999999999997E-2</c:v>
                </c:pt>
                <c:pt idx="1022">
                  <c:v>-6.5799999999999997E-2</c:v>
                </c:pt>
                <c:pt idx="1023">
                  <c:v>-6.5799999999999997E-2</c:v>
                </c:pt>
                <c:pt idx="1024">
                  <c:v>-6.5799999999999997E-2</c:v>
                </c:pt>
                <c:pt idx="1025">
                  <c:v>-6.5799999999999997E-2</c:v>
                </c:pt>
                <c:pt idx="1026">
                  <c:v>9.9600000000000001E-3</c:v>
                </c:pt>
                <c:pt idx="1027">
                  <c:v>-1.0200000000000001E-2</c:v>
                </c:pt>
                <c:pt idx="1028">
                  <c:v>-1.0200000000000001E-2</c:v>
                </c:pt>
                <c:pt idx="1029">
                  <c:v>-1.0200000000000001E-2</c:v>
                </c:pt>
                <c:pt idx="1030">
                  <c:v>-3.3099999999999997E-2</c:v>
                </c:pt>
                <c:pt idx="1031">
                  <c:v>-3.3099999999999997E-2</c:v>
                </c:pt>
                <c:pt idx="1032">
                  <c:v>-3.3099999999999997E-2</c:v>
                </c:pt>
                <c:pt idx="1033">
                  <c:v>-1.29E-2</c:v>
                </c:pt>
                <c:pt idx="1034">
                  <c:v>8.6499999999999994E-2</c:v>
                </c:pt>
                <c:pt idx="1035">
                  <c:v>8.6499999999999994E-2</c:v>
                </c:pt>
                <c:pt idx="1036">
                  <c:v>-3.7100000000000001E-2</c:v>
                </c:pt>
                <c:pt idx="1037">
                  <c:v>-3.7100000000000001E-2</c:v>
                </c:pt>
                <c:pt idx="1038">
                  <c:v>-3.7100000000000001E-2</c:v>
                </c:pt>
                <c:pt idx="1039">
                  <c:v>-3.7100000000000001E-2</c:v>
                </c:pt>
                <c:pt idx="1040">
                  <c:v>-3.7100000000000001E-2</c:v>
                </c:pt>
                <c:pt idx="1041">
                  <c:v>-3.7100000000000001E-2</c:v>
                </c:pt>
                <c:pt idx="1042">
                  <c:v>2.9100000000000001E-2</c:v>
                </c:pt>
                <c:pt idx="1043">
                  <c:v>4.5699999999999998E-2</c:v>
                </c:pt>
                <c:pt idx="1044">
                  <c:v>4.5699999999999998E-2</c:v>
                </c:pt>
                <c:pt idx="1045">
                  <c:v>4.5699999999999998E-2</c:v>
                </c:pt>
                <c:pt idx="1046">
                  <c:v>4.5699999999999998E-2</c:v>
                </c:pt>
                <c:pt idx="1047">
                  <c:v>7.85E-2</c:v>
                </c:pt>
                <c:pt idx="1048">
                  <c:v>-5.5500000000000001E-2</c:v>
                </c:pt>
                <c:pt idx="1049">
                  <c:v>-5.5500000000000001E-2</c:v>
                </c:pt>
                <c:pt idx="1050">
                  <c:v>7.4399999999999994E-2</c:v>
                </c:pt>
                <c:pt idx="1051">
                  <c:v>-6.8099999999999994E-2</c:v>
                </c:pt>
                <c:pt idx="1052">
                  <c:v>-6.8099999999999994E-2</c:v>
                </c:pt>
                <c:pt idx="1053">
                  <c:v>-6.0100000000000001E-2</c:v>
                </c:pt>
                <c:pt idx="1054">
                  <c:v>-6.0100000000000001E-2</c:v>
                </c:pt>
                <c:pt idx="1055">
                  <c:v>-6.0100000000000001E-2</c:v>
                </c:pt>
                <c:pt idx="1056">
                  <c:v>-6.0100000000000001E-2</c:v>
                </c:pt>
                <c:pt idx="1057">
                  <c:v>-6.0100000000000001E-2</c:v>
                </c:pt>
                <c:pt idx="1058">
                  <c:v>-6.0100000000000001E-2</c:v>
                </c:pt>
                <c:pt idx="1059">
                  <c:v>7.4099999999999999E-2</c:v>
                </c:pt>
                <c:pt idx="1060">
                  <c:v>7.4099999999999999E-2</c:v>
                </c:pt>
                <c:pt idx="1061">
                  <c:v>0.10299999999999999</c:v>
                </c:pt>
                <c:pt idx="1062">
                  <c:v>0.10299999999999999</c:v>
                </c:pt>
                <c:pt idx="1063">
                  <c:v>-4.5699999999999998E-2</c:v>
                </c:pt>
                <c:pt idx="1064">
                  <c:v>6.2799999999999995E-2</c:v>
                </c:pt>
                <c:pt idx="1065">
                  <c:v>1.6199999999999999E-2</c:v>
                </c:pt>
                <c:pt idx="1066">
                  <c:v>-1.9300000000000001E-2</c:v>
                </c:pt>
                <c:pt idx="1067">
                  <c:v>-1.9300000000000001E-2</c:v>
                </c:pt>
                <c:pt idx="1068">
                  <c:v>-1.9300000000000001E-2</c:v>
                </c:pt>
                <c:pt idx="1069">
                  <c:v>-1.9300000000000001E-2</c:v>
                </c:pt>
                <c:pt idx="1070">
                  <c:v>-1.9300000000000001E-2</c:v>
                </c:pt>
                <c:pt idx="1071">
                  <c:v>-1.9300000000000001E-2</c:v>
                </c:pt>
                <c:pt idx="1072">
                  <c:v>6.3799999999999996E-2</c:v>
                </c:pt>
                <c:pt idx="1073">
                  <c:v>5.6599999999999998E-2</c:v>
                </c:pt>
                <c:pt idx="1074">
                  <c:v>-2.6800000000000001E-2</c:v>
                </c:pt>
                <c:pt idx="1075">
                  <c:v>6.59E-2</c:v>
                </c:pt>
                <c:pt idx="1076">
                  <c:v>6.59E-2</c:v>
                </c:pt>
                <c:pt idx="1077">
                  <c:v>6.59E-2</c:v>
                </c:pt>
                <c:pt idx="1078">
                  <c:v>7.1300000000000002E-2</c:v>
                </c:pt>
                <c:pt idx="1079">
                  <c:v>-1.5699999999999999E-2</c:v>
                </c:pt>
                <c:pt idx="1080">
                  <c:v>-1.5699999999999999E-2</c:v>
                </c:pt>
                <c:pt idx="1081">
                  <c:v>-1.5699999999999999E-2</c:v>
                </c:pt>
                <c:pt idx="1082">
                  <c:v>-1.5699999999999999E-2</c:v>
                </c:pt>
                <c:pt idx="1083">
                  <c:v>5.6300000000000003E-2</c:v>
                </c:pt>
                <c:pt idx="1084">
                  <c:v>5.6300000000000003E-2</c:v>
                </c:pt>
                <c:pt idx="1085">
                  <c:v>2.6599999999999999E-2</c:v>
                </c:pt>
                <c:pt idx="1086">
                  <c:v>2.6599999999999999E-2</c:v>
                </c:pt>
                <c:pt idx="1087">
                  <c:v>2.6599999999999999E-2</c:v>
                </c:pt>
                <c:pt idx="1088">
                  <c:v>-6.3400000000000001E-4</c:v>
                </c:pt>
                <c:pt idx="1089">
                  <c:v>-6.3400000000000001E-4</c:v>
                </c:pt>
                <c:pt idx="1090">
                  <c:v>-6.3400000000000001E-4</c:v>
                </c:pt>
                <c:pt idx="1091">
                  <c:v>0.10199999999999999</c:v>
                </c:pt>
                <c:pt idx="1092">
                  <c:v>0.10199999999999999</c:v>
                </c:pt>
                <c:pt idx="1093">
                  <c:v>-0.16900000000000001</c:v>
                </c:pt>
                <c:pt idx="1094">
                  <c:v>-2.9000000000000001E-2</c:v>
                </c:pt>
                <c:pt idx="1095">
                  <c:v>-2.9000000000000001E-2</c:v>
                </c:pt>
                <c:pt idx="1096">
                  <c:v>-6.4899999999999999E-2</c:v>
                </c:pt>
                <c:pt idx="1097">
                  <c:v>1.9800000000000002E-2</c:v>
                </c:pt>
                <c:pt idx="1098">
                  <c:v>1.9800000000000002E-2</c:v>
                </c:pt>
                <c:pt idx="1099">
                  <c:v>1.9800000000000002E-2</c:v>
                </c:pt>
                <c:pt idx="1100">
                  <c:v>1.9800000000000002E-2</c:v>
                </c:pt>
                <c:pt idx="1101">
                  <c:v>1.9800000000000002E-2</c:v>
                </c:pt>
                <c:pt idx="1102">
                  <c:v>1.9800000000000002E-2</c:v>
                </c:pt>
                <c:pt idx="1103">
                  <c:v>1.9800000000000002E-2</c:v>
                </c:pt>
                <c:pt idx="1104">
                  <c:v>8.5699999999999995E-3</c:v>
                </c:pt>
                <c:pt idx="1105">
                  <c:v>-3.78E-2</c:v>
                </c:pt>
                <c:pt idx="1106">
                  <c:v>4.0800000000000003E-2</c:v>
                </c:pt>
                <c:pt idx="1107">
                  <c:v>4.0800000000000003E-2</c:v>
                </c:pt>
                <c:pt idx="1108">
                  <c:v>4.0800000000000003E-2</c:v>
                </c:pt>
                <c:pt idx="1109">
                  <c:v>4.0800000000000003E-2</c:v>
                </c:pt>
                <c:pt idx="1110">
                  <c:v>4.0800000000000003E-2</c:v>
                </c:pt>
                <c:pt idx="1111">
                  <c:v>4.0800000000000003E-2</c:v>
                </c:pt>
                <c:pt idx="1112">
                  <c:v>4.0800000000000003E-2</c:v>
                </c:pt>
                <c:pt idx="1113">
                  <c:v>4.0800000000000003E-2</c:v>
                </c:pt>
                <c:pt idx="1114">
                  <c:v>4.0800000000000003E-2</c:v>
                </c:pt>
                <c:pt idx="1115">
                  <c:v>4.0800000000000003E-2</c:v>
                </c:pt>
                <c:pt idx="1116">
                  <c:v>4.0800000000000003E-2</c:v>
                </c:pt>
                <c:pt idx="1117">
                  <c:v>-1.3100000000000001E-2</c:v>
                </c:pt>
                <c:pt idx="1118">
                  <c:v>-7.1999999999999998E-3</c:v>
                </c:pt>
                <c:pt idx="1119">
                  <c:v>-7.1999999999999998E-3</c:v>
                </c:pt>
                <c:pt idx="1120">
                  <c:v>-7.1999999999999998E-3</c:v>
                </c:pt>
                <c:pt idx="1121">
                  <c:v>-7.1999999999999998E-3</c:v>
                </c:pt>
                <c:pt idx="1122">
                  <c:v>-7.1999999999999998E-3</c:v>
                </c:pt>
                <c:pt idx="1123">
                  <c:v>-7.1999999999999998E-3</c:v>
                </c:pt>
                <c:pt idx="1124">
                  <c:v>-7.1999999999999998E-3</c:v>
                </c:pt>
                <c:pt idx="1125">
                  <c:v>-7.1999999999999998E-3</c:v>
                </c:pt>
                <c:pt idx="1126">
                  <c:v>-7.1999999999999998E-3</c:v>
                </c:pt>
                <c:pt idx="1127">
                  <c:v>-7.1999999999999998E-3</c:v>
                </c:pt>
                <c:pt idx="1128">
                  <c:v>-7.1999999999999998E-3</c:v>
                </c:pt>
                <c:pt idx="1129">
                  <c:v>-7.1999999999999998E-3</c:v>
                </c:pt>
                <c:pt idx="1130">
                  <c:v>-7.1999999999999998E-3</c:v>
                </c:pt>
                <c:pt idx="1131">
                  <c:v>-7.1999999999999998E-3</c:v>
                </c:pt>
                <c:pt idx="1132">
                  <c:v>-7.1999999999999998E-3</c:v>
                </c:pt>
                <c:pt idx="1133">
                  <c:v>-7.1999999999999998E-3</c:v>
                </c:pt>
                <c:pt idx="1134">
                  <c:v>-7.1999999999999998E-3</c:v>
                </c:pt>
                <c:pt idx="1135">
                  <c:v>-7.1999999999999998E-3</c:v>
                </c:pt>
                <c:pt idx="1136">
                  <c:v>-7.1999999999999998E-3</c:v>
                </c:pt>
                <c:pt idx="1137">
                  <c:v>-7.1999999999999998E-3</c:v>
                </c:pt>
                <c:pt idx="1138">
                  <c:v>-7.1999999999999998E-3</c:v>
                </c:pt>
                <c:pt idx="1139">
                  <c:v>-7.1999999999999998E-3</c:v>
                </c:pt>
                <c:pt idx="1140">
                  <c:v>-7.1999999999999998E-3</c:v>
                </c:pt>
                <c:pt idx="1141">
                  <c:v>-8.4000000000000005E-2</c:v>
                </c:pt>
                <c:pt idx="1142">
                  <c:v>-6.5699999999999995E-2</c:v>
                </c:pt>
                <c:pt idx="1143">
                  <c:v>1.7299999999999999E-2</c:v>
                </c:pt>
                <c:pt idx="1144">
                  <c:v>1.7299999999999999E-2</c:v>
                </c:pt>
                <c:pt idx="1145">
                  <c:v>2.7699999999999999E-2</c:v>
                </c:pt>
                <c:pt idx="1146">
                  <c:v>5.9400000000000001E-2</c:v>
                </c:pt>
                <c:pt idx="1147">
                  <c:v>5.9400000000000001E-2</c:v>
                </c:pt>
                <c:pt idx="1148">
                  <c:v>5.9400000000000001E-2</c:v>
                </c:pt>
                <c:pt idx="1149">
                  <c:v>7.0599999999999996E-2</c:v>
                </c:pt>
                <c:pt idx="1150">
                  <c:v>-3.8899999999999997E-2</c:v>
                </c:pt>
                <c:pt idx="1151">
                  <c:v>7.9500000000000005E-3</c:v>
                </c:pt>
                <c:pt idx="1152">
                  <c:v>7.9500000000000005E-3</c:v>
                </c:pt>
                <c:pt idx="1153">
                  <c:v>-3.4299999999999999E-3</c:v>
                </c:pt>
                <c:pt idx="1154">
                  <c:v>-5.8200000000000002E-2</c:v>
                </c:pt>
                <c:pt idx="1155">
                  <c:v>-5.8200000000000002E-2</c:v>
                </c:pt>
                <c:pt idx="1156">
                  <c:v>-2.06E-2</c:v>
                </c:pt>
                <c:pt idx="1157">
                  <c:v>-2.06E-2</c:v>
                </c:pt>
                <c:pt idx="1158">
                  <c:v>-0.105</c:v>
                </c:pt>
                <c:pt idx="1159">
                  <c:v>-0.105</c:v>
                </c:pt>
                <c:pt idx="1160">
                  <c:v>5.28E-2</c:v>
                </c:pt>
                <c:pt idx="1161">
                  <c:v>5.28E-2</c:v>
                </c:pt>
                <c:pt idx="1162">
                  <c:v>-1.38E-2</c:v>
                </c:pt>
                <c:pt idx="1163">
                  <c:v>-1.38E-2</c:v>
                </c:pt>
                <c:pt idx="1164">
                  <c:v>-1.38E-2</c:v>
                </c:pt>
                <c:pt idx="1165">
                  <c:v>-1.38E-2</c:v>
                </c:pt>
                <c:pt idx="1166">
                  <c:v>3.6499999999999998E-2</c:v>
                </c:pt>
                <c:pt idx="1167">
                  <c:v>-5.9900000000000002E-2</c:v>
                </c:pt>
                <c:pt idx="1168">
                  <c:v>-5.9900000000000002E-2</c:v>
                </c:pt>
                <c:pt idx="1169">
                  <c:v>-5.9900000000000002E-2</c:v>
                </c:pt>
                <c:pt idx="1170">
                  <c:v>-5.9900000000000002E-2</c:v>
                </c:pt>
                <c:pt idx="1171">
                  <c:v>-5.9900000000000002E-2</c:v>
                </c:pt>
                <c:pt idx="1172">
                  <c:v>-1.5800000000000002E-2</c:v>
                </c:pt>
                <c:pt idx="1173">
                  <c:v>-1.5800000000000002E-2</c:v>
                </c:pt>
                <c:pt idx="1174">
                  <c:v>-1.5800000000000002E-2</c:v>
                </c:pt>
                <c:pt idx="1175">
                  <c:v>-1.5800000000000002E-2</c:v>
                </c:pt>
                <c:pt idx="1176">
                  <c:v>-1.5800000000000002E-2</c:v>
                </c:pt>
                <c:pt idx="1177">
                  <c:v>-1.5800000000000002E-2</c:v>
                </c:pt>
                <c:pt idx="1178">
                  <c:v>1.9199999999999998E-2</c:v>
                </c:pt>
                <c:pt idx="1179">
                  <c:v>1.9199999999999998E-2</c:v>
                </c:pt>
                <c:pt idx="1180">
                  <c:v>1.9199999999999998E-2</c:v>
                </c:pt>
                <c:pt idx="1181">
                  <c:v>3.8100000000000002E-2</c:v>
                </c:pt>
                <c:pt idx="1182">
                  <c:v>3.8100000000000002E-2</c:v>
                </c:pt>
                <c:pt idx="1183">
                  <c:v>4.1700000000000001E-2</c:v>
                </c:pt>
                <c:pt idx="1184">
                  <c:v>4.1700000000000001E-2</c:v>
                </c:pt>
                <c:pt idx="1185">
                  <c:v>4.1700000000000001E-2</c:v>
                </c:pt>
                <c:pt idx="1186">
                  <c:v>-6.25E-2</c:v>
                </c:pt>
                <c:pt idx="1187">
                  <c:v>4.07E-2</c:v>
                </c:pt>
                <c:pt idx="1188">
                  <c:v>4.07E-2</c:v>
                </c:pt>
                <c:pt idx="1189">
                  <c:v>4.07E-2</c:v>
                </c:pt>
                <c:pt idx="1190">
                  <c:v>4.07E-2</c:v>
                </c:pt>
                <c:pt idx="1191">
                  <c:v>-6.7799999999999996E-3</c:v>
                </c:pt>
                <c:pt idx="1192">
                  <c:v>-6.7799999999999996E-3</c:v>
                </c:pt>
                <c:pt idx="1193">
                  <c:v>-6.7799999999999996E-3</c:v>
                </c:pt>
                <c:pt idx="1194">
                  <c:v>-6.7799999999999996E-3</c:v>
                </c:pt>
                <c:pt idx="1195">
                  <c:v>-6.7799999999999996E-3</c:v>
                </c:pt>
                <c:pt idx="1196">
                  <c:v>0.04</c:v>
                </c:pt>
                <c:pt idx="1197">
                  <c:v>6.3799999999999996E-2</c:v>
                </c:pt>
                <c:pt idx="1198">
                  <c:v>3.6499999999999998E-2</c:v>
                </c:pt>
                <c:pt idx="1199">
                  <c:v>3.6499999999999998E-2</c:v>
                </c:pt>
                <c:pt idx="1200">
                  <c:v>3.6499999999999998E-2</c:v>
                </c:pt>
                <c:pt idx="1201">
                  <c:v>3.6499999999999998E-2</c:v>
                </c:pt>
                <c:pt idx="1202">
                  <c:v>2.18E-2</c:v>
                </c:pt>
                <c:pt idx="1203">
                  <c:v>2.18E-2</c:v>
                </c:pt>
                <c:pt idx="1204">
                  <c:v>2.18E-2</c:v>
                </c:pt>
                <c:pt idx="1205">
                  <c:v>2.18E-2</c:v>
                </c:pt>
                <c:pt idx="1206">
                  <c:v>2.18E-2</c:v>
                </c:pt>
                <c:pt idx="1207">
                  <c:v>2.18E-2</c:v>
                </c:pt>
                <c:pt idx="1208">
                  <c:v>2.18E-2</c:v>
                </c:pt>
                <c:pt idx="1209">
                  <c:v>2.18E-2</c:v>
                </c:pt>
                <c:pt idx="1210">
                  <c:v>-2.46E-2</c:v>
                </c:pt>
                <c:pt idx="1211">
                  <c:v>-2.46E-2</c:v>
                </c:pt>
                <c:pt idx="1212">
                  <c:v>-2.46E-2</c:v>
                </c:pt>
                <c:pt idx="1213">
                  <c:v>-2.46E-2</c:v>
                </c:pt>
                <c:pt idx="1214">
                  <c:v>-6.2300000000000001E-2</c:v>
                </c:pt>
                <c:pt idx="1215">
                  <c:v>-6.2300000000000001E-2</c:v>
                </c:pt>
                <c:pt idx="1216">
                  <c:v>-6.2300000000000001E-2</c:v>
                </c:pt>
                <c:pt idx="1217">
                  <c:v>-6.2300000000000001E-2</c:v>
                </c:pt>
                <c:pt idx="1218">
                  <c:v>-6.2300000000000001E-2</c:v>
                </c:pt>
                <c:pt idx="1219">
                  <c:v>-5.4199999999999998E-2</c:v>
                </c:pt>
                <c:pt idx="1220">
                  <c:v>-5.4199999999999998E-2</c:v>
                </c:pt>
                <c:pt idx="1221">
                  <c:v>-5.4199999999999998E-2</c:v>
                </c:pt>
                <c:pt idx="1222">
                  <c:v>-5.4199999999999998E-2</c:v>
                </c:pt>
                <c:pt idx="1223">
                  <c:v>-5.4199999999999998E-2</c:v>
                </c:pt>
                <c:pt idx="1224">
                  <c:v>-5.4199999999999998E-2</c:v>
                </c:pt>
                <c:pt idx="1225">
                  <c:v>-5.4199999999999998E-2</c:v>
                </c:pt>
                <c:pt idx="1226">
                  <c:v>-5.4199999999999998E-2</c:v>
                </c:pt>
                <c:pt idx="1227">
                  <c:v>-5.4199999999999998E-2</c:v>
                </c:pt>
                <c:pt idx="1228">
                  <c:v>3.3300000000000003E-2</c:v>
                </c:pt>
                <c:pt idx="1229">
                  <c:v>-8.1500000000000003E-2</c:v>
                </c:pt>
                <c:pt idx="1230">
                  <c:v>-8.1500000000000003E-2</c:v>
                </c:pt>
                <c:pt idx="1231">
                  <c:v>-7.9899999999999999E-2</c:v>
                </c:pt>
                <c:pt idx="1232">
                  <c:v>-7.9899999999999999E-2</c:v>
                </c:pt>
                <c:pt idx="1233">
                  <c:v>-0.108</c:v>
                </c:pt>
                <c:pt idx="1234">
                  <c:v>-0.108</c:v>
                </c:pt>
                <c:pt idx="1235">
                  <c:v>-0.108</c:v>
                </c:pt>
                <c:pt idx="1236">
                  <c:v>7.3899999999999993E-2</c:v>
                </c:pt>
                <c:pt idx="1237">
                  <c:v>-8.2699999999999996E-2</c:v>
                </c:pt>
                <c:pt idx="1238">
                  <c:v>-3.0300000000000001E-2</c:v>
                </c:pt>
                <c:pt idx="1239">
                  <c:v>-3.0300000000000001E-2</c:v>
                </c:pt>
                <c:pt idx="1240">
                  <c:v>-3.6299999999999999E-2</c:v>
                </c:pt>
                <c:pt idx="1241">
                  <c:v>-3.6299999999999999E-2</c:v>
                </c:pt>
                <c:pt idx="1242">
                  <c:v>3.4200000000000001E-2</c:v>
                </c:pt>
                <c:pt idx="1243">
                  <c:v>3.4200000000000001E-2</c:v>
                </c:pt>
                <c:pt idx="1244">
                  <c:v>3.4200000000000001E-2</c:v>
                </c:pt>
                <c:pt idx="1245">
                  <c:v>-5.8799999999999998E-2</c:v>
                </c:pt>
                <c:pt idx="1246">
                  <c:v>4.4900000000000002E-2</c:v>
                </c:pt>
                <c:pt idx="1247">
                  <c:v>4.4900000000000002E-2</c:v>
                </c:pt>
                <c:pt idx="1248">
                  <c:v>4.4900000000000002E-2</c:v>
                </c:pt>
                <c:pt idx="1249">
                  <c:v>4.4900000000000002E-2</c:v>
                </c:pt>
                <c:pt idx="1250">
                  <c:v>4.4900000000000002E-2</c:v>
                </c:pt>
                <c:pt idx="1251">
                  <c:v>4.4900000000000002E-2</c:v>
                </c:pt>
                <c:pt idx="1252">
                  <c:v>4.4900000000000002E-2</c:v>
                </c:pt>
                <c:pt idx="1253">
                  <c:v>6.0400000000000004E-4</c:v>
                </c:pt>
                <c:pt idx="1254">
                  <c:v>6.0400000000000004E-4</c:v>
                </c:pt>
                <c:pt idx="1255">
                  <c:v>6.0400000000000004E-4</c:v>
                </c:pt>
                <c:pt idx="1256">
                  <c:v>6.0400000000000004E-4</c:v>
                </c:pt>
                <c:pt idx="1257">
                  <c:v>6.0400000000000004E-4</c:v>
                </c:pt>
                <c:pt idx="1258">
                  <c:v>6.0400000000000004E-4</c:v>
                </c:pt>
                <c:pt idx="1259">
                  <c:v>6.0400000000000004E-4</c:v>
                </c:pt>
                <c:pt idx="1260">
                  <c:v>6.0400000000000004E-4</c:v>
                </c:pt>
                <c:pt idx="1261">
                  <c:v>6.0400000000000004E-4</c:v>
                </c:pt>
                <c:pt idx="1262">
                  <c:v>6.0400000000000004E-4</c:v>
                </c:pt>
                <c:pt idx="1263">
                  <c:v>6.0400000000000004E-4</c:v>
                </c:pt>
                <c:pt idx="1264">
                  <c:v>6.0400000000000004E-4</c:v>
                </c:pt>
                <c:pt idx="1265">
                  <c:v>6.0400000000000004E-4</c:v>
                </c:pt>
                <c:pt idx="1266">
                  <c:v>-1.7399999999999999E-2</c:v>
                </c:pt>
                <c:pt idx="1267">
                  <c:v>-1.7399999999999999E-2</c:v>
                </c:pt>
                <c:pt idx="1268">
                  <c:v>-1.7399999999999999E-2</c:v>
                </c:pt>
                <c:pt idx="1269">
                  <c:v>-2.0200000000000001E-3</c:v>
                </c:pt>
                <c:pt idx="1270">
                  <c:v>-2.8199999999999999E-2</c:v>
                </c:pt>
                <c:pt idx="1271">
                  <c:v>-2.8199999999999999E-2</c:v>
                </c:pt>
                <c:pt idx="1272">
                  <c:v>3.79E-3</c:v>
                </c:pt>
                <c:pt idx="1273">
                  <c:v>3.79E-3</c:v>
                </c:pt>
                <c:pt idx="1274">
                  <c:v>3.79E-3</c:v>
                </c:pt>
                <c:pt idx="1275">
                  <c:v>3.79E-3</c:v>
                </c:pt>
                <c:pt idx="1276">
                  <c:v>3.79E-3</c:v>
                </c:pt>
                <c:pt idx="1277">
                  <c:v>3.79E-3</c:v>
                </c:pt>
                <c:pt idx="1278">
                  <c:v>-5.0099999999999999E-2</c:v>
                </c:pt>
                <c:pt idx="1279">
                  <c:v>6.83E-2</c:v>
                </c:pt>
                <c:pt idx="1280">
                  <c:v>3.9199999999999999E-2</c:v>
                </c:pt>
                <c:pt idx="1281">
                  <c:v>3.9199999999999999E-2</c:v>
                </c:pt>
                <c:pt idx="1282">
                  <c:v>3.9199999999999999E-2</c:v>
                </c:pt>
                <c:pt idx="1283">
                  <c:v>3.9199999999999999E-2</c:v>
                </c:pt>
                <c:pt idx="1284">
                  <c:v>4.48E-2</c:v>
                </c:pt>
                <c:pt idx="1285">
                  <c:v>4.48E-2</c:v>
                </c:pt>
                <c:pt idx="1286">
                  <c:v>2.07E-2</c:v>
                </c:pt>
                <c:pt idx="1287">
                  <c:v>2.07E-2</c:v>
                </c:pt>
                <c:pt idx="1288">
                  <c:v>-2.24E-2</c:v>
                </c:pt>
                <c:pt idx="1289">
                  <c:v>-3.0300000000000001E-2</c:v>
                </c:pt>
                <c:pt idx="1290">
                  <c:v>-2.0799999999999999E-2</c:v>
                </c:pt>
                <c:pt idx="1291">
                  <c:v>-2.7400000000000001E-2</c:v>
                </c:pt>
                <c:pt idx="1292">
                  <c:v>-2.0400000000000001E-2</c:v>
                </c:pt>
                <c:pt idx="1293">
                  <c:v>-2.0400000000000001E-2</c:v>
                </c:pt>
                <c:pt idx="1294">
                  <c:v>6.1600000000000002E-2</c:v>
                </c:pt>
                <c:pt idx="1295">
                  <c:v>6.1600000000000002E-2</c:v>
                </c:pt>
                <c:pt idx="1296">
                  <c:v>4.3299999999999998E-2</c:v>
                </c:pt>
                <c:pt idx="1297">
                  <c:v>4.3299999999999998E-2</c:v>
                </c:pt>
                <c:pt idx="1298">
                  <c:v>4.3299999999999998E-2</c:v>
                </c:pt>
                <c:pt idx="1299">
                  <c:v>4.3299999999999998E-2</c:v>
                </c:pt>
                <c:pt idx="1300">
                  <c:v>4.3299999999999998E-2</c:v>
                </c:pt>
                <c:pt idx="1301">
                  <c:v>-2.9600000000000001E-2</c:v>
                </c:pt>
                <c:pt idx="1302">
                  <c:v>-2.9600000000000001E-2</c:v>
                </c:pt>
                <c:pt idx="1303">
                  <c:v>-2.9600000000000001E-2</c:v>
                </c:pt>
                <c:pt idx="1304">
                  <c:v>-2.9600000000000001E-2</c:v>
                </c:pt>
                <c:pt idx="1305">
                  <c:v>-2.9600000000000001E-2</c:v>
                </c:pt>
                <c:pt idx="1306">
                  <c:v>-2.9600000000000001E-2</c:v>
                </c:pt>
                <c:pt idx="1307">
                  <c:v>-5.57E-2</c:v>
                </c:pt>
                <c:pt idx="1308">
                  <c:v>0.08</c:v>
                </c:pt>
                <c:pt idx="1309">
                  <c:v>4.7500000000000001E-2</c:v>
                </c:pt>
                <c:pt idx="1310">
                  <c:v>4.7500000000000001E-2</c:v>
                </c:pt>
                <c:pt idx="1311">
                  <c:v>4.7500000000000001E-2</c:v>
                </c:pt>
                <c:pt idx="1312">
                  <c:v>4.7500000000000001E-2</c:v>
                </c:pt>
                <c:pt idx="1313">
                  <c:v>4.7500000000000001E-2</c:v>
                </c:pt>
                <c:pt idx="1314">
                  <c:v>4.7500000000000001E-2</c:v>
                </c:pt>
                <c:pt idx="1315">
                  <c:v>-0.107</c:v>
                </c:pt>
                <c:pt idx="1316">
                  <c:v>2.6599999999999999E-2</c:v>
                </c:pt>
                <c:pt idx="1317">
                  <c:v>2.6599999999999999E-2</c:v>
                </c:pt>
                <c:pt idx="1318">
                  <c:v>1.2E-2</c:v>
                </c:pt>
                <c:pt idx="1319">
                  <c:v>1.2E-2</c:v>
                </c:pt>
                <c:pt idx="1320">
                  <c:v>1.2E-2</c:v>
                </c:pt>
                <c:pt idx="1321">
                  <c:v>1.2E-2</c:v>
                </c:pt>
                <c:pt idx="1322">
                  <c:v>1.2E-2</c:v>
                </c:pt>
                <c:pt idx="1323">
                  <c:v>1.2E-2</c:v>
                </c:pt>
                <c:pt idx="1324">
                  <c:v>1.2E-2</c:v>
                </c:pt>
                <c:pt idx="1325">
                  <c:v>1.2E-2</c:v>
                </c:pt>
                <c:pt idx="1326">
                  <c:v>3.2200000000000002E-3</c:v>
                </c:pt>
                <c:pt idx="1327">
                  <c:v>3.2200000000000002E-3</c:v>
                </c:pt>
                <c:pt idx="1328">
                  <c:v>1.26E-2</c:v>
                </c:pt>
                <c:pt idx="1329">
                  <c:v>1.26E-2</c:v>
                </c:pt>
                <c:pt idx="1330">
                  <c:v>1.26E-2</c:v>
                </c:pt>
                <c:pt idx="1331">
                  <c:v>-2.3300000000000001E-2</c:v>
                </c:pt>
                <c:pt idx="1332">
                  <c:v>-2.3300000000000001E-2</c:v>
                </c:pt>
                <c:pt idx="1333">
                  <c:v>-2.3300000000000001E-2</c:v>
                </c:pt>
                <c:pt idx="1334">
                  <c:v>-2.3300000000000001E-2</c:v>
                </c:pt>
                <c:pt idx="1335">
                  <c:v>-1.8800000000000001E-2</c:v>
                </c:pt>
                <c:pt idx="1336">
                  <c:v>-1.8800000000000001E-2</c:v>
                </c:pt>
                <c:pt idx="1337">
                  <c:v>-1.8800000000000001E-2</c:v>
                </c:pt>
                <c:pt idx="1338">
                  <c:v>-1.8800000000000001E-2</c:v>
                </c:pt>
                <c:pt idx="1339">
                  <c:v>-6.4299999999999996E-2</c:v>
                </c:pt>
                <c:pt idx="1340">
                  <c:v>-6.4299999999999996E-2</c:v>
                </c:pt>
                <c:pt idx="1341">
                  <c:v>-6.4299999999999996E-2</c:v>
                </c:pt>
                <c:pt idx="1342">
                  <c:v>3.9500000000000004E-3</c:v>
                </c:pt>
                <c:pt idx="1343">
                  <c:v>3.9500000000000004E-3</c:v>
                </c:pt>
                <c:pt idx="1344">
                  <c:v>3.9500000000000004E-3</c:v>
                </c:pt>
                <c:pt idx="1345">
                  <c:v>3.9500000000000004E-3</c:v>
                </c:pt>
                <c:pt idx="1346">
                  <c:v>3.9500000000000004E-3</c:v>
                </c:pt>
                <c:pt idx="1347">
                  <c:v>3.9500000000000004E-3</c:v>
                </c:pt>
                <c:pt idx="1348">
                  <c:v>3.9500000000000004E-3</c:v>
                </c:pt>
                <c:pt idx="1349">
                  <c:v>3.9500000000000004E-3</c:v>
                </c:pt>
                <c:pt idx="1350">
                  <c:v>5.6300000000000003E-2</c:v>
                </c:pt>
                <c:pt idx="1351">
                  <c:v>5.6300000000000003E-2</c:v>
                </c:pt>
                <c:pt idx="1352">
                  <c:v>5.6300000000000003E-2</c:v>
                </c:pt>
                <c:pt idx="1353">
                  <c:v>5.6800000000000003E-2</c:v>
                </c:pt>
                <c:pt idx="1354">
                  <c:v>-1.8500000000000001E-3</c:v>
                </c:pt>
                <c:pt idx="1355">
                  <c:v>-1.8500000000000001E-3</c:v>
                </c:pt>
                <c:pt idx="1356">
                  <c:v>6.1699999999999998E-2</c:v>
                </c:pt>
                <c:pt idx="1357">
                  <c:v>-1.0499999999999999E-3</c:v>
                </c:pt>
                <c:pt idx="1358">
                  <c:v>-3.9E-2</c:v>
                </c:pt>
                <c:pt idx="1359">
                  <c:v>1.7100000000000001E-2</c:v>
                </c:pt>
                <c:pt idx="1360">
                  <c:v>1.7100000000000001E-2</c:v>
                </c:pt>
                <c:pt idx="1361">
                  <c:v>1.7100000000000001E-2</c:v>
                </c:pt>
                <c:pt idx="1362">
                  <c:v>1.7100000000000001E-2</c:v>
                </c:pt>
                <c:pt idx="1363">
                  <c:v>-4.8000000000000001E-2</c:v>
                </c:pt>
                <c:pt idx="1364">
                  <c:v>-4.8000000000000001E-2</c:v>
                </c:pt>
                <c:pt idx="1365">
                  <c:v>-4.8000000000000001E-2</c:v>
                </c:pt>
                <c:pt idx="1366">
                  <c:v>-4.8000000000000001E-2</c:v>
                </c:pt>
                <c:pt idx="1367">
                  <c:v>5.4600000000000003E-2</c:v>
                </c:pt>
                <c:pt idx="1368">
                  <c:v>4.3200000000000002E-2</c:v>
                </c:pt>
                <c:pt idx="1369">
                  <c:v>-2.0400000000000001E-2</c:v>
                </c:pt>
                <c:pt idx="1370">
                  <c:v>-2.0400000000000001E-2</c:v>
                </c:pt>
                <c:pt idx="1371">
                  <c:v>1.5E-3</c:v>
                </c:pt>
                <c:pt idx="1372">
                  <c:v>1.5E-3</c:v>
                </c:pt>
                <c:pt idx="1373">
                  <c:v>1.5E-3</c:v>
                </c:pt>
                <c:pt idx="1374">
                  <c:v>1.5E-3</c:v>
                </c:pt>
                <c:pt idx="1375">
                  <c:v>1.4E-2</c:v>
                </c:pt>
                <c:pt idx="1376">
                  <c:v>1.4E-2</c:v>
                </c:pt>
                <c:pt idx="1377">
                  <c:v>1.4E-2</c:v>
                </c:pt>
                <c:pt idx="1378">
                  <c:v>1.4E-2</c:v>
                </c:pt>
                <c:pt idx="1379">
                  <c:v>-3.1699999999999999E-2</c:v>
                </c:pt>
                <c:pt idx="1380">
                  <c:v>-3.1699999999999999E-2</c:v>
                </c:pt>
                <c:pt idx="1381">
                  <c:v>1.8699999999999999E-4</c:v>
                </c:pt>
                <c:pt idx="1382">
                  <c:v>1.8699999999999999E-4</c:v>
                </c:pt>
                <c:pt idx="1383">
                  <c:v>1.8699999999999999E-4</c:v>
                </c:pt>
                <c:pt idx="1384">
                  <c:v>1.8699999999999999E-4</c:v>
                </c:pt>
                <c:pt idx="1385">
                  <c:v>1.8699999999999999E-4</c:v>
                </c:pt>
                <c:pt idx="1386">
                  <c:v>1.8699999999999999E-4</c:v>
                </c:pt>
                <c:pt idx="1387">
                  <c:v>3.8899999999999997E-2</c:v>
                </c:pt>
                <c:pt idx="1388">
                  <c:v>-0.02</c:v>
                </c:pt>
                <c:pt idx="1389">
                  <c:v>4.7500000000000001E-2</c:v>
                </c:pt>
                <c:pt idx="1390">
                  <c:v>-8.9599999999999992E-3</c:v>
                </c:pt>
                <c:pt idx="1391">
                  <c:v>-2.8500000000000001E-2</c:v>
                </c:pt>
                <c:pt idx="1392">
                  <c:v>-2.8500000000000001E-2</c:v>
                </c:pt>
                <c:pt idx="1393">
                  <c:v>-2.8500000000000001E-2</c:v>
                </c:pt>
                <c:pt idx="1394">
                  <c:v>-2.8500000000000001E-2</c:v>
                </c:pt>
                <c:pt idx="1395">
                  <c:v>-2.8500000000000001E-2</c:v>
                </c:pt>
                <c:pt idx="1396">
                  <c:v>-2.8500000000000001E-2</c:v>
                </c:pt>
                <c:pt idx="1397">
                  <c:v>-2.8500000000000001E-2</c:v>
                </c:pt>
                <c:pt idx="1398">
                  <c:v>6.7299999999999999E-2</c:v>
                </c:pt>
                <c:pt idx="1399">
                  <c:v>6.7400000000000002E-2</c:v>
                </c:pt>
                <c:pt idx="1400">
                  <c:v>6.7400000000000002E-2</c:v>
                </c:pt>
                <c:pt idx="1401">
                  <c:v>6.7400000000000002E-2</c:v>
                </c:pt>
                <c:pt idx="1402">
                  <c:v>6.7400000000000002E-2</c:v>
                </c:pt>
                <c:pt idx="1403">
                  <c:v>6.7400000000000002E-2</c:v>
                </c:pt>
                <c:pt idx="1404">
                  <c:v>6.7400000000000002E-2</c:v>
                </c:pt>
                <c:pt idx="1405">
                  <c:v>6.7400000000000002E-2</c:v>
                </c:pt>
                <c:pt idx="1406">
                  <c:v>6.7400000000000002E-2</c:v>
                </c:pt>
                <c:pt idx="1407">
                  <c:v>6.7400000000000002E-2</c:v>
                </c:pt>
                <c:pt idx="1408">
                  <c:v>2.6200000000000001E-2</c:v>
                </c:pt>
                <c:pt idx="1409">
                  <c:v>2.6200000000000001E-2</c:v>
                </c:pt>
                <c:pt idx="1410">
                  <c:v>2.6200000000000001E-2</c:v>
                </c:pt>
                <c:pt idx="1411">
                  <c:v>2.6200000000000001E-2</c:v>
                </c:pt>
                <c:pt idx="1412">
                  <c:v>2.6200000000000001E-2</c:v>
                </c:pt>
                <c:pt idx="1413">
                  <c:v>2.6200000000000001E-2</c:v>
                </c:pt>
                <c:pt idx="1414">
                  <c:v>2.6200000000000001E-2</c:v>
                </c:pt>
                <c:pt idx="1415">
                  <c:v>2.6200000000000001E-2</c:v>
                </c:pt>
                <c:pt idx="1416">
                  <c:v>2.6200000000000001E-2</c:v>
                </c:pt>
                <c:pt idx="1417">
                  <c:v>2.6200000000000001E-2</c:v>
                </c:pt>
                <c:pt idx="1418">
                  <c:v>2.6200000000000001E-2</c:v>
                </c:pt>
                <c:pt idx="1419">
                  <c:v>2.6200000000000001E-2</c:v>
                </c:pt>
                <c:pt idx="1420">
                  <c:v>2.6200000000000001E-2</c:v>
                </c:pt>
                <c:pt idx="1421">
                  <c:v>2.6200000000000001E-2</c:v>
                </c:pt>
                <c:pt idx="1422">
                  <c:v>2.6200000000000001E-2</c:v>
                </c:pt>
                <c:pt idx="1423">
                  <c:v>2.6200000000000001E-2</c:v>
                </c:pt>
                <c:pt idx="1424">
                  <c:v>2.6200000000000001E-2</c:v>
                </c:pt>
                <c:pt idx="1425">
                  <c:v>-6.8099999999999994E-2</c:v>
                </c:pt>
                <c:pt idx="1426">
                  <c:v>-6.8099999999999994E-2</c:v>
                </c:pt>
                <c:pt idx="1427">
                  <c:v>-6.8099999999999994E-2</c:v>
                </c:pt>
                <c:pt idx="1428">
                  <c:v>-6.8099999999999994E-2</c:v>
                </c:pt>
                <c:pt idx="1429">
                  <c:v>-6.8099999999999994E-2</c:v>
                </c:pt>
                <c:pt idx="1430">
                  <c:v>9.0600000000000003E-3</c:v>
                </c:pt>
                <c:pt idx="1431">
                  <c:v>9.0600000000000003E-3</c:v>
                </c:pt>
                <c:pt idx="1432">
                  <c:v>3.6400000000000002E-2</c:v>
                </c:pt>
                <c:pt idx="1433">
                  <c:v>3.6400000000000002E-2</c:v>
                </c:pt>
                <c:pt idx="1434">
                  <c:v>-1.21E-2</c:v>
                </c:pt>
                <c:pt idx="1435">
                  <c:v>-1.21E-2</c:v>
                </c:pt>
                <c:pt idx="1436">
                  <c:v>-1.21E-2</c:v>
                </c:pt>
                <c:pt idx="1437">
                  <c:v>-5.4900000000000001E-3</c:v>
                </c:pt>
                <c:pt idx="1438">
                  <c:v>7.4700000000000003E-2</c:v>
                </c:pt>
                <c:pt idx="1439">
                  <c:v>-5.8200000000000002E-2</c:v>
                </c:pt>
                <c:pt idx="1440">
                  <c:v>-5.8200000000000002E-2</c:v>
                </c:pt>
                <c:pt idx="1441">
                  <c:v>-5.8200000000000002E-2</c:v>
                </c:pt>
                <c:pt idx="1442">
                  <c:v>-6.5500000000000003E-2</c:v>
                </c:pt>
                <c:pt idx="1443">
                  <c:v>-6.5500000000000003E-2</c:v>
                </c:pt>
                <c:pt idx="1444">
                  <c:v>-6.5500000000000003E-2</c:v>
                </c:pt>
                <c:pt idx="1445">
                  <c:v>7.2700000000000004E-3</c:v>
                </c:pt>
                <c:pt idx="1446">
                  <c:v>7.2700000000000004E-3</c:v>
                </c:pt>
                <c:pt idx="1447">
                  <c:v>7.2700000000000004E-3</c:v>
                </c:pt>
                <c:pt idx="1448">
                  <c:v>7.2700000000000004E-3</c:v>
                </c:pt>
                <c:pt idx="1449">
                  <c:v>2.3199999999999998E-2</c:v>
                </c:pt>
                <c:pt idx="1450">
                  <c:v>2.3199999999999998E-2</c:v>
                </c:pt>
                <c:pt idx="1451">
                  <c:v>2.3199999999999998E-2</c:v>
                </c:pt>
                <c:pt idx="1452">
                  <c:v>2.3199999999999998E-2</c:v>
                </c:pt>
                <c:pt idx="1453">
                  <c:v>-8.4099999999999994E-2</c:v>
                </c:pt>
                <c:pt idx="1454">
                  <c:v>-1.43E-2</c:v>
                </c:pt>
                <c:pt idx="1455">
                  <c:v>-1.43E-2</c:v>
                </c:pt>
                <c:pt idx="1456">
                  <c:v>-1.43E-2</c:v>
                </c:pt>
                <c:pt idx="1457">
                  <c:v>-1.43E-2</c:v>
                </c:pt>
                <c:pt idx="1458">
                  <c:v>-1.43E-2</c:v>
                </c:pt>
                <c:pt idx="1459">
                  <c:v>-1.43E-2</c:v>
                </c:pt>
                <c:pt idx="1460">
                  <c:v>4.3999999999999997E-2</c:v>
                </c:pt>
                <c:pt idx="1461">
                  <c:v>2.7900000000000001E-2</c:v>
                </c:pt>
                <c:pt idx="1462">
                  <c:v>2.7900000000000001E-2</c:v>
                </c:pt>
                <c:pt idx="1463">
                  <c:v>2.7900000000000001E-2</c:v>
                </c:pt>
                <c:pt idx="1464">
                  <c:v>5.7000000000000002E-2</c:v>
                </c:pt>
                <c:pt idx="1465">
                  <c:v>-1.7899999999999999E-2</c:v>
                </c:pt>
                <c:pt idx="1466">
                  <c:v>-1.7899999999999999E-2</c:v>
                </c:pt>
                <c:pt idx="1467">
                  <c:v>-1.7899999999999999E-2</c:v>
                </c:pt>
                <c:pt idx="1468">
                  <c:v>-1.7899999999999999E-2</c:v>
                </c:pt>
                <c:pt idx="1469">
                  <c:v>-1.7899999999999999E-2</c:v>
                </c:pt>
                <c:pt idx="1470">
                  <c:v>-1.29E-2</c:v>
                </c:pt>
                <c:pt idx="1471">
                  <c:v>-1.29E-2</c:v>
                </c:pt>
                <c:pt idx="1472">
                  <c:v>-1.29E-2</c:v>
                </c:pt>
                <c:pt idx="1473">
                  <c:v>-1.29E-2</c:v>
                </c:pt>
                <c:pt idx="1474">
                  <c:v>-1.29E-2</c:v>
                </c:pt>
                <c:pt idx="1475">
                  <c:v>-1.29E-2</c:v>
                </c:pt>
                <c:pt idx="1476">
                  <c:v>1.29E-2</c:v>
                </c:pt>
                <c:pt idx="1477">
                  <c:v>3.5700000000000003E-2</c:v>
                </c:pt>
                <c:pt idx="1478">
                  <c:v>-3.6999999999999998E-2</c:v>
                </c:pt>
                <c:pt idx="1479">
                  <c:v>-3.6999999999999998E-2</c:v>
                </c:pt>
                <c:pt idx="1480">
                  <c:v>-3.6999999999999998E-2</c:v>
                </c:pt>
                <c:pt idx="1481">
                  <c:v>-3.6999999999999998E-2</c:v>
                </c:pt>
                <c:pt idx="1482">
                  <c:v>-3.6999999999999998E-2</c:v>
                </c:pt>
                <c:pt idx="1483">
                  <c:v>-3.6999999999999998E-2</c:v>
                </c:pt>
                <c:pt idx="1484">
                  <c:v>-3.6999999999999998E-2</c:v>
                </c:pt>
                <c:pt idx="1485">
                  <c:v>2.6900000000000001E-3</c:v>
                </c:pt>
                <c:pt idx="1486">
                  <c:v>-2.35E-2</c:v>
                </c:pt>
                <c:pt idx="1487">
                  <c:v>-2.35E-2</c:v>
                </c:pt>
                <c:pt idx="1488">
                  <c:v>-2.35E-2</c:v>
                </c:pt>
                <c:pt idx="1489">
                  <c:v>-5.3800000000000001E-2</c:v>
                </c:pt>
                <c:pt idx="1490">
                  <c:v>-5.3800000000000001E-2</c:v>
                </c:pt>
                <c:pt idx="1491">
                  <c:v>-5.3800000000000001E-2</c:v>
                </c:pt>
                <c:pt idx="1492">
                  <c:v>1.8100000000000002E-2</c:v>
                </c:pt>
                <c:pt idx="1493">
                  <c:v>1.8100000000000002E-2</c:v>
                </c:pt>
                <c:pt idx="1494">
                  <c:v>1.8100000000000002E-2</c:v>
                </c:pt>
                <c:pt idx="1495">
                  <c:v>1.8100000000000002E-2</c:v>
                </c:pt>
                <c:pt idx="1496">
                  <c:v>1.8100000000000002E-2</c:v>
                </c:pt>
                <c:pt idx="1497">
                  <c:v>1.8100000000000002E-2</c:v>
                </c:pt>
                <c:pt idx="1498">
                  <c:v>1.8100000000000002E-2</c:v>
                </c:pt>
                <c:pt idx="1499">
                  <c:v>1.9800000000000002E-2</c:v>
                </c:pt>
                <c:pt idx="1500">
                  <c:v>-8.72E-2</c:v>
                </c:pt>
                <c:pt idx="1501">
                  <c:v>7.1300000000000001E-3</c:v>
                </c:pt>
                <c:pt idx="1502">
                  <c:v>7.1300000000000001E-3</c:v>
                </c:pt>
                <c:pt idx="1503">
                  <c:v>4.5100000000000001E-2</c:v>
                </c:pt>
                <c:pt idx="1504">
                  <c:v>4.5100000000000001E-2</c:v>
                </c:pt>
                <c:pt idx="1505">
                  <c:v>4.5100000000000001E-2</c:v>
                </c:pt>
                <c:pt idx="1506">
                  <c:v>-6.3600000000000004E-2</c:v>
                </c:pt>
                <c:pt idx="1507">
                  <c:v>-6.3600000000000004E-2</c:v>
                </c:pt>
                <c:pt idx="1508">
                  <c:v>-6.3600000000000004E-2</c:v>
                </c:pt>
                <c:pt idx="1509">
                  <c:v>9.0800000000000006E-2</c:v>
                </c:pt>
                <c:pt idx="1510">
                  <c:v>9.0800000000000006E-2</c:v>
                </c:pt>
                <c:pt idx="1511">
                  <c:v>-6.7799999999999999E-2</c:v>
                </c:pt>
                <c:pt idx="1512">
                  <c:v>-2.1600000000000001E-2</c:v>
                </c:pt>
                <c:pt idx="1513">
                  <c:v>5.3999999999999999E-2</c:v>
                </c:pt>
                <c:pt idx="1514">
                  <c:v>5.3999999999999999E-2</c:v>
                </c:pt>
                <c:pt idx="1515">
                  <c:v>5.9100000000000003E-3</c:v>
                </c:pt>
                <c:pt idx="1516">
                  <c:v>5.9100000000000003E-3</c:v>
                </c:pt>
                <c:pt idx="1517">
                  <c:v>5.9100000000000003E-3</c:v>
                </c:pt>
                <c:pt idx="1518">
                  <c:v>5.9100000000000003E-3</c:v>
                </c:pt>
                <c:pt idx="1519">
                  <c:v>5.9100000000000003E-3</c:v>
                </c:pt>
                <c:pt idx="1520">
                  <c:v>5.9100000000000003E-3</c:v>
                </c:pt>
                <c:pt idx="1521">
                  <c:v>5.9100000000000003E-3</c:v>
                </c:pt>
                <c:pt idx="1522">
                  <c:v>5.9100000000000003E-3</c:v>
                </c:pt>
                <c:pt idx="1523">
                  <c:v>5.9100000000000003E-3</c:v>
                </c:pt>
                <c:pt idx="1524">
                  <c:v>-0.106</c:v>
                </c:pt>
                <c:pt idx="1525">
                  <c:v>-0.106</c:v>
                </c:pt>
                <c:pt idx="1526">
                  <c:v>-0.106</c:v>
                </c:pt>
                <c:pt idx="1527">
                  <c:v>-0.106</c:v>
                </c:pt>
                <c:pt idx="1528">
                  <c:v>-0.106</c:v>
                </c:pt>
                <c:pt idx="1529">
                  <c:v>-0.106</c:v>
                </c:pt>
                <c:pt idx="1530">
                  <c:v>-6.9400000000000003E-2</c:v>
                </c:pt>
                <c:pt idx="1531">
                  <c:v>-6.9400000000000003E-2</c:v>
                </c:pt>
                <c:pt idx="1532">
                  <c:v>-6.9400000000000003E-2</c:v>
                </c:pt>
                <c:pt idx="1533">
                  <c:v>-6.9400000000000003E-2</c:v>
                </c:pt>
                <c:pt idx="1534">
                  <c:v>3.7699999999999997E-2</c:v>
                </c:pt>
                <c:pt idx="1535">
                  <c:v>3.7699999999999997E-2</c:v>
                </c:pt>
                <c:pt idx="1536">
                  <c:v>6.0299999999999999E-2</c:v>
                </c:pt>
                <c:pt idx="1537">
                  <c:v>6.0299999999999999E-2</c:v>
                </c:pt>
                <c:pt idx="1538">
                  <c:v>1.38E-2</c:v>
                </c:pt>
                <c:pt idx="1539">
                  <c:v>1.1599999999999999E-2</c:v>
                </c:pt>
                <c:pt idx="1540">
                  <c:v>1.1599999999999999E-2</c:v>
                </c:pt>
                <c:pt idx="1541">
                  <c:v>1.1599999999999999E-2</c:v>
                </c:pt>
                <c:pt idx="1542">
                  <c:v>1.1599999999999999E-2</c:v>
                </c:pt>
                <c:pt idx="1543">
                  <c:v>1.1599999999999999E-2</c:v>
                </c:pt>
                <c:pt idx="1544">
                  <c:v>1.1599999999999999E-2</c:v>
                </c:pt>
                <c:pt idx="1545">
                  <c:v>1.1599999999999999E-2</c:v>
                </c:pt>
                <c:pt idx="1546">
                  <c:v>1.1599999999999999E-2</c:v>
                </c:pt>
                <c:pt idx="1547">
                  <c:v>1.1599999999999999E-2</c:v>
                </c:pt>
                <c:pt idx="1548">
                  <c:v>1.1599999999999999E-2</c:v>
                </c:pt>
                <c:pt idx="1549">
                  <c:v>1.1599999999999999E-2</c:v>
                </c:pt>
                <c:pt idx="1550">
                  <c:v>1.1599999999999999E-2</c:v>
                </c:pt>
                <c:pt idx="1551">
                  <c:v>1.1599999999999999E-2</c:v>
                </c:pt>
                <c:pt idx="1552">
                  <c:v>5.33E-2</c:v>
                </c:pt>
                <c:pt idx="1553">
                  <c:v>9.3399999999999993E-3</c:v>
                </c:pt>
                <c:pt idx="1554">
                  <c:v>9.3399999999999993E-3</c:v>
                </c:pt>
                <c:pt idx="1555">
                  <c:v>9.3399999999999993E-3</c:v>
                </c:pt>
                <c:pt idx="1556">
                  <c:v>9.3399999999999993E-3</c:v>
                </c:pt>
                <c:pt idx="1557">
                  <c:v>9.3399999999999993E-3</c:v>
                </c:pt>
                <c:pt idx="1558">
                  <c:v>9.3399999999999993E-3</c:v>
                </c:pt>
                <c:pt idx="1559">
                  <c:v>9.3399999999999993E-3</c:v>
                </c:pt>
                <c:pt idx="1560">
                  <c:v>-3.61E-2</c:v>
                </c:pt>
                <c:pt idx="1561">
                  <c:v>3.7699999999999997E-2</c:v>
                </c:pt>
                <c:pt idx="1562">
                  <c:v>3.7699999999999997E-2</c:v>
                </c:pt>
                <c:pt idx="1563">
                  <c:v>9.6299999999999997E-2</c:v>
                </c:pt>
                <c:pt idx="1564">
                  <c:v>2.0299999999999999E-2</c:v>
                </c:pt>
                <c:pt idx="1565">
                  <c:v>5.8200000000000005E-4</c:v>
                </c:pt>
                <c:pt idx="1566">
                  <c:v>5.8200000000000005E-4</c:v>
                </c:pt>
                <c:pt idx="1567">
                  <c:v>5.8200000000000005E-4</c:v>
                </c:pt>
                <c:pt idx="1568">
                  <c:v>5.8200000000000005E-4</c:v>
                </c:pt>
                <c:pt idx="1569">
                  <c:v>5.8200000000000005E-4</c:v>
                </c:pt>
                <c:pt idx="1570">
                  <c:v>4.5999999999999999E-3</c:v>
                </c:pt>
                <c:pt idx="1571">
                  <c:v>4.5999999999999999E-3</c:v>
                </c:pt>
                <c:pt idx="1572">
                  <c:v>1.7899999999999999E-2</c:v>
                </c:pt>
                <c:pt idx="1573">
                  <c:v>2.6599999999999999E-2</c:v>
                </c:pt>
                <c:pt idx="1574">
                  <c:v>2.6599999999999999E-2</c:v>
                </c:pt>
                <c:pt idx="1575">
                  <c:v>2.6599999999999999E-2</c:v>
                </c:pt>
                <c:pt idx="1576">
                  <c:v>2.6599999999999999E-2</c:v>
                </c:pt>
                <c:pt idx="1577">
                  <c:v>2.6599999999999999E-2</c:v>
                </c:pt>
                <c:pt idx="1578">
                  <c:v>2.6599999999999999E-2</c:v>
                </c:pt>
                <c:pt idx="1579">
                  <c:v>2.6599999999999999E-2</c:v>
                </c:pt>
                <c:pt idx="1580">
                  <c:v>4.3299999999999998E-2</c:v>
                </c:pt>
                <c:pt idx="1581">
                  <c:v>4.6100000000000002E-2</c:v>
                </c:pt>
                <c:pt idx="1582">
                  <c:v>4.6100000000000002E-2</c:v>
                </c:pt>
                <c:pt idx="1583">
                  <c:v>-5.2700000000000004E-3</c:v>
                </c:pt>
                <c:pt idx="1584">
                  <c:v>-5.2700000000000004E-3</c:v>
                </c:pt>
                <c:pt idx="1585">
                  <c:v>-5.2700000000000004E-3</c:v>
                </c:pt>
                <c:pt idx="1586">
                  <c:v>-5.2700000000000004E-3</c:v>
                </c:pt>
                <c:pt idx="1587">
                  <c:v>-5.2700000000000004E-3</c:v>
                </c:pt>
                <c:pt idx="1588">
                  <c:v>-5.2700000000000004E-3</c:v>
                </c:pt>
                <c:pt idx="1589">
                  <c:v>-5.2700000000000004E-3</c:v>
                </c:pt>
                <c:pt idx="1590">
                  <c:v>-5.2700000000000004E-3</c:v>
                </c:pt>
                <c:pt idx="1591">
                  <c:v>-4.46E-4</c:v>
                </c:pt>
                <c:pt idx="1592">
                  <c:v>-4.46E-4</c:v>
                </c:pt>
                <c:pt idx="1593">
                  <c:v>-4.46E-4</c:v>
                </c:pt>
                <c:pt idx="1594">
                  <c:v>4.6300000000000001E-2</c:v>
                </c:pt>
                <c:pt idx="1595">
                  <c:v>4.6300000000000001E-2</c:v>
                </c:pt>
                <c:pt idx="1596">
                  <c:v>4.6300000000000001E-2</c:v>
                </c:pt>
                <c:pt idx="1597">
                  <c:v>1.1599999999999999E-2</c:v>
                </c:pt>
                <c:pt idx="1598">
                  <c:v>1.1599999999999999E-2</c:v>
                </c:pt>
                <c:pt idx="1599">
                  <c:v>3.9600000000000003E-2</c:v>
                </c:pt>
                <c:pt idx="1600">
                  <c:v>3.9600000000000003E-2</c:v>
                </c:pt>
                <c:pt idx="1601">
                  <c:v>3.9600000000000003E-2</c:v>
                </c:pt>
                <c:pt idx="1602">
                  <c:v>3.9600000000000003E-2</c:v>
                </c:pt>
                <c:pt idx="1603">
                  <c:v>-1.23E-2</c:v>
                </c:pt>
                <c:pt idx="1604">
                  <c:v>-1.23E-2</c:v>
                </c:pt>
                <c:pt idx="1605">
                  <c:v>4.8300000000000003E-2</c:v>
                </c:pt>
                <c:pt idx="1606">
                  <c:v>4.8300000000000003E-2</c:v>
                </c:pt>
                <c:pt idx="1607">
                  <c:v>4.8300000000000003E-2</c:v>
                </c:pt>
                <c:pt idx="1608">
                  <c:v>4.8300000000000003E-2</c:v>
                </c:pt>
                <c:pt idx="1609">
                  <c:v>1.35E-2</c:v>
                </c:pt>
                <c:pt idx="1610">
                  <c:v>1.35E-2</c:v>
                </c:pt>
                <c:pt idx="1611">
                  <c:v>1.35E-2</c:v>
                </c:pt>
                <c:pt idx="1612">
                  <c:v>1.35E-2</c:v>
                </c:pt>
                <c:pt idx="1613">
                  <c:v>-1.9699999999999999E-2</c:v>
                </c:pt>
                <c:pt idx="1614">
                  <c:v>-1.32E-2</c:v>
                </c:pt>
                <c:pt idx="1615">
                  <c:v>-1.32E-2</c:v>
                </c:pt>
                <c:pt idx="1616">
                  <c:v>-1.32E-2</c:v>
                </c:pt>
                <c:pt idx="1617">
                  <c:v>-1.32E-2</c:v>
                </c:pt>
                <c:pt idx="1618">
                  <c:v>-1.38E-2</c:v>
                </c:pt>
                <c:pt idx="1619">
                  <c:v>-1.38E-2</c:v>
                </c:pt>
                <c:pt idx="1620">
                  <c:v>-1.2700000000000001E-3</c:v>
                </c:pt>
                <c:pt idx="1621">
                  <c:v>-1.2700000000000001E-3</c:v>
                </c:pt>
                <c:pt idx="1622">
                  <c:v>5.6800000000000003E-2</c:v>
                </c:pt>
                <c:pt idx="1623">
                  <c:v>-2.1700000000000001E-2</c:v>
                </c:pt>
                <c:pt idx="1624">
                  <c:v>0.13500000000000001</c:v>
                </c:pt>
                <c:pt idx="1625">
                  <c:v>0.13500000000000001</c:v>
                </c:pt>
                <c:pt idx="1626">
                  <c:v>2.0199999999999999E-2</c:v>
                </c:pt>
                <c:pt idx="1627">
                  <c:v>2.0199999999999999E-2</c:v>
                </c:pt>
                <c:pt idx="1628">
                  <c:v>2.7499999999999998E-3</c:v>
                </c:pt>
                <c:pt idx="1629">
                  <c:v>2.7499999999999998E-3</c:v>
                </c:pt>
                <c:pt idx="1630">
                  <c:v>2.7499999999999998E-3</c:v>
                </c:pt>
                <c:pt idx="1631">
                  <c:v>2.7499999999999998E-3</c:v>
                </c:pt>
                <c:pt idx="1632">
                  <c:v>2.4199999999999999E-2</c:v>
                </c:pt>
                <c:pt idx="1633">
                  <c:v>2.4199999999999999E-2</c:v>
                </c:pt>
                <c:pt idx="1634">
                  <c:v>-1.78E-2</c:v>
                </c:pt>
                <c:pt idx="1635">
                  <c:v>-1.78E-2</c:v>
                </c:pt>
                <c:pt idx="1636">
                  <c:v>-1.78E-2</c:v>
                </c:pt>
                <c:pt idx="1637">
                  <c:v>-2.0899999999999998E-2</c:v>
                </c:pt>
                <c:pt idx="1638">
                  <c:v>-2.0899999999999998E-2</c:v>
                </c:pt>
                <c:pt idx="1639">
                  <c:v>-2.0899999999999998E-2</c:v>
                </c:pt>
                <c:pt idx="1640">
                  <c:v>-2.0899999999999998E-2</c:v>
                </c:pt>
                <c:pt idx="1641">
                  <c:v>-2.0899999999999998E-2</c:v>
                </c:pt>
                <c:pt idx="1642">
                  <c:v>-2.0899999999999998E-2</c:v>
                </c:pt>
                <c:pt idx="1643">
                  <c:v>-2.0899999999999998E-2</c:v>
                </c:pt>
                <c:pt idx="1644">
                  <c:v>-2.0899999999999998E-2</c:v>
                </c:pt>
                <c:pt idx="1645">
                  <c:v>-5.2299999999999999E-2</c:v>
                </c:pt>
                <c:pt idx="1646">
                  <c:v>-5.2299999999999999E-2</c:v>
                </c:pt>
                <c:pt idx="1647">
                  <c:v>0.11700000000000001</c:v>
                </c:pt>
                <c:pt idx="1648">
                  <c:v>-0.114</c:v>
                </c:pt>
                <c:pt idx="1649">
                  <c:v>0.109</c:v>
                </c:pt>
                <c:pt idx="1650">
                  <c:v>-0.106</c:v>
                </c:pt>
                <c:pt idx="1651">
                  <c:v>-0.106</c:v>
                </c:pt>
                <c:pt idx="1652">
                  <c:v>-0.106</c:v>
                </c:pt>
                <c:pt idx="1653">
                  <c:v>3.1800000000000001E-3</c:v>
                </c:pt>
                <c:pt idx="1654">
                  <c:v>3.1800000000000001E-3</c:v>
                </c:pt>
                <c:pt idx="1655">
                  <c:v>3.1800000000000001E-3</c:v>
                </c:pt>
                <c:pt idx="1656">
                  <c:v>3.1800000000000001E-3</c:v>
                </c:pt>
                <c:pt idx="1657">
                  <c:v>3.1800000000000001E-3</c:v>
                </c:pt>
                <c:pt idx="1658">
                  <c:v>1.9699999999999999E-2</c:v>
                </c:pt>
                <c:pt idx="1659">
                  <c:v>-4.6800000000000001E-3</c:v>
                </c:pt>
                <c:pt idx="1660">
                  <c:v>-4.6800000000000001E-3</c:v>
                </c:pt>
                <c:pt idx="1661">
                  <c:v>-4.6800000000000001E-3</c:v>
                </c:pt>
                <c:pt idx="1662">
                  <c:v>1.67E-2</c:v>
                </c:pt>
                <c:pt idx="1663">
                  <c:v>1.9E-2</c:v>
                </c:pt>
                <c:pt idx="1664">
                  <c:v>1.9E-2</c:v>
                </c:pt>
                <c:pt idx="1665">
                  <c:v>2.1100000000000001E-2</c:v>
                </c:pt>
                <c:pt idx="1666">
                  <c:v>2.1100000000000001E-2</c:v>
                </c:pt>
                <c:pt idx="1667">
                  <c:v>2.1100000000000001E-2</c:v>
                </c:pt>
                <c:pt idx="1668">
                  <c:v>2.1100000000000001E-2</c:v>
                </c:pt>
                <c:pt idx="1669">
                  <c:v>2.1100000000000001E-2</c:v>
                </c:pt>
                <c:pt idx="1670">
                  <c:v>2.1100000000000001E-2</c:v>
                </c:pt>
                <c:pt idx="1671">
                  <c:v>2.1100000000000001E-2</c:v>
                </c:pt>
                <c:pt idx="1672">
                  <c:v>5.3400000000000003E-2</c:v>
                </c:pt>
                <c:pt idx="1673">
                  <c:v>5.3400000000000003E-2</c:v>
                </c:pt>
                <c:pt idx="1674">
                  <c:v>-2.7799999999999998E-2</c:v>
                </c:pt>
                <c:pt idx="1675">
                  <c:v>-2.7799999999999998E-2</c:v>
                </c:pt>
                <c:pt idx="1676">
                  <c:v>-2.7799999999999998E-2</c:v>
                </c:pt>
                <c:pt idx="1677">
                  <c:v>-2.7799999999999998E-2</c:v>
                </c:pt>
                <c:pt idx="1678">
                  <c:v>-5.7799999999999997E-2</c:v>
                </c:pt>
                <c:pt idx="1679">
                  <c:v>6.2300000000000001E-2</c:v>
                </c:pt>
                <c:pt idx="1680">
                  <c:v>6.2300000000000001E-2</c:v>
                </c:pt>
                <c:pt idx="1681">
                  <c:v>6.2300000000000001E-2</c:v>
                </c:pt>
                <c:pt idx="1682">
                  <c:v>7.0199999999999999E-2</c:v>
                </c:pt>
                <c:pt idx="1683">
                  <c:v>7.0199999999999999E-2</c:v>
                </c:pt>
                <c:pt idx="1684">
                  <c:v>7.0199999999999999E-2</c:v>
                </c:pt>
                <c:pt idx="1685">
                  <c:v>-4.9399999999999999E-3</c:v>
                </c:pt>
                <c:pt idx="1686">
                  <c:v>-4.9399999999999999E-3</c:v>
                </c:pt>
                <c:pt idx="1687">
                  <c:v>-1.8499999999999999E-2</c:v>
                </c:pt>
                <c:pt idx="1688">
                  <c:v>-1.8499999999999999E-2</c:v>
                </c:pt>
                <c:pt idx="1689">
                  <c:v>-1.8499999999999999E-2</c:v>
                </c:pt>
                <c:pt idx="1690">
                  <c:v>-4.1999999999999997E-3</c:v>
                </c:pt>
                <c:pt idx="1691">
                  <c:v>2.4799999999999999E-2</c:v>
                </c:pt>
                <c:pt idx="1692">
                  <c:v>2.4799999999999999E-2</c:v>
                </c:pt>
                <c:pt idx="1693">
                  <c:v>2.4799999999999999E-2</c:v>
                </c:pt>
                <c:pt idx="1694">
                  <c:v>2.4799999999999999E-2</c:v>
                </c:pt>
                <c:pt idx="1695">
                  <c:v>5.1999999999999998E-2</c:v>
                </c:pt>
                <c:pt idx="1696">
                  <c:v>5.1999999999999998E-2</c:v>
                </c:pt>
                <c:pt idx="1697">
                  <c:v>-4.0300000000000002E-2</c:v>
                </c:pt>
                <c:pt idx="1698">
                  <c:v>-2.6599999999999999E-2</c:v>
                </c:pt>
                <c:pt idx="1699">
                  <c:v>-2.6599999999999999E-2</c:v>
                </c:pt>
                <c:pt idx="1700">
                  <c:v>-2.3700000000000001E-3</c:v>
                </c:pt>
                <c:pt idx="1701">
                  <c:v>-2.3700000000000001E-3</c:v>
                </c:pt>
                <c:pt idx="1702">
                  <c:v>-2.3700000000000001E-3</c:v>
                </c:pt>
                <c:pt idx="1703">
                  <c:v>-2.3700000000000001E-3</c:v>
                </c:pt>
                <c:pt idx="1704">
                  <c:v>-2.3700000000000001E-3</c:v>
                </c:pt>
                <c:pt idx="1705">
                  <c:v>-2.3700000000000001E-3</c:v>
                </c:pt>
                <c:pt idx="1706">
                  <c:v>-2.3700000000000001E-3</c:v>
                </c:pt>
                <c:pt idx="1707">
                  <c:v>-2.3700000000000001E-3</c:v>
                </c:pt>
                <c:pt idx="1708">
                  <c:v>-2.3700000000000001E-3</c:v>
                </c:pt>
                <c:pt idx="1709">
                  <c:v>-2.3700000000000001E-3</c:v>
                </c:pt>
                <c:pt idx="1710">
                  <c:v>-2.3700000000000001E-3</c:v>
                </c:pt>
                <c:pt idx="1711">
                  <c:v>-2.3700000000000001E-3</c:v>
                </c:pt>
                <c:pt idx="1712">
                  <c:v>-2.3700000000000001E-3</c:v>
                </c:pt>
                <c:pt idx="1713">
                  <c:v>-2.3700000000000001E-3</c:v>
                </c:pt>
                <c:pt idx="1714">
                  <c:v>-2.3700000000000001E-3</c:v>
                </c:pt>
                <c:pt idx="1715">
                  <c:v>-2.3700000000000001E-3</c:v>
                </c:pt>
                <c:pt idx="1716">
                  <c:v>5.3400000000000003E-2</c:v>
                </c:pt>
                <c:pt idx="1717">
                  <c:v>5.3400000000000003E-2</c:v>
                </c:pt>
                <c:pt idx="1718">
                  <c:v>5.3400000000000003E-2</c:v>
                </c:pt>
                <c:pt idx="1719">
                  <c:v>5.9299999999999999E-2</c:v>
                </c:pt>
                <c:pt idx="1720">
                  <c:v>5.9299999999999999E-2</c:v>
                </c:pt>
                <c:pt idx="1721">
                  <c:v>-1.4E-2</c:v>
                </c:pt>
                <c:pt idx="1722">
                  <c:v>1.43E-2</c:v>
                </c:pt>
                <c:pt idx="1723">
                  <c:v>1.43E-2</c:v>
                </c:pt>
                <c:pt idx="1724">
                  <c:v>1.43E-2</c:v>
                </c:pt>
                <c:pt idx="1725">
                  <c:v>-4.4600000000000001E-2</c:v>
                </c:pt>
                <c:pt idx="1726">
                  <c:v>-4.4600000000000001E-2</c:v>
                </c:pt>
                <c:pt idx="1727">
                  <c:v>-4.4600000000000001E-2</c:v>
                </c:pt>
                <c:pt idx="1728">
                  <c:v>-4.4600000000000001E-2</c:v>
                </c:pt>
                <c:pt idx="1729">
                  <c:v>-4.4000000000000003E-3</c:v>
                </c:pt>
                <c:pt idx="1730">
                  <c:v>-4.4000000000000003E-3</c:v>
                </c:pt>
                <c:pt idx="1731">
                  <c:v>-4.4000000000000003E-3</c:v>
                </c:pt>
                <c:pt idx="1732">
                  <c:v>-4.4000000000000003E-3</c:v>
                </c:pt>
                <c:pt idx="1733">
                  <c:v>-4.4000000000000003E-3</c:v>
                </c:pt>
                <c:pt idx="1734">
                  <c:v>-4.4000000000000003E-3</c:v>
                </c:pt>
                <c:pt idx="1735">
                  <c:v>3.7699999999999997E-2</c:v>
                </c:pt>
                <c:pt idx="1736">
                  <c:v>-2.9100000000000001E-2</c:v>
                </c:pt>
                <c:pt idx="1737">
                  <c:v>-2.9100000000000001E-2</c:v>
                </c:pt>
                <c:pt idx="1738">
                  <c:v>7.5300000000000006E-2</c:v>
                </c:pt>
                <c:pt idx="1739">
                  <c:v>7.5300000000000006E-2</c:v>
                </c:pt>
                <c:pt idx="1740">
                  <c:v>7.5300000000000006E-2</c:v>
                </c:pt>
                <c:pt idx="1741">
                  <c:v>7.5300000000000006E-2</c:v>
                </c:pt>
                <c:pt idx="1742">
                  <c:v>2.07E-2</c:v>
                </c:pt>
                <c:pt idx="1743">
                  <c:v>2.07E-2</c:v>
                </c:pt>
                <c:pt idx="1744">
                  <c:v>2.07E-2</c:v>
                </c:pt>
                <c:pt idx="1745">
                  <c:v>2.07E-2</c:v>
                </c:pt>
                <c:pt idx="1746">
                  <c:v>-5.11E-2</c:v>
                </c:pt>
                <c:pt idx="1747">
                  <c:v>-5.2300000000000003E-3</c:v>
                </c:pt>
                <c:pt idx="1748">
                  <c:v>-5.2300000000000003E-3</c:v>
                </c:pt>
                <c:pt idx="1749">
                  <c:v>-5.2300000000000003E-3</c:v>
                </c:pt>
                <c:pt idx="1750">
                  <c:v>-5.2300000000000003E-3</c:v>
                </c:pt>
                <c:pt idx="1751">
                  <c:v>-9.3099999999999997E-4</c:v>
                </c:pt>
                <c:pt idx="1752">
                  <c:v>-9.3099999999999997E-4</c:v>
                </c:pt>
                <c:pt idx="1753">
                  <c:v>-9.3099999999999997E-4</c:v>
                </c:pt>
                <c:pt idx="1754">
                  <c:v>-9.3099999999999997E-4</c:v>
                </c:pt>
                <c:pt idx="1755">
                  <c:v>-9.3099999999999997E-4</c:v>
                </c:pt>
                <c:pt idx="1756">
                  <c:v>6.2899999999999998E-2</c:v>
                </c:pt>
                <c:pt idx="1757">
                  <c:v>0.152</c:v>
                </c:pt>
                <c:pt idx="1758">
                  <c:v>0.13900000000000001</c:v>
                </c:pt>
                <c:pt idx="1759">
                  <c:v>0.13900000000000001</c:v>
                </c:pt>
                <c:pt idx="1760">
                  <c:v>0.13900000000000001</c:v>
                </c:pt>
                <c:pt idx="1761">
                  <c:v>0.13900000000000001</c:v>
                </c:pt>
                <c:pt idx="1762">
                  <c:v>1.5699999999999999E-2</c:v>
                </c:pt>
                <c:pt idx="1763">
                  <c:v>6.9699999999999998E-2</c:v>
                </c:pt>
                <c:pt idx="1764">
                  <c:v>6.9699999999999998E-2</c:v>
                </c:pt>
                <c:pt idx="1765">
                  <c:v>6.9699999999999998E-2</c:v>
                </c:pt>
                <c:pt idx="1766">
                  <c:v>6.9699999999999998E-2</c:v>
                </c:pt>
                <c:pt idx="1767">
                  <c:v>6.9699999999999998E-2</c:v>
                </c:pt>
                <c:pt idx="1768">
                  <c:v>-4.7800000000000002E-2</c:v>
                </c:pt>
                <c:pt idx="1769">
                  <c:v>-4.7800000000000002E-2</c:v>
                </c:pt>
                <c:pt idx="1770">
                  <c:v>-4.7800000000000002E-2</c:v>
                </c:pt>
                <c:pt idx="1771">
                  <c:v>5.8000000000000003E-2</c:v>
                </c:pt>
                <c:pt idx="1772">
                  <c:v>5.8000000000000003E-2</c:v>
                </c:pt>
                <c:pt idx="1773">
                  <c:v>5.8000000000000003E-2</c:v>
                </c:pt>
                <c:pt idx="1774">
                  <c:v>5.8000000000000003E-2</c:v>
                </c:pt>
                <c:pt idx="1775">
                  <c:v>5.8000000000000003E-2</c:v>
                </c:pt>
                <c:pt idx="1776">
                  <c:v>5.8000000000000003E-2</c:v>
                </c:pt>
                <c:pt idx="1777">
                  <c:v>5.8000000000000003E-2</c:v>
                </c:pt>
                <c:pt idx="1778">
                  <c:v>5.8000000000000003E-2</c:v>
                </c:pt>
                <c:pt idx="1779">
                  <c:v>-7.7499999999999999E-2</c:v>
                </c:pt>
                <c:pt idx="1780">
                  <c:v>-7.7499999999999999E-2</c:v>
                </c:pt>
                <c:pt idx="1781">
                  <c:v>0.14399999999999999</c:v>
                </c:pt>
                <c:pt idx="1782">
                  <c:v>6.93E-2</c:v>
                </c:pt>
                <c:pt idx="1783">
                  <c:v>6.93E-2</c:v>
                </c:pt>
                <c:pt idx="1784">
                  <c:v>6.93E-2</c:v>
                </c:pt>
                <c:pt idx="1785">
                  <c:v>2.75E-2</c:v>
                </c:pt>
                <c:pt idx="1786">
                  <c:v>-4.53E-2</c:v>
                </c:pt>
                <c:pt idx="1787">
                  <c:v>-4.53E-2</c:v>
                </c:pt>
                <c:pt idx="1788">
                  <c:v>-4.53E-2</c:v>
                </c:pt>
                <c:pt idx="1789">
                  <c:v>-4.53E-2</c:v>
                </c:pt>
                <c:pt idx="1790">
                  <c:v>-4.53E-2</c:v>
                </c:pt>
                <c:pt idx="1791">
                  <c:v>1.21E-2</c:v>
                </c:pt>
                <c:pt idx="1792">
                  <c:v>1.21E-2</c:v>
                </c:pt>
                <c:pt idx="1793">
                  <c:v>1.21E-2</c:v>
                </c:pt>
                <c:pt idx="1794">
                  <c:v>1.21E-2</c:v>
                </c:pt>
                <c:pt idx="1795">
                  <c:v>1.21E-2</c:v>
                </c:pt>
                <c:pt idx="1796">
                  <c:v>1.21E-2</c:v>
                </c:pt>
                <c:pt idx="1797">
                  <c:v>8.8500000000000002E-3</c:v>
                </c:pt>
                <c:pt idx="1798">
                  <c:v>8.8500000000000002E-3</c:v>
                </c:pt>
                <c:pt idx="1799">
                  <c:v>8.8500000000000002E-3</c:v>
                </c:pt>
                <c:pt idx="1800">
                  <c:v>8.8500000000000002E-3</c:v>
                </c:pt>
                <c:pt idx="1801">
                  <c:v>8.8500000000000002E-3</c:v>
                </c:pt>
                <c:pt idx="1802">
                  <c:v>8.8500000000000002E-3</c:v>
                </c:pt>
                <c:pt idx="1803">
                  <c:v>8.8500000000000002E-3</c:v>
                </c:pt>
                <c:pt idx="1804">
                  <c:v>8.8500000000000002E-3</c:v>
                </c:pt>
                <c:pt idx="1805">
                  <c:v>8.8500000000000002E-3</c:v>
                </c:pt>
                <c:pt idx="1806">
                  <c:v>-9.41E-3</c:v>
                </c:pt>
                <c:pt idx="1807">
                  <c:v>-9.41E-3</c:v>
                </c:pt>
                <c:pt idx="1808">
                  <c:v>-9.41E-3</c:v>
                </c:pt>
                <c:pt idx="1809">
                  <c:v>3.09E-2</c:v>
                </c:pt>
                <c:pt idx="1810">
                  <c:v>-7.1799999999999998E-3</c:v>
                </c:pt>
                <c:pt idx="1811">
                  <c:v>-7.1799999999999998E-3</c:v>
                </c:pt>
                <c:pt idx="1812">
                  <c:v>-7.1799999999999998E-3</c:v>
                </c:pt>
                <c:pt idx="1813">
                  <c:v>-7.1799999999999998E-3</c:v>
                </c:pt>
                <c:pt idx="1814">
                  <c:v>-3.9100000000000003E-2</c:v>
                </c:pt>
                <c:pt idx="1815">
                  <c:v>-3.9100000000000003E-2</c:v>
                </c:pt>
                <c:pt idx="1816">
                  <c:v>-3.9100000000000003E-2</c:v>
                </c:pt>
                <c:pt idx="1817">
                  <c:v>-4.7500000000000001E-2</c:v>
                </c:pt>
                <c:pt idx="1818">
                  <c:v>-9.2499999999999999E-2</c:v>
                </c:pt>
                <c:pt idx="1819">
                  <c:v>-9.2499999999999999E-2</c:v>
                </c:pt>
                <c:pt idx="1820">
                  <c:v>-2.8999999999999998E-3</c:v>
                </c:pt>
                <c:pt idx="1821">
                  <c:v>-2.8999999999999998E-3</c:v>
                </c:pt>
                <c:pt idx="1822">
                  <c:v>-2.8999999999999998E-3</c:v>
                </c:pt>
                <c:pt idx="1823">
                  <c:v>1.6E-2</c:v>
                </c:pt>
                <c:pt idx="1824">
                  <c:v>1.6E-2</c:v>
                </c:pt>
                <c:pt idx="1825">
                  <c:v>1.6E-2</c:v>
                </c:pt>
                <c:pt idx="1826">
                  <c:v>1.6E-2</c:v>
                </c:pt>
                <c:pt idx="1827">
                  <c:v>1.6E-2</c:v>
                </c:pt>
                <c:pt idx="1828">
                  <c:v>5.7400000000000003E-3</c:v>
                </c:pt>
                <c:pt idx="1829">
                  <c:v>5.7400000000000003E-3</c:v>
                </c:pt>
                <c:pt idx="1830">
                  <c:v>5.7400000000000003E-3</c:v>
                </c:pt>
                <c:pt idx="1831">
                  <c:v>5.7400000000000003E-3</c:v>
                </c:pt>
                <c:pt idx="1832">
                  <c:v>-7.8499999999999993E-3</c:v>
                </c:pt>
                <c:pt idx="1833">
                  <c:v>-7.8499999999999993E-3</c:v>
                </c:pt>
                <c:pt idx="1834">
                  <c:v>-7.8499999999999993E-3</c:v>
                </c:pt>
                <c:pt idx="1835">
                  <c:v>-7.8499999999999993E-3</c:v>
                </c:pt>
                <c:pt idx="1836">
                  <c:v>-7.8499999999999993E-3</c:v>
                </c:pt>
                <c:pt idx="1837">
                  <c:v>-7.8499999999999993E-3</c:v>
                </c:pt>
                <c:pt idx="1838">
                  <c:v>-7.8499999999999993E-3</c:v>
                </c:pt>
                <c:pt idx="1839">
                  <c:v>-7.8499999999999993E-3</c:v>
                </c:pt>
                <c:pt idx="1840">
                  <c:v>-7.8499999999999993E-3</c:v>
                </c:pt>
                <c:pt idx="1841">
                  <c:v>-7.8499999999999993E-3</c:v>
                </c:pt>
                <c:pt idx="1842">
                  <c:v>-1.0499999999999999E-3</c:v>
                </c:pt>
                <c:pt idx="1843">
                  <c:v>-1.0499999999999999E-3</c:v>
                </c:pt>
                <c:pt idx="1844">
                  <c:v>-1.0499999999999999E-3</c:v>
                </c:pt>
                <c:pt idx="1845">
                  <c:v>-1.0499999999999999E-3</c:v>
                </c:pt>
                <c:pt idx="1846">
                  <c:v>2.1100000000000001E-2</c:v>
                </c:pt>
                <c:pt idx="1847">
                  <c:v>2.1100000000000001E-2</c:v>
                </c:pt>
                <c:pt idx="1848">
                  <c:v>2.1100000000000001E-2</c:v>
                </c:pt>
                <c:pt idx="1849">
                  <c:v>0.13500000000000001</c:v>
                </c:pt>
                <c:pt idx="1850">
                  <c:v>0.13500000000000001</c:v>
                </c:pt>
                <c:pt idx="1851">
                  <c:v>0.13500000000000001</c:v>
                </c:pt>
                <c:pt idx="1852">
                  <c:v>0.13500000000000001</c:v>
                </c:pt>
                <c:pt idx="1853">
                  <c:v>0.13500000000000001</c:v>
                </c:pt>
                <c:pt idx="1854">
                  <c:v>5.4699999999999999E-2</c:v>
                </c:pt>
                <c:pt idx="1855">
                  <c:v>5.4699999999999999E-2</c:v>
                </c:pt>
                <c:pt idx="1856">
                  <c:v>5.4699999999999999E-2</c:v>
                </c:pt>
                <c:pt idx="1857">
                  <c:v>5.4699999999999999E-2</c:v>
                </c:pt>
                <c:pt idx="1858">
                  <c:v>-1.0200000000000001E-2</c:v>
                </c:pt>
                <c:pt idx="1859">
                  <c:v>-1.0200000000000001E-2</c:v>
                </c:pt>
                <c:pt idx="1860">
                  <c:v>-1.0200000000000001E-2</c:v>
                </c:pt>
                <c:pt idx="1861">
                  <c:v>-1.0200000000000001E-2</c:v>
                </c:pt>
                <c:pt idx="1862">
                  <c:v>6.7799999999999999E-2</c:v>
                </c:pt>
                <c:pt idx="1863">
                  <c:v>6.7799999999999999E-2</c:v>
                </c:pt>
                <c:pt idx="1864">
                  <c:v>6.7799999999999999E-2</c:v>
                </c:pt>
                <c:pt idx="1865">
                  <c:v>-2.18E-2</c:v>
                </c:pt>
                <c:pt idx="1866">
                  <c:v>-2.18E-2</c:v>
                </c:pt>
                <c:pt idx="1867">
                  <c:v>-2.18E-2</c:v>
                </c:pt>
                <c:pt idx="1868">
                  <c:v>-2.18E-2</c:v>
                </c:pt>
                <c:pt idx="1869">
                  <c:v>-2.18E-2</c:v>
                </c:pt>
                <c:pt idx="1870">
                  <c:v>3.0599999999999999E-2</c:v>
                </c:pt>
                <c:pt idx="1871">
                  <c:v>-1.8700000000000001E-2</c:v>
                </c:pt>
                <c:pt idx="1872">
                  <c:v>-1.23E-2</c:v>
                </c:pt>
                <c:pt idx="1873">
                  <c:v>-1.23E-2</c:v>
                </c:pt>
                <c:pt idx="1874">
                  <c:v>-1.23E-2</c:v>
                </c:pt>
                <c:pt idx="1875">
                  <c:v>-1.23E-2</c:v>
                </c:pt>
                <c:pt idx="1876">
                  <c:v>-1.23E-2</c:v>
                </c:pt>
                <c:pt idx="1877">
                  <c:v>-1.23E-2</c:v>
                </c:pt>
                <c:pt idx="1878">
                  <c:v>-1.23E-2</c:v>
                </c:pt>
                <c:pt idx="1879">
                  <c:v>-1.23E-2</c:v>
                </c:pt>
                <c:pt idx="1880">
                  <c:v>-1.23E-2</c:v>
                </c:pt>
                <c:pt idx="1881">
                  <c:v>-1.23E-2</c:v>
                </c:pt>
                <c:pt idx="1882">
                  <c:v>-1.23E-2</c:v>
                </c:pt>
                <c:pt idx="1883">
                  <c:v>-1.23E-2</c:v>
                </c:pt>
                <c:pt idx="1884">
                  <c:v>-1.23E-2</c:v>
                </c:pt>
                <c:pt idx="1885">
                  <c:v>-1.23E-2</c:v>
                </c:pt>
                <c:pt idx="1886">
                  <c:v>-1.23E-2</c:v>
                </c:pt>
                <c:pt idx="1887">
                  <c:v>-1.23E-2</c:v>
                </c:pt>
                <c:pt idx="1888">
                  <c:v>-1.23E-2</c:v>
                </c:pt>
                <c:pt idx="1889">
                  <c:v>5.7599999999999998E-2</c:v>
                </c:pt>
                <c:pt idx="1890">
                  <c:v>5.7599999999999998E-2</c:v>
                </c:pt>
                <c:pt idx="1891">
                  <c:v>-5.0599999999999999E-2</c:v>
                </c:pt>
                <c:pt idx="1892">
                  <c:v>6.9599999999999995E-2</c:v>
                </c:pt>
                <c:pt idx="1893">
                  <c:v>6.9599999999999995E-2</c:v>
                </c:pt>
                <c:pt idx="1894">
                  <c:v>1.67E-2</c:v>
                </c:pt>
                <c:pt idx="1895">
                  <c:v>1.67E-2</c:v>
                </c:pt>
                <c:pt idx="1896">
                  <c:v>-6.2300000000000001E-2</c:v>
                </c:pt>
                <c:pt idx="1897">
                  <c:v>-6.2300000000000001E-2</c:v>
                </c:pt>
                <c:pt idx="1898">
                  <c:v>-6.2300000000000001E-2</c:v>
                </c:pt>
                <c:pt idx="1899">
                  <c:v>-6.2300000000000001E-2</c:v>
                </c:pt>
                <c:pt idx="1900">
                  <c:v>-6.2300000000000001E-2</c:v>
                </c:pt>
                <c:pt idx="1901">
                  <c:v>-6.2300000000000001E-2</c:v>
                </c:pt>
                <c:pt idx="1902">
                  <c:v>-3.5999999999999997E-2</c:v>
                </c:pt>
                <c:pt idx="1903">
                  <c:v>-3.5999999999999997E-2</c:v>
                </c:pt>
                <c:pt idx="1904">
                  <c:v>-3.5999999999999997E-2</c:v>
                </c:pt>
                <c:pt idx="1905">
                  <c:v>-6.9199999999999998E-2</c:v>
                </c:pt>
                <c:pt idx="1906">
                  <c:v>-6.9199999999999998E-2</c:v>
                </c:pt>
                <c:pt idx="1907">
                  <c:v>-6.9199999999999998E-2</c:v>
                </c:pt>
                <c:pt idx="1908">
                  <c:v>-6.9199999999999998E-2</c:v>
                </c:pt>
                <c:pt idx="1909">
                  <c:v>-6.9199999999999998E-2</c:v>
                </c:pt>
                <c:pt idx="1910">
                  <c:v>7.9100000000000004E-2</c:v>
                </c:pt>
                <c:pt idx="1911">
                  <c:v>7.9100000000000004E-2</c:v>
                </c:pt>
                <c:pt idx="1912">
                  <c:v>7.9100000000000004E-2</c:v>
                </c:pt>
                <c:pt idx="1913">
                  <c:v>7.9100000000000004E-2</c:v>
                </c:pt>
                <c:pt idx="1914">
                  <c:v>7.9100000000000004E-2</c:v>
                </c:pt>
                <c:pt idx="1915">
                  <c:v>7.9100000000000004E-2</c:v>
                </c:pt>
                <c:pt idx="1916">
                  <c:v>7.4399999999999994E-2</c:v>
                </c:pt>
                <c:pt idx="1917">
                  <c:v>7.4399999999999994E-2</c:v>
                </c:pt>
                <c:pt idx="1918">
                  <c:v>9.3399999999999993E-3</c:v>
                </c:pt>
                <c:pt idx="1919">
                  <c:v>-4.4999999999999998E-2</c:v>
                </c:pt>
                <c:pt idx="1920">
                  <c:v>-0.05</c:v>
                </c:pt>
                <c:pt idx="1921">
                  <c:v>-0.05</c:v>
                </c:pt>
                <c:pt idx="1922">
                  <c:v>4.7300000000000002E-2</c:v>
                </c:pt>
                <c:pt idx="1923">
                  <c:v>4.7300000000000002E-2</c:v>
                </c:pt>
                <c:pt idx="1924">
                  <c:v>4.7300000000000002E-2</c:v>
                </c:pt>
                <c:pt idx="1925">
                  <c:v>4.7300000000000002E-2</c:v>
                </c:pt>
                <c:pt idx="1926">
                  <c:v>-3.3099999999999997E-2</c:v>
                </c:pt>
                <c:pt idx="1927">
                  <c:v>-3.3099999999999997E-2</c:v>
                </c:pt>
                <c:pt idx="1928">
                  <c:v>-3.3099999999999997E-2</c:v>
                </c:pt>
                <c:pt idx="1929">
                  <c:v>-3.3099999999999997E-2</c:v>
                </c:pt>
                <c:pt idx="1930">
                  <c:v>-3.3099999999999997E-2</c:v>
                </c:pt>
                <c:pt idx="1931">
                  <c:v>1.4200000000000001E-2</c:v>
                </c:pt>
                <c:pt idx="1932">
                  <c:v>1.4200000000000001E-2</c:v>
                </c:pt>
                <c:pt idx="1933">
                  <c:v>6.2100000000000002E-3</c:v>
                </c:pt>
                <c:pt idx="1934">
                  <c:v>6.2100000000000002E-3</c:v>
                </c:pt>
                <c:pt idx="1935">
                  <c:v>6.2100000000000002E-3</c:v>
                </c:pt>
                <c:pt idx="1936">
                  <c:v>6.2100000000000002E-3</c:v>
                </c:pt>
                <c:pt idx="1937">
                  <c:v>6.2100000000000002E-3</c:v>
                </c:pt>
                <c:pt idx="1938">
                  <c:v>4.6800000000000001E-2</c:v>
                </c:pt>
                <c:pt idx="1939">
                  <c:v>4.6800000000000001E-2</c:v>
                </c:pt>
                <c:pt idx="1940">
                  <c:v>4.6800000000000001E-2</c:v>
                </c:pt>
                <c:pt idx="1941">
                  <c:v>4.6800000000000001E-2</c:v>
                </c:pt>
                <c:pt idx="1942">
                  <c:v>4.6800000000000001E-2</c:v>
                </c:pt>
                <c:pt idx="1943">
                  <c:v>4.6800000000000001E-2</c:v>
                </c:pt>
                <c:pt idx="1944">
                  <c:v>-6.6200000000000005E-4</c:v>
                </c:pt>
                <c:pt idx="1945">
                  <c:v>2.0400000000000001E-2</c:v>
                </c:pt>
                <c:pt idx="1946">
                  <c:v>2.0400000000000001E-2</c:v>
                </c:pt>
                <c:pt idx="1947">
                  <c:v>-4.2000000000000003E-2</c:v>
                </c:pt>
                <c:pt idx="1948">
                  <c:v>-4.2000000000000003E-2</c:v>
                </c:pt>
                <c:pt idx="1949">
                  <c:v>-4.2000000000000003E-2</c:v>
                </c:pt>
                <c:pt idx="1950">
                  <c:v>-4.2000000000000003E-2</c:v>
                </c:pt>
                <c:pt idx="1951">
                  <c:v>-1.8200000000000001E-2</c:v>
                </c:pt>
                <c:pt idx="1952">
                  <c:v>-1.8200000000000001E-2</c:v>
                </c:pt>
                <c:pt idx="1953">
                  <c:v>-1.8200000000000001E-2</c:v>
                </c:pt>
                <c:pt idx="1954">
                  <c:v>-1.8200000000000001E-2</c:v>
                </c:pt>
                <c:pt idx="1955">
                  <c:v>-8.0199999999999998E-4</c:v>
                </c:pt>
                <c:pt idx="1956">
                  <c:v>-8.0199999999999998E-4</c:v>
                </c:pt>
                <c:pt idx="1957">
                  <c:v>-8.0199999999999998E-4</c:v>
                </c:pt>
                <c:pt idx="1958">
                  <c:v>-8.0199999999999998E-4</c:v>
                </c:pt>
                <c:pt idx="1959">
                  <c:v>-8.0199999999999998E-4</c:v>
                </c:pt>
                <c:pt idx="1960">
                  <c:v>-8.0199999999999998E-4</c:v>
                </c:pt>
                <c:pt idx="1961">
                  <c:v>-8.0199999999999998E-4</c:v>
                </c:pt>
                <c:pt idx="1962">
                  <c:v>8.2900000000000001E-2</c:v>
                </c:pt>
                <c:pt idx="1963">
                  <c:v>8.5500000000000007E-2</c:v>
                </c:pt>
                <c:pt idx="1964">
                  <c:v>8.5500000000000007E-2</c:v>
                </c:pt>
                <c:pt idx="1965">
                  <c:v>8.5500000000000007E-2</c:v>
                </c:pt>
                <c:pt idx="1966">
                  <c:v>8.5500000000000007E-2</c:v>
                </c:pt>
                <c:pt idx="1967">
                  <c:v>8.5500000000000007E-2</c:v>
                </c:pt>
                <c:pt idx="1968">
                  <c:v>8.5500000000000007E-2</c:v>
                </c:pt>
                <c:pt idx="1969">
                  <c:v>8.5500000000000007E-2</c:v>
                </c:pt>
                <c:pt idx="1970">
                  <c:v>8.5500000000000007E-2</c:v>
                </c:pt>
                <c:pt idx="1971">
                  <c:v>6.6299999999999998E-2</c:v>
                </c:pt>
                <c:pt idx="1972">
                  <c:v>-7.7299999999999994E-2</c:v>
                </c:pt>
                <c:pt idx="1973">
                  <c:v>-9.8299999999999998E-2</c:v>
                </c:pt>
                <c:pt idx="1974">
                  <c:v>1.8599999999999998E-2</c:v>
                </c:pt>
                <c:pt idx="1975">
                  <c:v>5.74E-2</c:v>
                </c:pt>
                <c:pt idx="1976">
                  <c:v>5.74E-2</c:v>
                </c:pt>
                <c:pt idx="1977">
                  <c:v>-4.3999999999999997E-2</c:v>
                </c:pt>
                <c:pt idx="1978">
                  <c:v>4.1399999999999999E-2</c:v>
                </c:pt>
                <c:pt idx="1979">
                  <c:v>4.1399999999999999E-2</c:v>
                </c:pt>
                <c:pt idx="1980">
                  <c:v>4.1399999999999999E-2</c:v>
                </c:pt>
                <c:pt idx="1981">
                  <c:v>4.1399999999999999E-2</c:v>
                </c:pt>
                <c:pt idx="1982">
                  <c:v>4.1399999999999999E-2</c:v>
                </c:pt>
                <c:pt idx="1983">
                  <c:v>4.1399999999999999E-2</c:v>
                </c:pt>
                <c:pt idx="1984">
                  <c:v>4.1399999999999999E-2</c:v>
                </c:pt>
                <c:pt idx="1985">
                  <c:v>4.1399999999999999E-2</c:v>
                </c:pt>
                <c:pt idx="1986">
                  <c:v>-5.1999999999999998E-2</c:v>
                </c:pt>
                <c:pt idx="1987">
                  <c:v>-5.1999999999999998E-2</c:v>
                </c:pt>
                <c:pt idx="1988">
                  <c:v>-5.1999999999999998E-2</c:v>
                </c:pt>
                <c:pt idx="1989">
                  <c:v>-4.1500000000000002E-2</c:v>
                </c:pt>
                <c:pt idx="1990">
                  <c:v>-4.1500000000000002E-2</c:v>
                </c:pt>
                <c:pt idx="1991">
                  <c:v>-6.4199999999999993E-2</c:v>
                </c:pt>
                <c:pt idx="1992">
                  <c:v>-6.4199999999999993E-2</c:v>
                </c:pt>
                <c:pt idx="1993">
                  <c:v>2.1699999999999999E-4</c:v>
                </c:pt>
                <c:pt idx="1994">
                  <c:v>2.1699999999999999E-4</c:v>
                </c:pt>
                <c:pt idx="1995">
                  <c:v>2.1699999999999999E-4</c:v>
                </c:pt>
                <c:pt idx="1996">
                  <c:v>2.1699999999999999E-4</c:v>
                </c:pt>
                <c:pt idx="1997">
                  <c:v>-1.23E-3</c:v>
                </c:pt>
                <c:pt idx="1998">
                  <c:v>-1.23E-3</c:v>
                </c:pt>
                <c:pt idx="1999">
                  <c:v>-9.7000000000000003E-3</c:v>
                </c:pt>
                <c:pt idx="2000">
                  <c:v>-0.01</c:v>
                </c:pt>
                <c:pt idx="2001">
                  <c:v>4.6800000000000001E-2</c:v>
                </c:pt>
                <c:pt idx="2002">
                  <c:v>-5.3600000000000002E-2</c:v>
                </c:pt>
                <c:pt idx="2003">
                  <c:v>4.48E-2</c:v>
                </c:pt>
                <c:pt idx="2004">
                  <c:v>2.1600000000000001E-2</c:v>
                </c:pt>
                <c:pt idx="2005">
                  <c:v>2.1600000000000001E-2</c:v>
                </c:pt>
                <c:pt idx="2006">
                  <c:v>2.1600000000000001E-2</c:v>
                </c:pt>
                <c:pt idx="2007">
                  <c:v>2.1600000000000001E-2</c:v>
                </c:pt>
                <c:pt idx="2008">
                  <c:v>2.1600000000000001E-2</c:v>
                </c:pt>
                <c:pt idx="2009">
                  <c:v>2.1600000000000001E-2</c:v>
                </c:pt>
                <c:pt idx="2010">
                  <c:v>2.1600000000000001E-2</c:v>
                </c:pt>
                <c:pt idx="2011">
                  <c:v>1.9599999999999999E-2</c:v>
                </c:pt>
                <c:pt idx="2012">
                  <c:v>1.9599999999999999E-2</c:v>
                </c:pt>
                <c:pt idx="2013">
                  <c:v>1.9599999999999999E-2</c:v>
                </c:pt>
                <c:pt idx="2014">
                  <c:v>1.9599999999999999E-2</c:v>
                </c:pt>
                <c:pt idx="2015">
                  <c:v>1.9599999999999999E-2</c:v>
                </c:pt>
                <c:pt idx="2016">
                  <c:v>1.9599999999999999E-2</c:v>
                </c:pt>
                <c:pt idx="2017">
                  <c:v>1.9599999999999999E-2</c:v>
                </c:pt>
                <c:pt idx="2018">
                  <c:v>1.9599999999999999E-2</c:v>
                </c:pt>
                <c:pt idx="2019">
                  <c:v>1.9599999999999999E-2</c:v>
                </c:pt>
                <c:pt idx="2020">
                  <c:v>1.9599999999999999E-2</c:v>
                </c:pt>
                <c:pt idx="2021">
                  <c:v>1.9599999999999999E-2</c:v>
                </c:pt>
                <c:pt idx="2022">
                  <c:v>-1.7299999999999999E-2</c:v>
                </c:pt>
                <c:pt idx="2023">
                  <c:v>-1.7299999999999999E-2</c:v>
                </c:pt>
                <c:pt idx="2024">
                  <c:v>-1.7299999999999999E-2</c:v>
                </c:pt>
                <c:pt idx="2025">
                  <c:v>-1.7299999999999999E-2</c:v>
                </c:pt>
                <c:pt idx="2026">
                  <c:v>-1.7299999999999999E-2</c:v>
                </c:pt>
                <c:pt idx="2027">
                  <c:v>-1.7299999999999999E-2</c:v>
                </c:pt>
                <c:pt idx="2028">
                  <c:v>-1.7299999999999999E-2</c:v>
                </c:pt>
                <c:pt idx="2029">
                  <c:v>-0.04</c:v>
                </c:pt>
                <c:pt idx="2030">
                  <c:v>-0.04</c:v>
                </c:pt>
                <c:pt idx="2031">
                  <c:v>-0.04</c:v>
                </c:pt>
                <c:pt idx="2032">
                  <c:v>-0.04</c:v>
                </c:pt>
                <c:pt idx="2033">
                  <c:v>-0.04</c:v>
                </c:pt>
                <c:pt idx="2034">
                  <c:v>-0.04</c:v>
                </c:pt>
                <c:pt idx="2035">
                  <c:v>-0.04</c:v>
                </c:pt>
                <c:pt idx="2036">
                  <c:v>-0.04</c:v>
                </c:pt>
                <c:pt idx="2037">
                  <c:v>9.6500000000000002E-2</c:v>
                </c:pt>
                <c:pt idx="2038">
                  <c:v>9.6500000000000002E-2</c:v>
                </c:pt>
                <c:pt idx="2039">
                  <c:v>-5.5300000000000002E-2</c:v>
                </c:pt>
                <c:pt idx="2040">
                  <c:v>-5.5300000000000002E-2</c:v>
                </c:pt>
                <c:pt idx="2041">
                  <c:v>-5.5300000000000002E-2</c:v>
                </c:pt>
                <c:pt idx="2042">
                  <c:v>-5.5300000000000002E-2</c:v>
                </c:pt>
                <c:pt idx="2043">
                  <c:v>-3.8699999999999998E-2</c:v>
                </c:pt>
                <c:pt idx="2044">
                  <c:v>-3.8699999999999998E-2</c:v>
                </c:pt>
                <c:pt idx="2045">
                  <c:v>5.2999999999999999E-2</c:v>
                </c:pt>
                <c:pt idx="2046">
                  <c:v>5.2999999999999999E-2</c:v>
                </c:pt>
                <c:pt idx="2047">
                  <c:v>5.2999999999999999E-2</c:v>
                </c:pt>
                <c:pt idx="2048">
                  <c:v>-3.2599999999999997E-2</c:v>
                </c:pt>
                <c:pt idx="2049">
                  <c:v>-3.2599999999999997E-2</c:v>
                </c:pt>
                <c:pt idx="2050">
                  <c:v>-3.2599999999999997E-2</c:v>
                </c:pt>
                <c:pt idx="2051">
                  <c:v>4.2199999999999998E-3</c:v>
                </c:pt>
                <c:pt idx="2052">
                  <c:v>4.2199999999999998E-3</c:v>
                </c:pt>
                <c:pt idx="2053">
                  <c:v>2.8999999999999998E-3</c:v>
                </c:pt>
                <c:pt idx="2054">
                  <c:v>2.8999999999999998E-3</c:v>
                </c:pt>
                <c:pt idx="2055">
                  <c:v>2.8999999999999998E-3</c:v>
                </c:pt>
                <c:pt idx="2056">
                  <c:v>2.8999999999999998E-3</c:v>
                </c:pt>
                <c:pt idx="2057">
                  <c:v>2.8999999999999998E-3</c:v>
                </c:pt>
                <c:pt idx="2058">
                  <c:v>1.49E-2</c:v>
                </c:pt>
                <c:pt idx="2059">
                  <c:v>1.03E-2</c:v>
                </c:pt>
                <c:pt idx="2060">
                  <c:v>1.03E-2</c:v>
                </c:pt>
                <c:pt idx="2061">
                  <c:v>2.06E-2</c:v>
                </c:pt>
                <c:pt idx="2062">
                  <c:v>2.06E-2</c:v>
                </c:pt>
                <c:pt idx="2063">
                  <c:v>2.06E-2</c:v>
                </c:pt>
                <c:pt idx="2064">
                  <c:v>1.34E-2</c:v>
                </c:pt>
                <c:pt idx="2065">
                  <c:v>-1.32E-2</c:v>
                </c:pt>
                <c:pt idx="2066">
                  <c:v>-1.32E-2</c:v>
                </c:pt>
                <c:pt idx="2067">
                  <c:v>-1.32E-2</c:v>
                </c:pt>
                <c:pt idx="2068">
                  <c:v>1.7000000000000001E-2</c:v>
                </c:pt>
                <c:pt idx="2069">
                  <c:v>5.5699999999999999E-4</c:v>
                </c:pt>
                <c:pt idx="2070">
                  <c:v>5.5699999999999999E-4</c:v>
                </c:pt>
                <c:pt idx="2071">
                  <c:v>5.5699999999999999E-4</c:v>
                </c:pt>
                <c:pt idx="2072">
                  <c:v>5.5699999999999999E-4</c:v>
                </c:pt>
                <c:pt idx="2073">
                  <c:v>5.5699999999999999E-4</c:v>
                </c:pt>
                <c:pt idx="2074">
                  <c:v>-3.0500000000000002E-3</c:v>
                </c:pt>
                <c:pt idx="2075">
                  <c:v>-3.0500000000000002E-3</c:v>
                </c:pt>
                <c:pt idx="2076">
                  <c:v>-3.0500000000000002E-3</c:v>
                </c:pt>
                <c:pt idx="2077">
                  <c:v>-3.0500000000000002E-3</c:v>
                </c:pt>
                <c:pt idx="2078">
                  <c:v>-3.0500000000000002E-3</c:v>
                </c:pt>
                <c:pt idx="2079">
                  <c:v>-3.0500000000000002E-3</c:v>
                </c:pt>
                <c:pt idx="2080">
                  <c:v>-3.0500000000000002E-3</c:v>
                </c:pt>
                <c:pt idx="2081">
                  <c:v>-3.0500000000000002E-3</c:v>
                </c:pt>
                <c:pt idx="2082">
                  <c:v>-3.0500000000000002E-3</c:v>
                </c:pt>
                <c:pt idx="2083">
                  <c:v>8.4499999999999992E-3</c:v>
                </c:pt>
                <c:pt idx="2084">
                  <c:v>8.4499999999999992E-3</c:v>
                </c:pt>
                <c:pt idx="2085">
                  <c:v>8.4499999999999992E-3</c:v>
                </c:pt>
                <c:pt idx="2086">
                  <c:v>8.4499999999999992E-3</c:v>
                </c:pt>
                <c:pt idx="2087">
                  <c:v>2.0799999999999999E-2</c:v>
                </c:pt>
                <c:pt idx="2088">
                  <c:v>2.0799999999999999E-2</c:v>
                </c:pt>
                <c:pt idx="2089">
                  <c:v>2.0799999999999999E-2</c:v>
                </c:pt>
                <c:pt idx="2090">
                  <c:v>4.9399999999999999E-2</c:v>
                </c:pt>
                <c:pt idx="2091">
                  <c:v>-5.0700000000000002E-2</c:v>
                </c:pt>
                <c:pt idx="2092">
                  <c:v>7.1400000000000005E-2</c:v>
                </c:pt>
                <c:pt idx="2093">
                  <c:v>7.1400000000000005E-2</c:v>
                </c:pt>
                <c:pt idx="2094">
                  <c:v>-0.10299999999999999</c:v>
                </c:pt>
                <c:pt idx="2095">
                  <c:v>-0.10299999999999999</c:v>
                </c:pt>
                <c:pt idx="2096">
                  <c:v>0.12</c:v>
                </c:pt>
                <c:pt idx="2097">
                  <c:v>6.96E-3</c:v>
                </c:pt>
                <c:pt idx="2098">
                  <c:v>6.96E-3</c:v>
                </c:pt>
                <c:pt idx="2099">
                  <c:v>6.96E-3</c:v>
                </c:pt>
                <c:pt idx="2100">
                  <c:v>6.96E-3</c:v>
                </c:pt>
                <c:pt idx="2101">
                  <c:v>6.96E-3</c:v>
                </c:pt>
                <c:pt idx="2102">
                  <c:v>6.96E-3</c:v>
                </c:pt>
                <c:pt idx="2103">
                  <c:v>6.96E-3</c:v>
                </c:pt>
                <c:pt idx="2104">
                  <c:v>6.96E-3</c:v>
                </c:pt>
                <c:pt idx="2105">
                  <c:v>6.96E-3</c:v>
                </c:pt>
                <c:pt idx="2106">
                  <c:v>6.96E-3</c:v>
                </c:pt>
                <c:pt idx="2107">
                  <c:v>6.96E-3</c:v>
                </c:pt>
                <c:pt idx="2108">
                  <c:v>6.96E-3</c:v>
                </c:pt>
                <c:pt idx="2109">
                  <c:v>-1.21E-2</c:v>
                </c:pt>
                <c:pt idx="2110">
                  <c:v>-1.21E-2</c:v>
                </c:pt>
                <c:pt idx="2111">
                  <c:v>-1.21E-2</c:v>
                </c:pt>
                <c:pt idx="2112">
                  <c:v>4.45E-3</c:v>
                </c:pt>
                <c:pt idx="2113">
                  <c:v>3.2899999999999999E-2</c:v>
                </c:pt>
                <c:pt idx="2114">
                  <c:v>3.2899999999999999E-2</c:v>
                </c:pt>
                <c:pt idx="2115">
                  <c:v>2.3E-2</c:v>
                </c:pt>
                <c:pt idx="2116">
                  <c:v>2.3E-2</c:v>
                </c:pt>
                <c:pt idx="2117">
                  <c:v>2.3E-2</c:v>
                </c:pt>
                <c:pt idx="2118">
                  <c:v>2.9000000000000001E-2</c:v>
                </c:pt>
                <c:pt idx="2119">
                  <c:v>-2.0299999999999999E-2</c:v>
                </c:pt>
                <c:pt idx="2120">
                  <c:v>-2.0299999999999999E-2</c:v>
                </c:pt>
                <c:pt idx="2121">
                  <c:v>-2.0299999999999999E-2</c:v>
                </c:pt>
                <c:pt idx="2122">
                  <c:v>-2.0299999999999999E-2</c:v>
                </c:pt>
                <c:pt idx="2123">
                  <c:v>2.4400000000000002E-2</c:v>
                </c:pt>
                <c:pt idx="2124">
                  <c:v>2.4400000000000002E-2</c:v>
                </c:pt>
                <c:pt idx="2125">
                  <c:v>1.67E-2</c:v>
                </c:pt>
                <c:pt idx="2126">
                  <c:v>1.67E-2</c:v>
                </c:pt>
                <c:pt idx="2127">
                  <c:v>1.67E-2</c:v>
                </c:pt>
                <c:pt idx="2128">
                  <c:v>6.7599999999999993E-2</c:v>
                </c:pt>
                <c:pt idx="2129">
                  <c:v>-7.5300000000000006E-2</c:v>
                </c:pt>
                <c:pt idx="2130">
                  <c:v>-7.5300000000000006E-2</c:v>
                </c:pt>
                <c:pt idx="2131">
                  <c:v>-7.5300000000000006E-2</c:v>
                </c:pt>
                <c:pt idx="2132">
                  <c:v>-7.5300000000000006E-2</c:v>
                </c:pt>
                <c:pt idx="2133">
                  <c:v>-7.5300000000000006E-2</c:v>
                </c:pt>
                <c:pt idx="2134">
                  <c:v>-7.5300000000000006E-2</c:v>
                </c:pt>
                <c:pt idx="2135">
                  <c:v>-7.5300000000000006E-2</c:v>
                </c:pt>
                <c:pt idx="2136">
                  <c:v>-7.5300000000000006E-2</c:v>
                </c:pt>
                <c:pt idx="2137">
                  <c:v>-3.5700000000000003E-2</c:v>
                </c:pt>
                <c:pt idx="2138">
                  <c:v>-6.1899999999999997E-2</c:v>
                </c:pt>
                <c:pt idx="2139">
                  <c:v>-6.1899999999999997E-2</c:v>
                </c:pt>
                <c:pt idx="2140">
                  <c:v>-6.1899999999999997E-2</c:v>
                </c:pt>
                <c:pt idx="2141">
                  <c:v>-6.1899999999999997E-2</c:v>
                </c:pt>
                <c:pt idx="2142">
                  <c:v>-5.9499999999999997E-2</c:v>
                </c:pt>
                <c:pt idx="2143">
                  <c:v>6.1000000000000004E-3</c:v>
                </c:pt>
                <c:pt idx="2144">
                  <c:v>6.1000000000000004E-3</c:v>
                </c:pt>
                <c:pt idx="2145">
                  <c:v>6.1000000000000004E-3</c:v>
                </c:pt>
                <c:pt idx="2146">
                  <c:v>-2.1499999999999998E-2</c:v>
                </c:pt>
                <c:pt idx="2147">
                  <c:v>-2.1499999999999998E-2</c:v>
                </c:pt>
                <c:pt idx="2148">
                  <c:v>-2.1499999999999998E-2</c:v>
                </c:pt>
                <c:pt idx="2149">
                  <c:v>-2.1499999999999998E-2</c:v>
                </c:pt>
                <c:pt idx="2150">
                  <c:v>-2.1499999999999998E-2</c:v>
                </c:pt>
                <c:pt idx="2151">
                  <c:v>-2.1499999999999998E-2</c:v>
                </c:pt>
                <c:pt idx="2152">
                  <c:v>-2.1499999999999998E-2</c:v>
                </c:pt>
                <c:pt idx="2153">
                  <c:v>-2.1499999999999998E-2</c:v>
                </c:pt>
                <c:pt idx="2154">
                  <c:v>-2.1499999999999998E-2</c:v>
                </c:pt>
                <c:pt idx="2155">
                  <c:v>-2.1499999999999998E-2</c:v>
                </c:pt>
                <c:pt idx="2156">
                  <c:v>0.03</c:v>
                </c:pt>
                <c:pt idx="2157">
                  <c:v>0.03</c:v>
                </c:pt>
                <c:pt idx="2158">
                  <c:v>0.03</c:v>
                </c:pt>
                <c:pt idx="2159">
                  <c:v>0.03</c:v>
                </c:pt>
                <c:pt idx="2160">
                  <c:v>0.03</c:v>
                </c:pt>
                <c:pt idx="2161">
                  <c:v>0.03</c:v>
                </c:pt>
                <c:pt idx="2162">
                  <c:v>-6.8500000000000005E-2</c:v>
                </c:pt>
                <c:pt idx="2163">
                  <c:v>6.0100000000000001E-2</c:v>
                </c:pt>
                <c:pt idx="2164">
                  <c:v>6.0100000000000001E-2</c:v>
                </c:pt>
                <c:pt idx="2165">
                  <c:v>6.0100000000000001E-2</c:v>
                </c:pt>
                <c:pt idx="2166">
                  <c:v>6.0100000000000001E-2</c:v>
                </c:pt>
                <c:pt idx="2167">
                  <c:v>-9.6299999999999997E-2</c:v>
                </c:pt>
                <c:pt idx="2168">
                  <c:v>-9.7699999999999995E-2</c:v>
                </c:pt>
                <c:pt idx="2169">
                  <c:v>-9.7699999999999995E-2</c:v>
                </c:pt>
                <c:pt idx="2170">
                  <c:v>-9.7699999999999995E-2</c:v>
                </c:pt>
                <c:pt idx="2171">
                  <c:v>5.33E-2</c:v>
                </c:pt>
                <c:pt idx="2172">
                  <c:v>5.33E-2</c:v>
                </c:pt>
                <c:pt idx="2173">
                  <c:v>5.33E-2</c:v>
                </c:pt>
                <c:pt idx="2174">
                  <c:v>-0.10100000000000001</c:v>
                </c:pt>
                <c:pt idx="2175">
                  <c:v>-0.10100000000000001</c:v>
                </c:pt>
                <c:pt idx="2176">
                  <c:v>7.7700000000000005E-2</c:v>
                </c:pt>
                <c:pt idx="2177">
                  <c:v>7.7700000000000005E-2</c:v>
                </c:pt>
                <c:pt idx="2178">
                  <c:v>7.7700000000000005E-2</c:v>
                </c:pt>
                <c:pt idx="2179">
                  <c:v>7.7700000000000005E-2</c:v>
                </c:pt>
                <c:pt idx="2180">
                  <c:v>7.7700000000000005E-2</c:v>
                </c:pt>
                <c:pt idx="2181">
                  <c:v>7.7700000000000005E-2</c:v>
                </c:pt>
                <c:pt idx="2182">
                  <c:v>7.7700000000000005E-2</c:v>
                </c:pt>
                <c:pt idx="2183">
                  <c:v>7.7700000000000005E-2</c:v>
                </c:pt>
                <c:pt idx="2184">
                  <c:v>7.7700000000000005E-2</c:v>
                </c:pt>
                <c:pt idx="2185">
                  <c:v>7.7700000000000005E-2</c:v>
                </c:pt>
                <c:pt idx="2186">
                  <c:v>7.7700000000000005E-2</c:v>
                </c:pt>
                <c:pt idx="2187">
                  <c:v>7.7700000000000005E-2</c:v>
                </c:pt>
                <c:pt idx="2188">
                  <c:v>7.7700000000000005E-2</c:v>
                </c:pt>
                <c:pt idx="2189">
                  <c:v>6.6100000000000006E-2</c:v>
                </c:pt>
                <c:pt idx="2190">
                  <c:v>6.6100000000000006E-2</c:v>
                </c:pt>
                <c:pt idx="2191">
                  <c:v>6.6100000000000006E-2</c:v>
                </c:pt>
                <c:pt idx="2192">
                  <c:v>6.6100000000000006E-2</c:v>
                </c:pt>
                <c:pt idx="2193">
                  <c:v>6.6100000000000006E-2</c:v>
                </c:pt>
                <c:pt idx="2194">
                  <c:v>6.2E-2</c:v>
                </c:pt>
                <c:pt idx="2195">
                  <c:v>6.2E-2</c:v>
                </c:pt>
                <c:pt idx="2196">
                  <c:v>-1.2700000000000001E-3</c:v>
                </c:pt>
                <c:pt idx="2197">
                  <c:v>1.44E-2</c:v>
                </c:pt>
                <c:pt idx="2198">
                  <c:v>1.44E-2</c:v>
                </c:pt>
                <c:pt idx="2199">
                  <c:v>1.44E-2</c:v>
                </c:pt>
                <c:pt idx="2200">
                  <c:v>1.44E-2</c:v>
                </c:pt>
                <c:pt idx="2201">
                  <c:v>1.44E-2</c:v>
                </c:pt>
                <c:pt idx="2202">
                  <c:v>-2.6200000000000001E-2</c:v>
                </c:pt>
                <c:pt idx="2203">
                  <c:v>-2.6200000000000001E-2</c:v>
                </c:pt>
                <c:pt idx="2204">
                  <c:v>-2.6200000000000001E-2</c:v>
                </c:pt>
                <c:pt idx="2205">
                  <c:v>-2.6200000000000001E-2</c:v>
                </c:pt>
                <c:pt idx="2206">
                  <c:v>2.76E-2</c:v>
                </c:pt>
                <c:pt idx="2207">
                  <c:v>2.76E-2</c:v>
                </c:pt>
                <c:pt idx="2208">
                  <c:v>2.76E-2</c:v>
                </c:pt>
                <c:pt idx="2209">
                  <c:v>2.76E-2</c:v>
                </c:pt>
                <c:pt idx="2210">
                  <c:v>2.76E-2</c:v>
                </c:pt>
                <c:pt idx="2211">
                  <c:v>2.76E-2</c:v>
                </c:pt>
                <c:pt idx="2212">
                  <c:v>2.76E-2</c:v>
                </c:pt>
                <c:pt idx="2213">
                  <c:v>-2.1600000000000001E-2</c:v>
                </c:pt>
                <c:pt idx="2214">
                  <c:v>-8.2799999999999999E-2</c:v>
                </c:pt>
                <c:pt idx="2215">
                  <c:v>-8.2799999999999999E-2</c:v>
                </c:pt>
                <c:pt idx="2216">
                  <c:v>2.1100000000000001E-2</c:v>
                </c:pt>
                <c:pt idx="2217">
                  <c:v>-4.2200000000000001E-2</c:v>
                </c:pt>
                <c:pt idx="2218">
                  <c:v>-4.65E-2</c:v>
                </c:pt>
                <c:pt idx="2219">
                  <c:v>-4.65E-2</c:v>
                </c:pt>
                <c:pt idx="2220">
                  <c:v>-2.1299999999999999E-2</c:v>
                </c:pt>
                <c:pt idx="2221">
                  <c:v>-7.4499999999999997E-2</c:v>
                </c:pt>
                <c:pt idx="2222">
                  <c:v>-3.4000000000000002E-2</c:v>
                </c:pt>
                <c:pt idx="2223">
                  <c:v>3.73E-2</c:v>
                </c:pt>
                <c:pt idx="2224">
                  <c:v>3.73E-2</c:v>
                </c:pt>
                <c:pt idx="2225">
                  <c:v>3.73E-2</c:v>
                </c:pt>
                <c:pt idx="2226">
                  <c:v>-5.7599999999999998E-2</c:v>
                </c:pt>
                <c:pt idx="2227">
                  <c:v>-5.7599999999999998E-2</c:v>
                </c:pt>
                <c:pt idx="2228">
                  <c:v>-5.7599999999999998E-2</c:v>
                </c:pt>
                <c:pt idx="2229">
                  <c:v>5.4300000000000001E-2</c:v>
                </c:pt>
                <c:pt idx="2230">
                  <c:v>5.4300000000000001E-2</c:v>
                </c:pt>
                <c:pt idx="2231">
                  <c:v>5.4300000000000001E-2</c:v>
                </c:pt>
                <c:pt idx="2232">
                  <c:v>5.4300000000000001E-2</c:v>
                </c:pt>
                <c:pt idx="2233">
                  <c:v>5.4300000000000001E-2</c:v>
                </c:pt>
                <c:pt idx="2234">
                  <c:v>-1.8599999999999998E-2</c:v>
                </c:pt>
                <c:pt idx="2235">
                  <c:v>-1.8599999999999998E-2</c:v>
                </c:pt>
                <c:pt idx="2236">
                  <c:v>-7.6299999999999996E-3</c:v>
                </c:pt>
                <c:pt idx="2237">
                  <c:v>1.6400000000000001E-2</c:v>
                </c:pt>
                <c:pt idx="2238">
                  <c:v>1.6400000000000001E-2</c:v>
                </c:pt>
                <c:pt idx="2239">
                  <c:v>1.6400000000000001E-2</c:v>
                </c:pt>
                <c:pt idx="2240">
                  <c:v>-7.1199999999999996E-3</c:v>
                </c:pt>
                <c:pt idx="2241">
                  <c:v>-7.1199999999999996E-3</c:v>
                </c:pt>
                <c:pt idx="2242">
                  <c:v>-7.1199999999999996E-3</c:v>
                </c:pt>
                <c:pt idx="2243">
                  <c:v>-7.1199999999999996E-3</c:v>
                </c:pt>
                <c:pt idx="2244">
                  <c:v>-7.1199999999999996E-3</c:v>
                </c:pt>
                <c:pt idx="2245">
                  <c:v>6.9900000000000004E-2</c:v>
                </c:pt>
                <c:pt idx="2246">
                  <c:v>6.9900000000000004E-2</c:v>
                </c:pt>
                <c:pt idx="2247">
                  <c:v>1.0500000000000001E-2</c:v>
                </c:pt>
                <c:pt idx="2248">
                  <c:v>1.0500000000000001E-2</c:v>
                </c:pt>
                <c:pt idx="2249">
                  <c:v>-2.1899999999999999E-2</c:v>
                </c:pt>
                <c:pt idx="2250">
                  <c:v>4.8599999999999997E-2</c:v>
                </c:pt>
                <c:pt idx="2251">
                  <c:v>5.1799999999999999E-2</c:v>
                </c:pt>
                <c:pt idx="2252">
                  <c:v>5.1799999999999999E-2</c:v>
                </c:pt>
                <c:pt idx="2253">
                  <c:v>-4.3200000000000001E-3</c:v>
                </c:pt>
                <c:pt idx="2254">
                  <c:v>-4.3200000000000001E-3</c:v>
                </c:pt>
                <c:pt idx="2255">
                  <c:v>-1.8200000000000001E-2</c:v>
                </c:pt>
                <c:pt idx="2256">
                  <c:v>-1.8200000000000001E-2</c:v>
                </c:pt>
                <c:pt idx="2257">
                  <c:v>3.3500000000000002E-2</c:v>
                </c:pt>
                <c:pt idx="2258">
                  <c:v>3.3500000000000002E-2</c:v>
                </c:pt>
                <c:pt idx="2259">
                  <c:v>3.3500000000000002E-2</c:v>
                </c:pt>
                <c:pt idx="2260">
                  <c:v>3.3500000000000002E-2</c:v>
                </c:pt>
                <c:pt idx="2261">
                  <c:v>4.3999999999999997E-2</c:v>
                </c:pt>
                <c:pt idx="2262">
                  <c:v>4.3999999999999997E-2</c:v>
                </c:pt>
                <c:pt idx="2263">
                  <c:v>3.4500000000000003E-2</c:v>
                </c:pt>
                <c:pt idx="2264">
                  <c:v>3.4500000000000003E-2</c:v>
                </c:pt>
                <c:pt idx="2265">
                  <c:v>3.4500000000000003E-2</c:v>
                </c:pt>
                <c:pt idx="2266">
                  <c:v>3.4500000000000003E-2</c:v>
                </c:pt>
                <c:pt idx="2267">
                  <c:v>-5.7200000000000001E-2</c:v>
                </c:pt>
                <c:pt idx="2268">
                  <c:v>-5.7200000000000001E-2</c:v>
                </c:pt>
                <c:pt idx="2269">
                  <c:v>-5.7200000000000001E-2</c:v>
                </c:pt>
                <c:pt idx="2270">
                  <c:v>-5.7200000000000001E-2</c:v>
                </c:pt>
                <c:pt idx="2271">
                  <c:v>-5.7200000000000001E-2</c:v>
                </c:pt>
                <c:pt idx="2272">
                  <c:v>-5.7200000000000001E-2</c:v>
                </c:pt>
                <c:pt idx="2273">
                  <c:v>-5.7200000000000001E-2</c:v>
                </c:pt>
                <c:pt idx="2274">
                  <c:v>-5.7200000000000001E-2</c:v>
                </c:pt>
                <c:pt idx="2275">
                  <c:v>9.3100000000000002E-2</c:v>
                </c:pt>
                <c:pt idx="2276">
                  <c:v>5.7299999999999997E-2</c:v>
                </c:pt>
                <c:pt idx="2277">
                  <c:v>0.13100000000000001</c:v>
                </c:pt>
                <c:pt idx="2278">
                  <c:v>0.13100000000000001</c:v>
                </c:pt>
                <c:pt idx="2279">
                  <c:v>0.13100000000000001</c:v>
                </c:pt>
                <c:pt idx="2280">
                  <c:v>8.7900000000000006E-2</c:v>
                </c:pt>
                <c:pt idx="2281">
                  <c:v>8.7900000000000006E-2</c:v>
                </c:pt>
                <c:pt idx="2282">
                  <c:v>8.7900000000000006E-2</c:v>
                </c:pt>
                <c:pt idx="2283">
                  <c:v>8.7900000000000006E-2</c:v>
                </c:pt>
                <c:pt idx="2284">
                  <c:v>-3.3000000000000002E-2</c:v>
                </c:pt>
                <c:pt idx="2285">
                  <c:v>-3.3000000000000002E-2</c:v>
                </c:pt>
                <c:pt idx="2286">
                  <c:v>-3.3000000000000002E-2</c:v>
                </c:pt>
                <c:pt idx="2287">
                  <c:v>-3.3000000000000002E-2</c:v>
                </c:pt>
                <c:pt idx="2288">
                  <c:v>-3.3000000000000002E-2</c:v>
                </c:pt>
                <c:pt idx="2289">
                  <c:v>-3.3000000000000002E-2</c:v>
                </c:pt>
                <c:pt idx="2290">
                  <c:v>-3.3000000000000002E-2</c:v>
                </c:pt>
                <c:pt idx="2291">
                  <c:v>-7.5899999999999995E-2</c:v>
                </c:pt>
                <c:pt idx="2292">
                  <c:v>-3.1399999999999997E-2</c:v>
                </c:pt>
                <c:pt idx="2293">
                  <c:v>-3.1399999999999997E-2</c:v>
                </c:pt>
                <c:pt idx="2294">
                  <c:v>-3.1399999999999997E-2</c:v>
                </c:pt>
                <c:pt idx="2295">
                  <c:v>5.2200000000000003E-2</c:v>
                </c:pt>
                <c:pt idx="2296">
                  <c:v>5.2200000000000003E-2</c:v>
                </c:pt>
                <c:pt idx="2297">
                  <c:v>5.2200000000000003E-2</c:v>
                </c:pt>
                <c:pt idx="2298">
                  <c:v>-1.41E-2</c:v>
                </c:pt>
                <c:pt idx="2299">
                  <c:v>-1.41E-2</c:v>
                </c:pt>
                <c:pt idx="2300">
                  <c:v>-1.41E-2</c:v>
                </c:pt>
                <c:pt idx="2301">
                  <c:v>-1.41E-2</c:v>
                </c:pt>
                <c:pt idx="2302">
                  <c:v>-1.41E-2</c:v>
                </c:pt>
                <c:pt idx="2303">
                  <c:v>-1.41E-2</c:v>
                </c:pt>
                <c:pt idx="2304">
                  <c:v>-1.41E-2</c:v>
                </c:pt>
                <c:pt idx="2305">
                  <c:v>-1.41E-2</c:v>
                </c:pt>
                <c:pt idx="2306">
                  <c:v>4.3099999999999999E-2</c:v>
                </c:pt>
                <c:pt idx="2307">
                  <c:v>2.4500000000000001E-2</c:v>
                </c:pt>
                <c:pt idx="2308">
                  <c:v>3.8300000000000001E-2</c:v>
                </c:pt>
                <c:pt idx="2309">
                  <c:v>3.8300000000000001E-2</c:v>
                </c:pt>
                <c:pt idx="2310">
                  <c:v>3.8300000000000001E-2</c:v>
                </c:pt>
                <c:pt idx="2311">
                  <c:v>-8.1699999999999995E-2</c:v>
                </c:pt>
                <c:pt idx="2312">
                  <c:v>0.10100000000000001</c:v>
                </c:pt>
                <c:pt idx="2313">
                  <c:v>-3.3799999999999997E-2</c:v>
                </c:pt>
                <c:pt idx="2314">
                  <c:v>-3.3799999999999997E-2</c:v>
                </c:pt>
                <c:pt idx="2315">
                  <c:v>-3.3799999999999997E-2</c:v>
                </c:pt>
                <c:pt idx="2316">
                  <c:v>-3.3799999999999997E-2</c:v>
                </c:pt>
                <c:pt idx="2317">
                  <c:v>1.5699999999999999E-2</c:v>
                </c:pt>
                <c:pt idx="2318">
                  <c:v>1.5699999999999999E-2</c:v>
                </c:pt>
                <c:pt idx="2319">
                  <c:v>1.5699999999999999E-2</c:v>
                </c:pt>
                <c:pt idx="2320">
                  <c:v>1.5699999999999999E-2</c:v>
                </c:pt>
                <c:pt idx="2321">
                  <c:v>3.4299999999999997E-2</c:v>
                </c:pt>
                <c:pt idx="2322">
                  <c:v>3.4299999999999997E-2</c:v>
                </c:pt>
                <c:pt idx="2323">
                  <c:v>3.4299999999999997E-2</c:v>
                </c:pt>
                <c:pt idx="2324">
                  <c:v>3.4299999999999997E-2</c:v>
                </c:pt>
                <c:pt idx="2325">
                  <c:v>3.4299999999999997E-2</c:v>
                </c:pt>
                <c:pt idx="2326">
                  <c:v>3.4299999999999997E-2</c:v>
                </c:pt>
                <c:pt idx="2327">
                  <c:v>3.4299999999999997E-2</c:v>
                </c:pt>
                <c:pt idx="2328">
                  <c:v>3.4299999999999997E-2</c:v>
                </c:pt>
                <c:pt idx="2329">
                  <c:v>3.4299999999999997E-2</c:v>
                </c:pt>
                <c:pt idx="2330">
                  <c:v>3.4299999999999997E-2</c:v>
                </c:pt>
                <c:pt idx="2331">
                  <c:v>-4.0399999999999998E-2</c:v>
                </c:pt>
                <c:pt idx="2332">
                  <c:v>-4.0399999999999998E-2</c:v>
                </c:pt>
                <c:pt idx="2333">
                  <c:v>-4.0399999999999998E-2</c:v>
                </c:pt>
                <c:pt idx="2334">
                  <c:v>-4.0399999999999998E-2</c:v>
                </c:pt>
                <c:pt idx="2335">
                  <c:v>-4.0399999999999998E-2</c:v>
                </c:pt>
                <c:pt idx="2336">
                  <c:v>-1.95E-2</c:v>
                </c:pt>
                <c:pt idx="2337">
                  <c:v>-1.95E-2</c:v>
                </c:pt>
                <c:pt idx="2338">
                  <c:v>-1.95E-2</c:v>
                </c:pt>
                <c:pt idx="2339">
                  <c:v>-1.95E-2</c:v>
                </c:pt>
                <c:pt idx="2340">
                  <c:v>-1.95E-2</c:v>
                </c:pt>
                <c:pt idx="2341">
                  <c:v>-4.1000000000000002E-2</c:v>
                </c:pt>
                <c:pt idx="2342">
                  <c:v>-4.1000000000000002E-2</c:v>
                </c:pt>
                <c:pt idx="2343">
                  <c:v>-2.86E-2</c:v>
                </c:pt>
                <c:pt idx="2344">
                  <c:v>-2.86E-2</c:v>
                </c:pt>
                <c:pt idx="2345">
                  <c:v>-2.86E-2</c:v>
                </c:pt>
                <c:pt idx="2346">
                  <c:v>-2.86E-2</c:v>
                </c:pt>
                <c:pt idx="2347">
                  <c:v>-2.86E-2</c:v>
                </c:pt>
                <c:pt idx="2348">
                  <c:v>-2.4299999999999999E-2</c:v>
                </c:pt>
                <c:pt idx="2349">
                  <c:v>-2.4299999999999999E-2</c:v>
                </c:pt>
                <c:pt idx="2350">
                  <c:v>-2.4299999999999999E-2</c:v>
                </c:pt>
                <c:pt idx="2351">
                  <c:v>-2.4299999999999999E-2</c:v>
                </c:pt>
                <c:pt idx="2352">
                  <c:v>-2.4299999999999999E-2</c:v>
                </c:pt>
                <c:pt idx="2353">
                  <c:v>-2.4299999999999999E-2</c:v>
                </c:pt>
                <c:pt idx="2354">
                  <c:v>-2.4299999999999999E-2</c:v>
                </c:pt>
                <c:pt idx="2355">
                  <c:v>-2.4299999999999999E-2</c:v>
                </c:pt>
                <c:pt idx="2356">
                  <c:v>-2.4299999999999999E-2</c:v>
                </c:pt>
                <c:pt idx="2357">
                  <c:v>-2.4299999999999999E-2</c:v>
                </c:pt>
                <c:pt idx="2358">
                  <c:v>-2.0400000000000001E-2</c:v>
                </c:pt>
                <c:pt idx="2359">
                  <c:v>7.6299999999999996E-3</c:v>
                </c:pt>
                <c:pt idx="2360">
                  <c:v>-6.2899999999999998E-2</c:v>
                </c:pt>
                <c:pt idx="2361">
                  <c:v>-6.2899999999999998E-2</c:v>
                </c:pt>
                <c:pt idx="2362">
                  <c:v>-7.9100000000000004E-2</c:v>
                </c:pt>
                <c:pt idx="2363">
                  <c:v>-7.9100000000000004E-2</c:v>
                </c:pt>
                <c:pt idx="2364">
                  <c:v>-7.9100000000000004E-2</c:v>
                </c:pt>
                <c:pt idx="2365">
                  <c:v>-7.9100000000000004E-2</c:v>
                </c:pt>
                <c:pt idx="2366">
                  <c:v>6.1499999999999999E-2</c:v>
                </c:pt>
                <c:pt idx="2367">
                  <c:v>-4.0800000000000003E-3</c:v>
                </c:pt>
                <c:pt idx="2368">
                  <c:v>-4.0800000000000003E-3</c:v>
                </c:pt>
                <c:pt idx="2369">
                  <c:v>-4.0800000000000003E-3</c:v>
                </c:pt>
                <c:pt idx="2370">
                  <c:v>-4.0800000000000003E-3</c:v>
                </c:pt>
                <c:pt idx="2371">
                  <c:v>-4.0800000000000003E-3</c:v>
                </c:pt>
                <c:pt idx="2372">
                  <c:v>-4.0800000000000003E-3</c:v>
                </c:pt>
                <c:pt idx="2373">
                  <c:v>-4.0800000000000003E-3</c:v>
                </c:pt>
                <c:pt idx="2374">
                  <c:v>-4.0800000000000003E-3</c:v>
                </c:pt>
                <c:pt idx="2375">
                  <c:v>-4.0800000000000003E-3</c:v>
                </c:pt>
                <c:pt idx="2376">
                  <c:v>-4.0800000000000003E-3</c:v>
                </c:pt>
                <c:pt idx="2377">
                  <c:v>1.72E-2</c:v>
                </c:pt>
                <c:pt idx="2378">
                  <c:v>1.72E-2</c:v>
                </c:pt>
                <c:pt idx="2379">
                  <c:v>-6.3700000000000007E-2</c:v>
                </c:pt>
                <c:pt idx="2380">
                  <c:v>-6.3700000000000007E-2</c:v>
                </c:pt>
                <c:pt idx="2381">
                  <c:v>-6.3700000000000007E-2</c:v>
                </c:pt>
                <c:pt idx="2382">
                  <c:v>-1.9099999999999999E-2</c:v>
                </c:pt>
                <c:pt idx="2383">
                  <c:v>-1.9099999999999999E-2</c:v>
                </c:pt>
                <c:pt idx="2384">
                  <c:v>-1.9099999999999999E-2</c:v>
                </c:pt>
                <c:pt idx="2385">
                  <c:v>-1.9099999999999999E-2</c:v>
                </c:pt>
                <c:pt idx="2386">
                  <c:v>-1.9099999999999999E-2</c:v>
                </c:pt>
                <c:pt idx="2387">
                  <c:v>-1.9099999999999999E-2</c:v>
                </c:pt>
                <c:pt idx="2388">
                  <c:v>-1.9099999999999999E-2</c:v>
                </c:pt>
                <c:pt idx="2389">
                  <c:v>-1.9099999999999999E-2</c:v>
                </c:pt>
                <c:pt idx="2390">
                  <c:v>-1.9099999999999999E-2</c:v>
                </c:pt>
                <c:pt idx="2391">
                  <c:v>-1.9099999999999999E-2</c:v>
                </c:pt>
                <c:pt idx="2392">
                  <c:v>-1.8700000000000001E-2</c:v>
                </c:pt>
                <c:pt idx="2393">
                  <c:v>-1.8700000000000001E-2</c:v>
                </c:pt>
                <c:pt idx="2394">
                  <c:v>-1.8700000000000001E-2</c:v>
                </c:pt>
                <c:pt idx="2395">
                  <c:v>-1.8700000000000001E-2</c:v>
                </c:pt>
                <c:pt idx="2396">
                  <c:v>5.4600000000000003E-2</c:v>
                </c:pt>
                <c:pt idx="2397">
                  <c:v>5.4600000000000003E-2</c:v>
                </c:pt>
                <c:pt idx="2398">
                  <c:v>5.4600000000000003E-2</c:v>
                </c:pt>
                <c:pt idx="2399">
                  <c:v>5.4600000000000003E-2</c:v>
                </c:pt>
                <c:pt idx="2400">
                  <c:v>9.5899999999999999E-2</c:v>
                </c:pt>
                <c:pt idx="2401">
                  <c:v>-9.3899999999999997E-2</c:v>
                </c:pt>
                <c:pt idx="2402">
                  <c:v>-3.3300000000000003E-2</c:v>
                </c:pt>
                <c:pt idx="2403">
                  <c:v>4.7199999999999999E-2</c:v>
                </c:pt>
                <c:pt idx="2404">
                  <c:v>4.7199999999999999E-2</c:v>
                </c:pt>
                <c:pt idx="2405">
                  <c:v>4.7199999999999999E-2</c:v>
                </c:pt>
                <c:pt idx="2406">
                  <c:v>4.7199999999999999E-2</c:v>
                </c:pt>
                <c:pt idx="2407">
                  <c:v>4.7199999999999999E-2</c:v>
                </c:pt>
                <c:pt idx="2408">
                  <c:v>-4.5199999999999997E-2</c:v>
                </c:pt>
                <c:pt idx="2409">
                  <c:v>-4.5199999999999997E-2</c:v>
                </c:pt>
                <c:pt idx="2410">
                  <c:v>-4.5199999999999997E-2</c:v>
                </c:pt>
                <c:pt idx="2411">
                  <c:v>-4.5199999999999997E-2</c:v>
                </c:pt>
                <c:pt idx="2412">
                  <c:v>-4.5199999999999997E-2</c:v>
                </c:pt>
                <c:pt idx="2413">
                  <c:v>-4.5199999999999997E-2</c:v>
                </c:pt>
                <c:pt idx="2414">
                  <c:v>-4.5199999999999997E-2</c:v>
                </c:pt>
                <c:pt idx="2415">
                  <c:v>-4.5199999999999997E-2</c:v>
                </c:pt>
                <c:pt idx="2416">
                  <c:v>-4.5199999999999997E-2</c:v>
                </c:pt>
                <c:pt idx="2417">
                  <c:v>8.8400000000000006E-2</c:v>
                </c:pt>
                <c:pt idx="2418">
                  <c:v>8.8400000000000006E-2</c:v>
                </c:pt>
                <c:pt idx="2419">
                  <c:v>-1.34E-2</c:v>
                </c:pt>
                <c:pt idx="2420">
                  <c:v>-3.8700000000000002E-3</c:v>
                </c:pt>
                <c:pt idx="2421">
                  <c:v>-3.8700000000000002E-3</c:v>
                </c:pt>
                <c:pt idx="2422">
                  <c:v>-3.8700000000000002E-3</c:v>
                </c:pt>
                <c:pt idx="2423">
                  <c:v>-3.8700000000000002E-3</c:v>
                </c:pt>
                <c:pt idx="2424">
                  <c:v>-3.8700000000000002E-3</c:v>
                </c:pt>
                <c:pt idx="2425">
                  <c:v>-3.8700000000000002E-3</c:v>
                </c:pt>
                <c:pt idx="2426">
                  <c:v>-3.8700000000000002E-3</c:v>
                </c:pt>
                <c:pt idx="2427">
                  <c:v>8.9899999999999997E-3</c:v>
                </c:pt>
                <c:pt idx="2428">
                  <c:v>8.9899999999999997E-3</c:v>
                </c:pt>
                <c:pt idx="2429">
                  <c:v>8.9899999999999997E-3</c:v>
                </c:pt>
                <c:pt idx="2430">
                  <c:v>8.9899999999999997E-3</c:v>
                </c:pt>
                <c:pt idx="2431">
                  <c:v>8.9899999999999997E-3</c:v>
                </c:pt>
                <c:pt idx="2432">
                  <c:v>8.9899999999999997E-3</c:v>
                </c:pt>
                <c:pt idx="2433">
                  <c:v>8.9899999999999997E-3</c:v>
                </c:pt>
                <c:pt idx="2434">
                  <c:v>1.49E-3</c:v>
                </c:pt>
                <c:pt idx="2435">
                  <c:v>1.49E-3</c:v>
                </c:pt>
                <c:pt idx="2436">
                  <c:v>1.49E-3</c:v>
                </c:pt>
                <c:pt idx="2437">
                  <c:v>4.7100000000000003E-2</c:v>
                </c:pt>
                <c:pt idx="2438">
                  <c:v>-8.3999999999999995E-3</c:v>
                </c:pt>
                <c:pt idx="2439">
                  <c:v>-8.3999999999999995E-3</c:v>
                </c:pt>
                <c:pt idx="2440">
                  <c:v>-8.3999999999999995E-3</c:v>
                </c:pt>
                <c:pt idx="2441">
                  <c:v>-8.3999999999999995E-3</c:v>
                </c:pt>
                <c:pt idx="2442">
                  <c:v>-8.3999999999999995E-3</c:v>
                </c:pt>
                <c:pt idx="2443">
                  <c:v>-8.3999999999999995E-3</c:v>
                </c:pt>
                <c:pt idx="2444">
                  <c:v>3.3700000000000001E-2</c:v>
                </c:pt>
                <c:pt idx="2445">
                  <c:v>3.3700000000000001E-2</c:v>
                </c:pt>
                <c:pt idx="2446">
                  <c:v>-9.6799999999999997E-2</c:v>
                </c:pt>
                <c:pt idx="2447">
                  <c:v>-9.6799999999999997E-2</c:v>
                </c:pt>
                <c:pt idx="2448">
                  <c:v>8.1900000000000001E-2</c:v>
                </c:pt>
                <c:pt idx="2449">
                  <c:v>-8.1500000000000003E-2</c:v>
                </c:pt>
                <c:pt idx="2450">
                  <c:v>-8.1500000000000003E-2</c:v>
                </c:pt>
                <c:pt idx="2451">
                  <c:v>-8.1500000000000003E-2</c:v>
                </c:pt>
                <c:pt idx="2452">
                  <c:v>-1.55E-2</c:v>
                </c:pt>
                <c:pt idx="2453">
                  <c:v>-5.4799999999999996E-3</c:v>
                </c:pt>
                <c:pt idx="2454">
                  <c:v>-5.4799999999999996E-3</c:v>
                </c:pt>
                <c:pt idx="2455">
                  <c:v>-5.4799999999999996E-3</c:v>
                </c:pt>
                <c:pt idx="2456">
                  <c:v>-5.4799999999999996E-3</c:v>
                </c:pt>
                <c:pt idx="2457">
                  <c:v>-5.4799999999999996E-3</c:v>
                </c:pt>
                <c:pt idx="2458">
                  <c:v>-3.3700000000000001E-2</c:v>
                </c:pt>
                <c:pt idx="2459">
                  <c:v>-2.6200000000000001E-2</c:v>
                </c:pt>
                <c:pt idx="2460">
                  <c:v>-2.6200000000000001E-2</c:v>
                </c:pt>
                <c:pt idx="2461">
                  <c:v>-2.6200000000000001E-2</c:v>
                </c:pt>
                <c:pt idx="2462">
                  <c:v>-2.6200000000000001E-2</c:v>
                </c:pt>
                <c:pt idx="2463">
                  <c:v>-2.6200000000000001E-2</c:v>
                </c:pt>
                <c:pt idx="2464">
                  <c:v>-2.6200000000000001E-2</c:v>
                </c:pt>
                <c:pt idx="2465">
                  <c:v>-2.6200000000000001E-2</c:v>
                </c:pt>
                <c:pt idx="2466">
                  <c:v>-2.6200000000000001E-2</c:v>
                </c:pt>
                <c:pt idx="2467">
                  <c:v>-1.9300000000000001E-2</c:v>
                </c:pt>
                <c:pt idx="2468">
                  <c:v>-1.9300000000000001E-2</c:v>
                </c:pt>
                <c:pt idx="2469">
                  <c:v>-0.01</c:v>
                </c:pt>
                <c:pt idx="2470">
                  <c:v>-0.01</c:v>
                </c:pt>
                <c:pt idx="2471">
                  <c:v>-0.01</c:v>
                </c:pt>
                <c:pt idx="2472">
                  <c:v>1.0499999999999999E-3</c:v>
                </c:pt>
                <c:pt idx="2473">
                  <c:v>1.0499999999999999E-3</c:v>
                </c:pt>
                <c:pt idx="2474">
                  <c:v>2.9100000000000001E-2</c:v>
                </c:pt>
                <c:pt idx="2475">
                  <c:v>2.2599999999999999E-2</c:v>
                </c:pt>
                <c:pt idx="2476">
                  <c:v>-1.9E-2</c:v>
                </c:pt>
                <c:pt idx="2477">
                  <c:v>4.1700000000000001E-2</c:v>
                </c:pt>
                <c:pt idx="2478">
                  <c:v>4.1700000000000001E-2</c:v>
                </c:pt>
                <c:pt idx="2479">
                  <c:v>4.1700000000000001E-2</c:v>
                </c:pt>
                <c:pt idx="2480">
                  <c:v>4.1700000000000001E-2</c:v>
                </c:pt>
                <c:pt idx="2481">
                  <c:v>-7.0400000000000003E-3</c:v>
                </c:pt>
                <c:pt idx="2482">
                  <c:v>-7.0400000000000003E-3</c:v>
                </c:pt>
                <c:pt idx="2483">
                  <c:v>-7.0400000000000003E-3</c:v>
                </c:pt>
                <c:pt idx="2484">
                  <c:v>-7.0400000000000003E-3</c:v>
                </c:pt>
                <c:pt idx="2485">
                  <c:v>-1.66E-2</c:v>
                </c:pt>
                <c:pt idx="2486">
                  <c:v>-1.66E-2</c:v>
                </c:pt>
                <c:pt idx="2487">
                  <c:v>1.83E-2</c:v>
                </c:pt>
                <c:pt idx="2488">
                  <c:v>1.83E-2</c:v>
                </c:pt>
                <c:pt idx="2489">
                  <c:v>-2.5499999999999998E-2</c:v>
                </c:pt>
                <c:pt idx="2490">
                  <c:v>-2.5499999999999998E-2</c:v>
                </c:pt>
                <c:pt idx="2491">
                  <c:v>-2.5499999999999998E-2</c:v>
                </c:pt>
                <c:pt idx="2492">
                  <c:v>-2.5499999999999998E-2</c:v>
                </c:pt>
                <c:pt idx="2493">
                  <c:v>-2.5499999999999998E-2</c:v>
                </c:pt>
                <c:pt idx="2494">
                  <c:v>-2.5499999999999998E-2</c:v>
                </c:pt>
                <c:pt idx="2495">
                  <c:v>-2.5499999999999998E-2</c:v>
                </c:pt>
                <c:pt idx="2496">
                  <c:v>-2.5499999999999998E-2</c:v>
                </c:pt>
                <c:pt idx="2497">
                  <c:v>-2.2100000000000002E-2</c:v>
                </c:pt>
                <c:pt idx="2498">
                  <c:v>-2.2100000000000002E-2</c:v>
                </c:pt>
                <c:pt idx="2499">
                  <c:v>-2.2100000000000002E-2</c:v>
                </c:pt>
                <c:pt idx="2500">
                  <c:v>-9.3399999999999993E-3</c:v>
                </c:pt>
                <c:pt idx="2501">
                  <c:v>-9.3399999999999993E-3</c:v>
                </c:pt>
                <c:pt idx="2502">
                  <c:v>2.99E-3</c:v>
                </c:pt>
                <c:pt idx="2503">
                  <c:v>2.9399999999999999E-3</c:v>
                </c:pt>
                <c:pt idx="2504">
                  <c:v>-4.81E-3</c:v>
                </c:pt>
                <c:pt idx="2505">
                  <c:v>-4.81E-3</c:v>
                </c:pt>
                <c:pt idx="2506">
                  <c:v>-4.81E-3</c:v>
                </c:pt>
                <c:pt idx="2507">
                  <c:v>-4.81E-3</c:v>
                </c:pt>
                <c:pt idx="2508">
                  <c:v>-4.81E-3</c:v>
                </c:pt>
                <c:pt idx="2509">
                  <c:v>6.6799999999999998E-2</c:v>
                </c:pt>
                <c:pt idx="2510">
                  <c:v>6.6799999999999998E-2</c:v>
                </c:pt>
                <c:pt idx="2511">
                  <c:v>-0.124</c:v>
                </c:pt>
                <c:pt idx="2512">
                  <c:v>-0.124</c:v>
                </c:pt>
                <c:pt idx="2513">
                  <c:v>-0.124</c:v>
                </c:pt>
                <c:pt idx="2514">
                  <c:v>-0.124</c:v>
                </c:pt>
                <c:pt idx="2515">
                  <c:v>-0.124</c:v>
                </c:pt>
                <c:pt idx="2516">
                  <c:v>-5.0500000000000003E-2</c:v>
                </c:pt>
                <c:pt idx="2517">
                  <c:v>-1.03E-2</c:v>
                </c:pt>
                <c:pt idx="2518">
                  <c:v>-1.03E-2</c:v>
                </c:pt>
                <c:pt idx="2519">
                  <c:v>-1.03E-2</c:v>
                </c:pt>
                <c:pt idx="2520">
                  <c:v>-1.03E-2</c:v>
                </c:pt>
                <c:pt idx="2521">
                  <c:v>-1.03E-2</c:v>
                </c:pt>
                <c:pt idx="2522">
                  <c:v>-1.03E-2</c:v>
                </c:pt>
                <c:pt idx="2523">
                  <c:v>-1.03E-2</c:v>
                </c:pt>
                <c:pt idx="2524">
                  <c:v>-1.03E-2</c:v>
                </c:pt>
                <c:pt idx="2525">
                  <c:v>-2.0899999999999998E-2</c:v>
                </c:pt>
                <c:pt idx="2526">
                  <c:v>-2.0899999999999998E-2</c:v>
                </c:pt>
                <c:pt idx="2527">
                  <c:v>-2.0899999999999998E-2</c:v>
                </c:pt>
                <c:pt idx="2528">
                  <c:v>-2.0899999999999998E-2</c:v>
                </c:pt>
                <c:pt idx="2529">
                  <c:v>-2.0899999999999998E-2</c:v>
                </c:pt>
                <c:pt idx="2530">
                  <c:v>-2.0899999999999998E-2</c:v>
                </c:pt>
                <c:pt idx="2531">
                  <c:v>-2.0899999999999998E-2</c:v>
                </c:pt>
                <c:pt idx="2532">
                  <c:v>2.2200000000000001E-2</c:v>
                </c:pt>
                <c:pt idx="2533">
                  <c:v>-3.7900000000000003E-2</c:v>
                </c:pt>
                <c:pt idx="2534">
                  <c:v>-3.7900000000000003E-2</c:v>
                </c:pt>
                <c:pt idx="2535">
                  <c:v>-2.23E-2</c:v>
                </c:pt>
                <c:pt idx="2536">
                  <c:v>-2.23E-2</c:v>
                </c:pt>
                <c:pt idx="2537">
                  <c:v>-2.23E-2</c:v>
                </c:pt>
                <c:pt idx="2538">
                  <c:v>-2.23E-2</c:v>
                </c:pt>
                <c:pt idx="2539">
                  <c:v>-2.23E-2</c:v>
                </c:pt>
                <c:pt idx="2540">
                  <c:v>-2.23E-2</c:v>
                </c:pt>
                <c:pt idx="2541">
                  <c:v>-5.6899999999999999E-2</c:v>
                </c:pt>
                <c:pt idx="2542">
                  <c:v>-5.6899999999999999E-2</c:v>
                </c:pt>
                <c:pt idx="2543">
                  <c:v>-5.6899999999999999E-2</c:v>
                </c:pt>
                <c:pt idx="2544">
                  <c:v>-5.6899999999999999E-2</c:v>
                </c:pt>
                <c:pt idx="2545">
                  <c:v>-5.6899999999999999E-2</c:v>
                </c:pt>
                <c:pt idx="2546">
                  <c:v>-5.6899999999999999E-2</c:v>
                </c:pt>
                <c:pt idx="2547">
                  <c:v>-5.6899999999999999E-2</c:v>
                </c:pt>
                <c:pt idx="2548">
                  <c:v>0.107</c:v>
                </c:pt>
                <c:pt idx="2549">
                  <c:v>0.107</c:v>
                </c:pt>
                <c:pt idx="2550">
                  <c:v>9.8000000000000004E-2</c:v>
                </c:pt>
                <c:pt idx="2551">
                  <c:v>9.8000000000000004E-2</c:v>
                </c:pt>
                <c:pt idx="2552">
                  <c:v>9.8000000000000004E-2</c:v>
                </c:pt>
                <c:pt idx="2553">
                  <c:v>-3.5000000000000003E-2</c:v>
                </c:pt>
                <c:pt idx="2554">
                  <c:v>-3.5000000000000003E-2</c:v>
                </c:pt>
                <c:pt idx="2555">
                  <c:v>-3.5000000000000003E-2</c:v>
                </c:pt>
                <c:pt idx="2556">
                  <c:v>-3.5000000000000003E-2</c:v>
                </c:pt>
                <c:pt idx="2557">
                  <c:v>-3.5000000000000003E-2</c:v>
                </c:pt>
                <c:pt idx="2558">
                  <c:v>7.6100000000000001E-2</c:v>
                </c:pt>
                <c:pt idx="2559">
                  <c:v>7.6100000000000001E-2</c:v>
                </c:pt>
                <c:pt idx="2560">
                  <c:v>7.6100000000000001E-2</c:v>
                </c:pt>
                <c:pt idx="2561">
                  <c:v>7.6100000000000001E-2</c:v>
                </c:pt>
                <c:pt idx="2562">
                  <c:v>7.6100000000000001E-2</c:v>
                </c:pt>
                <c:pt idx="2563">
                  <c:v>-5.3700000000000004E-4</c:v>
                </c:pt>
                <c:pt idx="2564">
                  <c:v>-5.3700000000000004E-4</c:v>
                </c:pt>
                <c:pt idx="2565">
                  <c:v>-5.3700000000000004E-4</c:v>
                </c:pt>
                <c:pt idx="2566">
                  <c:v>-5.3700000000000004E-4</c:v>
                </c:pt>
                <c:pt idx="2567">
                  <c:v>-5.3700000000000004E-4</c:v>
                </c:pt>
                <c:pt idx="2568">
                  <c:v>-5.3700000000000004E-4</c:v>
                </c:pt>
                <c:pt idx="2569">
                  <c:v>9.3399999999999997E-2</c:v>
                </c:pt>
                <c:pt idx="2570">
                  <c:v>9.3399999999999997E-2</c:v>
                </c:pt>
                <c:pt idx="2571">
                  <c:v>-6.4299999999999996E-2</c:v>
                </c:pt>
                <c:pt idx="2572">
                  <c:v>-5.67E-2</c:v>
                </c:pt>
                <c:pt idx="2573">
                  <c:v>1.49E-2</c:v>
                </c:pt>
                <c:pt idx="2574">
                  <c:v>1.49E-2</c:v>
                </c:pt>
                <c:pt idx="2575">
                  <c:v>1.49E-2</c:v>
                </c:pt>
                <c:pt idx="2576">
                  <c:v>2.3900000000000001E-2</c:v>
                </c:pt>
                <c:pt idx="2577">
                  <c:v>-1.9400000000000001E-2</c:v>
                </c:pt>
                <c:pt idx="2578">
                  <c:v>4.6899999999999997E-2</c:v>
                </c:pt>
                <c:pt idx="2579">
                  <c:v>4.6899999999999997E-2</c:v>
                </c:pt>
                <c:pt idx="2580">
                  <c:v>-2.75E-2</c:v>
                </c:pt>
                <c:pt idx="2581">
                  <c:v>-5.21E-2</c:v>
                </c:pt>
                <c:pt idx="2582">
                  <c:v>-5.21E-2</c:v>
                </c:pt>
                <c:pt idx="2583">
                  <c:v>-5.21E-2</c:v>
                </c:pt>
                <c:pt idx="2584">
                  <c:v>-5.21E-2</c:v>
                </c:pt>
                <c:pt idx="2585">
                  <c:v>-5.21E-2</c:v>
                </c:pt>
                <c:pt idx="2586">
                  <c:v>-5.21E-2</c:v>
                </c:pt>
                <c:pt idx="2587">
                  <c:v>-5.21E-2</c:v>
                </c:pt>
                <c:pt idx="2588">
                  <c:v>-5.21E-2</c:v>
                </c:pt>
                <c:pt idx="2589">
                  <c:v>-2.0899999999999998E-2</c:v>
                </c:pt>
                <c:pt idx="2590">
                  <c:v>-2.0899999999999998E-2</c:v>
                </c:pt>
                <c:pt idx="2591">
                  <c:v>-2.0899999999999998E-2</c:v>
                </c:pt>
                <c:pt idx="2592">
                  <c:v>3.1300000000000001E-2</c:v>
                </c:pt>
                <c:pt idx="2593">
                  <c:v>3.1300000000000001E-2</c:v>
                </c:pt>
                <c:pt idx="2594">
                  <c:v>3.1300000000000001E-2</c:v>
                </c:pt>
                <c:pt idx="2595">
                  <c:v>3.1300000000000001E-2</c:v>
                </c:pt>
                <c:pt idx="2596">
                  <c:v>3.5000000000000001E-3</c:v>
                </c:pt>
                <c:pt idx="2597">
                  <c:v>3.5000000000000001E-3</c:v>
                </c:pt>
                <c:pt idx="2598">
                  <c:v>3.5000000000000001E-3</c:v>
                </c:pt>
                <c:pt idx="2599">
                  <c:v>2.32E-3</c:v>
                </c:pt>
                <c:pt idx="2600">
                  <c:v>2.32E-3</c:v>
                </c:pt>
                <c:pt idx="2601">
                  <c:v>2.32E-3</c:v>
                </c:pt>
                <c:pt idx="2602">
                  <c:v>2.32E-3</c:v>
                </c:pt>
                <c:pt idx="2603">
                  <c:v>2.32E-3</c:v>
                </c:pt>
                <c:pt idx="2604">
                  <c:v>0.11799999999999999</c:v>
                </c:pt>
                <c:pt idx="2605">
                  <c:v>-2.9700000000000001E-2</c:v>
                </c:pt>
                <c:pt idx="2606">
                  <c:v>-2.9700000000000001E-2</c:v>
                </c:pt>
                <c:pt idx="2607">
                  <c:v>-2.9700000000000001E-2</c:v>
                </c:pt>
                <c:pt idx="2608">
                  <c:v>-4.07E-2</c:v>
                </c:pt>
                <c:pt idx="2609">
                  <c:v>-4.07E-2</c:v>
                </c:pt>
                <c:pt idx="2610">
                  <c:v>-4.07E-2</c:v>
                </c:pt>
                <c:pt idx="2611">
                  <c:v>-4.07E-2</c:v>
                </c:pt>
                <c:pt idx="2612">
                  <c:v>5.8200000000000002E-2</c:v>
                </c:pt>
                <c:pt idx="2613">
                  <c:v>-4.58E-2</c:v>
                </c:pt>
                <c:pt idx="2614">
                  <c:v>-4.58E-2</c:v>
                </c:pt>
                <c:pt idx="2615">
                  <c:v>-4.02E-2</c:v>
                </c:pt>
                <c:pt idx="2616">
                  <c:v>3.4599999999999999E-2</c:v>
                </c:pt>
                <c:pt idx="2617">
                  <c:v>3.4599999999999999E-2</c:v>
                </c:pt>
                <c:pt idx="2618">
                  <c:v>1.2699999999999999E-2</c:v>
                </c:pt>
                <c:pt idx="2619">
                  <c:v>-1.8499999999999999E-2</c:v>
                </c:pt>
                <c:pt idx="2620">
                  <c:v>-1.8499999999999999E-2</c:v>
                </c:pt>
                <c:pt idx="2621">
                  <c:v>-1.8499999999999999E-2</c:v>
                </c:pt>
                <c:pt idx="2622">
                  <c:v>-1.8499999999999999E-2</c:v>
                </c:pt>
                <c:pt idx="2623">
                  <c:v>-5.7200000000000003E-3</c:v>
                </c:pt>
                <c:pt idx="2624">
                  <c:v>-5.7200000000000003E-3</c:v>
                </c:pt>
                <c:pt idx="2625">
                  <c:v>-5.7200000000000003E-3</c:v>
                </c:pt>
                <c:pt idx="2626">
                  <c:v>-5.7200000000000003E-3</c:v>
                </c:pt>
                <c:pt idx="2627">
                  <c:v>-5.7200000000000003E-3</c:v>
                </c:pt>
                <c:pt idx="2628">
                  <c:v>-5.7200000000000003E-3</c:v>
                </c:pt>
                <c:pt idx="2629">
                  <c:v>-5.7200000000000003E-3</c:v>
                </c:pt>
                <c:pt idx="2630">
                  <c:v>-5.7200000000000003E-3</c:v>
                </c:pt>
                <c:pt idx="2631">
                  <c:v>6.4299999999999996E-2</c:v>
                </c:pt>
                <c:pt idx="2632">
                  <c:v>6.4299999999999996E-2</c:v>
                </c:pt>
                <c:pt idx="2633">
                  <c:v>-6.3200000000000006E-2</c:v>
                </c:pt>
                <c:pt idx="2634">
                  <c:v>8.6400000000000005E-2</c:v>
                </c:pt>
                <c:pt idx="2635">
                  <c:v>8.6400000000000005E-2</c:v>
                </c:pt>
                <c:pt idx="2636">
                  <c:v>3.0800000000000001E-2</c:v>
                </c:pt>
                <c:pt idx="2637">
                  <c:v>4.8300000000000001E-3</c:v>
                </c:pt>
                <c:pt idx="2638">
                  <c:v>4.8300000000000001E-3</c:v>
                </c:pt>
                <c:pt idx="2639">
                  <c:v>-1.06E-2</c:v>
                </c:pt>
                <c:pt idx="2640">
                  <c:v>-1.06E-2</c:v>
                </c:pt>
                <c:pt idx="2641">
                  <c:v>-1.06E-2</c:v>
                </c:pt>
                <c:pt idx="2642">
                  <c:v>-1.06E-2</c:v>
                </c:pt>
                <c:pt idx="2643">
                  <c:v>-1.06E-2</c:v>
                </c:pt>
                <c:pt idx="2644">
                  <c:v>-3.9600000000000003E-2</c:v>
                </c:pt>
                <c:pt idx="2645">
                  <c:v>4.8500000000000001E-2</c:v>
                </c:pt>
                <c:pt idx="2646">
                  <c:v>-6.2199999999999998E-2</c:v>
                </c:pt>
                <c:pt idx="2647">
                  <c:v>-6.2199999999999998E-2</c:v>
                </c:pt>
                <c:pt idx="2648">
                  <c:v>-6.2199999999999998E-2</c:v>
                </c:pt>
                <c:pt idx="2649">
                  <c:v>-6.2199999999999998E-2</c:v>
                </c:pt>
                <c:pt idx="2650">
                  <c:v>-6.2199999999999998E-2</c:v>
                </c:pt>
                <c:pt idx="2651">
                  <c:v>-6.2199999999999998E-2</c:v>
                </c:pt>
                <c:pt idx="2652">
                  <c:v>-6.2199999999999998E-2</c:v>
                </c:pt>
                <c:pt idx="2653">
                  <c:v>-6.2199999999999998E-2</c:v>
                </c:pt>
                <c:pt idx="2654">
                  <c:v>-6.2199999999999998E-2</c:v>
                </c:pt>
                <c:pt idx="2655">
                  <c:v>-6.08E-2</c:v>
                </c:pt>
                <c:pt idx="2656">
                  <c:v>-6.08E-2</c:v>
                </c:pt>
                <c:pt idx="2657">
                  <c:v>-3.6700000000000003E-2</c:v>
                </c:pt>
                <c:pt idx="2658">
                  <c:v>-1.75E-3</c:v>
                </c:pt>
                <c:pt idx="2659">
                  <c:v>-1.75E-3</c:v>
                </c:pt>
                <c:pt idx="2660">
                  <c:v>-1.75E-3</c:v>
                </c:pt>
                <c:pt idx="2661">
                  <c:v>-1.75E-3</c:v>
                </c:pt>
                <c:pt idx="2662">
                  <c:v>-1.6299999999999999E-2</c:v>
                </c:pt>
                <c:pt idx="2663">
                  <c:v>-2.8000000000000001E-2</c:v>
                </c:pt>
                <c:pt idx="2664">
                  <c:v>-2.8000000000000001E-2</c:v>
                </c:pt>
                <c:pt idx="2665">
                  <c:v>-2.8000000000000001E-2</c:v>
                </c:pt>
                <c:pt idx="2666">
                  <c:v>-2.8000000000000001E-2</c:v>
                </c:pt>
                <c:pt idx="2667">
                  <c:v>-2.8000000000000001E-2</c:v>
                </c:pt>
                <c:pt idx="2668">
                  <c:v>-2.8000000000000001E-2</c:v>
                </c:pt>
                <c:pt idx="2669">
                  <c:v>-2.8000000000000001E-2</c:v>
                </c:pt>
                <c:pt idx="2670">
                  <c:v>-2.8000000000000001E-2</c:v>
                </c:pt>
                <c:pt idx="2671">
                  <c:v>-2.8000000000000001E-2</c:v>
                </c:pt>
                <c:pt idx="2672">
                  <c:v>-2.8000000000000001E-2</c:v>
                </c:pt>
                <c:pt idx="2673">
                  <c:v>-2.6499999999999999E-2</c:v>
                </c:pt>
                <c:pt idx="2674">
                  <c:v>-2.6499999999999999E-2</c:v>
                </c:pt>
                <c:pt idx="2675">
                  <c:v>-2.6499999999999999E-2</c:v>
                </c:pt>
                <c:pt idx="2676">
                  <c:v>-2.6499999999999999E-2</c:v>
                </c:pt>
                <c:pt idx="2677">
                  <c:v>-2.6499999999999999E-2</c:v>
                </c:pt>
                <c:pt idx="2678">
                  <c:v>-2.6499999999999999E-2</c:v>
                </c:pt>
                <c:pt idx="2679">
                  <c:v>4.3499999999999997E-3</c:v>
                </c:pt>
                <c:pt idx="2680">
                  <c:v>4.3499999999999997E-3</c:v>
                </c:pt>
                <c:pt idx="2681">
                  <c:v>4.3499999999999997E-3</c:v>
                </c:pt>
                <c:pt idx="2682">
                  <c:v>4.3499999999999997E-3</c:v>
                </c:pt>
                <c:pt idx="2683">
                  <c:v>4.3499999999999997E-3</c:v>
                </c:pt>
                <c:pt idx="2684">
                  <c:v>-4.19E-2</c:v>
                </c:pt>
                <c:pt idx="2685">
                  <c:v>-1.24E-2</c:v>
                </c:pt>
                <c:pt idx="2686">
                  <c:v>-4.4000000000000002E-4</c:v>
                </c:pt>
                <c:pt idx="2687">
                  <c:v>-4.4000000000000002E-4</c:v>
                </c:pt>
                <c:pt idx="2688">
                  <c:v>-4.4000000000000002E-4</c:v>
                </c:pt>
                <c:pt idx="2689">
                  <c:v>-4.4000000000000002E-4</c:v>
                </c:pt>
                <c:pt idx="2690">
                  <c:v>-4.4000000000000002E-4</c:v>
                </c:pt>
                <c:pt idx="2691">
                  <c:v>-4.4000000000000002E-4</c:v>
                </c:pt>
                <c:pt idx="2692">
                  <c:v>-3.1800000000000001E-3</c:v>
                </c:pt>
                <c:pt idx="2693">
                  <c:v>-3.1800000000000001E-3</c:v>
                </c:pt>
                <c:pt idx="2694">
                  <c:v>-3.1800000000000001E-3</c:v>
                </c:pt>
                <c:pt idx="2695">
                  <c:v>-3.1800000000000001E-3</c:v>
                </c:pt>
                <c:pt idx="2696">
                  <c:v>-3.1800000000000001E-3</c:v>
                </c:pt>
                <c:pt idx="2697">
                  <c:v>-3.1800000000000001E-3</c:v>
                </c:pt>
                <c:pt idx="2698">
                  <c:v>-3.1800000000000001E-3</c:v>
                </c:pt>
                <c:pt idx="2699">
                  <c:v>1.83E-2</c:v>
                </c:pt>
                <c:pt idx="2700">
                  <c:v>5.28E-2</c:v>
                </c:pt>
                <c:pt idx="2701">
                  <c:v>5.28E-2</c:v>
                </c:pt>
                <c:pt idx="2702">
                  <c:v>-4.2599999999999999E-2</c:v>
                </c:pt>
                <c:pt idx="2703">
                  <c:v>-4.2599999999999999E-2</c:v>
                </c:pt>
                <c:pt idx="2704">
                  <c:v>4.2599999999999999E-3</c:v>
                </c:pt>
                <c:pt idx="2705">
                  <c:v>4.2599999999999999E-3</c:v>
                </c:pt>
                <c:pt idx="2706">
                  <c:v>4.2599999999999999E-3</c:v>
                </c:pt>
                <c:pt idx="2707">
                  <c:v>4.2599999999999999E-3</c:v>
                </c:pt>
                <c:pt idx="2708">
                  <c:v>4.2599999999999999E-3</c:v>
                </c:pt>
                <c:pt idx="2709">
                  <c:v>-2.76E-2</c:v>
                </c:pt>
                <c:pt idx="2710">
                  <c:v>-2.76E-2</c:v>
                </c:pt>
                <c:pt idx="2711">
                  <c:v>-2.76E-2</c:v>
                </c:pt>
                <c:pt idx="2712">
                  <c:v>2.1700000000000001E-3</c:v>
                </c:pt>
                <c:pt idx="2713">
                  <c:v>2.1700000000000001E-3</c:v>
                </c:pt>
                <c:pt idx="2714">
                  <c:v>3.8999999999999998E-3</c:v>
                </c:pt>
                <c:pt idx="2715">
                  <c:v>8.3500000000000002E-4</c:v>
                </c:pt>
                <c:pt idx="2716">
                  <c:v>5.6299999999999996E-3</c:v>
                </c:pt>
                <c:pt idx="2717">
                  <c:v>5.6299999999999996E-3</c:v>
                </c:pt>
                <c:pt idx="2718">
                  <c:v>5.6299999999999996E-3</c:v>
                </c:pt>
                <c:pt idx="2719">
                  <c:v>5.6299999999999996E-3</c:v>
                </c:pt>
                <c:pt idx="2720">
                  <c:v>-4.0500000000000001E-2</c:v>
                </c:pt>
                <c:pt idx="2721">
                  <c:v>-4.0500000000000001E-2</c:v>
                </c:pt>
                <c:pt idx="2722">
                  <c:v>-4.0500000000000001E-2</c:v>
                </c:pt>
                <c:pt idx="2723">
                  <c:v>-4.0500000000000001E-2</c:v>
                </c:pt>
                <c:pt idx="2724">
                  <c:v>-4.5499999999999999E-2</c:v>
                </c:pt>
                <c:pt idx="2725">
                  <c:v>-4.5499999999999999E-2</c:v>
                </c:pt>
                <c:pt idx="2726">
                  <c:v>-4.5499999999999999E-2</c:v>
                </c:pt>
                <c:pt idx="2727">
                  <c:v>-4.5499999999999999E-2</c:v>
                </c:pt>
                <c:pt idx="2728">
                  <c:v>2.8500000000000001E-2</c:v>
                </c:pt>
                <c:pt idx="2729">
                  <c:v>2.8500000000000001E-2</c:v>
                </c:pt>
                <c:pt idx="2730">
                  <c:v>2.8500000000000001E-2</c:v>
                </c:pt>
                <c:pt idx="2731">
                  <c:v>2.8500000000000001E-2</c:v>
                </c:pt>
                <c:pt idx="2732">
                  <c:v>1.8200000000000001E-2</c:v>
                </c:pt>
                <c:pt idx="2733">
                  <c:v>1.9099999999999999E-2</c:v>
                </c:pt>
                <c:pt idx="2734">
                  <c:v>1.9099999999999999E-2</c:v>
                </c:pt>
                <c:pt idx="2735">
                  <c:v>1.9099999999999999E-2</c:v>
                </c:pt>
                <c:pt idx="2736">
                  <c:v>1.9099999999999999E-2</c:v>
                </c:pt>
                <c:pt idx="2737">
                  <c:v>1.9099999999999999E-2</c:v>
                </c:pt>
                <c:pt idx="2738">
                  <c:v>2.3E-2</c:v>
                </c:pt>
                <c:pt idx="2739">
                  <c:v>-7.0400000000000004E-2</c:v>
                </c:pt>
                <c:pt idx="2740">
                  <c:v>1.2E-2</c:v>
                </c:pt>
                <c:pt idx="2741">
                  <c:v>1.3299999999999999E-2</c:v>
                </c:pt>
                <c:pt idx="2742">
                  <c:v>3.5000000000000003E-2</c:v>
                </c:pt>
                <c:pt idx="2743">
                  <c:v>3.5000000000000003E-2</c:v>
                </c:pt>
                <c:pt idx="2744">
                  <c:v>3.5000000000000003E-2</c:v>
                </c:pt>
                <c:pt idx="2745">
                  <c:v>3.5000000000000003E-2</c:v>
                </c:pt>
                <c:pt idx="2746">
                  <c:v>9.7500000000000003E-2</c:v>
                </c:pt>
                <c:pt idx="2747">
                  <c:v>9.7500000000000003E-2</c:v>
                </c:pt>
                <c:pt idx="2748">
                  <c:v>2.75E-2</c:v>
                </c:pt>
                <c:pt idx="2749">
                  <c:v>2.75E-2</c:v>
                </c:pt>
                <c:pt idx="2750">
                  <c:v>2.75E-2</c:v>
                </c:pt>
                <c:pt idx="2751">
                  <c:v>4.1399999999999999E-2</c:v>
                </c:pt>
                <c:pt idx="2752">
                  <c:v>4.1399999999999999E-2</c:v>
                </c:pt>
                <c:pt idx="2753">
                  <c:v>4.1399999999999999E-2</c:v>
                </c:pt>
                <c:pt idx="2754">
                  <c:v>-5.0999999999999997E-2</c:v>
                </c:pt>
                <c:pt idx="2755">
                  <c:v>-5.0999999999999997E-2</c:v>
                </c:pt>
                <c:pt idx="2756">
                  <c:v>-5.8400000000000001E-2</c:v>
                </c:pt>
                <c:pt idx="2757">
                  <c:v>-4.2799999999999998E-2</c:v>
                </c:pt>
                <c:pt idx="2758">
                  <c:v>-4.2799999999999998E-2</c:v>
                </c:pt>
                <c:pt idx="2759">
                  <c:v>-2.2499999999999999E-2</c:v>
                </c:pt>
                <c:pt idx="2760">
                  <c:v>-9.6600000000000005E-2</c:v>
                </c:pt>
                <c:pt idx="2761">
                  <c:v>-9.6600000000000005E-2</c:v>
                </c:pt>
                <c:pt idx="2762">
                  <c:v>-9.7699999999999995E-2</c:v>
                </c:pt>
                <c:pt idx="2763">
                  <c:v>0.13200000000000001</c:v>
                </c:pt>
                <c:pt idx="2764">
                  <c:v>0.13200000000000001</c:v>
                </c:pt>
                <c:pt idx="2765">
                  <c:v>0.13200000000000001</c:v>
                </c:pt>
                <c:pt idx="2766">
                  <c:v>-0.111</c:v>
                </c:pt>
                <c:pt idx="2767">
                  <c:v>-3.6799999999999999E-2</c:v>
                </c:pt>
                <c:pt idx="2768">
                  <c:v>-3.6799999999999999E-2</c:v>
                </c:pt>
                <c:pt idx="2769">
                  <c:v>6.2E-2</c:v>
                </c:pt>
                <c:pt idx="2770">
                  <c:v>-7.4499999999999997E-2</c:v>
                </c:pt>
                <c:pt idx="2771">
                  <c:v>8.9499999999999996E-2</c:v>
                </c:pt>
                <c:pt idx="2772">
                  <c:v>8.9499999999999996E-2</c:v>
                </c:pt>
                <c:pt idx="2773">
                  <c:v>-4.13E-3</c:v>
                </c:pt>
                <c:pt idx="2774">
                  <c:v>-4.13E-3</c:v>
                </c:pt>
                <c:pt idx="2775">
                  <c:v>-4.13E-3</c:v>
                </c:pt>
                <c:pt idx="2776">
                  <c:v>-4.13E-3</c:v>
                </c:pt>
                <c:pt idx="2777">
                  <c:v>-4.13E-3</c:v>
                </c:pt>
                <c:pt idx="2778">
                  <c:v>-4.13E-3</c:v>
                </c:pt>
                <c:pt idx="2779">
                  <c:v>-4.13E-3</c:v>
                </c:pt>
                <c:pt idx="2780">
                  <c:v>-4.13E-3</c:v>
                </c:pt>
                <c:pt idx="2781">
                  <c:v>7.0699999999999999E-2</c:v>
                </c:pt>
                <c:pt idx="2782">
                  <c:v>7.0699999999999999E-2</c:v>
                </c:pt>
                <c:pt idx="2783">
                  <c:v>0.108</c:v>
                </c:pt>
                <c:pt idx="2784">
                  <c:v>0.108</c:v>
                </c:pt>
                <c:pt idx="2785">
                  <c:v>-8.8200000000000001E-2</c:v>
                </c:pt>
                <c:pt idx="2786">
                  <c:v>-4.8300000000000003E-2</c:v>
                </c:pt>
                <c:pt idx="2787">
                  <c:v>-4.8300000000000003E-2</c:v>
                </c:pt>
                <c:pt idx="2788">
                  <c:v>-4.8300000000000003E-2</c:v>
                </c:pt>
                <c:pt idx="2789">
                  <c:v>-4.8300000000000003E-2</c:v>
                </c:pt>
                <c:pt idx="2790">
                  <c:v>-4.8300000000000003E-2</c:v>
                </c:pt>
                <c:pt idx="2791">
                  <c:v>-4.8300000000000003E-2</c:v>
                </c:pt>
                <c:pt idx="2792">
                  <c:v>-4.8300000000000003E-2</c:v>
                </c:pt>
                <c:pt idx="2793">
                  <c:v>-6.2399999999999997E-2</c:v>
                </c:pt>
                <c:pt idx="2794">
                  <c:v>-6.2399999999999997E-2</c:v>
                </c:pt>
                <c:pt idx="2795">
                  <c:v>-6.2399999999999997E-2</c:v>
                </c:pt>
                <c:pt idx="2796">
                  <c:v>-6.2399999999999997E-2</c:v>
                </c:pt>
                <c:pt idx="2797">
                  <c:v>-6.2399999999999997E-2</c:v>
                </c:pt>
                <c:pt idx="2798">
                  <c:v>7.6399999999999996E-2</c:v>
                </c:pt>
                <c:pt idx="2799">
                  <c:v>7.6399999999999996E-2</c:v>
                </c:pt>
                <c:pt idx="2800">
                  <c:v>7.6399999999999996E-2</c:v>
                </c:pt>
                <c:pt idx="2801">
                  <c:v>-4.9000000000000002E-2</c:v>
                </c:pt>
                <c:pt idx="2802">
                  <c:v>-4.9000000000000002E-2</c:v>
                </c:pt>
                <c:pt idx="2803">
                  <c:v>-4.9000000000000002E-2</c:v>
                </c:pt>
                <c:pt idx="2804">
                  <c:v>-4.9000000000000002E-2</c:v>
                </c:pt>
                <c:pt idx="2805">
                  <c:v>-4.9000000000000002E-2</c:v>
                </c:pt>
                <c:pt idx="2806">
                  <c:v>-4.9000000000000002E-2</c:v>
                </c:pt>
                <c:pt idx="2807">
                  <c:v>-4.9000000000000002E-2</c:v>
                </c:pt>
                <c:pt idx="2808">
                  <c:v>-4.9000000000000002E-2</c:v>
                </c:pt>
                <c:pt idx="2809">
                  <c:v>-4.9000000000000002E-2</c:v>
                </c:pt>
                <c:pt idx="2810">
                  <c:v>-4.9000000000000002E-2</c:v>
                </c:pt>
                <c:pt idx="2811">
                  <c:v>-4.9000000000000002E-2</c:v>
                </c:pt>
                <c:pt idx="2812">
                  <c:v>-4.9000000000000002E-2</c:v>
                </c:pt>
                <c:pt idx="2813">
                  <c:v>-4.9000000000000002E-2</c:v>
                </c:pt>
                <c:pt idx="2814">
                  <c:v>-4.9000000000000002E-2</c:v>
                </c:pt>
                <c:pt idx="2815">
                  <c:v>-4.47E-3</c:v>
                </c:pt>
                <c:pt idx="2816">
                  <c:v>8.2100000000000006E-2</c:v>
                </c:pt>
                <c:pt idx="2817">
                  <c:v>8.2100000000000006E-2</c:v>
                </c:pt>
                <c:pt idx="2818">
                  <c:v>8.3900000000000002E-2</c:v>
                </c:pt>
                <c:pt idx="2819">
                  <c:v>-4.3900000000000002E-2</c:v>
                </c:pt>
                <c:pt idx="2820">
                  <c:v>-4.3900000000000002E-2</c:v>
                </c:pt>
                <c:pt idx="2821">
                  <c:v>-4.3900000000000002E-2</c:v>
                </c:pt>
                <c:pt idx="2822">
                  <c:v>-4.3900000000000002E-2</c:v>
                </c:pt>
                <c:pt idx="2823">
                  <c:v>-2.5499999999999998E-2</c:v>
                </c:pt>
                <c:pt idx="2824">
                  <c:v>-2.5499999999999998E-2</c:v>
                </c:pt>
                <c:pt idx="2825">
                  <c:v>-2.1999999999999999E-2</c:v>
                </c:pt>
                <c:pt idx="2826">
                  <c:v>-2.1999999999999999E-2</c:v>
                </c:pt>
                <c:pt idx="2827">
                  <c:v>-2.1999999999999999E-2</c:v>
                </c:pt>
                <c:pt idx="2828">
                  <c:v>-2.1999999999999999E-2</c:v>
                </c:pt>
                <c:pt idx="2829">
                  <c:v>9.7699999999999992E-3</c:v>
                </c:pt>
                <c:pt idx="2830">
                  <c:v>9.7699999999999992E-3</c:v>
                </c:pt>
                <c:pt idx="2831">
                  <c:v>3.2300000000000002E-2</c:v>
                </c:pt>
                <c:pt idx="2832">
                  <c:v>5.3800000000000001E-2</c:v>
                </c:pt>
                <c:pt idx="2833">
                  <c:v>5.3800000000000001E-2</c:v>
                </c:pt>
                <c:pt idx="2834">
                  <c:v>-1.37E-2</c:v>
                </c:pt>
                <c:pt idx="2835">
                  <c:v>-1.37E-2</c:v>
                </c:pt>
                <c:pt idx="2836">
                  <c:v>-4.9199999999999999E-3</c:v>
                </c:pt>
                <c:pt idx="2837">
                  <c:v>-1.29E-2</c:v>
                </c:pt>
                <c:pt idx="2838">
                  <c:v>-1.29E-2</c:v>
                </c:pt>
                <c:pt idx="2839">
                  <c:v>2.93E-2</c:v>
                </c:pt>
                <c:pt idx="2840">
                  <c:v>-5.4899999999999997E-2</c:v>
                </c:pt>
                <c:pt idx="2841">
                  <c:v>-3.7900000000000003E-2</c:v>
                </c:pt>
                <c:pt idx="2842">
                  <c:v>-1.5900000000000001E-2</c:v>
                </c:pt>
                <c:pt idx="2843">
                  <c:v>-1.5900000000000001E-2</c:v>
                </c:pt>
                <c:pt idx="2844">
                  <c:v>-1.5900000000000001E-2</c:v>
                </c:pt>
                <c:pt idx="2845">
                  <c:v>4.6699999999999997E-3</c:v>
                </c:pt>
                <c:pt idx="2846">
                  <c:v>4.6699999999999997E-3</c:v>
                </c:pt>
                <c:pt idx="2847">
                  <c:v>-4.0700000000000003E-4</c:v>
                </c:pt>
                <c:pt idx="2848">
                  <c:v>-4.0700000000000003E-4</c:v>
                </c:pt>
                <c:pt idx="2849">
                  <c:v>-4.0700000000000003E-4</c:v>
                </c:pt>
                <c:pt idx="2850">
                  <c:v>6.2199999999999998E-2</c:v>
                </c:pt>
                <c:pt idx="2851">
                  <c:v>5.2499999999999998E-2</c:v>
                </c:pt>
                <c:pt idx="2852">
                  <c:v>5.2499999999999998E-2</c:v>
                </c:pt>
                <c:pt idx="2853">
                  <c:v>5.6000000000000001E-2</c:v>
                </c:pt>
                <c:pt idx="2854">
                  <c:v>4.7899999999999999E-4</c:v>
                </c:pt>
                <c:pt idx="2855">
                  <c:v>4.7899999999999999E-4</c:v>
                </c:pt>
                <c:pt idx="2856">
                  <c:v>7.8899999999999998E-2</c:v>
                </c:pt>
                <c:pt idx="2857">
                  <c:v>5.8500000000000003E-2</c:v>
                </c:pt>
                <c:pt idx="2858">
                  <c:v>5.8500000000000003E-2</c:v>
                </c:pt>
                <c:pt idx="2859">
                  <c:v>3.4799999999999998E-2</c:v>
                </c:pt>
                <c:pt idx="2860">
                  <c:v>3.4799999999999998E-2</c:v>
                </c:pt>
                <c:pt idx="2861">
                  <c:v>3.4799999999999998E-2</c:v>
                </c:pt>
                <c:pt idx="2862">
                  <c:v>3.4799999999999998E-2</c:v>
                </c:pt>
                <c:pt idx="2863">
                  <c:v>3.4799999999999998E-2</c:v>
                </c:pt>
                <c:pt idx="2864">
                  <c:v>3.4799999999999998E-2</c:v>
                </c:pt>
                <c:pt idx="2865">
                  <c:v>-2.7199999999999998E-2</c:v>
                </c:pt>
                <c:pt idx="2866">
                  <c:v>-2.8299999999999999E-2</c:v>
                </c:pt>
                <c:pt idx="2867">
                  <c:v>-2.8299999999999999E-2</c:v>
                </c:pt>
                <c:pt idx="2868">
                  <c:v>-2.8299999999999999E-2</c:v>
                </c:pt>
                <c:pt idx="2869">
                  <c:v>-2.8299999999999999E-2</c:v>
                </c:pt>
                <c:pt idx="2870">
                  <c:v>-1.4500000000000001E-2</c:v>
                </c:pt>
                <c:pt idx="2871">
                  <c:v>-1.4500000000000001E-2</c:v>
                </c:pt>
                <c:pt idx="2872">
                  <c:v>8.9200000000000002E-2</c:v>
                </c:pt>
                <c:pt idx="2873">
                  <c:v>8.9200000000000002E-2</c:v>
                </c:pt>
                <c:pt idx="2874">
                  <c:v>8.9200000000000002E-2</c:v>
                </c:pt>
                <c:pt idx="2875">
                  <c:v>8.9200000000000002E-2</c:v>
                </c:pt>
                <c:pt idx="2876">
                  <c:v>-3.7600000000000001E-2</c:v>
                </c:pt>
                <c:pt idx="2877">
                  <c:v>-3.7600000000000001E-2</c:v>
                </c:pt>
                <c:pt idx="2878">
                  <c:v>-3.7600000000000001E-2</c:v>
                </c:pt>
                <c:pt idx="2879">
                  <c:v>-3.7600000000000001E-2</c:v>
                </c:pt>
                <c:pt idx="2880">
                  <c:v>-3.7600000000000001E-2</c:v>
                </c:pt>
                <c:pt idx="2881">
                  <c:v>-3.7600000000000001E-2</c:v>
                </c:pt>
                <c:pt idx="2882">
                  <c:v>-3.7600000000000001E-2</c:v>
                </c:pt>
                <c:pt idx="2883">
                  <c:v>-2.9000000000000001E-2</c:v>
                </c:pt>
                <c:pt idx="2884">
                  <c:v>1.31E-3</c:v>
                </c:pt>
                <c:pt idx="2885">
                  <c:v>-4.3200000000000002E-2</c:v>
                </c:pt>
                <c:pt idx="2886">
                  <c:v>5.6300000000000003E-2</c:v>
                </c:pt>
                <c:pt idx="2887">
                  <c:v>5.6300000000000003E-2</c:v>
                </c:pt>
                <c:pt idx="2888">
                  <c:v>5.6300000000000003E-2</c:v>
                </c:pt>
                <c:pt idx="2889">
                  <c:v>-5.1299999999999998E-2</c:v>
                </c:pt>
                <c:pt idx="2890">
                  <c:v>-5.1299999999999998E-2</c:v>
                </c:pt>
                <c:pt idx="2891">
                  <c:v>-5.1299999999999998E-2</c:v>
                </c:pt>
                <c:pt idx="2892">
                  <c:v>4.3400000000000001E-2</c:v>
                </c:pt>
                <c:pt idx="2893">
                  <c:v>4.3400000000000001E-2</c:v>
                </c:pt>
                <c:pt idx="2894">
                  <c:v>4.3400000000000001E-2</c:v>
                </c:pt>
                <c:pt idx="2895">
                  <c:v>3.1600000000000003E-2</c:v>
                </c:pt>
                <c:pt idx="2896">
                  <c:v>3.1600000000000003E-2</c:v>
                </c:pt>
                <c:pt idx="2897">
                  <c:v>-1.55E-2</c:v>
                </c:pt>
                <c:pt idx="2898">
                  <c:v>-1.55E-2</c:v>
                </c:pt>
                <c:pt idx="2899">
                  <c:v>-1.55E-2</c:v>
                </c:pt>
                <c:pt idx="2900">
                  <c:v>-1.55E-2</c:v>
                </c:pt>
                <c:pt idx="2901">
                  <c:v>-1.55E-2</c:v>
                </c:pt>
                <c:pt idx="2902">
                  <c:v>-1.55E-2</c:v>
                </c:pt>
                <c:pt idx="2903">
                  <c:v>-1.55E-2</c:v>
                </c:pt>
                <c:pt idx="2904">
                  <c:v>-4.8000000000000001E-2</c:v>
                </c:pt>
                <c:pt idx="2905">
                  <c:v>-4.1599999999999998E-2</c:v>
                </c:pt>
                <c:pt idx="2906">
                  <c:v>-4.1599999999999998E-2</c:v>
                </c:pt>
                <c:pt idx="2907">
                  <c:v>2.12E-2</c:v>
                </c:pt>
                <c:pt idx="2908">
                  <c:v>2.12E-2</c:v>
                </c:pt>
                <c:pt idx="2909">
                  <c:v>2.12E-2</c:v>
                </c:pt>
                <c:pt idx="2910">
                  <c:v>-7.3700000000000002E-2</c:v>
                </c:pt>
                <c:pt idx="2911">
                  <c:v>-7.3700000000000002E-2</c:v>
                </c:pt>
                <c:pt idx="2912">
                  <c:v>1.17E-2</c:v>
                </c:pt>
                <c:pt idx="2913">
                  <c:v>1.17E-2</c:v>
                </c:pt>
                <c:pt idx="2914">
                  <c:v>1.17E-2</c:v>
                </c:pt>
                <c:pt idx="2915">
                  <c:v>1.17E-2</c:v>
                </c:pt>
                <c:pt idx="2916">
                  <c:v>1.17E-2</c:v>
                </c:pt>
                <c:pt idx="2917">
                  <c:v>1.17E-2</c:v>
                </c:pt>
                <c:pt idx="2918">
                  <c:v>3.1800000000000002E-2</c:v>
                </c:pt>
                <c:pt idx="2919">
                  <c:v>3.1800000000000002E-2</c:v>
                </c:pt>
                <c:pt idx="2920">
                  <c:v>3.1800000000000002E-2</c:v>
                </c:pt>
                <c:pt idx="2921">
                  <c:v>3.1800000000000002E-2</c:v>
                </c:pt>
                <c:pt idx="2922">
                  <c:v>3.1800000000000002E-2</c:v>
                </c:pt>
                <c:pt idx="2923">
                  <c:v>3.1800000000000002E-2</c:v>
                </c:pt>
                <c:pt idx="2924">
                  <c:v>3.1800000000000002E-2</c:v>
                </c:pt>
                <c:pt idx="2925">
                  <c:v>6.4100000000000004E-2</c:v>
                </c:pt>
                <c:pt idx="2926">
                  <c:v>-2.0500000000000001E-2</c:v>
                </c:pt>
                <c:pt idx="2927">
                  <c:v>-2.0500000000000001E-2</c:v>
                </c:pt>
                <c:pt idx="2928">
                  <c:v>-2.0500000000000001E-2</c:v>
                </c:pt>
                <c:pt idx="2929">
                  <c:v>-2.0500000000000001E-2</c:v>
                </c:pt>
                <c:pt idx="2930">
                  <c:v>-4.7199999999999999E-2</c:v>
                </c:pt>
                <c:pt idx="2931">
                  <c:v>-4.7199999999999999E-2</c:v>
                </c:pt>
                <c:pt idx="2932">
                  <c:v>7.1999999999999995E-2</c:v>
                </c:pt>
                <c:pt idx="2933">
                  <c:v>7.1999999999999995E-2</c:v>
                </c:pt>
                <c:pt idx="2934">
                  <c:v>7.1999999999999995E-2</c:v>
                </c:pt>
                <c:pt idx="2935">
                  <c:v>7.1999999999999995E-2</c:v>
                </c:pt>
                <c:pt idx="2936">
                  <c:v>7.1999999999999995E-2</c:v>
                </c:pt>
                <c:pt idx="2937">
                  <c:v>-0.124</c:v>
                </c:pt>
                <c:pt idx="2938">
                  <c:v>-0.124</c:v>
                </c:pt>
                <c:pt idx="2939">
                  <c:v>1.37E-2</c:v>
                </c:pt>
                <c:pt idx="2940">
                  <c:v>1.37E-2</c:v>
                </c:pt>
                <c:pt idx="2941">
                  <c:v>1.37E-2</c:v>
                </c:pt>
                <c:pt idx="2942">
                  <c:v>1.5900000000000001E-2</c:v>
                </c:pt>
                <c:pt idx="2943">
                  <c:v>-8.6700000000000006E-3</c:v>
                </c:pt>
                <c:pt idx="2944">
                  <c:v>-8.6700000000000006E-3</c:v>
                </c:pt>
                <c:pt idx="2945">
                  <c:v>-8.6700000000000006E-3</c:v>
                </c:pt>
                <c:pt idx="2946">
                  <c:v>-1.26E-2</c:v>
                </c:pt>
                <c:pt idx="2947">
                  <c:v>-1.26E-2</c:v>
                </c:pt>
                <c:pt idx="2948">
                  <c:v>-1.26E-2</c:v>
                </c:pt>
                <c:pt idx="2949">
                  <c:v>4.0300000000000002E-2</c:v>
                </c:pt>
                <c:pt idx="2950">
                  <c:v>4.0300000000000002E-2</c:v>
                </c:pt>
                <c:pt idx="2951">
                  <c:v>4.0300000000000002E-2</c:v>
                </c:pt>
                <c:pt idx="2952">
                  <c:v>4.0300000000000002E-2</c:v>
                </c:pt>
                <c:pt idx="2953">
                  <c:v>4.0300000000000002E-2</c:v>
                </c:pt>
                <c:pt idx="2954">
                  <c:v>4.0300000000000002E-2</c:v>
                </c:pt>
                <c:pt idx="2955">
                  <c:v>4.0300000000000002E-2</c:v>
                </c:pt>
                <c:pt idx="2956">
                  <c:v>4.0300000000000002E-2</c:v>
                </c:pt>
                <c:pt idx="2957">
                  <c:v>4.0300000000000002E-2</c:v>
                </c:pt>
                <c:pt idx="2958">
                  <c:v>4.0300000000000002E-2</c:v>
                </c:pt>
                <c:pt idx="2959">
                  <c:v>4.0300000000000002E-2</c:v>
                </c:pt>
                <c:pt idx="2960">
                  <c:v>4.0300000000000002E-2</c:v>
                </c:pt>
                <c:pt idx="2961">
                  <c:v>4.0300000000000002E-2</c:v>
                </c:pt>
                <c:pt idx="2962">
                  <c:v>1.8700000000000001E-2</c:v>
                </c:pt>
                <c:pt idx="2963">
                  <c:v>-1.55E-2</c:v>
                </c:pt>
                <c:pt idx="2964">
                  <c:v>-5.4600000000000003E-2</c:v>
                </c:pt>
                <c:pt idx="2965">
                  <c:v>-5.4600000000000003E-2</c:v>
                </c:pt>
                <c:pt idx="2966">
                  <c:v>-5.4600000000000003E-2</c:v>
                </c:pt>
                <c:pt idx="2967">
                  <c:v>-3.1300000000000001E-2</c:v>
                </c:pt>
                <c:pt idx="2968">
                  <c:v>-8.0199999999999994E-3</c:v>
                </c:pt>
                <c:pt idx="2969">
                  <c:v>-1.0500000000000001E-2</c:v>
                </c:pt>
                <c:pt idx="2970">
                  <c:v>-1.0500000000000001E-2</c:v>
                </c:pt>
                <c:pt idx="2971">
                  <c:v>-1.0500000000000001E-2</c:v>
                </c:pt>
                <c:pt idx="2972">
                  <c:v>-9.4899999999999998E-2</c:v>
                </c:pt>
                <c:pt idx="2973">
                  <c:v>-7.6200000000000004E-2</c:v>
                </c:pt>
                <c:pt idx="2974">
                  <c:v>2.9600000000000001E-2</c:v>
                </c:pt>
                <c:pt idx="2975">
                  <c:v>2.9600000000000001E-2</c:v>
                </c:pt>
                <c:pt idx="2976">
                  <c:v>2.9600000000000001E-2</c:v>
                </c:pt>
                <c:pt idx="2977">
                  <c:v>2.9600000000000001E-2</c:v>
                </c:pt>
                <c:pt idx="2978">
                  <c:v>2.9600000000000001E-2</c:v>
                </c:pt>
                <c:pt idx="2979">
                  <c:v>-4.8599999999999997E-2</c:v>
                </c:pt>
                <c:pt idx="2980">
                  <c:v>-4.8599999999999997E-2</c:v>
                </c:pt>
                <c:pt idx="2981">
                  <c:v>-4.4600000000000001E-2</c:v>
                </c:pt>
                <c:pt idx="2982">
                  <c:v>-5.1000000000000004E-4</c:v>
                </c:pt>
                <c:pt idx="2983">
                  <c:v>-5.1000000000000004E-4</c:v>
                </c:pt>
                <c:pt idx="2984">
                  <c:v>-5.1000000000000004E-4</c:v>
                </c:pt>
                <c:pt idx="2985">
                  <c:v>-5.1000000000000004E-4</c:v>
                </c:pt>
                <c:pt idx="2986">
                  <c:v>-5.1000000000000004E-4</c:v>
                </c:pt>
                <c:pt idx="2987">
                  <c:v>-5.1000000000000004E-4</c:v>
                </c:pt>
                <c:pt idx="2988">
                  <c:v>-5.1000000000000004E-4</c:v>
                </c:pt>
                <c:pt idx="2989">
                  <c:v>-5.1000000000000004E-4</c:v>
                </c:pt>
                <c:pt idx="2990">
                  <c:v>6.9199999999999998E-2</c:v>
                </c:pt>
                <c:pt idx="2991">
                  <c:v>6.9199999999999998E-2</c:v>
                </c:pt>
                <c:pt idx="2992">
                  <c:v>6.9199999999999998E-2</c:v>
                </c:pt>
                <c:pt idx="2993">
                  <c:v>6.9199999999999998E-2</c:v>
                </c:pt>
                <c:pt idx="2994">
                  <c:v>7.3499999999999996E-2</c:v>
                </c:pt>
                <c:pt idx="2995">
                  <c:v>3.0599999999999999E-2</c:v>
                </c:pt>
                <c:pt idx="2996">
                  <c:v>3.0599999999999999E-2</c:v>
                </c:pt>
                <c:pt idx="2997">
                  <c:v>3.0599999999999999E-2</c:v>
                </c:pt>
                <c:pt idx="2998">
                  <c:v>3.0599999999999999E-2</c:v>
                </c:pt>
                <c:pt idx="2999">
                  <c:v>3.0599999999999999E-2</c:v>
                </c:pt>
                <c:pt idx="3000">
                  <c:v>3.0599999999999999E-2</c:v>
                </c:pt>
                <c:pt idx="3001">
                  <c:v>-6.3600000000000004E-2</c:v>
                </c:pt>
                <c:pt idx="3002">
                  <c:v>-6.3600000000000004E-2</c:v>
                </c:pt>
                <c:pt idx="3003">
                  <c:v>-6.3600000000000004E-2</c:v>
                </c:pt>
                <c:pt idx="3004">
                  <c:v>-8.6900000000000005E-2</c:v>
                </c:pt>
                <c:pt idx="3005">
                  <c:v>9.1999999999999998E-2</c:v>
                </c:pt>
                <c:pt idx="3006">
                  <c:v>9.1999999999999998E-2</c:v>
                </c:pt>
                <c:pt idx="3007">
                  <c:v>9.1999999999999998E-2</c:v>
                </c:pt>
                <c:pt idx="3008">
                  <c:v>9.1999999999999998E-2</c:v>
                </c:pt>
                <c:pt idx="3009">
                  <c:v>9.1999999999999998E-2</c:v>
                </c:pt>
                <c:pt idx="3010">
                  <c:v>7.1300000000000001E-3</c:v>
                </c:pt>
                <c:pt idx="3011">
                  <c:v>7.1300000000000001E-3</c:v>
                </c:pt>
                <c:pt idx="3012">
                  <c:v>7.1300000000000001E-3</c:v>
                </c:pt>
                <c:pt idx="3013">
                  <c:v>2.32E-3</c:v>
                </c:pt>
                <c:pt idx="3014">
                  <c:v>2.32E-3</c:v>
                </c:pt>
                <c:pt idx="3015">
                  <c:v>2.32E-3</c:v>
                </c:pt>
                <c:pt idx="3016">
                  <c:v>-9.6799999999999997E-2</c:v>
                </c:pt>
                <c:pt idx="3017">
                  <c:v>-9.6799999999999997E-2</c:v>
                </c:pt>
                <c:pt idx="3018">
                  <c:v>-4.9299999999999997E-2</c:v>
                </c:pt>
                <c:pt idx="3019">
                  <c:v>-5.74E-2</c:v>
                </c:pt>
                <c:pt idx="3020">
                  <c:v>3.8300000000000001E-2</c:v>
                </c:pt>
                <c:pt idx="3021">
                  <c:v>-8.77E-3</c:v>
                </c:pt>
                <c:pt idx="3022">
                  <c:v>-8.77E-3</c:v>
                </c:pt>
                <c:pt idx="3023">
                  <c:v>-8.77E-3</c:v>
                </c:pt>
                <c:pt idx="3024">
                  <c:v>-1.6999999999999999E-3</c:v>
                </c:pt>
                <c:pt idx="3025">
                  <c:v>-1.6999999999999999E-3</c:v>
                </c:pt>
                <c:pt idx="3026">
                  <c:v>-1.6999999999999999E-3</c:v>
                </c:pt>
                <c:pt idx="3027">
                  <c:v>-1.6999999999999999E-3</c:v>
                </c:pt>
                <c:pt idx="3028">
                  <c:v>-1.6999999999999999E-3</c:v>
                </c:pt>
                <c:pt idx="3029">
                  <c:v>-2.2499999999999999E-2</c:v>
                </c:pt>
                <c:pt idx="3030">
                  <c:v>-2.2499999999999999E-2</c:v>
                </c:pt>
                <c:pt idx="3031">
                  <c:v>-2.2499999999999999E-2</c:v>
                </c:pt>
                <c:pt idx="3032">
                  <c:v>-2.2499999999999999E-2</c:v>
                </c:pt>
                <c:pt idx="3033">
                  <c:v>-2.2499999999999999E-2</c:v>
                </c:pt>
                <c:pt idx="3034">
                  <c:v>-2.3599999999999999E-2</c:v>
                </c:pt>
                <c:pt idx="3035">
                  <c:v>-2.3599999999999999E-2</c:v>
                </c:pt>
                <c:pt idx="3036">
                  <c:v>-2.3599999999999999E-2</c:v>
                </c:pt>
                <c:pt idx="3037">
                  <c:v>-2.3599999999999999E-2</c:v>
                </c:pt>
                <c:pt idx="3038">
                  <c:v>3.0800000000000001E-2</c:v>
                </c:pt>
                <c:pt idx="3039">
                  <c:v>1.8100000000000002E-2</c:v>
                </c:pt>
                <c:pt idx="3040">
                  <c:v>-4.2299999999999997E-2</c:v>
                </c:pt>
                <c:pt idx="3041">
                  <c:v>-4.2299999999999997E-2</c:v>
                </c:pt>
                <c:pt idx="3042">
                  <c:v>2.81E-2</c:v>
                </c:pt>
                <c:pt idx="3043">
                  <c:v>2.81E-2</c:v>
                </c:pt>
                <c:pt idx="3044">
                  <c:v>-3.2000000000000001E-2</c:v>
                </c:pt>
                <c:pt idx="3045">
                  <c:v>-3.2000000000000001E-2</c:v>
                </c:pt>
                <c:pt idx="3046">
                  <c:v>1.7700000000000001E-3</c:v>
                </c:pt>
                <c:pt idx="3047">
                  <c:v>1.7700000000000001E-3</c:v>
                </c:pt>
                <c:pt idx="3048">
                  <c:v>1.7700000000000001E-3</c:v>
                </c:pt>
                <c:pt idx="3049">
                  <c:v>1.7700000000000001E-3</c:v>
                </c:pt>
                <c:pt idx="3050">
                  <c:v>1.7700000000000001E-3</c:v>
                </c:pt>
                <c:pt idx="3051">
                  <c:v>1.7700000000000001E-3</c:v>
                </c:pt>
                <c:pt idx="3052">
                  <c:v>1.7700000000000001E-3</c:v>
                </c:pt>
                <c:pt idx="3053">
                  <c:v>1.7700000000000001E-3</c:v>
                </c:pt>
                <c:pt idx="3054">
                  <c:v>-4.36E-2</c:v>
                </c:pt>
                <c:pt idx="3055">
                  <c:v>-4.36E-2</c:v>
                </c:pt>
                <c:pt idx="3056">
                  <c:v>-4.36E-2</c:v>
                </c:pt>
                <c:pt idx="3057">
                  <c:v>-4.6800000000000001E-2</c:v>
                </c:pt>
                <c:pt idx="3058">
                  <c:v>-4.6800000000000001E-2</c:v>
                </c:pt>
                <c:pt idx="3059">
                  <c:v>-4.6800000000000001E-2</c:v>
                </c:pt>
                <c:pt idx="3060">
                  <c:v>-0.17499999999999999</c:v>
                </c:pt>
                <c:pt idx="3061">
                  <c:v>-0.17499999999999999</c:v>
                </c:pt>
                <c:pt idx="3062">
                  <c:v>-6.9599999999999995E-2</c:v>
                </c:pt>
                <c:pt idx="3063">
                  <c:v>-6.9599999999999995E-2</c:v>
                </c:pt>
                <c:pt idx="3064">
                  <c:v>-5.2400000000000002E-2</c:v>
                </c:pt>
                <c:pt idx="3065">
                  <c:v>-5.2400000000000002E-2</c:v>
                </c:pt>
                <c:pt idx="3066">
                  <c:v>-5.2400000000000002E-2</c:v>
                </c:pt>
                <c:pt idx="3067">
                  <c:v>-5.2400000000000002E-2</c:v>
                </c:pt>
                <c:pt idx="3068">
                  <c:v>-1.9599999999999999E-2</c:v>
                </c:pt>
                <c:pt idx="3069">
                  <c:v>-1.9599999999999999E-2</c:v>
                </c:pt>
                <c:pt idx="3070">
                  <c:v>-1.9599999999999999E-2</c:v>
                </c:pt>
                <c:pt idx="3071">
                  <c:v>-1.9599999999999999E-2</c:v>
                </c:pt>
                <c:pt idx="3072">
                  <c:v>-1.9599999999999999E-2</c:v>
                </c:pt>
                <c:pt idx="3073">
                  <c:v>-1.9599999999999999E-2</c:v>
                </c:pt>
                <c:pt idx="3074">
                  <c:v>-1.9599999999999999E-2</c:v>
                </c:pt>
                <c:pt idx="3075">
                  <c:v>8.2199999999999995E-2</c:v>
                </c:pt>
                <c:pt idx="3076">
                  <c:v>8.2199999999999995E-2</c:v>
                </c:pt>
                <c:pt idx="3077">
                  <c:v>8.2199999999999995E-2</c:v>
                </c:pt>
                <c:pt idx="3078">
                  <c:v>8.2199999999999995E-2</c:v>
                </c:pt>
                <c:pt idx="3079">
                  <c:v>-2.9299999999999999E-3</c:v>
                </c:pt>
                <c:pt idx="3080">
                  <c:v>-2.9299999999999999E-3</c:v>
                </c:pt>
                <c:pt idx="3081">
                  <c:v>1.1800000000000001E-3</c:v>
                </c:pt>
                <c:pt idx="3082">
                  <c:v>1.1800000000000001E-3</c:v>
                </c:pt>
                <c:pt idx="3083">
                  <c:v>1.1800000000000001E-3</c:v>
                </c:pt>
                <c:pt idx="3084">
                  <c:v>-5.9900000000000002E-2</c:v>
                </c:pt>
                <c:pt idx="3085">
                  <c:v>-6.1499999999999999E-2</c:v>
                </c:pt>
                <c:pt idx="3086">
                  <c:v>-6.1499999999999999E-2</c:v>
                </c:pt>
                <c:pt idx="3087">
                  <c:v>-6.1499999999999999E-2</c:v>
                </c:pt>
                <c:pt idx="3088">
                  <c:v>-6.1499999999999999E-2</c:v>
                </c:pt>
                <c:pt idx="3089">
                  <c:v>-6.1499999999999999E-2</c:v>
                </c:pt>
                <c:pt idx="3090">
                  <c:v>-6.1499999999999999E-2</c:v>
                </c:pt>
                <c:pt idx="3091">
                  <c:v>2.4199999999999999E-2</c:v>
                </c:pt>
                <c:pt idx="3092">
                  <c:v>2.4199999999999999E-2</c:v>
                </c:pt>
                <c:pt idx="3093">
                  <c:v>2.4199999999999999E-2</c:v>
                </c:pt>
                <c:pt idx="3094">
                  <c:v>2.4199999999999999E-2</c:v>
                </c:pt>
                <c:pt idx="3095">
                  <c:v>2.4199999999999999E-2</c:v>
                </c:pt>
                <c:pt idx="3096">
                  <c:v>2.4199999999999999E-2</c:v>
                </c:pt>
                <c:pt idx="3097">
                  <c:v>2.4199999999999999E-2</c:v>
                </c:pt>
                <c:pt idx="3098">
                  <c:v>2.4199999999999999E-2</c:v>
                </c:pt>
                <c:pt idx="3099">
                  <c:v>2.4199999999999999E-2</c:v>
                </c:pt>
                <c:pt idx="3100">
                  <c:v>2.4199999999999999E-2</c:v>
                </c:pt>
                <c:pt idx="3101">
                  <c:v>2.4199999999999999E-2</c:v>
                </c:pt>
                <c:pt idx="3102">
                  <c:v>2.4199999999999999E-2</c:v>
                </c:pt>
                <c:pt idx="3103">
                  <c:v>2.4199999999999999E-2</c:v>
                </c:pt>
                <c:pt idx="3104">
                  <c:v>2.4199999999999999E-2</c:v>
                </c:pt>
                <c:pt idx="3105">
                  <c:v>2.4199999999999999E-2</c:v>
                </c:pt>
                <c:pt idx="3106">
                  <c:v>2.4199999999999999E-2</c:v>
                </c:pt>
                <c:pt idx="3107">
                  <c:v>2.4199999999999999E-2</c:v>
                </c:pt>
                <c:pt idx="3108">
                  <c:v>1.6500000000000001E-2</c:v>
                </c:pt>
                <c:pt idx="3109">
                  <c:v>6.9400000000000003E-2</c:v>
                </c:pt>
                <c:pt idx="3110">
                  <c:v>5.9200000000000003E-2</c:v>
                </c:pt>
                <c:pt idx="3111">
                  <c:v>5.9200000000000003E-2</c:v>
                </c:pt>
                <c:pt idx="3112">
                  <c:v>5.9200000000000003E-2</c:v>
                </c:pt>
                <c:pt idx="3113">
                  <c:v>1.2200000000000001E-2</c:v>
                </c:pt>
                <c:pt idx="3114">
                  <c:v>1.2200000000000001E-2</c:v>
                </c:pt>
                <c:pt idx="3115">
                  <c:v>1.2200000000000001E-2</c:v>
                </c:pt>
                <c:pt idx="3116">
                  <c:v>1.2200000000000001E-2</c:v>
                </c:pt>
                <c:pt idx="3117">
                  <c:v>1.2200000000000001E-2</c:v>
                </c:pt>
                <c:pt idx="3118">
                  <c:v>1.2200000000000001E-2</c:v>
                </c:pt>
                <c:pt idx="3119">
                  <c:v>7.2100000000000003E-3</c:v>
                </c:pt>
                <c:pt idx="3120">
                  <c:v>0.01</c:v>
                </c:pt>
                <c:pt idx="3121">
                  <c:v>-5.6599999999999998E-2</c:v>
                </c:pt>
                <c:pt idx="3122">
                  <c:v>-8.7399999999999995E-3</c:v>
                </c:pt>
                <c:pt idx="3123">
                  <c:v>-8.7399999999999995E-3</c:v>
                </c:pt>
                <c:pt idx="3124">
                  <c:v>3.0100000000000001E-3</c:v>
                </c:pt>
                <c:pt idx="3125">
                  <c:v>3.0100000000000001E-3</c:v>
                </c:pt>
                <c:pt idx="3126">
                  <c:v>3.0100000000000001E-3</c:v>
                </c:pt>
                <c:pt idx="3127">
                  <c:v>4.3099999999999999E-2</c:v>
                </c:pt>
                <c:pt idx="3128">
                  <c:v>4.3099999999999999E-2</c:v>
                </c:pt>
                <c:pt idx="3129">
                  <c:v>4.3099999999999999E-2</c:v>
                </c:pt>
                <c:pt idx="3130">
                  <c:v>3.6700000000000003E-2</c:v>
                </c:pt>
                <c:pt idx="3131">
                  <c:v>3.6700000000000003E-2</c:v>
                </c:pt>
                <c:pt idx="3132">
                  <c:v>2.93E-2</c:v>
                </c:pt>
                <c:pt idx="3133">
                  <c:v>2.93E-2</c:v>
                </c:pt>
                <c:pt idx="3134">
                  <c:v>2.9000000000000001E-2</c:v>
                </c:pt>
                <c:pt idx="3135">
                  <c:v>-2.24E-2</c:v>
                </c:pt>
                <c:pt idx="3136">
                  <c:v>-2.9100000000000001E-2</c:v>
                </c:pt>
                <c:pt idx="3137">
                  <c:v>4.2500000000000003E-2</c:v>
                </c:pt>
                <c:pt idx="3138">
                  <c:v>4.2500000000000003E-2</c:v>
                </c:pt>
                <c:pt idx="3139">
                  <c:v>-3.9699999999999996E-3</c:v>
                </c:pt>
                <c:pt idx="3140">
                  <c:v>1.24E-2</c:v>
                </c:pt>
                <c:pt idx="3141">
                  <c:v>1.24E-2</c:v>
                </c:pt>
                <c:pt idx="3142">
                  <c:v>1.24E-2</c:v>
                </c:pt>
                <c:pt idx="3143">
                  <c:v>6.4399999999999999E-2</c:v>
                </c:pt>
                <c:pt idx="3144">
                  <c:v>5.28E-2</c:v>
                </c:pt>
                <c:pt idx="3145">
                  <c:v>5.28E-2</c:v>
                </c:pt>
                <c:pt idx="3146">
                  <c:v>5.28E-2</c:v>
                </c:pt>
                <c:pt idx="3147">
                  <c:v>5.28E-2</c:v>
                </c:pt>
                <c:pt idx="3148">
                  <c:v>5.28E-2</c:v>
                </c:pt>
                <c:pt idx="3149">
                  <c:v>-0.04</c:v>
                </c:pt>
                <c:pt idx="3150">
                  <c:v>-6.3200000000000006E-2</c:v>
                </c:pt>
                <c:pt idx="3151">
                  <c:v>-6.3200000000000006E-2</c:v>
                </c:pt>
                <c:pt idx="3152">
                  <c:v>-6.3200000000000006E-2</c:v>
                </c:pt>
                <c:pt idx="3153">
                  <c:v>1.11E-2</c:v>
                </c:pt>
                <c:pt idx="3154">
                  <c:v>1.11E-2</c:v>
                </c:pt>
                <c:pt idx="3155">
                  <c:v>1.11E-2</c:v>
                </c:pt>
                <c:pt idx="3156">
                  <c:v>1.11E-2</c:v>
                </c:pt>
                <c:pt idx="3157">
                  <c:v>1.11E-2</c:v>
                </c:pt>
                <c:pt idx="3158">
                  <c:v>-5.4000000000000003E-3</c:v>
                </c:pt>
                <c:pt idx="3159">
                  <c:v>-5.4000000000000003E-3</c:v>
                </c:pt>
                <c:pt idx="3160">
                  <c:v>5.8000000000000003E-2</c:v>
                </c:pt>
                <c:pt idx="3161">
                  <c:v>-2.4799999999999999E-2</c:v>
                </c:pt>
                <c:pt idx="3162">
                  <c:v>-2.4799999999999999E-2</c:v>
                </c:pt>
                <c:pt idx="3163">
                  <c:v>3.0099999999999998E-2</c:v>
                </c:pt>
                <c:pt idx="3164">
                  <c:v>3.0099999999999998E-2</c:v>
                </c:pt>
                <c:pt idx="3165">
                  <c:v>3.0099999999999998E-2</c:v>
                </c:pt>
                <c:pt idx="3166">
                  <c:v>3.0099999999999998E-2</c:v>
                </c:pt>
                <c:pt idx="3167">
                  <c:v>3.0099999999999998E-2</c:v>
                </c:pt>
                <c:pt idx="3168">
                  <c:v>-2.1999999999999999E-2</c:v>
                </c:pt>
                <c:pt idx="3169">
                  <c:v>5.7800000000000004E-3</c:v>
                </c:pt>
                <c:pt idx="3170">
                  <c:v>5.7800000000000004E-3</c:v>
                </c:pt>
                <c:pt idx="3171">
                  <c:v>3.8899999999999998E-3</c:v>
                </c:pt>
                <c:pt idx="3172">
                  <c:v>3.8899999999999998E-3</c:v>
                </c:pt>
                <c:pt idx="3173">
                  <c:v>3.8899999999999998E-3</c:v>
                </c:pt>
                <c:pt idx="3174">
                  <c:v>3.8899999999999998E-3</c:v>
                </c:pt>
                <c:pt idx="3175">
                  <c:v>-2.0400000000000001E-2</c:v>
                </c:pt>
                <c:pt idx="3176">
                  <c:v>-2.0400000000000001E-2</c:v>
                </c:pt>
                <c:pt idx="3177">
                  <c:v>-2.0400000000000001E-2</c:v>
                </c:pt>
                <c:pt idx="3178">
                  <c:v>-2.0400000000000001E-2</c:v>
                </c:pt>
                <c:pt idx="3179">
                  <c:v>-2.0400000000000001E-2</c:v>
                </c:pt>
                <c:pt idx="3180">
                  <c:v>-2.0400000000000001E-2</c:v>
                </c:pt>
                <c:pt idx="3181">
                  <c:v>-2.0400000000000001E-2</c:v>
                </c:pt>
                <c:pt idx="3182">
                  <c:v>-2.0400000000000001E-2</c:v>
                </c:pt>
                <c:pt idx="3183">
                  <c:v>-2.0400000000000001E-2</c:v>
                </c:pt>
                <c:pt idx="3184">
                  <c:v>-2.0400000000000001E-2</c:v>
                </c:pt>
                <c:pt idx="3185">
                  <c:v>-2.0400000000000001E-2</c:v>
                </c:pt>
                <c:pt idx="3186">
                  <c:v>-1.84E-2</c:v>
                </c:pt>
                <c:pt idx="3187">
                  <c:v>-1.84E-2</c:v>
                </c:pt>
                <c:pt idx="3188">
                  <c:v>-1.84E-2</c:v>
                </c:pt>
                <c:pt idx="3189">
                  <c:v>-1.84E-2</c:v>
                </c:pt>
                <c:pt idx="3190">
                  <c:v>-2.3900000000000001E-2</c:v>
                </c:pt>
                <c:pt idx="3191">
                  <c:v>-2.3900000000000001E-2</c:v>
                </c:pt>
                <c:pt idx="3192">
                  <c:v>-2.3900000000000001E-2</c:v>
                </c:pt>
                <c:pt idx="3193">
                  <c:v>-2.3900000000000001E-2</c:v>
                </c:pt>
                <c:pt idx="3194">
                  <c:v>-2.3900000000000001E-2</c:v>
                </c:pt>
                <c:pt idx="3195">
                  <c:v>-2.3900000000000001E-2</c:v>
                </c:pt>
                <c:pt idx="3196">
                  <c:v>-2.3900000000000001E-2</c:v>
                </c:pt>
                <c:pt idx="3197">
                  <c:v>-6.4500000000000002E-2</c:v>
                </c:pt>
                <c:pt idx="3198">
                  <c:v>2.5700000000000001E-2</c:v>
                </c:pt>
                <c:pt idx="3199">
                  <c:v>1.49E-2</c:v>
                </c:pt>
                <c:pt idx="3200">
                  <c:v>-1.17E-2</c:v>
                </c:pt>
                <c:pt idx="3201">
                  <c:v>-1.1100000000000001E-3</c:v>
                </c:pt>
                <c:pt idx="3202">
                  <c:v>4.8599999999999997E-2</c:v>
                </c:pt>
                <c:pt idx="3203">
                  <c:v>-4.9599999999999998E-2</c:v>
                </c:pt>
                <c:pt idx="3204">
                  <c:v>-4.9599999999999998E-2</c:v>
                </c:pt>
                <c:pt idx="3205">
                  <c:v>-4.9599999999999998E-2</c:v>
                </c:pt>
                <c:pt idx="3206">
                  <c:v>-4.9599999999999998E-2</c:v>
                </c:pt>
                <c:pt idx="3207">
                  <c:v>5.0900000000000001E-2</c:v>
                </c:pt>
                <c:pt idx="3208">
                  <c:v>5.0900000000000001E-2</c:v>
                </c:pt>
                <c:pt idx="3209">
                  <c:v>5.0900000000000001E-2</c:v>
                </c:pt>
                <c:pt idx="3210">
                  <c:v>5.0900000000000001E-2</c:v>
                </c:pt>
                <c:pt idx="3211">
                  <c:v>5.0900000000000001E-2</c:v>
                </c:pt>
                <c:pt idx="3212">
                  <c:v>5.0900000000000001E-2</c:v>
                </c:pt>
                <c:pt idx="3213">
                  <c:v>3.7100000000000001E-2</c:v>
                </c:pt>
                <c:pt idx="3214">
                  <c:v>-9.11E-2</c:v>
                </c:pt>
                <c:pt idx="3215">
                  <c:v>-9.11E-2</c:v>
                </c:pt>
                <c:pt idx="3216">
                  <c:v>-9.9699999999999997E-2</c:v>
                </c:pt>
                <c:pt idx="3217">
                  <c:v>-9.9699999999999997E-2</c:v>
                </c:pt>
                <c:pt idx="3218">
                  <c:v>-9.9699999999999997E-2</c:v>
                </c:pt>
                <c:pt idx="3219">
                  <c:v>5.8700000000000002E-2</c:v>
                </c:pt>
                <c:pt idx="3220">
                  <c:v>5.8700000000000002E-2</c:v>
                </c:pt>
                <c:pt idx="3221">
                  <c:v>-5.7000000000000002E-2</c:v>
                </c:pt>
                <c:pt idx="3222">
                  <c:v>-5.7000000000000002E-2</c:v>
                </c:pt>
                <c:pt idx="3223">
                  <c:v>-5.7000000000000002E-2</c:v>
                </c:pt>
                <c:pt idx="3224">
                  <c:v>-5.7000000000000002E-2</c:v>
                </c:pt>
                <c:pt idx="3225">
                  <c:v>-5.7000000000000002E-2</c:v>
                </c:pt>
                <c:pt idx="3226">
                  <c:v>-5.7000000000000002E-2</c:v>
                </c:pt>
                <c:pt idx="3227">
                  <c:v>-5.7000000000000002E-2</c:v>
                </c:pt>
                <c:pt idx="3228">
                  <c:v>2.7699999999999999E-2</c:v>
                </c:pt>
                <c:pt idx="3229">
                  <c:v>2.7699999999999999E-2</c:v>
                </c:pt>
                <c:pt idx="3230">
                  <c:v>-2.98E-2</c:v>
                </c:pt>
                <c:pt idx="3231">
                  <c:v>-3.3099999999999997E-2</c:v>
                </c:pt>
                <c:pt idx="3232">
                  <c:v>-3.3099999999999997E-2</c:v>
                </c:pt>
                <c:pt idx="3233">
                  <c:v>-3.3099999999999997E-2</c:v>
                </c:pt>
                <c:pt idx="3234">
                  <c:v>-8.2699999999999996E-3</c:v>
                </c:pt>
                <c:pt idx="3235">
                  <c:v>-8.2699999999999996E-3</c:v>
                </c:pt>
                <c:pt idx="3236">
                  <c:v>-7.7499999999999999E-3</c:v>
                </c:pt>
                <c:pt idx="3237">
                  <c:v>-7.7499999999999999E-3</c:v>
                </c:pt>
                <c:pt idx="3238">
                  <c:v>-1.29E-2</c:v>
                </c:pt>
                <c:pt idx="3239">
                  <c:v>4.4499999999999998E-2</c:v>
                </c:pt>
                <c:pt idx="3240">
                  <c:v>4.4499999999999998E-2</c:v>
                </c:pt>
                <c:pt idx="3241">
                  <c:v>4.4499999999999998E-2</c:v>
                </c:pt>
                <c:pt idx="3242">
                  <c:v>4.4499999999999998E-2</c:v>
                </c:pt>
                <c:pt idx="3243">
                  <c:v>4.4499999999999998E-2</c:v>
                </c:pt>
                <c:pt idx="3244">
                  <c:v>4.4499999999999998E-2</c:v>
                </c:pt>
                <c:pt idx="3245">
                  <c:v>4.4499999999999998E-2</c:v>
                </c:pt>
                <c:pt idx="3246">
                  <c:v>4.4499999999999998E-2</c:v>
                </c:pt>
                <c:pt idx="3247">
                  <c:v>4.4499999999999998E-2</c:v>
                </c:pt>
                <c:pt idx="3248">
                  <c:v>4.4499999999999998E-2</c:v>
                </c:pt>
                <c:pt idx="3249">
                  <c:v>4.4499999999999998E-2</c:v>
                </c:pt>
                <c:pt idx="3250">
                  <c:v>4.4499999999999998E-2</c:v>
                </c:pt>
                <c:pt idx="3251">
                  <c:v>4.4499999999999998E-2</c:v>
                </c:pt>
                <c:pt idx="3252">
                  <c:v>-2.8299999999999999E-2</c:v>
                </c:pt>
                <c:pt idx="3253">
                  <c:v>-2.69E-2</c:v>
                </c:pt>
                <c:pt idx="3254">
                  <c:v>-2.69E-2</c:v>
                </c:pt>
                <c:pt idx="3255">
                  <c:v>-2.69E-2</c:v>
                </c:pt>
                <c:pt idx="3256">
                  <c:v>-2.69E-2</c:v>
                </c:pt>
                <c:pt idx="3257">
                  <c:v>-2.69E-2</c:v>
                </c:pt>
                <c:pt idx="3258">
                  <c:v>-2.69E-2</c:v>
                </c:pt>
                <c:pt idx="3259">
                  <c:v>-2.69E-2</c:v>
                </c:pt>
                <c:pt idx="3260">
                  <c:v>-2.69E-2</c:v>
                </c:pt>
                <c:pt idx="3261">
                  <c:v>4.8599999999999997E-2</c:v>
                </c:pt>
                <c:pt idx="3262">
                  <c:v>4.8599999999999997E-2</c:v>
                </c:pt>
                <c:pt idx="3263">
                  <c:v>-5.2600000000000001E-2</c:v>
                </c:pt>
                <c:pt idx="3264">
                  <c:v>2.98E-2</c:v>
                </c:pt>
                <c:pt idx="3265">
                  <c:v>9.0699999999999999E-3</c:v>
                </c:pt>
                <c:pt idx="3266">
                  <c:v>9.0699999999999999E-3</c:v>
                </c:pt>
                <c:pt idx="3267">
                  <c:v>9.0699999999999999E-3</c:v>
                </c:pt>
                <c:pt idx="3268">
                  <c:v>9.0699999999999999E-3</c:v>
                </c:pt>
                <c:pt idx="3269">
                  <c:v>9.0699999999999999E-3</c:v>
                </c:pt>
                <c:pt idx="3270">
                  <c:v>9.0699999999999999E-3</c:v>
                </c:pt>
                <c:pt idx="3271">
                  <c:v>9.0699999999999999E-3</c:v>
                </c:pt>
                <c:pt idx="3272">
                  <c:v>9.0699999999999999E-3</c:v>
                </c:pt>
                <c:pt idx="3273">
                  <c:v>1.01E-2</c:v>
                </c:pt>
                <c:pt idx="3274">
                  <c:v>1.01E-2</c:v>
                </c:pt>
                <c:pt idx="3275">
                  <c:v>-9.6699999999999998E-3</c:v>
                </c:pt>
                <c:pt idx="3276">
                  <c:v>4.7600000000000003E-2</c:v>
                </c:pt>
                <c:pt idx="3277">
                  <c:v>4.7600000000000003E-2</c:v>
                </c:pt>
                <c:pt idx="3278">
                  <c:v>2.1000000000000001E-2</c:v>
                </c:pt>
                <c:pt idx="3279">
                  <c:v>2.1000000000000001E-2</c:v>
                </c:pt>
                <c:pt idx="3280">
                  <c:v>2.1000000000000001E-2</c:v>
                </c:pt>
                <c:pt idx="3281">
                  <c:v>2.1000000000000001E-2</c:v>
                </c:pt>
                <c:pt idx="3282">
                  <c:v>-8.0499999999999999E-3</c:v>
                </c:pt>
                <c:pt idx="3283">
                  <c:v>-0.03</c:v>
                </c:pt>
                <c:pt idx="3284">
                  <c:v>-0.03</c:v>
                </c:pt>
                <c:pt idx="3285">
                  <c:v>-0.03</c:v>
                </c:pt>
                <c:pt idx="3286">
                  <c:v>-0.03</c:v>
                </c:pt>
                <c:pt idx="3287">
                  <c:v>1.1900000000000001E-2</c:v>
                </c:pt>
                <c:pt idx="3288">
                  <c:v>1.1900000000000001E-2</c:v>
                </c:pt>
                <c:pt idx="3289">
                  <c:v>1.1900000000000001E-2</c:v>
                </c:pt>
                <c:pt idx="3290">
                  <c:v>-3.0200000000000001E-2</c:v>
                </c:pt>
                <c:pt idx="3291">
                  <c:v>-3.0200000000000001E-2</c:v>
                </c:pt>
                <c:pt idx="3292">
                  <c:v>-3.0200000000000001E-2</c:v>
                </c:pt>
                <c:pt idx="3293">
                  <c:v>-3.0200000000000001E-2</c:v>
                </c:pt>
                <c:pt idx="3294">
                  <c:v>-3.0200000000000001E-2</c:v>
                </c:pt>
                <c:pt idx="3295">
                  <c:v>1.23E-3</c:v>
                </c:pt>
                <c:pt idx="3296">
                  <c:v>1.23E-3</c:v>
                </c:pt>
                <c:pt idx="3297">
                  <c:v>1.23E-3</c:v>
                </c:pt>
                <c:pt idx="3298">
                  <c:v>1.23E-3</c:v>
                </c:pt>
                <c:pt idx="3299">
                  <c:v>1.23E-3</c:v>
                </c:pt>
                <c:pt idx="3300">
                  <c:v>1.23E-3</c:v>
                </c:pt>
                <c:pt idx="3301">
                  <c:v>2.3599999999999999E-2</c:v>
                </c:pt>
                <c:pt idx="3302">
                  <c:v>-4.7999999999999996E-3</c:v>
                </c:pt>
                <c:pt idx="3303">
                  <c:v>3.2399999999999998E-3</c:v>
                </c:pt>
                <c:pt idx="3304">
                  <c:v>-4.1399999999999999E-2</c:v>
                </c:pt>
                <c:pt idx="3305">
                  <c:v>-4.1399999999999999E-2</c:v>
                </c:pt>
                <c:pt idx="3306">
                  <c:v>-5.1299999999999998E-2</c:v>
                </c:pt>
                <c:pt idx="3307">
                  <c:v>-5.1299999999999998E-2</c:v>
                </c:pt>
                <c:pt idx="3308">
                  <c:v>0.10199999999999999</c:v>
                </c:pt>
                <c:pt idx="3309">
                  <c:v>0.10199999999999999</c:v>
                </c:pt>
                <c:pt idx="3310">
                  <c:v>0.10199999999999999</c:v>
                </c:pt>
                <c:pt idx="3311">
                  <c:v>0.10199999999999999</c:v>
                </c:pt>
                <c:pt idx="3312">
                  <c:v>0.10199999999999999</c:v>
                </c:pt>
                <c:pt idx="3313">
                  <c:v>0.10199999999999999</c:v>
                </c:pt>
                <c:pt idx="3314">
                  <c:v>3.2100000000000002E-3</c:v>
                </c:pt>
                <c:pt idx="3315">
                  <c:v>3.2100000000000002E-3</c:v>
                </c:pt>
                <c:pt idx="3316">
                  <c:v>3.2100000000000002E-3</c:v>
                </c:pt>
                <c:pt idx="3317">
                  <c:v>3.2100000000000002E-3</c:v>
                </c:pt>
                <c:pt idx="3318">
                  <c:v>9.7199999999999999E-4</c:v>
                </c:pt>
                <c:pt idx="3319">
                  <c:v>9.7199999999999999E-4</c:v>
                </c:pt>
                <c:pt idx="3320">
                  <c:v>1.06E-2</c:v>
                </c:pt>
                <c:pt idx="3321">
                  <c:v>1.06E-2</c:v>
                </c:pt>
                <c:pt idx="3322">
                  <c:v>1.06E-2</c:v>
                </c:pt>
                <c:pt idx="3323">
                  <c:v>1.06E-2</c:v>
                </c:pt>
                <c:pt idx="3324">
                  <c:v>1.06E-2</c:v>
                </c:pt>
                <c:pt idx="3325">
                  <c:v>1.06E-2</c:v>
                </c:pt>
                <c:pt idx="3326">
                  <c:v>1.06E-2</c:v>
                </c:pt>
                <c:pt idx="3327">
                  <c:v>1.06E-2</c:v>
                </c:pt>
                <c:pt idx="3328">
                  <c:v>1.06E-2</c:v>
                </c:pt>
                <c:pt idx="3329">
                  <c:v>1.06E-2</c:v>
                </c:pt>
                <c:pt idx="3330">
                  <c:v>1.06E-2</c:v>
                </c:pt>
                <c:pt idx="3331">
                  <c:v>-7.6300000000000007E-2</c:v>
                </c:pt>
                <c:pt idx="3332">
                  <c:v>-7.6300000000000007E-2</c:v>
                </c:pt>
                <c:pt idx="3333">
                  <c:v>-7.6300000000000007E-2</c:v>
                </c:pt>
                <c:pt idx="3334">
                  <c:v>-7.2099999999999997E-2</c:v>
                </c:pt>
                <c:pt idx="3335">
                  <c:v>4.3299999999999998E-2</c:v>
                </c:pt>
                <c:pt idx="3336">
                  <c:v>4.3299999999999998E-2</c:v>
                </c:pt>
                <c:pt idx="3337">
                  <c:v>4.3299999999999998E-2</c:v>
                </c:pt>
                <c:pt idx="3338">
                  <c:v>1.4E-2</c:v>
                </c:pt>
                <c:pt idx="3339">
                  <c:v>-4.2000000000000003E-2</c:v>
                </c:pt>
                <c:pt idx="3340">
                  <c:v>-4.2000000000000003E-2</c:v>
                </c:pt>
                <c:pt idx="3341">
                  <c:v>1.95E-2</c:v>
                </c:pt>
                <c:pt idx="3342">
                  <c:v>1.95E-2</c:v>
                </c:pt>
                <c:pt idx="3343">
                  <c:v>1.95E-2</c:v>
                </c:pt>
                <c:pt idx="3344">
                  <c:v>1.95E-2</c:v>
                </c:pt>
                <c:pt idx="3345">
                  <c:v>1.95E-2</c:v>
                </c:pt>
                <c:pt idx="3346">
                  <c:v>1.95E-2</c:v>
                </c:pt>
                <c:pt idx="3347">
                  <c:v>1.95E-2</c:v>
                </c:pt>
                <c:pt idx="3348">
                  <c:v>3.8899999999999997E-2</c:v>
                </c:pt>
                <c:pt idx="3349">
                  <c:v>-3.7499999999999999E-2</c:v>
                </c:pt>
                <c:pt idx="3350">
                  <c:v>-3.7499999999999999E-2</c:v>
                </c:pt>
                <c:pt idx="3351">
                  <c:v>-3.7499999999999999E-2</c:v>
                </c:pt>
                <c:pt idx="3352">
                  <c:v>-2.2499999999999999E-2</c:v>
                </c:pt>
                <c:pt idx="3353">
                  <c:v>4.8199999999999996E-3</c:v>
                </c:pt>
                <c:pt idx="3354">
                  <c:v>4.8199999999999996E-3</c:v>
                </c:pt>
                <c:pt idx="3355">
                  <c:v>4.8199999999999996E-3</c:v>
                </c:pt>
                <c:pt idx="3356">
                  <c:v>4.8199999999999996E-3</c:v>
                </c:pt>
                <c:pt idx="3357">
                  <c:v>4.8199999999999996E-3</c:v>
                </c:pt>
                <c:pt idx="3358">
                  <c:v>4.8199999999999996E-3</c:v>
                </c:pt>
                <c:pt idx="3359">
                  <c:v>4.8199999999999996E-3</c:v>
                </c:pt>
                <c:pt idx="3360">
                  <c:v>4.8199999999999996E-3</c:v>
                </c:pt>
                <c:pt idx="3361">
                  <c:v>4.8199999999999996E-3</c:v>
                </c:pt>
                <c:pt idx="3362">
                  <c:v>4.8199999999999996E-3</c:v>
                </c:pt>
                <c:pt idx="3363">
                  <c:v>4.8199999999999996E-3</c:v>
                </c:pt>
                <c:pt idx="3364">
                  <c:v>4.8199999999999996E-3</c:v>
                </c:pt>
                <c:pt idx="3365">
                  <c:v>4.8199999999999996E-3</c:v>
                </c:pt>
                <c:pt idx="3366">
                  <c:v>4.8199999999999996E-3</c:v>
                </c:pt>
                <c:pt idx="3367">
                  <c:v>4.8199999999999996E-3</c:v>
                </c:pt>
                <c:pt idx="3368">
                  <c:v>1.1100000000000001E-3</c:v>
                </c:pt>
                <c:pt idx="3369">
                  <c:v>1.12E-2</c:v>
                </c:pt>
                <c:pt idx="3370">
                  <c:v>-8.6099999999999996E-3</c:v>
                </c:pt>
                <c:pt idx="3371">
                  <c:v>1.78E-2</c:v>
                </c:pt>
                <c:pt idx="3372">
                  <c:v>-6.8999999999999999E-3</c:v>
                </c:pt>
                <c:pt idx="3373">
                  <c:v>-6.8999999999999999E-3</c:v>
                </c:pt>
                <c:pt idx="3374">
                  <c:v>-6.8999999999999999E-3</c:v>
                </c:pt>
                <c:pt idx="3375">
                  <c:v>-6.8999999999999999E-3</c:v>
                </c:pt>
                <c:pt idx="3376">
                  <c:v>-0.106</c:v>
                </c:pt>
                <c:pt idx="3377">
                  <c:v>-0.106</c:v>
                </c:pt>
                <c:pt idx="3378">
                  <c:v>3.9199999999999999E-2</c:v>
                </c:pt>
                <c:pt idx="3379">
                  <c:v>3.9199999999999999E-2</c:v>
                </c:pt>
                <c:pt idx="3380">
                  <c:v>3.9199999999999999E-2</c:v>
                </c:pt>
                <c:pt idx="3381">
                  <c:v>6.4399999999999999E-2</c:v>
                </c:pt>
                <c:pt idx="3382">
                  <c:v>-2.9399999999999999E-2</c:v>
                </c:pt>
                <c:pt idx="3383">
                  <c:v>-0.108</c:v>
                </c:pt>
                <c:pt idx="3384">
                  <c:v>-0.108</c:v>
                </c:pt>
                <c:pt idx="3385">
                  <c:v>-0.108</c:v>
                </c:pt>
                <c:pt idx="3386">
                  <c:v>-0.108</c:v>
                </c:pt>
                <c:pt idx="3387">
                  <c:v>0.111</c:v>
                </c:pt>
                <c:pt idx="3388">
                  <c:v>0.111</c:v>
                </c:pt>
                <c:pt idx="3389">
                  <c:v>1.0800000000000001E-2</c:v>
                </c:pt>
                <c:pt idx="3390">
                  <c:v>1.0800000000000001E-2</c:v>
                </c:pt>
                <c:pt idx="3391">
                  <c:v>1.0800000000000001E-2</c:v>
                </c:pt>
                <c:pt idx="3392">
                  <c:v>1.0800000000000001E-2</c:v>
                </c:pt>
                <c:pt idx="3393">
                  <c:v>1.0800000000000001E-2</c:v>
                </c:pt>
                <c:pt idx="3394">
                  <c:v>1.0800000000000001E-2</c:v>
                </c:pt>
                <c:pt idx="3395">
                  <c:v>1.0800000000000001E-2</c:v>
                </c:pt>
                <c:pt idx="3396">
                  <c:v>1.0800000000000001E-2</c:v>
                </c:pt>
                <c:pt idx="3397">
                  <c:v>1.4800000000000001E-2</c:v>
                </c:pt>
                <c:pt idx="3398">
                  <c:v>1.4800000000000001E-2</c:v>
                </c:pt>
                <c:pt idx="3399">
                  <c:v>1.4800000000000001E-2</c:v>
                </c:pt>
                <c:pt idx="3400">
                  <c:v>1.4800000000000001E-2</c:v>
                </c:pt>
                <c:pt idx="3401">
                  <c:v>1.4800000000000001E-2</c:v>
                </c:pt>
                <c:pt idx="3402">
                  <c:v>1.4800000000000001E-2</c:v>
                </c:pt>
                <c:pt idx="3403">
                  <c:v>4.5699999999999998E-2</c:v>
                </c:pt>
                <c:pt idx="3404">
                  <c:v>-5.8900000000000001E-2</c:v>
                </c:pt>
                <c:pt idx="3405">
                  <c:v>-5.8900000000000001E-2</c:v>
                </c:pt>
                <c:pt idx="3406">
                  <c:v>-5.8900000000000001E-2</c:v>
                </c:pt>
                <c:pt idx="3407">
                  <c:v>-5.8900000000000001E-2</c:v>
                </c:pt>
                <c:pt idx="3408">
                  <c:v>-5.8999999999999997E-2</c:v>
                </c:pt>
                <c:pt idx="3409">
                  <c:v>-5.8999999999999997E-2</c:v>
                </c:pt>
                <c:pt idx="3410">
                  <c:v>-5.8999999999999997E-2</c:v>
                </c:pt>
                <c:pt idx="3411">
                  <c:v>-3.0599999999999999E-2</c:v>
                </c:pt>
                <c:pt idx="3412">
                  <c:v>-3.0599999999999999E-2</c:v>
                </c:pt>
                <c:pt idx="3413">
                  <c:v>-0.104</c:v>
                </c:pt>
                <c:pt idx="3414">
                  <c:v>-0.104</c:v>
                </c:pt>
                <c:pt idx="3415">
                  <c:v>-0.104</c:v>
                </c:pt>
                <c:pt idx="3416">
                  <c:v>6.0100000000000001E-2</c:v>
                </c:pt>
                <c:pt idx="3417">
                  <c:v>6.0100000000000001E-2</c:v>
                </c:pt>
                <c:pt idx="3418">
                  <c:v>6.0100000000000001E-2</c:v>
                </c:pt>
                <c:pt idx="3419">
                  <c:v>-7.2400000000000006E-2</c:v>
                </c:pt>
                <c:pt idx="3420">
                  <c:v>-7.2400000000000006E-2</c:v>
                </c:pt>
                <c:pt idx="3421">
                  <c:v>-7.2400000000000006E-2</c:v>
                </c:pt>
                <c:pt idx="3422">
                  <c:v>-7.2400000000000006E-2</c:v>
                </c:pt>
                <c:pt idx="3423">
                  <c:v>-7.2400000000000006E-2</c:v>
                </c:pt>
                <c:pt idx="3424">
                  <c:v>-7.2400000000000006E-2</c:v>
                </c:pt>
                <c:pt idx="3425">
                  <c:v>6.9199999999999998E-2</c:v>
                </c:pt>
                <c:pt idx="3426">
                  <c:v>6.9199999999999998E-2</c:v>
                </c:pt>
                <c:pt idx="3427">
                  <c:v>7.6399999999999996E-2</c:v>
                </c:pt>
                <c:pt idx="3428">
                  <c:v>-8.3099999999999993E-2</c:v>
                </c:pt>
                <c:pt idx="3429">
                  <c:v>-8.3099999999999993E-2</c:v>
                </c:pt>
                <c:pt idx="3430">
                  <c:v>-8.3099999999999993E-2</c:v>
                </c:pt>
                <c:pt idx="3431">
                  <c:v>-8.3099999999999993E-2</c:v>
                </c:pt>
                <c:pt idx="3432">
                  <c:v>-8.3099999999999993E-2</c:v>
                </c:pt>
                <c:pt idx="3433">
                  <c:v>-8.3099999999999993E-2</c:v>
                </c:pt>
                <c:pt idx="3434">
                  <c:v>-2.7699999999999999E-2</c:v>
                </c:pt>
                <c:pt idx="3435">
                  <c:v>-2.7699999999999999E-2</c:v>
                </c:pt>
                <c:pt idx="3436">
                  <c:v>-2.7699999999999999E-2</c:v>
                </c:pt>
                <c:pt idx="3437">
                  <c:v>-2.7699999999999999E-2</c:v>
                </c:pt>
                <c:pt idx="3438">
                  <c:v>-2.7699999999999999E-2</c:v>
                </c:pt>
                <c:pt idx="3439">
                  <c:v>-2.7699999999999999E-2</c:v>
                </c:pt>
                <c:pt idx="3440">
                  <c:v>4.6899999999999997E-2</c:v>
                </c:pt>
                <c:pt idx="3441">
                  <c:v>4.6899999999999997E-2</c:v>
                </c:pt>
                <c:pt idx="3442">
                  <c:v>4.6899999999999997E-2</c:v>
                </c:pt>
                <c:pt idx="3443">
                  <c:v>4.6899999999999997E-2</c:v>
                </c:pt>
                <c:pt idx="3444">
                  <c:v>4.6899999999999997E-2</c:v>
                </c:pt>
                <c:pt idx="3445">
                  <c:v>-3.5999999999999997E-2</c:v>
                </c:pt>
                <c:pt idx="3446">
                  <c:v>7.9600000000000001E-3</c:v>
                </c:pt>
                <c:pt idx="3447">
                  <c:v>7.9600000000000001E-3</c:v>
                </c:pt>
                <c:pt idx="3448">
                  <c:v>3.3300000000000003E-2</c:v>
                </c:pt>
                <c:pt idx="3449">
                  <c:v>8.2699999999999996E-2</c:v>
                </c:pt>
                <c:pt idx="3450">
                  <c:v>-4.8800000000000003E-2</c:v>
                </c:pt>
                <c:pt idx="3451">
                  <c:v>-4.8800000000000003E-2</c:v>
                </c:pt>
                <c:pt idx="3452">
                  <c:v>-5.8500000000000003E-2</c:v>
                </c:pt>
                <c:pt idx="3453">
                  <c:v>-5.8500000000000003E-2</c:v>
                </c:pt>
                <c:pt idx="3454">
                  <c:v>8.2299999999999998E-2</c:v>
                </c:pt>
                <c:pt idx="3455">
                  <c:v>8.2299999999999998E-2</c:v>
                </c:pt>
                <c:pt idx="3456">
                  <c:v>8.2299999999999998E-2</c:v>
                </c:pt>
                <c:pt idx="3457">
                  <c:v>1.66E-2</c:v>
                </c:pt>
                <c:pt idx="3458">
                  <c:v>1.66E-2</c:v>
                </c:pt>
                <c:pt idx="3459">
                  <c:v>1.66E-2</c:v>
                </c:pt>
                <c:pt idx="3460">
                  <c:v>1.66E-2</c:v>
                </c:pt>
                <c:pt idx="3461">
                  <c:v>1.66E-2</c:v>
                </c:pt>
                <c:pt idx="3462">
                  <c:v>1.66E-2</c:v>
                </c:pt>
                <c:pt idx="3463">
                  <c:v>1.66E-2</c:v>
                </c:pt>
                <c:pt idx="3464">
                  <c:v>1.7399999999999999E-2</c:v>
                </c:pt>
                <c:pt idx="3465">
                  <c:v>1.7399999999999999E-2</c:v>
                </c:pt>
                <c:pt idx="3466">
                  <c:v>-0.08</c:v>
                </c:pt>
                <c:pt idx="3467">
                  <c:v>-0.08</c:v>
                </c:pt>
                <c:pt idx="3468">
                  <c:v>-0.08</c:v>
                </c:pt>
                <c:pt idx="3469">
                  <c:v>-8.9899999999999994E-2</c:v>
                </c:pt>
                <c:pt idx="3470">
                  <c:v>4.3699999999999998E-3</c:v>
                </c:pt>
                <c:pt idx="3471">
                  <c:v>-1.8800000000000001E-2</c:v>
                </c:pt>
                <c:pt idx="3472">
                  <c:v>-1.8800000000000001E-2</c:v>
                </c:pt>
                <c:pt idx="3473">
                  <c:v>-1.7600000000000001E-2</c:v>
                </c:pt>
                <c:pt idx="3474">
                  <c:v>-1.7600000000000001E-2</c:v>
                </c:pt>
                <c:pt idx="3475">
                  <c:v>3.6400000000000002E-2</c:v>
                </c:pt>
                <c:pt idx="3476">
                  <c:v>-4.1399999999999999E-2</c:v>
                </c:pt>
                <c:pt idx="3477">
                  <c:v>-4.1399999999999999E-2</c:v>
                </c:pt>
                <c:pt idx="3478">
                  <c:v>6.2E-2</c:v>
                </c:pt>
                <c:pt idx="3479">
                  <c:v>-6.45E-3</c:v>
                </c:pt>
                <c:pt idx="3480">
                  <c:v>-6.45E-3</c:v>
                </c:pt>
                <c:pt idx="3481">
                  <c:v>-6.45E-3</c:v>
                </c:pt>
                <c:pt idx="3482">
                  <c:v>-6.45E-3</c:v>
                </c:pt>
                <c:pt idx="3483">
                  <c:v>-6.45E-3</c:v>
                </c:pt>
                <c:pt idx="3484">
                  <c:v>-2.12E-4</c:v>
                </c:pt>
                <c:pt idx="3485">
                  <c:v>2.2699999999999999E-3</c:v>
                </c:pt>
                <c:pt idx="3486">
                  <c:v>2.2699999999999999E-3</c:v>
                </c:pt>
                <c:pt idx="3487">
                  <c:v>2.2699999999999999E-3</c:v>
                </c:pt>
                <c:pt idx="3488">
                  <c:v>2.2699999999999999E-3</c:v>
                </c:pt>
                <c:pt idx="3489">
                  <c:v>-3.7100000000000001E-2</c:v>
                </c:pt>
                <c:pt idx="3490">
                  <c:v>-3.7100000000000001E-2</c:v>
                </c:pt>
                <c:pt idx="3491">
                  <c:v>-3.7100000000000001E-2</c:v>
                </c:pt>
                <c:pt idx="3492">
                  <c:v>9.1999999999999998E-3</c:v>
                </c:pt>
                <c:pt idx="3493">
                  <c:v>6.9499999999999996E-3</c:v>
                </c:pt>
                <c:pt idx="3494">
                  <c:v>6.9499999999999996E-3</c:v>
                </c:pt>
                <c:pt idx="3495">
                  <c:v>6.9499999999999996E-3</c:v>
                </c:pt>
                <c:pt idx="3496">
                  <c:v>6.9499999999999996E-3</c:v>
                </c:pt>
                <c:pt idx="3497">
                  <c:v>6.9499999999999996E-3</c:v>
                </c:pt>
                <c:pt idx="3498">
                  <c:v>1.9800000000000002E-2</c:v>
                </c:pt>
                <c:pt idx="3499">
                  <c:v>1.9800000000000002E-2</c:v>
                </c:pt>
                <c:pt idx="3500">
                  <c:v>1.9800000000000002E-2</c:v>
                </c:pt>
                <c:pt idx="3501">
                  <c:v>4.0399999999999998E-2</c:v>
                </c:pt>
                <c:pt idx="3502">
                  <c:v>4.0399999999999998E-2</c:v>
                </c:pt>
                <c:pt idx="3503">
                  <c:v>4.0399999999999998E-2</c:v>
                </c:pt>
                <c:pt idx="3504">
                  <c:v>4.0399999999999998E-2</c:v>
                </c:pt>
                <c:pt idx="3505">
                  <c:v>4.0399999999999998E-2</c:v>
                </c:pt>
                <c:pt idx="3506">
                  <c:v>1.8100000000000002E-2</c:v>
                </c:pt>
                <c:pt idx="3507">
                  <c:v>1.8100000000000002E-2</c:v>
                </c:pt>
                <c:pt idx="3508">
                  <c:v>2.7199999999999998E-2</c:v>
                </c:pt>
                <c:pt idx="3509">
                  <c:v>-1.8599999999999998E-2</c:v>
                </c:pt>
                <c:pt idx="3510">
                  <c:v>-1.8599999999999998E-2</c:v>
                </c:pt>
                <c:pt idx="3511">
                  <c:v>-1.8599999999999998E-2</c:v>
                </c:pt>
                <c:pt idx="3512">
                  <c:v>-1.8599999999999998E-2</c:v>
                </c:pt>
                <c:pt idx="3513">
                  <c:v>-6.7400000000000002E-2</c:v>
                </c:pt>
                <c:pt idx="3514">
                  <c:v>3.7600000000000001E-2</c:v>
                </c:pt>
                <c:pt idx="3515">
                  <c:v>6.1499999999999999E-2</c:v>
                </c:pt>
                <c:pt idx="3516">
                  <c:v>6.1499999999999999E-2</c:v>
                </c:pt>
                <c:pt idx="3517">
                  <c:v>6.1499999999999999E-2</c:v>
                </c:pt>
                <c:pt idx="3518">
                  <c:v>-4.2299999999999997E-2</c:v>
                </c:pt>
                <c:pt idx="3519">
                  <c:v>-4.2299999999999997E-2</c:v>
                </c:pt>
                <c:pt idx="3520">
                  <c:v>-4.7199999999999999E-2</c:v>
                </c:pt>
                <c:pt idx="3521">
                  <c:v>-4.7199999999999999E-2</c:v>
                </c:pt>
                <c:pt idx="3522">
                  <c:v>-3.8699999999999998E-2</c:v>
                </c:pt>
                <c:pt idx="3523">
                  <c:v>-2.3800000000000002E-2</c:v>
                </c:pt>
                <c:pt idx="3524">
                  <c:v>-1.67E-2</c:v>
                </c:pt>
                <c:pt idx="3525">
                  <c:v>-1.67E-2</c:v>
                </c:pt>
                <c:pt idx="3526">
                  <c:v>-1.67E-2</c:v>
                </c:pt>
                <c:pt idx="3527">
                  <c:v>-1.67E-2</c:v>
                </c:pt>
                <c:pt idx="3528">
                  <c:v>-1.67E-2</c:v>
                </c:pt>
                <c:pt idx="3529">
                  <c:v>-2.49E-3</c:v>
                </c:pt>
                <c:pt idx="3530">
                  <c:v>-2.49E-3</c:v>
                </c:pt>
                <c:pt idx="3531">
                  <c:v>-2.49E-3</c:v>
                </c:pt>
                <c:pt idx="3532">
                  <c:v>-2.49E-3</c:v>
                </c:pt>
                <c:pt idx="3533">
                  <c:v>-4.37E-4</c:v>
                </c:pt>
                <c:pt idx="3534">
                  <c:v>-4.37E-4</c:v>
                </c:pt>
                <c:pt idx="3535">
                  <c:v>-4.37E-4</c:v>
                </c:pt>
                <c:pt idx="3536">
                  <c:v>-4.37E-4</c:v>
                </c:pt>
                <c:pt idx="3537">
                  <c:v>-4.37E-4</c:v>
                </c:pt>
                <c:pt idx="3538">
                  <c:v>-4.37E-4</c:v>
                </c:pt>
                <c:pt idx="3539">
                  <c:v>-4.37E-4</c:v>
                </c:pt>
                <c:pt idx="3540">
                  <c:v>-4.37E-4</c:v>
                </c:pt>
                <c:pt idx="3541">
                  <c:v>-4.37E-4</c:v>
                </c:pt>
                <c:pt idx="3542">
                  <c:v>-4.37E-4</c:v>
                </c:pt>
                <c:pt idx="3543">
                  <c:v>-4.37E-4</c:v>
                </c:pt>
                <c:pt idx="3544">
                  <c:v>-4.37E-4</c:v>
                </c:pt>
                <c:pt idx="3545">
                  <c:v>-5.0799999999999999E-4</c:v>
                </c:pt>
                <c:pt idx="3546">
                  <c:v>1.52E-2</c:v>
                </c:pt>
                <c:pt idx="3547">
                  <c:v>1.52E-2</c:v>
                </c:pt>
                <c:pt idx="3548">
                  <c:v>1.52E-2</c:v>
                </c:pt>
                <c:pt idx="3549">
                  <c:v>1.52E-2</c:v>
                </c:pt>
                <c:pt idx="3550">
                  <c:v>1.52E-2</c:v>
                </c:pt>
                <c:pt idx="3551">
                  <c:v>-2.7799999999999999E-3</c:v>
                </c:pt>
                <c:pt idx="3552">
                  <c:v>4.9299999999999997E-2</c:v>
                </c:pt>
                <c:pt idx="3553">
                  <c:v>-2.1999999999999999E-2</c:v>
                </c:pt>
                <c:pt idx="3554">
                  <c:v>-2.1999999999999999E-2</c:v>
                </c:pt>
                <c:pt idx="3555">
                  <c:v>-2.2000000000000001E-3</c:v>
                </c:pt>
                <c:pt idx="3556">
                  <c:v>-2.2000000000000001E-3</c:v>
                </c:pt>
                <c:pt idx="3557">
                  <c:v>-2.2000000000000001E-3</c:v>
                </c:pt>
                <c:pt idx="3558">
                  <c:v>-2.2000000000000001E-3</c:v>
                </c:pt>
                <c:pt idx="3559">
                  <c:v>-2.2000000000000001E-3</c:v>
                </c:pt>
                <c:pt idx="3560">
                  <c:v>-2.2000000000000001E-3</c:v>
                </c:pt>
                <c:pt idx="3561">
                  <c:v>-2.2000000000000001E-3</c:v>
                </c:pt>
                <c:pt idx="3562">
                  <c:v>-2.2000000000000001E-3</c:v>
                </c:pt>
                <c:pt idx="3563">
                  <c:v>-2.2000000000000001E-3</c:v>
                </c:pt>
                <c:pt idx="3564">
                  <c:v>-2.2000000000000001E-3</c:v>
                </c:pt>
                <c:pt idx="3565">
                  <c:v>1.47E-2</c:v>
                </c:pt>
                <c:pt idx="3566">
                  <c:v>2.4899999999999999E-2</c:v>
                </c:pt>
                <c:pt idx="3567">
                  <c:v>2.4899999999999999E-2</c:v>
                </c:pt>
                <c:pt idx="3568">
                  <c:v>2.4899999999999999E-2</c:v>
                </c:pt>
                <c:pt idx="3569">
                  <c:v>2.4899999999999999E-2</c:v>
                </c:pt>
                <c:pt idx="3570">
                  <c:v>2.4899999999999999E-2</c:v>
                </c:pt>
                <c:pt idx="3571">
                  <c:v>2.4899999999999999E-2</c:v>
                </c:pt>
                <c:pt idx="3572">
                  <c:v>2.4899999999999999E-2</c:v>
                </c:pt>
                <c:pt idx="3573">
                  <c:v>-5.4600000000000003E-2</c:v>
                </c:pt>
                <c:pt idx="3574">
                  <c:v>-5.4600000000000003E-2</c:v>
                </c:pt>
                <c:pt idx="3575">
                  <c:v>-5.4600000000000003E-2</c:v>
                </c:pt>
                <c:pt idx="3576">
                  <c:v>-5.4600000000000003E-2</c:v>
                </c:pt>
                <c:pt idx="3577">
                  <c:v>-5.4600000000000003E-2</c:v>
                </c:pt>
                <c:pt idx="3578">
                  <c:v>-4.0899999999999999E-2</c:v>
                </c:pt>
                <c:pt idx="3579">
                  <c:v>-3.0599999999999999E-2</c:v>
                </c:pt>
                <c:pt idx="3580">
                  <c:v>-3.0599999999999999E-2</c:v>
                </c:pt>
                <c:pt idx="3581">
                  <c:v>-2.1899999999999999E-2</c:v>
                </c:pt>
                <c:pt idx="3582">
                  <c:v>-2.1899999999999999E-2</c:v>
                </c:pt>
                <c:pt idx="3583">
                  <c:v>-2.1899999999999999E-2</c:v>
                </c:pt>
                <c:pt idx="3584">
                  <c:v>6.0199999999999997E-2</c:v>
                </c:pt>
                <c:pt idx="3585">
                  <c:v>6.0199999999999997E-2</c:v>
                </c:pt>
                <c:pt idx="3586">
                  <c:v>6.0199999999999997E-2</c:v>
                </c:pt>
                <c:pt idx="3587">
                  <c:v>6.88E-2</c:v>
                </c:pt>
                <c:pt idx="3588">
                  <c:v>6.88E-2</c:v>
                </c:pt>
                <c:pt idx="3589">
                  <c:v>6.88E-2</c:v>
                </c:pt>
                <c:pt idx="3590">
                  <c:v>6.88E-2</c:v>
                </c:pt>
                <c:pt idx="3591">
                  <c:v>6.88E-2</c:v>
                </c:pt>
                <c:pt idx="3592">
                  <c:v>6.88E-2</c:v>
                </c:pt>
                <c:pt idx="3593">
                  <c:v>6.88E-2</c:v>
                </c:pt>
                <c:pt idx="3594">
                  <c:v>-3.7900000000000003E-2</c:v>
                </c:pt>
                <c:pt idx="3595">
                  <c:v>-1.07E-3</c:v>
                </c:pt>
                <c:pt idx="3596">
                  <c:v>-1.07E-3</c:v>
                </c:pt>
                <c:pt idx="3597">
                  <c:v>-1.07E-3</c:v>
                </c:pt>
                <c:pt idx="3598">
                  <c:v>-4.5799999999999999E-3</c:v>
                </c:pt>
                <c:pt idx="3599">
                  <c:v>-1.8599999999999998E-2</c:v>
                </c:pt>
                <c:pt idx="3600">
                  <c:v>3.9300000000000002E-2</c:v>
                </c:pt>
                <c:pt idx="3601">
                  <c:v>0.115</c:v>
                </c:pt>
                <c:pt idx="3602">
                  <c:v>7.0000000000000007E-2</c:v>
                </c:pt>
                <c:pt idx="3603">
                  <c:v>-5.62E-3</c:v>
                </c:pt>
                <c:pt idx="3604">
                  <c:v>-5.62E-3</c:v>
                </c:pt>
                <c:pt idx="3605">
                  <c:v>-5.62E-3</c:v>
                </c:pt>
                <c:pt idx="3606">
                  <c:v>-5.62E-3</c:v>
                </c:pt>
                <c:pt idx="3607">
                  <c:v>-5.62E-3</c:v>
                </c:pt>
                <c:pt idx="3608">
                  <c:v>-5.62E-3</c:v>
                </c:pt>
                <c:pt idx="3609">
                  <c:v>-5.62E-3</c:v>
                </c:pt>
                <c:pt idx="3610">
                  <c:v>1.72E-2</c:v>
                </c:pt>
                <c:pt idx="3611">
                  <c:v>1.72E-2</c:v>
                </c:pt>
                <c:pt idx="3612">
                  <c:v>1.72E-2</c:v>
                </c:pt>
                <c:pt idx="3613">
                  <c:v>1.72E-2</c:v>
                </c:pt>
                <c:pt idx="3614">
                  <c:v>2.5000000000000001E-2</c:v>
                </c:pt>
                <c:pt idx="3615">
                  <c:v>2.5000000000000001E-2</c:v>
                </c:pt>
                <c:pt idx="3616">
                  <c:v>2.5000000000000001E-2</c:v>
                </c:pt>
                <c:pt idx="3617">
                  <c:v>2.5000000000000001E-2</c:v>
                </c:pt>
                <c:pt idx="3618">
                  <c:v>2.5000000000000001E-2</c:v>
                </c:pt>
                <c:pt idx="3619">
                  <c:v>2.5000000000000001E-2</c:v>
                </c:pt>
                <c:pt idx="3620">
                  <c:v>-8.4400000000000003E-2</c:v>
                </c:pt>
                <c:pt idx="3621">
                  <c:v>-1.2800000000000001E-2</c:v>
                </c:pt>
                <c:pt idx="3622">
                  <c:v>-1.2800000000000001E-2</c:v>
                </c:pt>
                <c:pt idx="3623">
                  <c:v>-1.2800000000000001E-2</c:v>
                </c:pt>
                <c:pt idx="3624">
                  <c:v>-1.2800000000000001E-2</c:v>
                </c:pt>
                <c:pt idx="3625">
                  <c:v>-1.2800000000000001E-2</c:v>
                </c:pt>
                <c:pt idx="3626">
                  <c:v>-1.2800000000000001E-2</c:v>
                </c:pt>
                <c:pt idx="3627">
                  <c:v>-1.2800000000000001E-2</c:v>
                </c:pt>
                <c:pt idx="3628">
                  <c:v>-1.7099999999999999E-3</c:v>
                </c:pt>
                <c:pt idx="3629">
                  <c:v>-5.21E-2</c:v>
                </c:pt>
                <c:pt idx="3630">
                  <c:v>-5.21E-2</c:v>
                </c:pt>
                <c:pt idx="3631">
                  <c:v>-5.21E-2</c:v>
                </c:pt>
                <c:pt idx="3632">
                  <c:v>5.7299999999999997E-2</c:v>
                </c:pt>
                <c:pt idx="3633">
                  <c:v>6.0999999999999999E-2</c:v>
                </c:pt>
                <c:pt idx="3634">
                  <c:v>6.0999999999999999E-2</c:v>
                </c:pt>
                <c:pt idx="3635">
                  <c:v>6.0999999999999999E-2</c:v>
                </c:pt>
                <c:pt idx="3636">
                  <c:v>6.0999999999999999E-2</c:v>
                </c:pt>
                <c:pt idx="3637">
                  <c:v>6.0999999999999999E-2</c:v>
                </c:pt>
                <c:pt idx="3638">
                  <c:v>1.14E-2</c:v>
                </c:pt>
                <c:pt idx="3639">
                  <c:v>-2.9700000000000001E-2</c:v>
                </c:pt>
                <c:pt idx="3640">
                  <c:v>-2.9700000000000001E-2</c:v>
                </c:pt>
                <c:pt idx="3641">
                  <c:v>-2.9700000000000001E-2</c:v>
                </c:pt>
                <c:pt idx="3642">
                  <c:v>-2.9700000000000001E-2</c:v>
                </c:pt>
                <c:pt idx="3643">
                  <c:v>-2.9700000000000001E-2</c:v>
                </c:pt>
                <c:pt idx="3644">
                  <c:v>-2.9700000000000001E-2</c:v>
                </c:pt>
                <c:pt idx="3645">
                  <c:v>-2.9700000000000001E-2</c:v>
                </c:pt>
                <c:pt idx="3646">
                  <c:v>-2.9700000000000001E-2</c:v>
                </c:pt>
                <c:pt idx="3647">
                  <c:v>-2.9700000000000001E-2</c:v>
                </c:pt>
                <c:pt idx="3648">
                  <c:v>-2.9700000000000001E-2</c:v>
                </c:pt>
                <c:pt idx="3649">
                  <c:v>-2.9700000000000001E-2</c:v>
                </c:pt>
                <c:pt idx="3650">
                  <c:v>-2.9700000000000001E-2</c:v>
                </c:pt>
                <c:pt idx="3651">
                  <c:v>-3.4299999999999997E-2</c:v>
                </c:pt>
                <c:pt idx="3652">
                  <c:v>-2.1700000000000001E-2</c:v>
                </c:pt>
                <c:pt idx="3653">
                  <c:v>7.9000000000000001E-2</c:v>
                </c:pt>
                <c:pt idx="3654">
                  <c:v>7.9000000000000001E-2</c:v>
                </c:pt>
                <c:pt idx="3655">
                  <c:v>7.9000000000000001E-2</c:v>
                </c:pt>
                <c:pt idx="3656">
                  <c:v>7.9000000000000001E-2</c:v>
                </c:pt>
                <c:pt idx="3657">
                  <c:v>2.6700000000000002E-2</c:v>
                </c:pt>
                <c:pt idx="3658">
                  <c:v>2.6700000000000002E-2</c:v>
                </c:pt>
                <c:pt idx="3659">
                  <c:v>2.6700000000000002E-2</c:v>
                </c:pt>
                <c:pt idx="3660">
                  <c:v>-3.39E-2</c:v>
                </c:pt>
                <c:pt idx="3661">
                  <c:v>1.03E-2</c:v>
                </c:pt>
                <c:pt idx="3662">
                  <c:v>1.03E-2</c:v>
                </c:pt>
                <c:pt idx="3663">
                  <c:v>-1.2E-2</c:v>
                </c:pt>
                <c:pt idx="3664">
                  <c:v>-1.2E-2</c:v>
                </c:pt>
                <c:pt idx="3665">
                  <c:v>-3.27E-2</c:v>
                </c:pt>
                <c:pt idx="3666">
                  <c:v>-2.1100000000000001E-2</c:v>
                </c:pt>
                <c:pt idx="3667">
                  <c:v>-2.1100000000000001E-2</c:v>
                </c:pt>
                <c:pt idx="3668">
                  <c:v>-2.1100000000000001E-2</c:v>
                </c:pt>
                <c:pt idx="3669">
                  <c:v>-2.1100000000000001E-2</c:v>
                </c:pt>
                <c:pt idx="3670">
                  <c:v>-2.1100000000000001E-2</c:v>
                </c:pt>
                <c:pt idx="3671">
                  <c:v>-1.6799999999999999E-2</c:v>
                </c:pt>
                <c:pt idx="3672">
                  <c:v>-1.6799999999999999E-2</c:v>
                </c:pt>
                <c:pt idx="3673">
                  <c:v>-1.6799999999999999E-2</c:v>
                </c:pt>
                <c:pt idx="3674">
                  <c:v>-1.6799999999999999E-2</c:v>
                </c:pt>
                <c:pt idx="3675">
                  <c:v>-1.9599999999999999E-2</c:v>
                </c:pt>
                <c:pt idx="3676">
                  <c:v>-3.5000000000000003E-2</c:v>
                </c:pt>
                <c:pt idx="3677">
                  <c:v>5.4199999999999998E-2</c:v>
                </c:pt>
                <c:pt idx="3678">
                  <c:v>8.0299999999999996E-2</c:v>
                </c:pt>
                <c:pt idx="3679">
                  <c:v>8.0299999999999996E-2</c:v>
                </c:pt>
                <c:pt idx="3680">
                  <c:v>8.0299999999999996E-2</c:v>
                </c:pt>
                <c:pt idx="3681">
                  <c:v>1.15E-2</c:v>
                </c:pt>
                <c:pt idx="3682">
                  <c:v>1.15E-2</c:v>
                </c:pt>
                <c:pt idx="3683">
                  <c:v>1.15E-2</c:v>
                </c:pt>
                <c:pt idx="3684">
                  <c:v>1.15E-2</c:v>
                </c:pt>
                <c:pt idx="3685">
                  <c:v>-3.0300000000000001E-2</c:v>
                </c:pt>
                <c:pt idx="3686">
                  <c:v>4.5600000000000002E-2</c:v>
                </c:pt>
                <c:pt idx="3687">
                  <c:v>-1.37E-2</c:v>
                </c:pt>
                <c:pt idx="3688">
                  <c:v>-1.37E-2</c:v>
                </c:pt>
                <c:pt idx="3689">
                  <c:v>-1.37E-2</c:v>
                </c:pt>
                <c:pt idx="3690">
                  <c:v>7.8E-2</c:v>
                </c:pt>
                <c:pt idx="3691">
                  <c:v>7.8E-2</c:v>
                </c:pt>
                <c:pt idx="3692">
                  <c:v>7.8E-2</c:v>
                </c:pt>
                <c:pt idx="3693">
                  <c:v>-6.3899999999999998E-2</c:v>
                </c:pt>
                <c:pt idx="3694">
                  <c:v>-6.3899999999999998E-2</c:v>
                </c:pt>
                <c:pt idx="3695">
                  <c:v>3.6200000000000003E-2</c:v>
                </c:pt>
                <c:pt idx="3696">
                  <c:v>3.6200000000000003E-2</c:v>
                </c:pt>
                <c:pt idx="3697">
                  <c:v>-1.0900000000000001E-4</c:v>
                </c:pt>
                <c:pt idx="3698">
                  <c:v>-2.6800000000000001E-2</c:v>
                </c:pt>
                <c:pt idx="3699">
                  <c:v>-2.6800000000000001E-2</c:v>
                </c:pt>
                <c:pt idx="3700">
                  <c:v>-2.6800000000000001E-2</c:v>
                </c:pt>
                <c:pt idx="3701">
                  <c:v>-2.6800000000000001E-2</c:v>
                </c:pt>
                <c:pt idx="3702">
                  <c:v>-2.6800000000000001E-2</c:v>
                </c:pt>
                <c:pt idx="3703">
                  <c:v>-3.4299999999999997E-2</c:v>
                </c:pt>
                <c:pt idx="3704">
                  <c:v>-3.4299999999999997E-2</c:v>
                </c:pt>
                <c:pt idx="3705">
                  <c:v>4.9000000000000002E-2</c:v>
                </c:pt>
                <c:pt idx="3706">
                  <c:v>6.7100000000000007E-2</c:v>
                </c:pt>
                <c:pt idx="3707">
                  <c:v>6.7100000000000007E-2</c:v>
                </c:pt>
                <c:pt idx="3708">
                  <c:v>6.7100000000000007E-2</c:v>
                </c:pt>
                <c:pt idx="3709">
                  <c:v>6.7100000000000007E-2</c:v>
                </c:pt>
                <c:pt idx="3710">
                  <c:v>6.7100000000000007E-2</c:v>
                </c:pt>
                <c:pt idx="3711">
                  <c:v>6.7100000000000007E-2</c:v>
                </c:pt>
                <c:pt idx="3712">
                  <c:v>-7.0000000000000007E-2</c:v>
                </c:pt>
                <c:pt idx="3713">
                  <c:v>-7.0000000000000007E-2</c:v>
                </c:pt>
                <c:pt idx="3714">
                  <c:v>-0.02</c:v>
                </c:pt>
                <c:pt idx="3715">
                  <c:v>-2.87E-2</c:v>
                </c:pt>
                <c:pt idx="3716">
                  <c:v>2.2700000000000001E-2</c:v>
                </c:pt>
                <c:pt idx="3717">
                  <c:v>2.2700000000000001E-2</c:v>
                </c:pt>
                <c:pt idx="3718">
                  <c:v>2.2700000000000001E-2</c:v>
                </c:pt>
                <c:pt idx="3719">
                  <c:v>2.2700000000000001E-2</c:v>
                </c:pt>
                <c:pt idx="3720">
                  <c:v>2.69E-2</c:v>
                </c:pt>
                <c:pt idx="3721">
                  <c:v>-9.2600000000000002E-2</c:v>
                </c:pt>
                <c:pt idx="3722">
                  <c:v>-9.2600000000000002E-2</c:v>
                </c:pt>
                <c:pt idx="3723">
                  <c:v>4.5199999999999997E-2</c:v>
                </c:pt>
                <c:pt idx="3724">
                  <c:v>4.5199999999999997E-2</c:v>
                </c:pt>
                <c:pt idx="3725">
                  <c:v>4.5199999999999997E-2</c:v>
                </c:pt>
                <c:pt idx="3726">
                  <c:v>4.5199999999999997E-2</c:v>
                </c:pt>
                <c:pt idx="3727">
                  <c:v>4.5199999999999997E-2</c:v>
                </c:pt>
                <c:pt idx="3728">
                  <c:v>4.5199999999999997E-2</c:v>
                </c:pt>
                <c:pt idx="3729">
                  <c:v>4.5199999999999997E-2</c:v>
                </c:pt>
                <c:pt idx="3730">
                  <c:v>4.5199999999999997E-2</c:v>
                </c:pt>
                <c:pt idx="3731">
                  <c:v>4.5199999999999997E-2</c:v>
                </c:pt>
                <c:pt idx="3732">
                  <c:v>4.5199999999999997E-2</c:v>
                </c:pt>
                <c:pt idx="3733">
                  <c:v>-1.6000000000000001E-3</c:v>
                </c:pt>
                <c:pt idx="3734">
                  <c:v>-1.6000000000000001E-3</c:v>
                </c:pt>
                <c:pt idx="3735">
                  <c:v>-1.3100000000000001E-2</c:v>
                </c:pt>
                <c:pt idx="3736">
                  <c:v>-1.3100000000000001E-2</c:v>
                </c:pt>
                <c:pt idx="3737">
                  <c:v>-2.9899999999999999E-2</c:v>
                </c:pt>
                <c:pt idx="3738">
                  <c:v>-2.9899999999999999E-2</c:v>
                </c:pt>
                <c:pt idx="3739">
                  <c:v>-2.9899999999999999E-2</c:v>
                </c:pt>
                <c:pt idx="3740">
                  <c:v>8.4899999999999993E-3</c:v>
                </c:pt>
                <c:pt idx="3741">
                  <c:v>8.4899999999999993E-3</c:v>
                </c:pt>
                <c:pt idx="3742">
                  <c:v>8.4899999999999993E-3</c:v>
                </c:pt>
                <c:pt idx="3743">
                  <c:v>8.4899999999999993E-3</c:v>
                </c:pt>
                <c:pt idx="3744">
                  <c:v>8.4899999999999993E-3</c:v>
                </c:pt>
                <c:pt idx="3745">
                  <c:v>-4.9100000000000003E-3</c:v>
                </c:pt>
                <c:pt idx="3746">
                  <c:v>-4.9100000000000003E-3</c:v>
                </c:pt>
                <c:pt idx="3747">
                  <c:v>-4.9100000000000003E-3</c:v>
                </c:pt>
                <c:pt idx="3748">
                  <c:v>-4.9100000000000003E-3</c:v>
                </c:pt>
                <c:pt idx="3749">
                  <c:v>-4.9100000000000003E-3</c:v>
                </c:pt>
                <c:pt idx="3750">
                  <c:v>-4.9100000000000003E-3</c:v>
                </c:pt>
                <c:pt idx="3751">
                  <c:v>-4.9100000000000003E-3</c:v>
                </c:pt>
                <c:pt idx="3752">
                  <c:v>3.5200000000000001E-3</c:v>
                </c:pt>
                <c:pt idx="3753">
                  <c:v>7.0599999999999996E-2</c:v>
                </c:pt>
                <c:pt idx="3754">
                  <c:v>7.0599999999999996E-2</c:v>
                </c:pt>
                <c:pt idx="3755">
                  <c:v>7.0599999999999996E-2</c:v>
                </c:pt>
                <c:pt idx="3756">
                  <c:v>7.0599999999999996E-2</c:v>
                </c:pt>
                <c:pt idx="3757">
                  <c:v>-3.1300000000000001E-2</c:v>
                </c:pt>
                <c:pt idx="3758">
                  <c:v>-3.1300000000000001E-2</c:v>
                </c:pt>
                <c:pt idx="3759">
                  <c:v>-3.1300000000000001E-2</c:v>
                </c:pt>
                <c:pt idx="3760">
                  <c:v>-3.1300000000000001E-2</c:v>
                </c:pt>
                <c:pt idx="3761">
                  <c:v>-3.1300000000000001E-2</c:v>
                </c:pt>
                <c:pt idx="3762">
                  <c:v>-3.1300000000000001E-2</c:v>
                </c:pt>
                <c:pt idx="3763">
                  <c:v>2.92E-2</c:v>
                </c:pt>
                <c:pt idx="3764">
                  <c:v>-5.45E-2</c:v>
                </c:pt>
                <c:pt idx="3765">
                  <c:v>-5.45E-2</c:v>
                </c:pt>
                <c:pt idx="3766">
                  <c:v>-5.45E-2</c:v>
                </c:pt>
                <c:pt idx="3767">
                  <c:v>-2.4400000000000002E-2</c:v>
                </c:pt>
                <c:pt idx="3768">
                  <c:v>-2.4400000000000002E-2</c:v>
                </c:pt>
                <c:pt idx="3769">
                  <c:v>-2.4400000000000002E-2</c:v>
                </c:pt>
                <c:pt idx="3770">
                  <c:v>-4.07E-2</c:v>
                </c:pt>
                <c:pt idx="3771">
                  <c:v>-1.41E-2</c:v>
                </c:pt>
                <c:pt idx="3772">
                  <c:v>-1.41E-2</c:v>
                </c:pt>
                <c:pt idx="3773">
                  <c:v>-1.41E-2</c:v>
                </c:pt>
                <c:pt idx="3774">
                  <c:v>-1.41E-2</c:v>
                </c:pt>
                <c:pt idx="3775">
                  <c:v>-1.41E-2</c:v>
                </c:pt>
                <c:pt idx="3776">
                  <c:v>-1.41E-2</c:v>
                </c:pt>
                <c:pt idx="3777">
                  <c:v>-1.7600000000000001E-2</c:v>
                </c:pt>
                <c:pt idx="3778">
                  <c:v>4.3799999999999999E-2</c:v>
                </c:pt>
                <c:pt idx="3779">
                  <c:v>4.3799999999999999E-2</c:v>
                </c:pt>
                <c:pt idx="3780">
                  <c:v>4.3799999999999999E-2</c:v>
                </c:pt>
                <c:pt idx="3781">
                  <c:v>4.3799999999999999E-2</c:v>
                </c:pt>
                <c:pt idx="3782">
                  <c:v>4.3799999999999999E-2</c:v>
                </c:pt>
                <c:pt idx="3783">
                  <c:v>-3.6999999999999998E-2</c:v>
                </c:pt>
                <c:pt idx="3784">
                  <c:v>-3.6999999999999998E-2</c:v>
                </c:pt>
                <c:pt idx="3785">
                  <c:v>-3.6999999999999998E-2</c:v>
                </c:pt>
                <c:pt idx="3786">
                  <c:v>-3.6999999999999998E-2</c:v>
                </c:pt>
                <c:pt idx="3787">
                  <c:v>-3.6999999999999998E-2</c:v>
                </c:pt>
                <c:pt idx="3788">
                  <c:v>-3.6999999999999998E-2</c:v>
                </c:pt>
                <c:pt idx="3789">
                  <c:v>-3.6999999999999998E-2</c:v>
                </c:pt>
                <c:pt idx="3790">
                  <c:v>-3.6999999999999998E-2</c:v>
                </c:pt>
                <c:pt idx="3791">
                  <c:v>-3.6999999999999998E-2</c:v>
                </c:pt>
                <c:pt idx="3792">
                  <c:v>-3.6999999999999998E-2</c:v>
                </c:pt>
                <c:pt idx="3793">
                  <c:v>-3.6999999999999998E-2</c:v>
                </c:pt>
                <c:pt idx="3794">
                  <c:v>-3.6999999999999998E-2</c:v>
                </c:pt>
                <c:pt idx="3795">
                  <c:v>-2.2499999999999999E-2</c:v>
                </c:pt>
                <c:pt idx="3796">
                  <c:v>-2.52E-2</c:v>
                </c:pt>
                <c:pt idx="3797">
                  <c:v>-2.52E-2</c:v>
                </c:pt>
                <c:pt idx="3798">
                  <c:v>-2.52E-2</c:v>
                </c:pt>
                <c:pt idx="3799">
                  <c:v>-8.4000000000000005E-2</c:v>
                </c:pt>
                <c:pt idx="3800">
                  <c:v>8.0299999999999996E-2</c:v>
                </c:pt>
                <c:pt idx="3801">
                  <c:v>5.6299999999999996E-3</c:v>
                </c:pt>
                <c:pt idx="3802">
                  <c:v>2.5399999999999999E-2</c:v>
                </c:pt>
                <c:pt idx="3803">
                  <c:v>2.5399999999999999E-2</c:v>
                </c:pt>
                <c:pt idx="3804">
                  <c:v>-3.4599999999999999E-2</c:v>
                </c:pt>
                <c:pt idx="3805">
                  <c:v>7.8799999999999995E-2</c:v>
                </c:pt>
                <c:pt idx="3806">
                  <c:v>-3.3799999999999997E-2</c:v>
                </c:pt>
                <c:pt idx="3807">
                  <c:v>-5.91E-2</c:v>
                </c:pt>
                <c:pt idx="3808">
                  <c:v>5.8099999999999999E-2</c:v>
                </c:pt>
                <c:pt idx="3809">
                  <c:v>5.8099999999999999E-2</c:v>
                </c:pt>
                <c:pt idx="3810">
                  <c:v>-4.65E-2</c:v>
                </c:pt>
                <c:pt idx="3811">
                  <c:v>2.6100000000000002E-2</c:v>
                </c:pt>
                <c:pt idx="3812">
                  <c:v>6.1199999999999997E-2</c:v>
                </c:pt>
                <c:pt idx="3813">
                  <c:v>6.1199999999999997E-2</c:v>
                </c:pt>
                <c:pt idx="3814">
                  <c:v>-3.4000000000000002E-2</c:v>
                </c:pt>
                <c:pt idx="3815">
                  <c:v>-3.4000000000000002E-2</c:v>
                </c:pt>
                <c:pt idx="3816">
                  <c:v>-3.4000000000000002E-2</c:v>
                </c:pt>
                <c:pt idx="3817">
                  <c:v>-3.4000000000000002E-2</c:v>
                </c:pt>
                <c:pt idx="3818">
                  <c:v>-6.8900000000000003E-2</c:v>
                </c:pt>
                <c:pt idx="3819">
                  <c:v>-6.8900000000000003E-2</c:v>
                </c:pt>
                <c:pt idx="3820">
                  <c:v>-6.8900000000000003E-2</c:v>
                </c:pt>
                <c:pt idx="3821">
                  <c:v>-6.8900000000000003E-2</c:v>
                </c:pt>
                <c:pt idx="3822">
                  <c:v>-2.5700000000000001E-2</c:v>
                </c:pt>
                <c:pt idx="3823">
                  <c:v>-2.5700000000000001E-2</c:v>
                </c:pt>
                <c:pt idx="3824">
                  <c:v>-3.2800000000000003E-2</c:v>
                </c:pt>
                <c:pt idx="3825">
                  <c:v>-3.2800000000000003E-2</c:v>
                </c:pt>
                <c:pt idx="3826">
                  <c:v>-3.9600000000000003E-2</c:v>
                </c:pt>
                <c:pt idx="3827">
                  <c:v>-3.9600000000000003E-2</c:v>
                </c:pt>
                <c:pt idx="3828">
                  <c:v>4.5999999999999999E-2</c:v>
                </c:pt>
                <c:pt idx="3829">
                  <c:v>-3.1199999999999999E-2</c:v>
                </c:pt>
                <c:pt idx="3830">
                  <c:v>-3.1199999999999999E-2</c:v>
                </c:pt>
                <c:pt idx="3831">
                  <c:v>-3.1199999999999999E-2</c:v>
                </c:pt>
                <c:pt idx="3832">
                  <c:v>-3.1199999999999999E-2</c:v>
                </c:pt>
                <c:pt idx="3833">
                  <c:v>-3.1199999999999999E-2</c:v>
                </c:pt>
                <c:pt idx="3834">
                  <c:v>-3.1199999999999999E-2</c:v>
                </c:pt>
                <c:pt idx="3835">
                  <c:v>-3.1199999999999999E-2</c:v>
                </c:pt>
                <c:pt idx="3836">
                  <c:v>-3.1199999999999999E-2</c:v>
                </c:pt>
                <c:pt idx="3837">
                  <c:v>4.6199999999999998E-2</c:v>
                </c:pt>
                <c:pt idx="3838">
                  <c:v>4.6199999999999998E-2</c:v>
                </c:pt>
                <c:pt idx="3839">
                  <c:v>2.46E-2</c:v>
                </c:pt>
                <c:pt idx="3840">
                  <c:v>2.46E-2</c:v>
                </c:pt>
                <c:pt idx="3841">
                  <c:v>2.46E-2</c:v>
                </c:pt>
                <c:pt idx="3842">
                  <c:v>2.46E-2</c:v>
                </c:pt>
                <c:pt idx="3843">
                  <c:v>2.46E-2</c:v>
                </c:pt>
                <c:pt idx="3844">
                  <c:v>2.46E-2</c:v>
                </c:pt>
                <c:pt idx="3845">
                  <c:v>2.46E-2</c:v>
                </c:pt>
                <c:pt idx="3846">
                  <c:v>2.46E-2</c:v>
                </c:pt>
                <c:pt idx="3847">
                  <c:v>-7.5300000000000006E-2</c:v>
                </c:pt>
                <c:pt idx="3848">
                  <c:v>-7.5300000000000006E-2</c:v>
                </c:pt>
                <c:pt idx="3849">
                  <c:v>-7.5300000000000006E-2</c:v>
                </c:pt>
                <c:pt idx="3850">
                  <c:v>-3.2599999999999997E-2</c:v>
                </c:pt>
                <c:pt idx="3851">
                  <c:v>-3.2599999999999997E-2</c:v>
                </c:pt>
                <c:pt idx="3852">
                  <c:v>-3.2599999999999997E-2</c:v>
                </c:pt>
                <c:pt idx="3853">
                  <c:v>-2.3400000000000001E-2</c:v>
                </c:pt>
                <c:pt idx="3854">
                  <c:v>-2.3400000000000001E-2</c:v>
                </c:pt>
                <c:pt idx="3855">
                  <c:v>-2.3400000000000001E-2</c:v>
                </c:pt>
                <c:pt idx="3856">
                  <c:v>-2.3400000000000001E-2</c:v>
                </c:pt>
                <c:pt idx="3857">
                  <c:v>-2.3400000000000001E-2</c:v>
                </c:pt>
                <c:pt idx="3858">
                  <c:v>1.6199999999999999E-2</c:v>
                </c:pt>
                <c:pt idx="3859">
                  <c:v>3.39E-2</c:v>
                </c:pt>
                <c:pt idx="3860">
                  <c:v>3.39E-2</c:v>
                </c:pt>
                <c:pt idx="3861">
                  <c:v>3.39E-2</c:v>
                </c:pt>
                <c:pt idx="3862">
                  <c:v>3.39E-2</c:v>
                </c:pt>
                <c:pt idx="3863">
                  <c:v>3.39E-2</c:v>
                </c:pt>
                <c:pt idx="3864">
                  <c:v>3.39E-2</c:v>
                </c:pt>
                <c:pt idx="3865">
                  <c:v>3.39E-2</c:v>
                </c:pt>
                <c:pt idx="3866">
                  <c:v>-2.0799999999999999E-2</c:v>
                </c:pt>
                <c:pt idx="3867">
                  <c:v>1.0800000000000001E-2</c:v>
                </c:pt>
                <c:pt idx="3868">
                  <c:v>1.0800000000000001E-2</c:v>
                </c:pt>
                <c:pt idx="3869">
                  <c:v>1.0800000000000001E-2</c:v>
                </c:pt>
                <c:pt idx="3870">
                  <c:v>1.0800000000000001E-2</c:v>
                </c:pt>
                <c:pt idx="3871">
                  <c:v>6.6900000000000001E-2</c:v>
                </c:pt>
                <c:pt idx="3872">
                  <c:v>-4.3499999999999997E-2</c:v>
                </c:pt>
                <c:pt idx="3873">
                  <c:v>-6.6000000000000003E-2</c:v>
                </c:pt>
                <c:pt idx="3874">
                  <c:v>5.7700000000000001E-2</c:v>
                </c:pt>
                <c:pt idx="3875">
                  <c:v>5.7700000000000001E-2</c:v>
                </c:pt>
                <c:pt idx="3876">
                  <c:v>5.7700000000000001E-2</c:v>
                </c:pt>
                <c:pt idx="3877">
                  <c:v>-6.6900000000000001E-2</c:v>
                </c:pt>
                <c:pt idx="3878">
                  <c:v>-6.6900000000000001E-2</c:v>
                </c:pt>
                <c:pt idx="3879">
                  <c:v>-6.6900000000000001E-2</c:v>
                </c:pt>
                <c:pt idx="3880">
                  <c:v>-6.6900000000000001E-2</c:v>
                </c:pt>
                <c:pt idx="3881">
                  <c:v>-6.6900000000000001E-2</c:v>
                </c:pt>
                <c:pt idx="3882">
                  <c:v>-5.7500000000000002E-2</c:v>
                </c:pt>
                <c:pt idx="3883">
                  <c:v>-5.7500000000000002E-2</c:v>
                </c:pt>
                <c:pt idx="3884">
                  <c:v>4.2099999999999999E-2</c:v>
                </c:pt>
                <c:pt idx="3885">
                  <c:v>4.2099999999999999E-2</c:v>
                </c:pt>
                <c:pt idx="3886">
                  <c:v>4.2099999999999999E-2</c:v>
                </c:pt>
                <c:pt idx="3887">
                  <c:v>4.2099999999999999E-2</c:v>
                </c:pt>
                <c:pt idx="3888">
                  <c:v>5.45E-2</c:v>
                </c:pt>
                <c:pt idx="3889">
                  <c:v>5.45E-2</c:v>
                </c:pt>
                <c:pt idx="3890">
                  <c:v>5.45E-2</c:v>
                </c:pt>
                <c:pt idx="3891">
                  <c:v>-0.01</c:v>
                </c:pt>
                <c:pt idx="3892">
                  <c:v>-0.01</c:v>
                </c:pt>
                <c:pt idx="3893">
                  <c:v>-0.01</c:v>
                </c:pt>
                <c:pt idx="3894">
                  <c:v>-7.8600000000000007E-3</c:v>
                </c:pt>
                <c:pt idx="3895">
                  <c:v>-3.8899999999999997E-2</c:v>
                </c:pt>
                <c:pt idx="3896">
                  <c:v>-3.8899999999999997E-2</c:v>
                </c:pt>
                <c:pt idx="3897">
                  <c:v>3.9399999999999998E-2</c:v>
                </c:pt>
                <c:pt idx="3898">
                  <c:v>1.52E-2</c:v>
                </c:pt>
                <c:pt idx="3899">
                  <c:v>1.52E-2</c:v>
                </c:pt>
                <c:pt idx="3900">
                  <c:v>1.52E-2</c:v>
                </c:pt>
                <c:pt idx="3901">
                  <c:v>-5.1599999999999997E-3</c:v>
                </c:pt>
                <c:pt idx="3902">
                  <c:v>-5.1599999999999997E-3</c:v>
                </c:pt>
                <c:pt idx="3903">
                  <c:v>-2.53E-2</c:v>
                </c:pt>
                <c:pt idx="3904">
                  <c:v>-2.53E-2</c:v>
                </c:pt>
                <c:pt idx="3905">
                  <c:v>-2.53E-2</c:v>
                </c:pt>
                <c:pt idx="3906">
                  <c:v>-2.53E-2</c:v>
                </c:pt>
                <c:pt idx="3907">
                  <c:v>3.3700000000000001E-2</c:v>
                </c:pt>
                <c:pt idx="3908">
                  <c:v>3.3700000000000001E-2</c:v>
                </c:pt>
                <c:pt idx="3909">
                  <c:v>-2.3900000000000001E-2</c:v>
                </c:pt>
                <c:pt idx="3910">
                  <c:v>-2.3900000000000001E-2</c:v>
                </c:pt>
                <c:pt idx="3911">
                  <c:v>-2.3900000000000001E-2</c:v>
                </c:pt>
                <c:pt idx="3912">
                  <c:v>-2.3900000000000001E-2</c:v>
                </c:pt>
                <c:pt idx="3913">
                  <c:v>-2.3900000000000001E-2</c:v>
                </c:pt>
                <c:pt idx="3914">
                  <c:v>-2.3900000000000001E-2</c:v>
                </c:pt>
                <c:pt idx="3915">
                  <c:v>1.67E-2</c:v>
                </c:pt>
                <c:pt idx="3916">
                  <c:v>1.67E-2</c:v>
                </c:pt>
                <c:pt idx="3917">
                  <c:v>-1.84E-2</c:v>
                </c:pt>
                <c:pt idx="3918">
                  <c:v>-1.84E-2</c:v>
                </c:pt>
                <c:pt idx="3919">
                  <c:v>-1.2800000000000001E-2</c:v>
                </c:pt>
                <c:pt idx="3920">
                  <c:v>-1.2800000000000001E-2</c:v>
                </c:pt>
                <c:pt idx="3921">
                  <c:v>7.8799999999999995E-2</c:v>
                </c:pt>
                <c:pt idx="3922">
                  <c:v>7.8799999999999995E-2</c:v>
                </c:pt>
                <c:pt idx="3923">
                  <c:v>1.1299999999999999E-2</c:v>
                </c:pt>
                <c:pt idx="3924">
                  <c:v>1.1299999999999999E-2</c:v>
                </c:pt>
                <c:pt idx="3925">
                  <c:v>1.1299999999999999E-2</c:v>
                </c:pt>
                <c:pt idx="3926">
                  <c:v>1.1299999999999999E-2</c:v>
                </c:pt>
                <c:pt idx="3927">
                  <c:v>1.1299999999999999E-2</c:v>
                </c:pt>
                <c:pt idx="3928">
                  <c:v>1.4999999999999999E-2</c:v>
                </c:pt>
                <c:pt idx="3929">
                  <c:v>1.1800000000000001E-3</c:v>
                </c:pt>
                <c:pt idx="3930">
                  <c:v>1.1800000000000001E-3</c:v>
                </c:pt>
                <c:pt idx="3931">
                  <c:v>-1.8800000000000001E-2</c:v>
                </c:pt>
                <c:pt idx="3932">
                  <c:v>-1.8800000000000001E-2</c:v>
                </c:pt>
                <c:pt idx="3933">
                  <c:v>-1.8800000000000001E-2</c:v>
                </c:pt>
                <c:pt idx="3934">
                  <c:v>-1.8800000000000001E-2</c:v>
                </c:pt>
                <c:pt idx="3935">
                  <c:v>-7.7499999999999999E-3</c:v>
                </c:pt>
                <c:pt idx="3936">
                  <c:v>-7.7499999999999999E-3</c:v>
                </c:pt>
                <c:pt idx="3937">
                  <c:v>1.26E-2</c:v>
                </c:pt>
                <c:pt idx="3938">
                  <c:v>-3.4299999999999997E-2</c:v>
                </c:pt>
                <c:pt idx="3939">
                  <c:v>-2.06E-2</c:v>
                </c:pt>
                <c:pt idx="3940">
                  <c:v>5.6399999999999999E-2</c:v>
                </c:pt>
                <c:pt idx="3941">
                  <c:v>5.6399999999999999E-2</c:v>
                </c:pt>
                <c:pt idx="3942">
                  <c:v>6.13E-2</c:v>
                </c:pt>
                <c:pt idx="3943">
                  <c:v>6.13E-2</c:v>
                </c:pt>
                <c:pt idx="3944">
                  <c:v>3.3500000000000002E-2</c:v>
                </c:pt>
                <c:pt idx="3945">
                  <c:v>-0.127</c:v>
                </c:pt>
                <c:pt idx="3946">
                  <c:v>9.2899999999999996E-2</c:v>
                </c:pt>
                <c:pt idx="3947">
                  <c:v>9.2899999999999996E-2</c:v>
                </c:pt>
                <c:pt idx="3948">
                  <c:v>9.2899999999999996E-2</c:v>
                </c:pt>
                <c:pt idx="3949">
                  <c:v>9.2899999999999996E-2</c:v>
                </c:pt>
                <c:pt idx="3950">
                  <c:v>6.3799999999999996E-2</c:v>
                </c:pt>
                <c:pt idx="3951">
                  <c:v>6.3799999999999996E-2</c:v>
                </c:pt>
                <c:pt idx="3952" formatCode="0.00E+00">
                  <c:v>-3.7500000000000001E-6</c:v>
                </c:pt>
                <c:pt idx="3953" formatCode="0.00E+00">
                  <c:v>-3.7500000000000001E-6</c:v>
                </c:pt>
                <c:pt idx="3954" formatCode="0.00E+00">
                  <c:v>-3.7500000000000001E-6</c:v>
                </c:pt>
                <c:pt idx="3955" formatCode="0.00E+00">
                  <c:v>-3.7500000000000001E-6</c:v>
                </c:pt>
                <c:pt idx="3956" formatCode="0.00E+00">
                  <c:v>-3.7500000000000001E-6</c:v>
                </c:pt>
                <c:pt idx="3957">
                  <c:v>8.09E-2</c:v>
                </c:pt>
                <c:pt idx="3958">
                  <c:v>8.09E-2</c:v>
                </c:pt>
                <c:pt idx="3959">
                  <c:v>8.09E-2</c:v>
                </c:pt>
                <c:pt idx="3960">
                  <c:v>-2.1600000000000001E-2</c:v>
                </c:pt>
                <c:pt idx="3961">
                  <c:v>-7.9699999999999993E-2</c:v>
                </c:pt>
                <c:pt idx="3962">
                  <c:v>-7.9699999999999993E-2</c:v>
                </c:pt>
                <c:pt idx="3963">
                  <c:v>-7.9699999999999993E-2</c:v>
                </c:pt>
                <c:pt idx="3964">
                  <c:v>0.114</c:v>
                </c:pt>
                <c:pt idx="3965">
                  <c:v>-2.0799999999999999E-2</c:v>
                </c:pt>
                <c:pt idx="3966">
                  <c:v>-2.0799999999999999E-2</c:v>
                </c:pt>
                <c:pt idx="3967">
                  <c:v>2.24E-2</c:v>
                </c:pt>
                <c:pt idx="3968">
                  <c:v>2.24E-2</c:v>
                </c:pt>
                <c:pt idx="3969">
                  <c:v>2.24E-2</c:v>
                </c:pt>
                <c:pt idx="3970">
                  <c:v>1.89E-2</c:v>
                </c:pt>
                <c:pt idx="3971">
                  <c:v>1.89E-2</c:v>
                </c:pt>
                <c:pt idx="3972">
                  <c:v>1.5599999999999999E-2</c:v>
                </c:pt>
                <c:pt idx="3973">
                  <c:v>1.5599999999999999E-2</c:v>
                </c:pt>
                <c:pt idx="3974">
                  <c:v>1.5599999999999999E-2</c:v>
                </c:pt>
                <c:pt idx="3975">
                  <c:v>1.5599999999999999E-2</c:v>
                </c:pt>
                <c:pt idx="3976">
                  <c:v>1.5599999999999999E-2</c:v>
                </c:pt>
                <c:pt idx="3977">
                  <c:v>1.5599999999999999E-2</c:v>
                </c:pt>
                <c:pt idx="3978">
                  <c:v>3.5299999999999998E-2</c:v>
                </c:pt>
                <c:pt idx="3979">
                  <c:v>3.5299999999999998E-2</c:v>
                </c:pt>
                <c:pt idx="3980">
                  <c:v>3.5299999999999998E-2</c:v>
                </c:pt>
                <c:pt idx="3981">
                  <c:v>3.5299999999999998E-2</c:v>
                </c:pt>
                <c:pt idx="3982">
                  <c:v>3.5299999999999998E-2</c:v>
                </c:pt>
                <c:pt idx="3983">
                  <c:v>3.5299999999999998E-2</c:v>
                </c:pt>
                <c:pt idx="3984">
                  <c:v>3.5299999999999998E-2</c:v>
                </c:pt>
                <c:pt idx="3985">
                  <c:v>3.5299999999999998E-2</c:v>
                </c:pt>
                <c:pt idx="3986">
                  <c:v>3.5299999999999998E-2</c:v>
                </c:pt>
                <c:pt idx="3987">
                  <c:v>4.41E-2</c:v>
                </c:pt>
                <c:pt idx="3988">
                  <c:v>1.7999999999999999E-2</c:v>
                </c:pt>
                <c:pt idx="3989">
                  <c:v>1.7999999999999999E-2</c:v>
                </c:pt>
                <c:pt idx="3990">
                  <c:v>1.7999999999999999E-2</c:v>
                </c:pt>
                <c:pt idx="3991">
                  <c:v>1.7999999999999999E-2</c:v>
                </c:pt>
                <c:pt idx="3992">
                  <c:v>1.7999999999999999E-2</c:v>
                </c:pt>
                <c:pt idx="3993">
                  <c:v>1.7999999999999999E-2</c:v>
                </c:pt>
                <c:pt idx="3994">
                  <c:v>1.7999999999999999E-2</c:v>
                </c:pt>
                <c:pt idx="3995">
                  <c:v>1.7999999999999999E-2</c:v>
                </c:pt>
                <c:pt idx="3996">
                  <c:v>-1.7500000000000002E-2</c:v>
                </c:pt>
                <c:pt idx="3997">
                  <c:v>-1.7500000000000002E-2</c:v>
                </c:pt>
                <c:pt idx="3998">
                  <c:v>-1.7500000000000002E-2</c:v>
                </c:pt>
                <c:pt idx="3999">
                  <c:v>-1.7500000000000002E-2</c:v>
                </c:pt>
                <c:pt idx="4000">
                  <c:v>1.16E-3</c:v>
                </c:pt>
                <c:pt idx="4001">
                  <c:v>1.16E-3</c:v>
                </c:pt>
                <c:pt idx="4002">
                  <c:v>1.16E-3</c:v>
                </c:pt>
                <c:pt idx="4003">
                  <c:v>1.16E-3</c:v>
                </c:pt>
                <c:pt idx="4004">
                  <c:v>1.9E-3</c:v>
                </c:pt>
                <c:pt idx="4005">
                  <c:v>1.9E-3</c:v>
                </c:pt>
                <c:pt idx="4006">
                  <c:v>1.9E-3</c:v>
                </c:pt>
                <c:pt idx="4007">
                  <c:v>7.4400000000000004E-3</c:v>
                </c:pt>
                <c:pt idx="4008">
                  <c:v>7.1499999999999994E-2</c:v>
                </c:pt>
                <c:pt idx="4009">
                  <c:v>-9.6100000000000005E-2</c:v>
                </c:pt>
                <c:pt idx="4010">
                  <c:v>-9.6100000000000005E-2</c:v>
                </c:pt>
                <c:pt idx="4011">
                  <c:v>0.111</c:v>
                </c:pt>
                <c:pt idx="4012">
                  <c:v>0.111</c:v>
                </c:pt>
                <c:pt idx="4013">
                  <c:v>0.111</c:v>
                </c:pt>
                <c:pt idx="4014">
                  <c:v>7.8899999999999998E-2</c:v>
                </c:pt>
                <c:pt idx="4015">
                  <c:v>7.8899999999999998E-2</c:v>
                </c:pt>
                <c:pt idx="4016">
                  <c:v>1.47E-3</c:v>
                </c:pt>
                <c:pt idx="4017">
                  <c:v>-5.4800000000000001E-2</c:v>
                </c:pt>
                <c:pt idx="4018">
                  <c:v>-5.4800000000000001E-2</c:v>
                </c:pt>
                <c:pt idx="4019">
                  <c:v>-5.4800000000000001E-2</c:v>
                </c:pt>
                <c:pt idx="4020">
                  <c:v>-5.4800000000000001E-2</c:v>
                </c:pt>
                <c:pt idx="4021">
                  <c:v>-5.4800000000000001E-2</c:v>
                </c:pt>
                <c:pt idx="4022">
                  <c:v>-5.4800000000000001E-2</c:v>
                </c:pt>
                <c:pt idx="4023">
                  <c:v>-5.4800000000000001E-2</c:v>
                </c:pt>
                <c:pt idx="4024">
                  <c:v>-2.93E-2</c:v>
                </c:pt>
                <c:pt idx="4025">
                  <c:v>-2.93E-2</c:v>
                </c:pt>
                <c:pt idx="4026">
                  <c:v>-4.2999999999999997E-2</c:v>
                </c:pt>
                <c:pt idx="4027">
                  <c:v>7.1900000000000006E-2</c:v>
                </c:pt>
                <c:pt idx="4028">
                  <c:v>7.1900000000000006E-2</c:v>
                </c:pt>
                <c:pt idx="4029">
                  <c:v>7.1900000000000006E-2</c:v>
                </c:pt>
                <c:pt idx="4030">
                  <c:v>5.5300000000000002E-2</c:v>
                </c:pt>
                <c:pt idx="4031">
                  <c:v>5.5300000000000002E-2</c:v>
                </c:pt>
                <c:pt idx="4032">
                  <c:v>5.5300000000000002E-2</c:v>
                </c:pt>
                <c:pt idx="4033">
                  <c:v>-5.2999999999999999E-2</c:v>
                </c:pt>
                <c:pt idx="4034">
                  <c:v>-1.4800000000000001E-2</c:v>
                </c:pt>
                <c:pt idx="4035">
                  <c:v>-1.4800000000000001E-2</c:v>
                </c:pt>
                <c:pt idx="4036">
                  <c:v>-3.0499999999999999E-2</c:v>
                </c:pt>
                <c:pt idx="4037">
                  <c:v>-3.0499999999999999E-2</c:v>
                </c:pt>
                <c:pt idx="4038">
                  <c:v>-3.0499999999999999E-2</c:v>
                </c:pt>
                <c:pt idx="4039">
                  <c:v>-1.66E-2</c:v>
                </c:pt>
                <c:pt idx="4040">
                  <c:v>-1.66E-2</c:v>
                </c:pt>
                <c:pt idx="4041">
                  <c:v>-1.66E-2</c:v>
                </c:pt>
                <c:pt idx="4042">
                  <c:v>7.3600000000000002E-3</c:v>
                </c:pt>
                <c:pt idx="4043">
                  <c:v>7.3600000000000002E-3</c:v>
                </c:pt>
                <c:pt idx="4044">
                  <c:v>3.9399999999999998E-2</c:v>
                </c:pt>
                <c:pt idx="4045">
                  <c:v>3.9399999999999998E-2</c:v>
                </c:pt>
                <c:pt idx="4046">
                  <c:v>-3.4199999999999999E-3</c:v>
                </c:pt>
                <c:pt idx="4047">
                  <c:v>-3.4199999999999999E-3</c:v>
                </c:pt>
                <c:pt idx="4048">
                  <c:v>-3.4199999999999999E-3</c:v>
                </c:pt>
                <c:pt idx="4049">
                  <c:v>-3.4199999999999999E-3</c:v>
                </c:pt>
                <c:pt idx="4050">
                  <c:v>-3.4199999999999999E-3</c:v>
                </c:pt>
                <c:pt idx="4051">
                  <c:v>-1.17E-2</c:v>
                </c:pt>
                <c:pt idx="4052">
                  <c:v>-1.17E-2</c:v>
                </c:pt>
                <c:pt idx="4053">
                  <c:v>-1.17E-2</c:v>
                </c:pt>
                <c:pt idx="4054">
                  <c:v>-1.17E-2</c:v>
                </c:pt>
                <c:pt idx="4055">
                  <c:v>-1.17E-2</c:v>
                </c:pt>
                <c:pt idx="4056">
                  <c:v>1.12E-2</c:v>
                </c:pt>
                <c:pt idx="4057">
                  <c:v>1.12E-2</c:v>
                </c:pt>
                <c:pt idx="4058">
                  <c:v>1.12E-2</c:v>
                </c:pt>
                <c:pt idx="4059">
                  <c:v>-7.5100000000000002E-3</c:v>
                </c:pt>
                <c:pt idx="4060">
                  <c:v>-7.5100000000000002E-3</c:v>
                </c:pt>
                <c:pt idx="4061">
                  <c:v>-1.6400000000000001E-2</c:v>
                </c:pt>
                <c:pt idx="4062">
                  <c:v>-1.54E-2</c:v>
                </c:pt>
                <c:pt idx="4063">
                  <c:v>-1.54E-2</c:v>
                </c:pt>
                <c:pt idx="4064">
                  <c:v>-1.54E-2</c:v>
                </c:pt>
                <c:pt idx="4065">
                  <c:v>-1.54E-2</c:v>
                </c:pt>
                <c:pt idx="4066">
                  <c:v>-1.54E-2</c:v>
                </c:pt>
                <c:pt idx="4067">
                  <c:v>-1.54E-2</c:v>
                </c:pt>
                <c:pt idx="4068">
                  <c:v>-1.54E-2</c:v>
                </c:pt>
                <c:pt idx="4069">
                  <c:v>-4.24E-2</c:v>
                </c:pt>
                <c:pt idx="4070">
                  <c:v>-4.0899999999999999E-2</c:v>
                </c:pt>
                <c:pt idx="4071">
                  <c:v>-4.0899999999999999E-2</c:v>
                </c:pt>
                <c:pt idx="4072">
                  <c:v>-4.0899999999999999E-2</c:v>
                </c:pt>
                <c:pt idx="4073">
                  <c:v>-4.0899999999999999E-2</c:v>
                </c:pt>
                <c:pt idx="4074">
                  <c:v>-4.0899999999999999E-2</c:v>
                </c:pt>
                <c:pt idx="4075">
                  <c:v>-4.0899999999999999E-2</c:v>
                </c:pt>
                <c:pt idx="4076">
                  <c:v>-4.0899999999999999E-2</c:v>
                </c:pt>
                <c:pt idx="4077">
                  <c:v>-4.0899999999999999E-2</c:v>
                </c:pt>
                <c:pt idx="4078">
                  <c:v>6.9500000000000006E-2</c:v>
                </c:pt>
                <c:pt idx="4079">
                  <c:v>6.9500000000000006E-2</c:v>
                </c:pt>
                <c:pt idx="4080">
                  <c:v>2.8500000000000001E-2</c:v>
                </c:pt>
                <c:pt idx="4081">
                  <c:v>2.8500000000000001E-2</c:v>
                </c:pt>
                <c:pt idx="4082">
                  <c:v>-9.11E-2</c:v>
                </c:pt>
                <c:pt idx="4083">
                  <c:v>-9.11E-2</c:v>
                </c:pt>
                <c:pt idx="4084">
                  <c:v>0.105</c:v>
                </c:pt>
                <c:pt idx="4085">
                  <c:v>0.105</c:v>
                </c:pt>
                <c:pt idx="4086">
                  <c:v>7.45E-3</c:v>
                </c:pt>
                <c:pt idx="4087">
                  <c:v>7.45E-3</c:v>
                </c:pt>
                <c:pt idx="4088">
                  <c:v>2.7199999999999998E-2</c:v>
                </c:pt>
                <c:pt idx="4089">
                  <c:v>2.7199999999999998E-2</c:v>
                </c:pt>
                <c:pt idx="4090">
                  <c:v>2.7199999999999998E-2</c:v>
                </c:pt>
                <c:pt idx="4091">
                  <c:v>-2.6599999999999999E-2</c:v>
                </c:pt>
                <c:pt idx="4092">
                  <c:v>-2.6599999999999999E-2</c:v>
                </c:pt>
                <c:pt idx="4093">
                  <c:v>-2.6599999999999999E-2</c:v>
                </c:pt>
                <c:pt idx="4094">
                  <c:v>-2.6599999999999999E-2</c:v>
                </c:pt>
                <c:pt idx="4095">
                  <c:v>-2.6599999999999999E-2</c:v>
                </c:pt>
                <c:pt idx="4096">
                  <c:v>-6.93E-2</c:v>
                </c:pt>
                <c:pt idx="4097">
                  <c:v>-6.93E-2</c:v>
                </c:pt>
                <c:pt idx="4098">
                  <c:v>0.114</c:v>
                </c:pt>
                <c:pt idx="4099">
                  <c:v>0.114</c:v>
                </c:pt>
                <c:pt idx="4100">
                  <c:v>0.114</c:v>
                </c:pt>
                <c:pt idx="4101">
                  <c:v>0.114</c:v>
                </c:pt>
                <c:pt idx="4102">
                  <c:v>0.114</c:v>
                </c:pt>
                <c:pt idx="4103">
                  <c:v>0.114</c:v>
                </c:pt>
                <c:pt idx="4104">
                  <c:v>-0.114</c:v>
                </c:pt>
                <c:pt idx="4105">
                  <c:v>4.4299999999999999E-2</c:v>
                </c:pt>
                <c:pt idx="4106">
                  <c:v>5.8200000000000002E-2</c:v>
                </c:pt>
                <c:pt idx="4107">
                  <c:v>6.1800000000000001E-2</c:v>
                </c:pt>
                <c:pt idx="4108">
                  <c:v>6.1800000000000001E-2</c:v>
                </c:pt>
                <c:pt idx="4109">
                  <c:v>6.1800000000000001E-2</c:v>
                </c:pt>
                <c:pt idx="4110">
                  <c:v>-3.95E-2</c:v>
                </c:pt>
                <c:pt idx="4111">
                  <c:v>-3.95E-2</c:v>
                </c:pt>
                <c:pt idx="4112">
                  <c:v>-3.95E-2</c:v>
                </c:pt>
                <c:pt idx="4113">
                  <c:v>-3.95E-2</c:v>
                </c:pt>
                <c:pt idx="4114">
                  <c:v>-3.95E-2</c:v>
                </c:pt>
                <c:pt idx="4115">
                  <c:v>6.9199999999999998E-2</c:v>
                </c:pt>
                <c:pt idx="4116">
                  <c:v>6.9199999999999998E-2</c:v>
                </c:pt>
                <c:pt idx="4117">
                  <c:v>-3.09E-2</c:v>
                </c:pt>
                <c:pt idx="4118">
                  <c:v>-3.09E-2</c:v>
                </c:pt>
                <c:pt idx="4119">
                  <c:v>-3.09E-2</c:v>
                </c:pt>
                <c:pt idx="4120">
                  <c:v>1.11E-2</c:v>
                </c:pt>
                <c:pt idx="4121">
                  <c:v>1.11E-2</c:v>
                </c:pt>
                <c:pt idx="4122">
                  <c:v>1.11E-2</c:v>
                </c:pt>
                <c:pt idx="4123">
                  <c:v>1.11E-2</c:v>
                </c:pt>
                <c:pt idx="4124">
                  <c:v>1.11E-2</c:v>
                </c:pt>
                <c:pt idx="4125">
                  <c:v>-5.5800000000000002E-2</c:v>
                </c:pt>
                <c:pt idx="4126">
                  <c:v>1.6899999999999998E-2</c:v>
                </c:pt>
                <c:pt idx="4127">
                  <c:v>1.6899999999999998E-2</c:v>
                </c:pt>
                <c:pt idx="4128">
                  <c:v>1.6899999999999998E-2</c:v>
                </c:pt>
                <c:pt idx="4129">
                  <c:v>1.6899999999999998E-2</c:v>
                </c:pt>
                <c:pt idx="4130">
                  <c:v>1.6899999999999998E-2</c:v>
                </c:pt>
                <c:pt idx="4131">
                  <c:v>1.6899999999999998E-2</c:v>
                </c:pt>
                <c:pt idx="4132">
                  <c:v>1.6899999999999998E-2</c:v>
                </c:pt>
                <c:pt idx="4133">
                  <c:v>1.6899999999999998E-2</c:v>
                </c:pt>
                <c:pt idx="4134">
                  <c:v>1.6899999999999998E-2</c:v>
                </c:pt>
                <c:pt idx="4135">
                  <c:v>1.6899999999999998E-2</c:v>
                </c:pt>
                <c:pt idx="4136">
                  <c:v>1.6899999999999998E-2</c:v>
                </c:pt>
                <c:pt idx="4137">
                  <c:v>2.0199999999999999E-2</c:v>
                </c:pt>
                <c:pt idx="4138">
                  <c:v>2.0199999999999999E-2</c:v>
                </c:pt>
                <c:pt idx="4139">
                  <c:v>2.0199999999999999E-2</c:v>
                </c:pt>
                <c:pt idx="4140">
                  <c:v>3.9899999999999998E-2</c:v>
                </c:pt>
                <c:pt idx="4141">
                  <c:v>-4.1999999999999997E-3</c:v>
                </c:pt>
                <c:pt idx="4142">
                  <c:v>-4.1999999999999997E-3</c:v>
                </c:pt>
                <c:pt idx="4143">
                  <c:v>-4.1999999999999997E-3</c:v>
                </c:pt>
                <c:pt idx="4144">
                  <c:v>-4.1999999999999997E-3</c:v>
                </c:pt>
                <c:pt idx="4145">
                  <c:v>-4.1999999999999997E-3</c:v>
                </c:pt>
                <c:pt idx="4146">
                  <c:v>-4.1999999999999997E-3</c:v>
                </c:pt>
                <c:pt idx="4147">
                  <c:v>-4.1999999999999997E-3</c:v>
                </c:pt>
                <c:pt idx="4148">
                  <c:v>-4.1999999999999997E-3</c:v>
                </c:pt>
                <c:pt idx="4149">
                  <c:v>-8.3799999999999999E-2</c:v>
                </c:pt>
                <c:pt idx="4150">
                  <c:v>0.106</c:v>
                </c:pt>
                <c:pt idx="4151">
                  <c:v>-3.8100000000000002E-2</c:v>
                </c:pt>
                <c:pt idx="4152">
                  <c:v>-3.8100000000000002E-2</c:v>
                </c:pt>
                <c:pt idx="4153">
                  <c:v>-1.52E-2</c:v>
                </c:pt>
                <c:pt idx="4154">
                  <c:v>-1.52E-2</c:v>
                </c:pt>
                <c:pt idx="4155">
                  <c:v>-1.52E-2</c:v>
                </c:pt>
                <c:pt idx="4156">
                  <c:v>-1.52E-2</c:v>
                </c:pt>
                <c:pt idx="4157">
                  <c:v>-9.4799999999999995E-2</c:v>
                </c:pt>
                <c:pt idx="4158">
                  <c:v>-9.3799999999999994E-2</c:v>
                </c:pt>
                <c:pt idx="4159">
                  <c:v>-9.3799999999999994E-2</c:v>
                </c:pt>
                <c:pt idx="4160">
                  <c:v>-9.3799999999999994E-2</c:v>
                </c:pt>
                <c:pt idx="4161">
                  <c:v>-9.3799999999999994E-2</c:v>
                </c:pt>
                <c:pt idx="4162">
                  <c:v>0.152</c:v>
                </c:pt>
                <c:pt idx="4163">
                  <c:v>8.3099999999999993E-2</c:v>
                </c:pt>
                <c:pt idx="4164">
                  <c:v>8.3099999999999993E-2</c:v>
                </c:pt>
                <c:pt idx="4165">
                  <c:v>7.8700000000000003E-3</c:v>
                </c:pt>
                <c:pt idx="4166">
                  <c:v>7.8700000000000003E-3</c:v>
                </c:pt>
                <c:pt idx="4167">
                  <c:v>2.5000000000000001E-2</c:v>
                </c:pt>
                <c:pt idx="4168">
                  <c:v>2.5000000000000001E-2</c:v>
                </c:pt>
                <c:pt idx="4169">
                  <c:v>2.5000000000000001E-2</c:v>
                </c:pt>
                <c:pt idx="4170">
                  <c:v>2.5000000000000001E-2</c:v>
                </c:pt>
                <c:pt idx="4171">
                  <c:v>2.5000000000000001E-2</c:v>
                </c:pt>
                <c:pt idx="4172">
                  <c:v>-2.8000000000000001E-2</c:v>
                </c:pt>
                <c:pt idx="4173">
                  <c:v>-2.8000000000000001E-2</c:v>
                </c:pt>
                <c:pt idx="4174">
                  <c:v>-4.1300000000000003E-2</c:v>
                </c:pt>
                <c:pt idx="4175">
                  <c:v>-4.1300000000000003E-2</c:v>
                </c:pt>
                <c:pt idx="4176">
                  <c:v>2.32E-3</c:v>
                </c:pt>
                <c:pt idx="4177">
                  <c:v>2.32E-3</c:v>
                </c:pt>
                <c:pt idx="4178">
                  <c:v>2.32E-3</c:v>
                </c:pt>
                <c:pt idx="4179">
                  <c:v>1.78E-2</c:v>
                </c:pt>
                <c:pt idx="4180">
                  <c:v>5.1999999999999998E-3</c:v>
                </c:pt>
                <c:pt idx="4181">
                  <c:v>5.1999999999999998E-3</c:v>
                </c:pt>
                <c:pt idx="4182">
                  <c:v>-5.3899999999999998E-3</c:v>
                </c:pt>
                <c:pt idx="4183">
                  <c:v>-5.3899999999999998E-3</c:v>
                </c:pt>
                <c:pt idx="4184">
                  <c:v>-5.3899999999999998E-3</c:v>
                </c:pt>
                <c:pt idx="4185">
                  <c:v>3.4299999999999997E-2</c:v>
                </c:pt>
                <c:pt idx="4186">
                  <c:v>3.4299999999999997E-2</c:v>
                </c:pt>
                <c:pt idx="4187">
                  <c:v>3.4299999999999997E-2</c:v>
                </c:pt>
                <c:pt idx="4188">
                  <c:v>-1.7000000000000001E-2</c:v>
                </c:pt>
                <c:pt idx="4189">
                  <c:v>-9.4800000000000006E-3</c:v>
                </c:pt>
                <c:pt idx="4190">
                  <c:v>-9.4800000000000006E-3</c:v>
                </c:pt>
                <c:pt idx="4191">
                  <c:v>-9.4800000000000006E-3</c:v>
                </c:pt>
                <c:pt idx="4192">
                  <c:v>2.1600000000000001E-2</c:v>
                </c:pt>
                <c:pt idx="4193">
                  <c:v>2.1600000000000001E-2</c:v>
                </c:pt>
                <c:pt idx="4194">
                  <c:v>2.1600000000000001E-2</c:v>
                </c:pt>
                <c:pt idx="4195">
                  <c:v>2.1600000000000001E-2</c:v>
                </c:pt>
                <c:pt idx="4196">
                  <c:v>2.1600000000000001E-2</c:v>
                </c:pt>
                <c:pt idx="4197">
                  <c:v>-9.2100000000000001E-2</c:v>
                </c:pt>
                <c:pt idx="4198">
                  <c:v>1.1599999999999999E-2</c:v>
                </c:pt>
                <c:pt idx="4199">
                  <c:v>1.1599999999999999E-2</c:v>
                </c:pt>
                <c:pt idx="4200">
                  <c:v>1.1599999999999999E-2</c:v>
                </c:pt>
                <c:pt idx="4201">
                  <c:v>-2.6400000000000002E-4</c:v>
                </c:pt>
                <c:pt idx="4202">
                  <c:v>-2.6400000000000002E-4</c:v>
                </c:pt>
                <c:pt idx="4203">
                  <c:v>-2.6400000000000002E-4</c:v>
                </c:pt>
                <c:pt idx="4204">
                  <c:v>-2.6400000000000002E-4</c:v>
                </c:pt>
                <c:pt idx="4205">
                  <c:v>-2.6400000000000002E-4</c:v>
                </c:pt>
                <c:pt idx="4206">
                  <c:v>-2.6400000000000002E-4</c:v>
                </c:pt>
                <c:pt idx="4207">
                  <c:v>-2.6400000000000002E-4</c:v>
                </c:pt>
                <c:pt idx="4208">
                  <c:v>-6.3600000000000004E-2</c:v>
                </c:pt>
                <c:pt idx="4209">
                  <c:v>-6.3600000000000004E-2</c:v>
                </c:pt>
                <c:pt idx="4210">
                  <c:v>-0.129</c:v>
                </c:pt>
                <c:pt idx="4211">
                  <c:v>7.0400000000000004E-2</c:v>
                </c:pt>
                <c:pt idx="4212">
                  <c:v>-2.6599999999999999E-2</c:v>
                </c:pt>
                <c:pt idx="4213">
                  <c:v>-1.01E-2</c:v>
                </c:pt>
                <c:pt idx="4214">
                  <c:v>-1.01E-2</c:v>
                </c:pt>
                <c:pt idx="4215">
                  <c:v>1.8700000000000001E-2</c:v>
                </c:pt>
                <c:pt idx="4216">
                  <c:v>1.8700000000000001E-2</c:v>
                </c:pt>
                <c:pt idx="4217">
                  <c:v>1.8700000000000001E-2</c:v>
                </c:pt>
                <c:pt idx="4218">
                  <c:v>1.8700000000000001E-2</c:v>
                </c:pt>
                <c:pt idx="4219">
                  <c:v>-1.1299999999999999E-2</c:v>
                </c:pt>
                <c:pt idx="4220">
                  <c:v>-1.1299999999999999E-2</c:v>
                </c:pt>
                <c:pt idx="4221">
                  <c:v>6.0699999999999997E-2</c:v>
                </c:pt>
                <c:pt idx="4222">
                  <c:v>-7.2099999999999997E-2</c:v>
                </c:pt>
                <c:pt idx="4223">
                  <c:v>-0.14599999999999999</c:v>
                </c:pt>
                <c:pt idx="4224">
                  <c:v>-9.1700000000000004E-2</c:v>
                </c:pt>
                <c:pt idx="4225">
                  <c:v>-5.5100000000000003E-2</c:v>
                </c:pt>
                <c:pt idx="4226">
                  <c:v>-5.5100000000000003E-2</c:v>
                </c:pt>
                <c:pt idx="4227">
                  <c:v>-5.5100000000000003E-2</c:v>
                </c:pt>
                <c:pt idx="4228">
                  <c:v>-5.5100000000000003E-2</c:v>
                </c:pt>
                <c:pt idx="4229">
                  <c:v>-5.5100000000000003E-2</c:v>
                </c:pt>
                <c:pt idx="4230">
                  <c:v>-5.5100000000000003E-2</c:v>
                </c:pt>
                <c:pt idx="4231">
                  <c:v>-5.5100000000000003E-2</c:v>
                </c:pt>
                <c:pt idx="4232">
                  <c:v>3.7900000000000003E-2</c:v>
                </c:pt>
                <c:pt idx="4233">
                  <c:v>3.7900000000000003E-2</c:v>
                </c:pt>
                <c:pt idx="4234">
                  <c:v>3.7900000000000003E-2</c:v>
                </c:pt>
                <c:pt idx="4235">
                  <c:v>3.7900000000000003E-2</c:v>
                </c:pt>
                <c:pt idx="4236">
                  <c:v>3.7900000000000003E-2</c:v>
                </c:pt>
                <c:pt idx="4237">
                  <c:v>3.7900000000000003E-2</c:v>
                </c:pt>
                <c:pt idx="4238">
                  <c:v>3.7900000000000003E-2</c:v>
                </c:pt>
                <c:pt idx="4239">
                  <c:v>2.0600000000000002E-3</c:v>
                </c:pt>
                <c:pt idx="4240">
                  <c:v>2.0600000000000002E-3</c:v>
                </c:pt>
                <c:pt idx="4241">
                  <c:v>2.48E-3</c:v>
                </c:pt>
                <c:pt idx="4242">
                  <c:v>2.48E-3</c:v>
                </c:pt>
                <c:pt idx="4243">
                  <c:v>5.1400000000000001E-2</c:v>
                </c:pt>
                <c:pt idx="4244">
                  <c:v>2.93E-2</c:v>
                </c:pt>
                <c:pt idx="4245">
                  <c:v>2.93E-2</c:v>
                </c:pt>
                <c:pt idx="4246">
                  <c:v>2.93E-2</c:v>
                </c:pt>
                <c:pt idx="4247">
                  <c:v>2.93E-2</c:v>
                </c:pt>
                <c:pt idx="4248">
                  <c:v>2.93E-2</c:v>
                </c:pt>
                <c:pt idx="4249">
                  <c:v>2.93E-2</c:v>
                </c:pt>
                <c:pt idx="4250">
                  <c:v>2.93E-2</c:v>
                </c:pt>
                <c:pt idx="4251">
                  <c:v>8.3599999999999994E-2</c:v>
                </c:pt>
                <c:pt idx="4252">
                  <c:v>8.3599999999999994E-2</c:v>
                </c:pt>
                <c:pt idx="4253">
                  <c:v>3.2000000000000001E-2</c:v>
                </c:pt>
                <c:pt idx="4254">
                  <c:v>3.2000000000000001E-2</c:v>
                </c:pt>
                <c:pt idx="4255">
                  <c:v>3.2000000000000001E-2</c:v>
                </c:pt>
                <c:pt idx="4256">
                  <c:v>-1.7399999999999999E-2</c:v>
                </c:pt>
                <c:pt idx="4257">
                  <c:v>7.1599999999999997E-2</c:v>
                </c:pt>
                <c:pt idx="4258">
                  <c:v>-1.26E-2</c:v>
                </c:pt>
                <c:pt idx="4259">
                  <c:v>-1.26E-2</c:v>
                </c:pt>
                <c:pt idx="4260">
                  <c:v>-1.26E-2</c:v>
                </c:pt>
                <c:pt idx="4261">
                  <c:v>-1.26E-2</c:v>
                </c:pt>
                <c:pt idx="4262">
                  <c:v>-1.26E-2</c:v>
                </c:pt>
                <c:pt idx="4263">
                  <c:v>-1.26E-2</c:v>
                </c:pt>
                <c:pt idx="4264">
                  <c:v>-1.26E-2</c:v>
                </c:pt>
                <c:pt idx="4265">
                  <c:v>-1.26E-2</c:v>
                </c:pt>
                <c:pt idx="4266">
                  <c:v>-1.26E-2</c:v>
                </c:pt>
                <c:pt idx="4267">
                  <c:v>-1.26E-2</c:v>
                </c:pt>
                <c:pt idx="4268">
                  <c:v>-1.26E-2</c:v>
                </c:pt>
                <c:pt idx="4269">
                  <c:v>-1.26E-2</c:v>
                </c:pt>
                <c:pt idx="4270">
                  <c:v>-1.6799999999999999E-2</c:v>
                </c:pt>
                <c:pt idx="4271">
                  <c:v>-1.6799999999999999E-2</c:v>
                </c:pt>
                <c:pt idx="4272">
                  <c:v>-1.6799999999999999E-2</c:v>
                </c:pt>
                <c:pt idx="4273">
                  <c:v>9.5100000000000004E-2</c:v>
                </c:pt>
                <c:pt idx="4274">
                  <c:v>9.5100000000000004E-2</c:v>
                </c:pt>
                <c:pt idx="4275">
                  <c:v>5.3699999999999998E-2</c:v>
                </c:pt>
                <c:pt idx="4276">
                  <c:v>-5.6300000000000003E-2</c:v>
                </c:pt>
                <c:pt idx="4277">
                  <c:v>-5.6300000000000003E-2</c:v>
                </c:pt>
                <c:pt idx="4278">
                  <c:v>-5.6300000000000003E-2</c:v>
                </c:pt>
                <c:pt idx="4279">
                  <c:v>-3.9399999999999998E-2</c:v>
                </c:pt>
                <c:pt idx="4280">
                  <c:v>-4.9099999999999998E-2</c:v>
                </c:pt>
                <c:pt idx="4281">
                  <c:v>-1.84E-2</c:v>
                </c:pt>
                <c:pt idx="4282">
                  <c:v>-1.84E-2</c:v>
                </c:pt>
                <c:pt idx="4283">
                  <c:v>-1.84E-2</c:v>
                </c:pt>
                <c:pt idx="4284">
                  <c:v>-1.84E-2</c:v>
                </c:pt>
                <c:pt idx="4285">
                  <c:v>5.6399999999999999E-2</c:v>
                </c:pt>
                <c:pt idx="4286">
                  <c:v>-4.4900000000000002E-2</c:v>
                </c:pt>
                <c:pt idx="4287">
                  <c:v>-4.4900000000000002E-2</c:v>
                </c:pt>
                <c:pt idx="4288">
                  <c:v>7.2900000000000006E-2</c:v>
                </c:pt>
                <c:pt idx="4289">
                  <c:v>7.2900000000000006E-2</c:v>
                </c:pt>
                <c:pt idx="4290">
                  <c:v>-1.66E-2</c:v>
                </c:pt>
                <c:pt idx="4291">
                  <c:v>4.5300000000000002E-3</c:v>
                </c:pt>
                <c:pt idx="4292">
                  <c:v>7.8E-2</c:v>
                </c:pt>
                <c:pt idx="4293">
                  <c:v>4.3099999999999996E-3</c:v>
                </c:pt>
                <c:pt idx="4294">
                  <c:v>4.3099999999999996E-3</c:v>
                </c:pt>
                <c:pt idx="4295">
                  <c:v>4.3099999999999996E-3</c:v>
                </c:pt>
                <c:pt idx="4296">
                  <c:v>4.3099999999999996E-3</c:v>
                </c:pt>
                <c:pt idx="4297">
                  <c:v>0.10299999999999999</c:v>
                </c:pt>
                <c:pt idx="4298">
                  <c:v>0.10299999999999999</c:v>
                </c:pt>
                <c:pt idx="4299">
                  <c:v>0.10299999999999999</c:v>
                </c:pt>
                <c:pt idx="4300">
                  <c:v>0.10299999999999999</c:v>
                </c:pt>
                <c:pt idx="4301">
                  <c:v>0.10299999999999999</c:v>
                </c:pt>
                <c:pt idx="4302">
                  <c:v>0.10299999999999999</c:v>
                </c:pt>
                <c:pt idx="4303">
                  <c:v>0.10299999999999999</c:v>
                </c:pt>
                <c:pt idx="4304">
                  <c:v>-0.109</c:v>
                </c:pt>
                <c:pt idx="4305">
                  <c:v>-0.109</c:v>
                </c:pt>
                <c:pt idx="4306">
                  <c:v>-6.2E-2</c:v>
                </c:pt>
                <c:pt idx="4307">
                  <c:v>-6.2E-2</c:v>
                </c:pt>
                <c:pt idx="4308">
                  <c:v>-6.2E-2</c:v>
                </c:pt>
                <c:pt idx="4309">
                  <c:v>-6.2E-2</c:v>
                </c:pt>
                <c:pt idx="4310">
                  <c:v>-6.2E-2</c:v>
                </c:pt>
                <c:pt idx="4311">
                  <c:v>-6.2E-2</c:v>
                </c:pt>
                <c:pt idx="4312">
                  <c:v>2.3199999999999998E-2</c:v>
                </c:pt>
                <c:pt idx="4313">
                  <c:v>2.3199999999999998E-2</c:v>
                </c:pt>
                <c:pt idx="4314">
                  <c:v>2.3199999999999998E-2</c:v>
                </c:pt>
                <c:pt idx="4315">
                  <c:v>-3.7600000000000001E-2</c:v>
                </c:pt>
                <c:pt idx="4316">
                  <c:v>-3.7600000000000001E-2</c:v>
                </c:pt>
                <c:pt idx="4317">
                  <c:v>-2.87E-2</c:v>
                </c:pt>
                <c:pt idx="4318">
                  <c:v>-2.87E-2</c:v>
                </c:pt>
                <c:pt idx="4319">
                  <c:v>-2.87E-2</c:v>
                </c:pt>
                <c:pt idx="4320">
                  <c:v>-2.87E-2</c:v>
                </c:pt>
                <c:pt idx="4321">
                  <c:v>4.7199999999999999E-2</c:v>
                </c:pt>
                <c:pt idx="4322">
                  <c:v>6.4700000000000001E-3</c:v>
                </c:pt>
                <c:pt idx="4323">
                  <c:v>-1.6400000000000001E-2</c:v>
                </c:pt>
                <c:pt idx="4324">
                  <c:v>-2.8799999999999999E-2</c:v>
                </c:pt>
                <c:pt idx="4325">
                  <c:v>3.1600000000000003E-2</c:v>
                </c:pt>
                <c:pt idx="4326">
                  <c:v>3.1600000000000003E-2</c:v>
                </c:pt>
                <c:pt idx="4327">
                  <c:v>8.6499999999999997E-3</c:v>
                </c:pt>
                <c:pt idx="4328">
                  <c:v>8.6499999999999997E-3</c:v>
                </c:pt>
                <c:pt idx="4329">
                  <c:v>8.6499999999999997E-3</c:v>
                </c:pt>
                <c:pt idx="4330">
                  <c:v>8.6499999999999997E-3</c:v>
                </c:pt>
                <c:pt idx="4331">
                  <c:v>8.6499999999999997E-3</c:v>
                </c:pt>
                <c:pt idx="4332">
                  <c:v>8.6499999999999997E-3</c:v>
                </c:pt>
                <c:pt idx="4333">
                  <c:v>8.6499999999999997E-3</c:v>
                </c:pt>
                <c:pt idx="4334">
                  <c:v>8.6499999999999997E-3</c:v>
                </c:pt>
                <c:pt idx="4335">
                  <c:v>-6.8099999999999994E-2</c:v>
                </c:pt>
                <c:pt idx="4336">
                  <c:v>-4.8800000000000003E-2</c:v>
                </c:pt>
                <c:pt idx="4337">
                  <c:v>-5.0700000000000002E-2</c:v>
                </c:pt>
                <c:pt idx="4338">
                  <c:v>-3.5599999999999998E-3</c:v>
                </c:pt>
                <c:pt idx="4339">
                  <c:v>-3.5599999999999998E-3</c:v>
                </c:pt>
                <c:pt idx="4340">
                  <c:v>-3.5599999999999998E-3</c:v>
                </c:pt>
                <c:pt idx="4341">
                  <c:v>7.2800000000000004E-2</c:v>
                </c:pt>
                <c:pt idx="4342">
                  <c:v>7.2800000000000004E-2</c:v>
                </c:pt>
                <c:pt idx="4343">
                  <c:v>7.2800000000000004E-2</c:v>
                </c:pt>
                <c:pt idx="4344">
                  <c:v>6.3700000000000007E-2</c:v>
                </c:pt>
                <c:pt idx="4345">
                  <c:v>-2.06E-2</c:v>
                </c:pt>
                <c:pt idx="4346">
                  <c:v>-2.06E-2</c:v>
                </c:pt>
                <c:pt idx="4347">
                  <c:v>-2.06E-2</c:v>
                </c:pt>
                <c:pt idx="4348">
                  <c:v>5.4599999999999996E-3</c:v>
                </c:pt>
                <c:pt idx="4349">
                  <c:v>5.4599999999999996E-3</c:v>
                </c:pt>
                <c:pt idx="4350">
                  <c:v>-3.8600000000000002E-2</c:v>
                </c:pt>
                <c:pt idx="4351">
                  <c:v>-2.9499999999999998E-2</c:v>
                </c:pt>
                <c:pt idx="4352">
                  <c:v>-5.8200000000000002E-2</c:v>
                </c:pt>
                <c:pt idx="4353">
                  <c:v>-2.2800000000000001E-2</c:v>
                </c:pt>
                <c:pt idx="4354">
                  <c:v>-3.13E-3</c:v>
                </c:pt>
                <c:pt idx="4355">
                  <c:v>8.4000000000000005E-2</c:v>
                </c:pt>
                <c:pt idx="4356">
                  <c:v>8.4000000000000005E-2</c:v>
                </c:pt>
                <c:pt idx="4357">
                  <c:v>8.4000000000000005E-2</c:v>
                </c:pt>
                <c:pt idx="4358">
                  <c:v>-2.7400000000000001E-2</c:v>
                </c:pt>
                <c:pt idx="4359">
                  <c:v>-2.7400000000000001E-2</c:v>
                </c:pt>
                <c:pt idx="4360">
                  <c:v>-2.7400000000000001E-2</c:v>
                </c:pt>
                <c:pt idx="4361">
                  <c:v>-2.7400000000000001E-2</c:v>
                </c:pt>
                <c:pt idx="4362">
                  <c:v>-2.7400000000000001E-2</c:v>
                </c:pt>
                <c:pt idx="4363">
                  <c:v>-2.0299999999999999E-2</c:v>
                </c:pt>
                <c:pt idx="4364">
                  <c:v>-2.0299999999999999E-2</c:v>
                </c:pt>
                <c:pt idx="4365">
                  <c:v>-2.0299999999999999E-2</c:v>
                </c:pt>
                <c:pt idx="4366">
                  <c:v>-2.0299999999999999E-2</c:v>
                </c:pt>
                <c:pt idx="4367">
                  <c:v>-5.0099999999999999E-2</c:v>
                </c:pt>
                <c:pt idx="4368">
                  <c:v>-7.6299999999999996E-3</c:v>
                </c:pt>
                <c:pt idx="4369">
                  <c:v>-4.4400000000000002E-2</c:v>
                </c:pt>
                <c:pt idx="4370">
                  <c:v>2.6200000000000001E-2</c:v>
                </c:pt>
                <c:pt idx="4371">
                  <c:v>8.6199999999999992E-3</c:v>
                </c:pt>
                <c:pt idx="4372">
                  <c:v>8.6199999999999992E-3</c:v>
                </c:pt>
                <c:pt idx="4373">
                  <c:v>-6.94E-3</c:v>
                </c:pt>
                <c:pt idx="4374">
                  <c:v>-6.94E-3</c:v>
                </c:pt>
                <c:pt idx="4375">
                  <c:v>4.5100000000000001E-2</c:v>
                </c:pt>
                <c:pt idx="4376">
                  <c:v>4.5100000000000001E-2</c:v>
                </c:pt>
                <c:pt idx="4377">
                  <c:v>4.3200000000000002E-2</c:v>
                </c:pt>
                <c:pt idx="4378">
                  <c:v>4.3200000000000002E-2</c:v>
                </c:pt>
                <c:pt idx="4379">
                  <c:v>4.3200000000000002E-2</c:v>
                </c:pt>
                <c:pt idx="4380">
                  <c:v>4.3200000000000002E-2</c:v>
                </c:pt>
                <c:pt idx="4381">
                  <c:v>4.3200000000000002E-2</c:v>
                </c:pt>
                <c:pt idx="4382">
                  <c:v>5.9200000000000003E-2</c:v>
                </c:pt>
                <c:pt idx="4383">
                  <c:v>-5.4800000000000001E-2</c:v>
                </c:pt>
                <c:pt idx="4384">
                  <c:v>-5.4800000000000001E-2</c:v>
                </c:pt>
                <c:pt idx="4385">
                  <c:v>-5.4800000000000001E-2</c:v>
                </c:pt>
                <c:pt idx="4386">
                  <c:v>-5.4800000000000001E-2</c:v>
                </c:pt>
                <c:pt idx="4387">
                  <c:v>6.6500000000000004E-2</c:v>
                </c:pt>
                <c:pt idx="4388">
                  <c:v>6.6500000000000004E-2</c:v>
                </c:pt>
                <c:pt idx="4389">
                  <c:v>5.6899999999999999E-2</c:v>
                </c:pt>
                <c:pt idx="4390">
                  <c:v>5.6899999999999999E-2</c:v>
                </c:pt>
                <c:pt idx="4391">
                  <c:v>-9.3200000000000005E-2</c:v>
                </c:pt>
                <c:pt idx="4392">
                  <c:v>2.1499999999999998E-2</c:v>
                </c:pt>
                <c:pt idx="4393">
                  <c:v>2.1499999999999998E-2</c:v>
                </c:pt>
                <c:pt idx="4394">
                  <c:v>2.1499999999999998E-2</c:v>
                </c:pt>
                <c:pt idx="4395">
                  <c:v>-2.7699999999999999E-2</c:v>
                </c:pt>
                <c:pt idx="4396">
                  <c:v>-2.7699999999999999E-2</c:v>
                </c:pt>
                <c:pt idx="4397">
                  <c:v>-2.7699999999999999E-2</c:v>
                </c:pt>
                <c:pt idx="4398">
                  <c:v>-2.7699999999999999E-2</c:v>
                </c:pt>
                <c:pt idx="4399">
                  <c:v>-2.7699999999999999E-2</c:v>
                </c:pt>
                <c:pt idx="4400">
                  <c:v>-6.5299999999999997E-2</c:v>
                </c:pt>
                <c:pt idx="4401">
                  <c:v>-6.5299999999999997E-2</c:v>
                </c:pt>
                <c:pt idx="4402">
                  <c:v>-6.5299999999999997E-2</c:v>
                </c:pt>
                <c:pt idx="4403">
                  <c:v>0.104</c:v>
                </c:pt>
                <c:pt idx="4404">
                  <c:v>-1.5100000000000001E-2</c:v>
                </c:pt>
                <c:pt idx="4405">
                  <c:v>3.1699999999999999E-2</c:v>
                </c:pt>
                <c:pt idx="4406">
                  <c:v>3.1699999999999999E-2</c:v>
                </c:pt>
                <c:pt idx="4407">
                  <c:v>2.6700000000000001E-3</c:v>
                </c:pt>
                <c:pt idx="4408">
                  <c:v>2.6700000000000001E-3</c:v>
                </c:pt>
                <c:pt idx="4409">
                  <c:v>-2.5500000000000002E-3</c:v>
                </c:pt>
                <c:pt idx="4410">
                  <c:v>-2.5500000000000002E-3</c:v>
                </c:pt>
                <c:pt idx="4411">
                  <c:v>-2.5500000000000002E-3</c:v>
                </c:pt>
                <c:pt idx="4412">
                  <c:v>-2.5500000000000002E-3</c:v>
                </c:pt>
                <c:pt idx="4413">
                  <c:v>-2.5500000000000002E-3</c:v>
                </c:pt>
                <c:pt idx="4414">
                  <c:v>-2.5500000000000002E-3</c:v>
                </c:pt>
                <c:pt idx="4415">
                  <c:v>-2.5500000000000002E-3</c:v>
                </c:pt>
                <c:pt idx="4416">
                  <c:v>-2.5500000000000002E-3</c:v>
                </c:pt>
                <c:pt idx="4417">
                  <c:v>4.7399999999999998E-2</c:v>
                </c:pt>
                <c:pt idx="4418">
                  <c:v>-6.0100000000000001E-2</c:v>
                </c:pt>
                <c:pt idx="4419">
                  <c:v>-6.0100000000000001E-2</c:v>
                </c:pt>
                <c:pt idx="4420">
                  <c:v>-6.0100000000000001E-2</c:v>
                </c:pt>
                <c:pt idx="4421">
                  <c:v>-6.0100000000000001E-2</c:v>
                </c:pt>
                <c:pt idx="4422">
                  <c:v>-6.0100000000000001E-2</c:v>
                </c:pt>
                <c:pt idx="4423">
                  <c:v>4.7300000000000002E-2</c:v>
                </c:pt>
                <c:pt idx="4424">
                  <c:v>4.7300000000000002E-2</c:v>
                </c:pt>
                <c:pt idx="4425">
                  <c:v>4.7300000000000002E-2</c:v>
                </c:pt>
                <c:pt idx="4426">
                  <c:v>4.7300000000000002E-2</c:v>
                </c:pt>
                <c:pt idx="4427">
                  <c:v>4.7300000000000002E-2</c:v>
                </c:pt>
                <c:pt idx="4428">
                  <c:v>0.106</c:v>
                </c:pt>
                <c:pt idx="4429">
                  <c:v>0.106</c:v>
                </c:pt>
                <c:pt idx="4430">
                  <c:v>-1.1299999999999999E-2</c:v>
                </c:pt>
                <c:pt idx="4431">
                  <c:v>-1.1299999999999999E-2</c:v>
                </c:pt>
                <c:pt idx="4432">
                  <c:v>1.92E-4</c:v>
                </c:pt>
                <c:pt idx="4433">
                  <c:v>-4.8300000000000003E-2</c:v>
                </c:pt>
                <c:pt idx="4434">
                  <c:v>-4.8300000000000003E-2</c:v>
                </c:pt>
                <c:pt idx="4435">
                  <c:v>-1.01E-2</c:v>
                </c:pt>
                <c:pt idx="4436">
                  <c:v>-1.8699999999999999E-3</c:v>
                </c:pt>
                <c:pt idx="4437">
                  <c:v>-1.8699999999999999E-3</c:v>
                </c:pt>
                <c:pt idx="4438">
                  <c:v>1.1299999999999999E-2</c:v>
                </c:pt>
                <c:pt idx="4439">
                  <c:v>1.1299999999999999E-2</c:v>
                </c:pt>
                <c:pt idx="4440">
                  <c:v>1.1299999999999999E-2</c:v>
                </c:pt>
                <c:pt idx="4441">
                  <c:v>1.1299999999999999E-2</c:v>
                </c:pt>
                <c:pt idx="4442">
                  <c:v>4.3400000000000001E-3</c:v>
                </c:pt>
                <c:pt idx="4443">
                  <c:v>4.3400000000000001E-3</c:v>
                </c:pt>
                <c:pt idx="4444">
                  <c:v>-3.9899999999999998E-2</c:v>
                </c:pt>
                <c:pt idx="4445">
                  <c:v>-3.9899999999999998E-2</c:v>
                </c:pt>
                <c:pt idx="4446">
                  <c:v>-3.9899999999999998E-2</c:v>
                </c:pt>
                <c:pt idx="4447">
                  <c:v>-3.9899999999999998E-2</c:v>
                </c:pt>
                <c:pt idx="4448">
                  <c:v>-3.9899999999999998E-2</c:v>
                </c:pt>
                <c:pt idx="4449">
                  <c:v>-3.9899999999999998E-2</c:v>
                </c:pt>
                <c:pt idx="4450">
                  <c:v>-3.9899999999999998E-2</c:v>
                </c:pt>
                <c:pt idx="4451">
                  <c:v>-3.9899999999999998E-2</c:v>
                </c:pt>
                <c:pt idx="4452">
                  <c:v>-2.1000000000000001E-2</c:v>
                </c:pt>
                <c:pt idx="4453">
                  <c:v>-2.1000000000000001E-2</c:v>
                </c:pt>
                <c:pt idx="4454">
                  <c:v>-3.6700000000000003E-2</c:v>
                </c:pt>
                <c:pt idx="4455">
                  <c:v>-5.4800000000000001E-2</c:v>
                </c:pt>
                <c:pt idx="4456">
                  <c:v>-5.4800000000000001E-2</c:v>
                </c:pt>
                <c:pt idx="4457">
                  <c:v>-5.4800000000000001E-2</c:v>
                </c:pt>
                <c:pt idx="4458">
                  <c:v>-5.4800000000000001E-2</c:v>
                </c:pt>
                <c:pt idx="4459">
                  <c:v>-5.4800000000000001E-2</c:v>
                </c:pt>
                <c:pt idx="4460">
                  <c:v>-7.4899999999999994E-2</c:v>
                </c:pt>
                <c:pt idx="4461">
                  <c:v>-7.4899999999999994E-2</c:v>
                </c:pt>
                <c:pt idx="4462">
                  <c:v>-7.4899999999999994E-2</c:v>
                </c:pt>
                <c:pt idx="4463">
                  <c:v>-3.73E-2</c:v>
                </c:pt>
                <c:pt idx="4464">
                  <c:v>-3.73E-2</c:v>
                </c:pt>
                <c:pt idx="4465">
                  <c:v>-3.73E-2</c:v>
                </c:pt>
                <c:pt idx="4466">
                  <c:v>-5.1799999999999997E-3</c:v>
                </c:pt>
                <c:pt idx="4467">
                  <c:v>-3.6799999999999999E-2</c:v>
                </c:pt>
                <c:pt idx="4468">
                  <c:v>-3.6799999999999999E-2</c:v>
                </c:pt>
                <c:pt idx="4469">
                  <c:v>-1.78E-2</c:v>
                </c:pt>
                <c:pt idx="4470">
                  <c:v>-1.78E-2</c:v>
                </c:pt>
                <c:pt idx="4471">
                  <c:v>-5.3E-3</c:v>
                </c:pt>
                <c:pt idx="4472">
                  <c:v>-2.0799999999999998E-3</c:v>
                </c:pt>
                <c:pt idx="4473">
                  <c:v>-2.0799999999999998E-3</c:v>
                </c:pt>
                <c:pt idx="4474">
                  <c:v>2.0400000000000001E-3</c:v>
                </c:pt>
                <c:pt idx="4475">
                  <c:v>2.0400000000000001E-3</c:v>
                </c:pt>
                <c:pt idx="4476">
                  <c:v>2.0400000000000001E-3</c:v>
                </c:pt>
                <c:pt idx="4477">
                  <c:v>2.0400000000000001E-3</c:v>
                </c:pt>
                <c:pt idx="4478">
                  <c:v>-3.9699999999999999E-2</c:v>
                </c:pt>
                <c:pt idx="4479">
                  <c:v>-3.9699999999999999E-2</c:v>
                </c:pt>
                <c:pt idx="4480">
                  <c:v>-1.66E-2</c:v>
                </c:pt>
                <c:pt idx="4481">
                  <c:v>-1.66E-2</c:v>
                </c:pt>
                <c:pt idx="4482">
                  <c:v>-1.66E-2</c:v>
                </c:pt>
                <c:pt idx="4483">
                  <c:v>3.8699999999999998E-2</c:v>
                </c:pt>
                <c:pt idx="4484">
                  <c:v>3.8699999999999998E-2</c:v>
                </c:pt>
                <c:pt idx="4485">
                  <c:v>3.8699999999999998E-2</c:v>
                </c:pt>
                <c:pt idx="4486">
                  <c:v>3.98E-3</c:v>
                </c:pt>
                <c:pt idx="4487">
                  <c:v>3.98E-3</c:v>
                </c:pt>
                <c:pt idx="4488">
                  <c:v>3.98E-3</c:v>
                </c:pt>
                <c:pt idx="4489">
                  <c:v>3.98E-3</c:v>
                </c:pt>
                <c:pt idx="4490">
                  <c:v>-3.27E-2</c:v>
                </c:pt>
                <c:pt idx="4491">
                  <c:v>-3.27E-2</c:v>
                </c:pt>
                <c:pt idx="4492">
                  <c:v>-6.25E-2</c:v>
                </c:pt>
                <c:pt idx="4493">
                  <c:v>-6.25E-2</c:v>
                </c:pt>
                <c:pt idx="4494">
                  <c:v>-1.6199999999999999E-2</c:v>
                </c:pt>
                <c:pt idx="4495">
                  <c:v>-1.6199999999999999E-2</c:v>
                </c:pt>
                <c:pt idx="4496">
                  <c:v>-1.6199999999999999E-2</c:v>
                </c:pt>
                <c:pt idx="4497">
                  <c:v>-1.6199999999999999E-2</c:v>
                </c:pt>
                <c:pt idx="4498">
                  <c:v>-1.6199999999999999E-2</c:v>
                </c:pt>
                <c:pt idx="4499">
                  <c:v>-1.6199999999999999E-2</c:v>
                </c:pt>
                <c:pt idx="4500">
                  <c:v>-1.6199999999999999E-2</c:v>
                </c:pt>
                <c:pt idx="4501">
                  <c:v>-1.6199999999999999E-2</c:v>
                </c:pt>
                <c:pt idx="4502">
                  <c:v>-1.6199999999999999E-2</c:v>
                </c:pt>
                <c:pt idx="4503">
                  <c:v>-1.6199999999999999E-2</c:v>
                </c:pt>
                <c:pt idx="4504">
                  <c:v>-1.6199999999999999E-2</c:v>
                </c:pt>
                <c:pt idx="4505">
                  <c:v>-1.6199999999999999E-2</c:v>
                </c:pt>
                <c:pt idx="4506">
                  <c:v>-1.6199999999999999E-2</c:v>
                </c:pt>
                <c:pt idx="4507">
                  <c:v>-1.6199999999999999E-2</c:v>
                </c:pt>
                <c:pt idx="4508">
                  <c:v>-1.6199999999999999E-2</c:v>
                </c:pt>
                <c:pt idx="4509">
                  <c:v>-1.6199999999999999E-2</c:v>
                </c:pt>
                <c:pt idx="4510">
                  <c:v>-1.6199999999999999E-2</c:v>
                </c:pt>
                <c:pt idx="4511">
                  <c:v>-2.1399999999999999E-2</c:v>
                </c:pt>
                <c:pt idx="4512">
                  <c:v>-1.6199999999999999E-2</c:v>
                </c:pt>
                <c:pt idx="4513">
                  <c:v>-1.6199999999999999E-2</c:v>
                </c:pt>
                <c:pt idx="4514">
                  <c:v>5.8500000000000002E-3</c:v>
                </c:pt>
                <c:pt idx="4515">
                  <c:v>5.8500000000000002E-3</c:v>
                </c:pt>
                <c:pt idx="4516">
                  <c:v>5.8500000000000002E-3</c:v>
                </c:pt>
                <c:pt idx="4517">
                  <c:v>5.8500000000000002E-3</c:v>
                </c:pt>
                <c:pt idx="4518">
                  <c:v>5.8500000000000002E-3</c:v>
                </c:pt>
                <c:pt idx="4519">
                  <c:v>5.8500000000000002E-3</c:v>
                </c:pt>
                <c:pt idx="4520">
                  <c:v>-6.3799999999999996E-2</c:v>
                </c:pt>
                <c:pt idx="4521">
                  <c:v>6.1399999999999996E-3</c:v>
                </c:pt>
                <c:pt idx="4522">
                  <c:v>5.0099999999999999E-2</c:v>
                </c:pt>
                <c:pt idx="4523">
                  <c:v>5.0099999999999999E-2</c:v>
                </c:pt>
                <c:pt idx="4524">
                  <c:v>5.0099999999999999E-2</c:v>
                </c:pt>
                <c:pt idx="4525">
                  <c:v>5.0099999999999999E-2</c:v>
                </c:pt>
                <c:pt idx="4526">
                  <c:v>-2.1700000000000001E-2</c:v>
                </c:pt>
                <c:pt idx="4527">
                  <c:v>-2.1700000000000001E-2</c:v>
                </c:pt>
                <c:pt idx="4528">
                  <c:v>1.7299999999999999E-2</c:v>
                </c:pt>
                <c:pt idx="4529">
                  <c:v>1.7299999999999999E-2</c:v>
                </c:pt>
                <c:pt idx="4530">
                  <c:v>3.3099999999999997E-2</c:v>
                </c:pt>
                <c:pt idx="4531">
                  <c:v>3.3099999999999997E-2</c:v>
                </c:pt>
                <c:pt idx="4532">
                  <c:v>-2.58E-2</c:v>
                </c:pt>
                <c:pt idx="4533">
                  <c:v>1.1299999999999999E-3</c:v>
                </c:pt>
                <c:pt idx="4534">
                  <c:v>1.1299999999999999E-3</c:v>
                </c:pt>
                <c:pt idx="4535">
                  <c:v>-2.4500000000000001E-2</c:v>
                </c:pt>
                <c:pt idx="4536">
                  <c:v>-2.4500000000000001E-2</c:v>
                </c:pt>
                <c:pt idx="4537">
                  <c:v>-2.4500000000000001E-2</c:v>
                </c:pt>
                <c:pt idx="4538">
                  <c:v>-2.4500000000000001E-2</c:v>
                </c:pt>
                <c:pt idx="4539">
                  <c:v>-2.4500000000000001E-2</c:v>
                </c:pt>
                <c:pt idx="4540">
                  <c:v>-2.3599999999999999E-2</c:v>
                </c:pt>
                <c:pt idx="4541">
                  <c:v>-2.3599999999999999E-2</c:v>
                </c:pt>
                <c:pt idx="4542">
                  <c:v>-2.3599999999999999E-2</c:v>
                </c:pt>
                <c:pt idx="4543">
                  <c:v>-2.3599999999999999E-2</c:v>
                </c:pt>
                <c:pt idx="4544">
                  <c:v>-2.3599999999999999E-2</c:v>
                </c:pt>
                <c:pt idx="4545">
                  <c:v>-2.3599999999999999E-2</c:v>
                </c:pt>
                <c:pt idx="4546">
                  <c:v>-1.5900000000000001E-2</c:v>
                </c:pt>
                <c:pt idx="4547">
                  <c:v>-1.5900000000000001E-2</c:v>
                </c:pt>
                <c:pt idx="4548">
                  <c:v>-1.5900000000000001E-2</c:v>
                </c:pt>
                <c:pt idx="4549">
                  <c:v>-1.72E-2</c:v>
                </c:pt>
                <c:pt idx="4550">
                  <c:v>-1.72E-2</c:v>
                </c:pt>
                <c:pt idx="4551">
                  <c:v>-1.72E-2</c:v>
                </c:pt>
                <c:pt idx="4552">
                  <c:v>-1.72E-2</c:v>
                </c:pt>
                <c:pt idx="4553">
                  <c:v>-1.72E-2</c:v>
                </c:pt>
                <c:pt idx="4554">
                  <c:v>-1.72E-2</c:v>
                </c:pt>
                <c:pt idx="4555">
                  <c:v>-1.72E-2</c:v>
                </c:pt>
                <c:pt idx="4556">
                  <c:v>-2.0400000000000001E-2</c:v>
                </c:pt>
                <c:pt idx="4557">
                  <c:v>-2.1299999999999999E-2</c:v>
                </c:pt>
                <c:pt idx="4558">
                  <c:v>-2.1299999999999999E-2</c:v>
                </c:pt>
                <c:pt idx="4559">
                  <c:v>-6.4599999999999996E-3</c:v>
                </c:pt>
                <c:pt idx="4560">
                  <c:v>-6.4599999999999996E-3</c:v>
                </c:pt>
                <c:pt idx="4561">
                  <c:v>-6.4599999999999996E-3</c:v>
                </c:pt>
                <c:pt idx="4562">
                  <c:v>-6.4599999999999996E-3</c:v>
                </c:pt>
                <c:pt idx="4563">
                  <c:v>-6.4599999999999996E-3</c:v>
                </c:pt>
                <c:pt idx="4564">
                  <c:v>-6.4599999999999996E-3</c:v>
                </c:pt>
                <c:pt idx="4565">
                  <c:v>-6.4599999999999996E-3</c:v>
                </c:pt>
                <c:pt idx="4566">
                  <c:v>-6.4599999999999996E-3</c:v>
                </c:pt>
                <c:pt idx="4567">
                  <c:v>1.7000000000000001E-2</c:v>
                </c:pt>
                <c:pt idx="4568">
                  <c:v>1.7000000000000001E-2</c:v>
                </c:pt>
                <c:pt idx="4569">
                  <c:v>1.7000000000000001E-2</c:v>
                </c:pt>
                <c:pt idx="4570">
                  <c:v>1.7000000000000001E-2</c:v>
                </c:pt>
                <c:pt idx="4571">
                  <c:v>1.7000000000000001E-2</c:v>
                </c:pt>
                <c:pt idx="4572">
                  <c:v>1.7000000000000001E-2</c:v>
                </c:pt>
                <c:pt idx="4573">
                  <c:v>1.7000000000000001E-2</c:v>
                </c:pt>
                <c:pt idx="4574">
                  <c:v>-8.7999999999999995E-2</c:v>
                </c:pt>
                <c:pt idx="4575">
                  <c:v>-9.3799999999999994E-2</c:v>
                </c:pt>
                <c:pt idx="4576">
                  <c:v>-9.3799999999999994E-2</c:v>
                </c:pt>
                <c:pt idx="4577">
                  <c:v>-9.3799999999999994E-2</c:v>
                </c:pt>
                <c:pt idx="4578">
                  <c:v>9.11E-2</c:v>
                </c:pt>
                <c:pt idx="4579">
                  <c:v>-1.9800000000000002E-2</c:v>
                </c:pt>
                <c:pt idx="4580">
                  <c:v>-1.9800000000000002E-2</c:v>
                </c:pt>
                <c:pt idx="4581">
                  <c:v>7.6499999999999995E-4</c:v>
                </c:pt>
                <c:pt idx="4582">
                  <c:v>7.6499999999999995E-4</c:v>
                </c:pt>
                <c:pt idx="4583">
                  <c:v>7.6499999999999995E-4</c:v>
                </c:pt>
                <c:pt idx="4584">
                  <c:v>7.6499999999999995E-4</c:v>
                </c:pt>
                <c:pt idx="4585">
                  <c:v>-1.3699999999999999E-3</c:v>
                </c:pt>
                <c:pt idx="4586">
                  <c:v>-1.3699999999999999E-3</c:v>
                </c:pt>
                <c:pt idx="4587">
                  <c:v>-1.3699999999999999E-3</c:v>
                </c:pt>
                <c:pt idx="4588">
                  <c:v>4.9599999999999998E-2</c:v>
                </c:pt>
                <c:pt idx="4589">
                  <c:v>-2.01E-2</c:v>
                </c:pt>
                <c:pt idx="4590">
                  <c:v>-1.5299999999999999E-2</c:v>
                </c:pt>
                <c:pt idx="4591">
                  <c:v>1.46E-2</c:v>
                </c:pt>
                <c:pt idx="4592">
                  <c:v>1.46E-2</c:v>
                </c:pt>
                <c:pt idx="4593">
                  <c:v>1.46E-2</c:v>
                </c:pt>
                <c:pt idx="4594">
                  <c:v>1.46E-2</c:v>
                </c:pt>
                <c:pt idx="4595">
                  <c:v>-4.9200000000000001E-2</c:v>
                </c:pt>
                <c:pt idx="4596">
                  <c:v>-4.9200000000000001E-2</c:v>
                </c:pt>
                <c:pt idx="4597">
                  <c:v>-4.9200000000000001E-2</c:v>
                </c:pt>
                <c:pt idx="4598">
                  <c:v>-4.9200000000000001E-2</c:v>
                </c:pt>
                <c:pt idx="4599">
                  <c:v>-1.17E-2</c:v>
                </c:pt>
                <c:pt idx="4600">
                  <c:v>3.44E-2</c:v>
                </c:pt>
                <c:pt idx="4601">
                  <c:v>3.44E-2</c:v>
                </c:pt>
                <c:pt idx="4602">
                  <c:v>3.44E-2</c:v>
                </c:pt>
                <c:pt idx="4603">
                  <c:v>9.0399999999999994E-3</c:v>
                </c:pt>
                <c:pt idx="4604">
                  <c:v>9.0399999999999994E-3</c:v>
                </c:pt>
                <c:pt idx="4605">
                  <c:v>9.0399999999999994E-3</c:v>
                </c:pt>
                <c:pt idx="4606">
                  <c:v>9.0399999999999994E-3</c:v>
                </c:pt>
                <c:pt idx="4607">
                  <c:v>9.0399999999999994E-3</c:v>
                </c:pt>
                <c:pt idx="4608">
                  <c:v>-1.06E-2</c:v>
                </c:pt>
                <c:pt idx="4609">
                  <c:v>-1.06E-2</c:v>
                </c:pt>
                <c:pt idx="4610">
                  <c:v>-1.06E-2</c:v>
                </c:pt>
                <c:pt idx="4611">
                  <c:v>-7.6E-3</c:v>
                </c:pt>
                <c:pt idx="4612">
                  <c:v>-7.6E-3</c:v>
                </c:pt>
                <c:pt idx="4613">
                  <c:v>5.6300000000000003E-2</c:v>
                </c:pt>
                <c:pt idx="4614">
                  <c:v>9.8000000000000004E-2</c:v>
                </c:pt>
                <c:pt idx="4615">
                  <c:v>9.8000000000000004E-2</c:v>
                </c:pt>
                <c:pt idx="4616">
                  <c:v>9.8000000000000004E-2</c:v>
                </c:pt>
                <c:pt idx="4617">
                  <c:v>9.8000000000000004E-2</c:v>
                </c:pt>
                <c:pt idx="4618">
                  <c:v>-4.48E-2</c:v>
                </c:pt>
                <c:pt idx="4619">
                  <c:v>-4.48E-2</c:v>
                </c:pt>
                <c:pt idx="4620">
                  <c:v>1.9599999999999999E-2</c:v>
                </c:pt>
                <c:pt idx="4621">
                  <c:v>1.9599999999999999E-2</c:v>
                </c:pt>
                <c:pt idx="4622">
                  <c:v>1.9599999999999999E-2</c:v>
                </c:pt>
                <c:pt idx="4623">
                  <c:v>1.9599999999999999E-2</c:v>
                </c:pt>
                <c:pt idx="4624">
                  <c:v>1.9599999999999999E-2</c:v>
                </c:pt>
                <c:pt idx="4625">
                  <c:v>1.9599999999999999E-2</c:v>
                </c:pt>
                <c:pt idx="4626">
                  <c:v>-7.6399999999999996E-2</c:v>
                </c:pt>
                <c:pt idx="4627">
                  <c:v>-7.6399999999999996E-2</c:v>
                </c:pt>
                <c:pt idx="4628">
                  <c:v>-7.6399999999999996E-2</c:v>
                </c:pt>
                <c:pt idx="4629">
                  <c:v>-7.6399999999999996E-2</c:v>
                </c:pt>
                <c:pt idx="4630">
                  <c:v>-7.6399999999999996E-2</c:v>
                </c:pt>
                <c:pt idx="4631">
                  <c:v>-7.6399999999999996E-2</c:v>
                </c:pt>
                <c:pt idx="4632">
                  <c:v>-7.6399999999999996E-2</c:v>
                </c:pt>
                <c:pt idx="4633">
                  <c:v>0.11700000000000001</c:v>
                </c:pt>
                <c:pt idx="4634">
                  <c:v>0.11700000000000001</c:v>
                </c:pt>
                <c:pt idx="4635">
                  <c:v>-0.14000000000000001</c:v>
                </c:pt>
                <c:pt idx="4636">
                  <c:v>-0.14000000000000001</c:v>
                </c:pt>
                <c:pt idx="4637">
                  <c:v>-0.14000000000000001</c:v>
                </c:pt>
                <c:pt idx="4638">
                  <c:v>6.2600000000000003E-2</c:v>
                </c:pt>
                <c:pt idx="4639">
                  <c:v>6.2600000000000003E-2</c:v>
                </c:pt>
                <c:pt idx="4640">
                  <c:v>6.2600000000000003E-2</c:v>
                </c:pt>
                <c:pt idx="4641">
                  <c:v>6.2600000000000003E-2</c:v>
                </c:pt>
                <c:pt idx="4642">
                  <c:v>-4.1000000000000002E-2</c:v>
                </c:pt>
                <c:pt idx="4643">
                  <c:v>-4.1000000000000002E-2</c:v>
                </c:pt>
                <c:pt idx="4644">
                  <c:v>-4.1000000000000002E-2</c:v>
                </c:pt>
                <c:pt idx="4645">
                  <c:v>-4.1000000000000002E-2</c:v>
                </c:pt>
                <c:pt idx="4646">
                  <c:v>-4.1000000000000002E-2</c:v>
                </c:pt>
                <c:pt idx="4647">
                  <c:v>-4.1000000000000002E-2</c:v>
                </c:pt>
                <c:pt idx="4648">
                  <c:v>1.8700000000000001E-2</c:v>
                </c:pt>
                <c:pt idx="4649">
                  <c:v>-2.23E-2</c:v>
                </c:pt>
                <c:pt idx="4650">
                  <c:v>-2.23E-2</c:v>
                </c:pt>
                <c:pt idx="4651">
                  <c:v>-2.23E-2</c:v>
                </c:pt>
                <c:pt idx="4652">
                  <c:v>5.9700000000000003E-2</c:v>
                </c:pt>
                <c:pt idx="4653">
                  <c:v>5.9700000000000003E-2</c:v>
                </c:pt>
                <c:pt idx="4654">
                  <c:v>5.9700000000000003E-2</c:v>
                </c:pt>
                <c:pt idx="4655">
                  <c:v>-3.1800000000000002E-2</c:v>
                </c:pt>
                <c:pt idx="4656">
                  <c:v>-8.0399999999999999E-2</c:v>
                </c:pt>
                <c:pt idx="4657">
                  <c:v>-8.0399999999999999E-2</c:v>
                </c:pt>
                <c:pt idx="4658">
                  <c:v>-8.0399999999999999E-2</c:v>
                </c:pt>
                <c:pt idx="4659">
                  <c:v>-7.1599999999999997E-2</c:v>
                </c:pt>
                <c:pt idx="4660">
                  <c:v>-7.1599999999999997E-2</c:v>
                </c:pt>
                <c:pt idx="4661">
                  <c:v>5.5399999999999998E-2</c:v>
                </c:pt>
                <c:pt idx="4662">
                  <c:v>3.5900000000000001E-2</c:v>
                </c:pt>
                <c:pt idx="4663">
                  <c:v>3.5900000000000001E-2</c:v>
                </c:pt>
                <c:pt idx="4664">
                  <c:v>-9.1700000000000004E-2</c:v>
                </c:pt>
                <c:pt idx="4665">
                  <c:v>-9.1700000000000004E-2</c:v>
                </c:pt>
                <c:pt idx="4666">
                  <c:v>-9.1700000000000004E-2</c:v>
                </c:pt>
                <c:pt idx="4667">
                  <c:v>-9.1700000000000004E-2</c:v>
                </c:pt>
                <c:pt idx="4668">
                  <c:v>-9.1700000000000004E-2</c:v>
                </c:pt>
                <c:pt idx="4669">
                  <c:v>-8.2799999999999992E-3</c:v>
                </c:pt>
                <c:pt idx="4670">
                  <c:v>-8.2799999999999992E-3</c:v>
                </c:pt>
                <c:pt idx="4671">
                  <c:v>-8.2799999999999992E-3</c:v>
                </c:pt>
                <c:pt idx="4672">
                  <c:v>-8.2799999999999992E-3</c:v>
                </c:pt>
                <c:pt idx="4673">
                  <c:v>9.8300000000000002E-3</c:v>
                </c:pt>
                <c:pt idx="4674">
                  <c:v>4.4999999999999998E-2</c:v>
                </c:pt>
                <c:pt idx="4675">
                  <c:v>4.4999999999999998E-2</c:v>
                </c:pt>
                <c:pt idx="4676">
                  <c:v>4.4999999999999998E-2</c:v>
                </c:pt>
                <c:pt idx="4677">
                  <c:v>4.4999999999999998E-2</c:v>
                </c:pt>
                <c:pt idx="4678">
                  <c:v>4.4999999999999998E-2</c:v>
                </c:pt>
                <c:pt idx="4679">
                  <c:v>9.3299999999999998E-3</c:v>
                </c:pt>
                <c:pt idx="4680">
                  <c:v>9.3299999999999998E-3</c:v>
                </c:pt>
                <c:pt idx="4681">
                  <c:v>9.3299999999999998E-3</c:v>
                </c:pt>
                <c:pt idx="4682">
                  <c:v>9.3299999999999998E-3</c:v>
                </c:pt>
                <c:pt idx="4683">
                  <c:v>9.3299999999999998E-3</c:v>
                </c:pt>
                <c:pt idx="4684">
                  <c:v>9.3299999999999998E-3</c:v>
                </c:pt>
                <c:pt idx="4685">
                  <c:v>9.3299999999999998E-3</c:v>
                </c:pt>
                <c:pt idx="4686">
                  <c:v>9.3299999999999998E-3</c:v>
                </c:pt>
                <c:pt idx="4687">
                  <c:v>9.3299999999999998E-3</c:v>
                </c:pt>
                <c:pt idx="4688">
                  <c:v>9.3299999999999998E-3</c:v>
                </c:pt>
                <c:pt idx="4689">
                  <c:v>6.6699999999999997E-3</c:v>
                </c:pt>
                <c:pt idx="4690">
                  <c:v>6.6699999999999997E-3</c:v>
                </c:pt>
                <c:pt idx="4691">
                  <c:v>6.6699999999999997E-3</c:v>
                </c:pt>
                <c:pt idx="4692">
                  <c:v>6.6699999999999997E-3</c:v>
                </c:pt>
                <c:pt idx="4693">
                  <c:v>9.2399999999999999E-3</c:v>
                </c:pt>
                <c:pt idx="4694">
                  <c:v>9.2399999999999999E-3</c:v>
                </c:pt>
                <c:pt idx="4695">
                  <c:v>9.2399999999999999E-3</c:v>
                </c:pt>
                <c:pt idx="4696">
                  <c:v>-1.5900000000000001E-2</c:v>
                </c:pt>
                <c:pt idx="4697">
                  <c:v>-1.5900000000000001E-2</c:v>
                </c:pt>
                <c:pt idx="4698">
                  <c:v>-1.5900000000000001E-2</c:v>
                </c:pt>
                <c:pt idx="4699">
                  <c:v>-1.5900000000000001E-2</c:v>
                </c:pt>
                <c:pt idx="4700">
                  <c:v>-1.5900000000000001E-2</c:v>
                </c:pt>
                <c:pt idx="4701">
                  <c:v>5.1999999999999998E-2</c:v>
                </c:pt>
                <c:pt idx="4702">
                  <c:v>5.1999999999999998E-2</c:v>
                </c:pt>
                <c:pt idx="4703">
                  <c:v>5.1999999999999998E-2</c:v>
                </c:pt>
                <c:pt idx="4704">
                  <c:v>5.9700000000000003E-2</c:v>
                </c:pt>
                <c:pt idx="4705">
                  <c:v>5.9700000000000003E-2</c:v>
                </c:pt>
                <c:pt idx="4706">
                  <c:v>4.7699999999999999E-2</c:v>
                </c:pt>
                <c:pt idx="4707">
                  <c:v>4.7699999999999999E-2</c:v>
                </c:pt>
                <c:pt idx="4708">
                  <c:v>4.7699999999999999E-2</c:v>
                </c:pt>
                <c:pt idx="4709">
                  <c:v>-6.3600000000000004E-2</c:v>
                </c:pt>
                <c:pt idx="4710">
                  <c:v>-8.7999999999999995E-2</c:v>
                </c:pt>
                <c:pt idx="4711">
                  <c:v>-8.7999999999999995E-2</c:v>
                </c:pt>
                <c:pt idx="4712">
                  <c:v>4.7199999999999999E-2</c:v>
                </c:pt>
                <c:pt idx="4713">
                  <c:v>4.7199999999999999E-2</c:v>
                </c:pt>
                <c:pt idx="4714">
                  <c:v>4.7199999999999999E-2</c:v>
                </c:pt>
                <c:pt idx="4715">
                  <c:v>5.0599999999999999E-2</c:v>
                </c:pt>
                <c:pt idx="4716">
                  <c:v>2.32E-4</c:v>
                </c:pt>
                <c:pt idx="4717">
                  <c:v>2.32E-4</c:v>
                </c:pt>
                <c:pt idx="4718">
                  <c:v>3.5700000000000003E-2</c:v>
                </c:pt>
                <c:pt idx="4719">
                  <c:v>5.5999999999999999E-3</c:v>
                </c:pt>
                <c:pt idx="4720">
                  <c:v>5.5999999999999999E-3</c:v>
                </c:pt>
                <c:pt idx="4721">
                  <c:v>5.5999999999999999E-3</c:v>
                </c:pt>
                <c:pt idx="4722">
                  <c:v>5.5999999999999999E-3</c:v>
                </c:pt>
                <c:pt idx="4723">
                  <c:v>5.5999999999999999E-3</c:v>
                </c:pt>
                <c:pt idx="4724">
                  <c:v>-3.8199999999999998E-2</c:v>
                </c:pt>
                <c:pt idx="4725">
                  <c:v>0.125</c:v>
                </c:pt>
                <c:pt idx="4726">
                  <c:v>5.8500000000000003E-2</c:v>
                </c:pt>
                <c:pt idx="4727">
                  <c:v>0.13100000000000001</c:v>
                </c:pt>
                <c:pt idx="4728">
                  <c:v>0.13100000000000001</c:v>
                </c:pt>
                <c:pt idx="4729">
                  <c:v>0.13100000000000001</c:v>
                </c:pt>
                <c:pt idx="4730">
                  <c:v>0.107</c:v>
                </c:pt>
                <c:pt idx="4731">
                  <c:v>0.107</c:v>
                </c:pt>
                <c:pt idx="4732">
                  <c:v>-1.35E-2</c:v>
                </c:pt>
                <c:pt idx="4733">
                  <c:v>-1.35E-2</c:v>
                </c:pt>
                <c:pt idx="4734">
                  <c:v>-5.0200000000000002E-2</c:v>
                </c:pt>
                <c:pt idx="4735">
                  <c:v>0.108</c:v>
                </c:pt>
                <c:pt idx="4736">
                  <c:v>2.75E-2</c:v>
                </c:pt>
                <c:pt idx="4737">
                  <c:v>2.75E-2</c:v>
                </c:pt>
                <c:pt idx="4738">
                  <c:v>2.75E-2</c:v>
                </c:pt>
                <c:pt idx="4739">
                  <c:v>-6.0499999999999998E-2</c:v>
                </c:pt>
                <c:pt idx="4740">
                  <c:v>8.8800000000000004E-2</c:v>
                </c:pt>
                <c:pt idx="4741">
                  <c:v>8.8800000000000004E-2</c:v>
                </c:pt>
                <c:pt idx="4742">
                  <c:v>2.5000000000000001E-2</c:v>
                </c:pt>
                <c:pt idx="4743">
                  <c:v>2.5000000000000001E-2</c:v>
                </c:pt>
                <c:pt idx="4744">
                  <c:v>-9.7199999999999995E-3</c:v>
                </c:pt>
                <c:pt idx="4745">
                  <c:v>-9.7199999999999995E-3</c:v>
                </c:pt>
                <c:pt idx="4746">
                  <c:v>-9.7199999999999995E-3</c:v>
                </c:pt>
                <c:pt idx="4747">
                  <c:v>-9.7199999999999995E-3</c:v>
                </c:pt>
                <c:pt idx="4748">
                  <c:v>-9.7199999999999995E-3</c:v>
                </c:pt>
                <c:pt idx="4749">
                  <c:v>-9.7199999999999995E-3</c:v>
                </c:pt>
                <c:pt idx="4750">
                  <c:v>2.81E-2</c:v>
                </c:pt>
                <c:pt idx="4751">
                  <c:v>2.81E-2</c:v>
                </c:pt>
                <c:pt idx="4752">
                  <c:v>2.81E-2</c:v>
                </c:pt>
                <c:pt idx="4753">
                  <c:v>2.81E-2</c:v>
                </c:pt>
                <c:pt idx="4754">
                  <c:v>2.81E-2</c:v>
                </c:pt>
                <c:pt idx="4755">
                  <c:v>2.81E-2</c:v>
                </c:pt>
                <c:pt idx="4756">
                  <c:v>3.2799999999999999E-3</c:v>
                </c:pt>
                <c:pt idx="4757">
                  <c:v>3.2799999999999999E-3</c:v>
                </c:pt>
                <c:pt idx="4758">
                  <c:v>3.27E-2</c:v>
                </c:pt>
                <c:pt idx="4759">
                  <c:v>3.27E-2</c:v>
                </c:pt>
                <c:pt idx="4760">
                  <c:v>3.27E-2</c:v>
                </c:pt>
                <c:pt idx="4761">
                  <c:v>3.27E-2</c:v>
                </c:pt>
                <c:pt idx="4762">
                  <c:v>-4.4400000000000002E-2</c:v>
                </c:pt>
                <c:pt idx="4763">
                  <c:v>-4.4400000000000002E-2</c:v>
                </c:pt>
                <c:pt idx="4764">
                  <c:v>-4.4400000000000002E-2</c:v>
                </c:pt>
                <c:pt idx="4765">
                  <c:v>1.1599999999999999E-2</c:v>
                </c:pt>
                <c:pt idx="4766">
                  <c:v>1.1599999999999999E-2</c:v>
                </c:pt>
                <c:pt idx="4767">
                  <c:v>1.1599999999999999E-2</c:v>
                </c:pt>
                <c:pt idx="4768">
                  <c:v>1.1599999999999999E-2</c:v>
                </c:pt>
                <c:pt idx="4769">
                  <c:v>1.1599999999999999E-2</c:v>
                </c:pt>
                <c:pt idx="4770">
                  <c:v>-6.2799999999999995E-2</c:v>
                </c:pt>
                <c:pt idx="4771">
                  <c:v>2.1100000000000001E-2</c:v>
                </c:pt>
                <c:pt idx="4772">
                  <c:v>2.1100000000000001E-2</c:v>
                </c:pt>
                <c:pt idx="4773">
                  <c:v>-6.3800000000000003E-3</c:v>
                </c:pt>
                <c:pt idx="4774">
                  <c:v>-6.3800000000000003E-3</c:v>
                </c:pt>
                <c:pt idx="4775">
                  <c:v>-2.86E-2</c:v>
                </c:pt>
                <c:pt idx="4776">
                  <c:v>-2.86E-2</c:v>
                </c:pt>
                <c:pt idx="4777">
                  <c:v>-2.86E-2</c:v>
                </c:pt>
                <c:pt idx="4778">
                  <c:v>-2.86E-2</c:v>
                </c:pt>
                <c:pt idx="4779">
                  <c:v>-2.86E-2</c:v>
                </c:pt>
                <c:pt idx="4780">
                  <c:v>-2.86E-2</c:v>
                </c:pt>
                <c:pt idx="4781">
                  <c:v>-2.86E-2</c:v>
                </c:pt>
                <c:pt idx="4782">
                  <c:v>9.0399999999999994E-2</c:v>
                </c:pt>
                <c:pt idx="4783">
                  <c:v>9.0399999999999994E-2</c:v>
                </c:pt>
                <c:pt idx="4784">
                  <c:v>9.0399999999999994E-2</c:v>
                </c:pt>
                <c:pt idx="4785">
                  <c:v>3.2300000000000002E-2</c:v>
                </c:pt>
                <c:pt idx="4786">
                  <c:v>3.8199999999999998E-2</c:v>
                </c:pt>
                <c:pt idx="4787">
                  <c:v>3.8199999999999998E-2</c:v>
                </c:pt>
                <c:pt idx="4788">
                  <c:v>9.4700000000000006E-2</c:v>
                </c:pt>
                <c:pt idx="4789">
                  <c:v>9.4700000000000006E-2</c:v>
                </c:pt>
                <c:pt idx="4790">
                  <c:v>9.4700000000000006E-2</c:v>
                </c:pt>
                <c:pt idx="4791">
                  <c:v>-5.8099999999999999E-2</c:v>
                </c:pt>
                <c:pt idx="4792">
                  <c:v>-5.8099999999999999E-2</c:v>
                </c:pt>
                <c:pt idx="4793">
                  <c:v>9.92E-3</c:v>
                </c:pt>
                <c:pt idx="4794">
                  <c:v>9.92E-3</c:v>
                </c:pt>
                <c:pt idx="4795">
                  <c:v>9.92E-3</c:v>
                </c:pt>
                <c:pt idx="4796">
                  <c:v>9.92E-3</c:v>
                </c:pt>
                <c:pt idx="4797">
                  <c:v>-2.86E-2</c:v>
                </c:pt>
                <c:pt idx="4798">
                  <c:v>-2.86E-2</c:v>
                </c:pt>
                <c:pt idx="4799">
                  <c:v>-2.86E-2</c:v>
                </c:pt>
                <c:pt idx="4800">
                  <c:v>-2.86E-2</c:v>
                </c:pt>
                <c:pt idx="4801">
                  <c:v>-6.4399999999999999E-2</c:v>
                </c:pt>
                <c:pt idx="4802">
                  <c:v>-6.4399999999999999E-2</c:v>
                </c:pt>
                <c:pt idx="4803">
                  <c:v>-6.4399999999999999E-2</c:v>
                </c:pt>
                <c:pt idx="4804">
                  <c:v>7.0999999999999994E-2</c:v>
                </c:pt>
                <c:pt idx="4805">
                  <c:v>7.2700000000000001E-2</c:v>
                </c:pt>
                <c:pt idx="4806">
                  <c:v>6.88E-2</c:v>
                </c:pt>
                <c:pt idx="4807">
                  <c:v>6.88E-2</c:v>
                </c:pt>
                <c:pt idx="4808">
                  <c:v>6.88E-2</c:v>
                </c:pt>
                <c:pt idx="4809">
                  <c:v>6.88E-2</c:v>
                </c:pt>
                <c:pt idx="4810">
                  <c:v>6.88E-2</c:v>
                </c:pt>
                <c:pt idx="4811">
                  <c:v>6.88E-2</c:v>
                </c:pt>
                <c:pt idx="4812">
                  <c:v>6.88E-2</c:v>
                </c:pt>
                <c:pt idx="4813">
                  <c:v>6.88E-2</c:v>
                </c:pt>
                <c:pt idx="4814">
                  <c:v>4.3700000000000003E-2</c:v>
                </c:pt>
                <c:pt idx="4815">
                  <c:v>-3.9899999999999998E-2</c:v>
                </c:pt>
                <c:pt idx="4816">
                  <c:v>-6.3899999999999998E-2</c:v>
                </c:pt>
                <c:pt idx="4817">
                  <c:v>7.3899999999999993E-2</c:v>
                </c:pt>
                <c:pt idx="4818">
                  <c:v>7.3899999999999993E-2</c:v>
                </c:pt>
                <c:pt idx="4819">
                  <c:v>7.3899999999999993E-2</c:v>
                </c:pt>
                <c:pt idx="4820">
                  <c:v>7.3899999999999993E-2</c:v>
                </c:pt>
                <c:pt idx="4821">
                  <c:v>7.6300000000000007E-2</c:v>
                </c:pt>
                <c:pt idx="4822">
                  <c:v>2.7799999999999998E-2</c:v>
                </c:pt>
                <c:pt idx="4823">
                  <c:v>2.7799999999999998E-2</c:v>
                </c:pt>
                <c:pt idx="4824">
                  <c:v>4.3099999999999996E-3</c:v>
                </c:pt>
                <c:pt idx="4825">
                  <c:v>4.3099999999999996E-3</c:v>
                </c:pt>
                <c:pt idx="4826">
                  <c:v>4.3099999999999996E-3</c:v>
                </c:pt>
                <c:pt idx="4827">
                  <c:v>-7.6499999999999995E-4</c:v>
                </c:pt>
                <c:pt idx="4828">
                  <c:v>-7.6499999999999995E-4</c:v>
                </c:pt>
                <c:pt idx="4829">
                  <c:v>-7.6499999999999995E-4</c:v>
                </c:pt>
                <c:pt idx="4830">
                  <c:v>-7.6499999999999995E-4</c:v>
                </c:pt>
                <c:pt idx="4831">
                  <c:v>-7.6499999999999995E-4</c:v>
                </c:pt>
                <c:pt idx="4832">
                  <c:v>-7.6499999999999995E-4</c:v>
                </c:pt>
                <c:pt idx="4833">
                  <c:v>4.7699999999999999E-2</c:v>
                </c:pt>
                <c:pt idx="4834">
                  <c:v>4.7699999999999999E-2</c:v>
                </c:pt>
                <c:pt idx="4835">
                  <c:v>4.7699999999999999E-2</c:v>
                </c:pt>
                <c:pt idx="4836">
                  <c:v>-3.16E-3</c:v>
                </c:pt>
                <c:pt idx="4837">
                  <c:v>-3.16E-3</c:v>
                </c:pt>
                <c:pt idx="4838">
                  <c:v>-3.16E-3</c:v>
                </c:pt>
                <c:pt idx="4839">
                  <c:v>-3.16E-3</c:v>
                </c:pt>
                <c:pt idx="4840">
                  <c:v>-3.16E-3</c:v>
                </c:pt>
                <c:pt idx="4841">
                  <c:v>1.78E-2</c:v>
                </c:pt>
                <c:pt idx="4842">
                  <c:v>1.78E-2</c:v>
                </c:pt>
                <c:pt idx="4843">
                  <c:v>1.67E-2</c:v>
                </c:pt>
                <c:pt idx="4844">
                  <c:v>-6.7000000000000004E-2</c:v>
                </c:pt>
                <c:pt idx="4845">
                  <c:v>-5.5599999999999997E-2</c:v>
                </c:pt>
                <c:pt idx="4846">
                  <c:v>-4.0899999999999999E-2</c:v>
                </c:pt>
                <c:pt idx="4847">
                  <c:v>-4.0899999999999999E-2</c:v>
                </c:pt>
                <c:pt idx="4848">
                  <c:v>-4.0899999999999999E-2</c:v>
                </c:pt>
                <c:pt idx="4849">
                  <c:v>-4.0899999999999999E-2</c:v>
                </c:pt>
                <c:pt idx="4850">
                  <c:v>-4.0899999999999999E-2</c:v>
                </c:pt>
                <c:pt idx="4851">
                  <c:v>-4.0899999999999999E-2</c:v>
                </c:pt>
                <c:pt idx="4852">
                  <c:v>-4.0899999999999999E-2</c:v>
                </c:pt>
                <c:pt idx="4853">
                  <c:v>3.6900000000000002E-2</c:v>
                </c:pt>
                <c:pt idx="4854">
                  <c:v>-5.2199999999999998E-3</c:v>
                </c:pt>
                <c:pt idx="4855">
                  <c:v>-5.2199999999999998E-3</c:v>
                </c:pt>
                <c:pt idx="4856">
                  <c:v>2.5600000000000001E-2</c:v>
                </c:pt>
                <c:pt idx="4857">
                  <c:v>2.5600000000000001E-2</c:v>
                </c:pt>
                <c:pt idx="4858">
                  <c:v>2.5600000000000001E-2</c:v>
                </c:pt>
                <c:pt idx="4859">
                  <c:v>2.5600000000000001E-2</c:v>
                </c:pt>
                <c:pt idx="4860">
                  <c:v>4.9000000000000002E-2</c:v>
                </c:pt>
                <c:pt idx="4861">
                  <c:v>-1.6800000000000001E-3</c:v>
                </c:pt>
                <c:pt idx="4862">
                  <c:v>-1.6800000000000001E-3</c:v>
                </c:pt>
                <c:pt idx="4863">
                  <c:v>-1.6800000000000001E-3</c:v>
                </c:pt>
                <c:pt idx="4864">
                  <c:v>-1.6800000000000001E-3</c:v>
                </c:pt>
                <c:pt idx="4865">
                  <c:v>-1.6800000000000001E-3</c:v>
                </c:pt>
                <c:pt idx="4866">
                  <c:v>-1.6800000000000001E-3</c:v>
                </c:pt>
                <c:pt idx="4867">
                  <c:v>-1.6800000000000001E-3</c:v>
                </c:pt>
                <c:pt idx="4868">
                  <c:v>6.3399999999999998E-2</c:v>
                </c:pt>
                <c:pt idx="4869">
                  <c:v>1.9E-2</c:v>
                </c:pt>
                <c:pt idx="4870">
                  <c:v>-9.6799999999999997E-2</c:v>
                </c:pt>
                <c:pt idx="4871">
                  <c:v>-9.6799999999999997E-2</c:v>
                </c:pt>
                <c:pt idx="4872">
                  <c:v>-9.6799999999999997E-2</c:v>
                </c:pt>
                <c:pt idx="4873">
                  <c:v>-9.6799999999999997E-2</c:v>
                </c:pt>
                <c:pt idx="4874">
                  <c:v>-9.6799999999999997E-2</c:v>
                </c:pt>
                <c:pt idx="4875">
                  <c:v>-9.6799999999999997E-2</c:v>
                </c:pt>
                <c:pt idx="4876">
                  <c:v>-2.18E-2</c:v>
                </c:pt>
                <c:pt idx="4877">
                  <c:v>-2.18E-2</c:v>
                </c:pt>
                <c:pt idx="4878">
                  <c:v>-2.18E-2</c:v>
                </c:pt>
                <c:pt idx="4879">
                  <c:v>-2.7799999999999998E-2</c:v>
                </c:pt>
                <c:pt idx="4880">
                  <c:v>2.3300000000000001E-2</c:v>
                </c:pt>
                <c:pt idx="4881">
                  <c:v>2.3300000000000001E-2</c:v>
                </c:pt>
                <c:pt idx="4882">
                  <c:v>2.3300000000000001E-2</c:v>
                </c:pt>
                <c:pt idx="4883">
                  <c:v>-7.6799999999999993E-2</c:v>
                </c:pt>
                <c:pt idx="4884">
                  <c:v>-7.6799999999999993E-2</c:v>
                </c:pt>
                <c:pt idx="4885">
                  <c:v>-7.6799999999999993E-2</c:v>
                </c:pt>
                <c:pt idx="4886">
                  <c:v>-7.6799999999999993E-2</c:v>
                </c:pt>
                <c:pt idx="4887">
                  <c:v>-0.13100000000000001</c:v>
                </c:pt>
                <c:pt idx="4888">
                  <c:v>5.67E-2</c:v>
                </c:pt>
                <c:pt idx="4889">
                  <c:v>5.67E-2</c:v>
                </c:pt>
                <c:pt idx="4890">
                  <c:v>5.67E-2</c:v>
                </c:pt>
                <c:pt idx="4891">
                  <c:v>6.7699999999999996E-2</c:v>
                </c:pt>
                <c:pt idx="4892">
                  <c:v>-7.4800000000000005E-2</c:v>
                </c:pt>
                <c:pt idx="4893">
                  <c:v>-7.4800000000000005E-2</c:v>
                </c:pt>
                <c:pt idx="4894">
                  <c:v>-6.5299999999999997E-2</c:v>
                </c:pt>
                <c:pt idx="4895">
                  <c:v>-6.5299999999999997E-2</c:v>
                </c:pt>
                <c:pt idx="4896">
                  <c:v>-6.5299999999999997E-2</c:v>
                </c:pt>
                <c:pt idx="4897">
                  <c:v>-6.5299999999999997E-2</c:v>
                </c:pt>
                <c:pt idx="4898">
                  <c:v>-2.23E-2</c:v>
                </c:pt>
                <c:pt idx="4899">
                  <c:v>-2.23E-2</c:v>
                </c:pt>
                <c:pt idx="4900">
                  <c:v>-2.23E-2</c:v>
                </c:pt>
                <c:pt idx="4901">
                  <c:v>-2.23E-2</c:v>
                </c:pt>
                <c:pt idx="4902">
                  <c:v>-2.23E-2</c:v>
                </c:pt>
                <c:pt idx="4903">
                  <c:v>-2.23E-2</c:v>
                </c:pt>
                <c:pt idx="4904">
                  <c:v>-2.23E-2</c:v>
                </c:pt>
                <c:pt idx="4905">
                  <c:v>-2.23E-2</c:v>
                </c:pt>
                <c:pt idx="4906">
                  <c:v>-2.23E-2</c:v>
                </c:pt>
                <c:pt idx="4907">
                  <c:v>-2.23E-2</c:v>
                </c:pt>
                <c:pt idx="4908">
                  <c:v>-2.47E-3</c:v>
                </c:pt>
                <c:pt idx="4909">
                  <c:v>-2.47E-3</c:v>
                </c:pt>
                <c:pt idx="4910">
                  <c:v>-2.47E-3</c:v>
                </c:pt>
                <c:pt idx="4911">
                  <c:v>-2.47E-3</c:v>
                </c:pt>
                <c:pt idx="4912">
                  <c:v>-2.47E-3</c:v>
                </c:pt>
                <c:pt idx="4913">
                  <c:v>-0.06</c:v>
                </c:pt>
                <c:pt idx="4914">
                  <c:v>-0.06</c:v>
                </c:pt>
                <c:pt idx="4915">
                  <c:v>-0.06</c:v>
                </c:pt>
                <c:pt idx="4916">
                  <c:v>-0.06</c:v>
                </c:pt>
                <c:pt idx="4917">
                  <c:v>-0.06</c:v>
                </c:pt>
                <c:pt idx="4918">
                  <c:v>-1.26E-2</c:v>
                </c:pt>
                <c:pt idx="4919">
                  <c:v>-1.26E-2</c:v>
                </c:pt>
                <c:pt idx="4920">
                  <c:v>-1.26E-2</c:v>
                </c:pt>
                <c:pt idx="4921">
                  <c:v>-1.26E-2</c:v>
                </c:pt>
                <c:pt idx="4922">
                  <c:v>-4.0899999999999999E-2</c:v>
                </c:pt>
                <c:pt idx="4923">
                  <c:v>-4.0899999999999999E-2</c:v>
                </c:pt>
                <c:pt idx="4924">
                  <c:v>-4.0899999999999999E-2</c:v>
                </c:pt>
                <c:pt idx="4925">
                  <c:v>1.9300000000000001E-2</c:v>
                </c:pt>
                <c:pt idx="4926">
                  <c:v>5.9800000000000001E-3</c:v>
                </c:pt>
                <c:pt idx="4927">
                  <c:v>5.9800000000000001E-3</c:v>
                </c:pt>
                <c:pt idx="4928">
                  <c:v>5.9800000000000001E-3</c:v>
                </c:pt>
                <c:pt idx="4929">
                  <c:v>-1.11E-2</c:v>
                </c:pt>
                <c:pt idx="4930">
                  <c:v>-1.11E-2</c:v>
                </c:pt>
                <c:pt idx="4931">
                  <c:v>-1.11E-2</c:v>
                </c:pt>
                <c:pt idx="4932">
                  <c:v>-1.11E-2</c:v>
                </c:pt>
                <c:pt idx="4933">
                  <c:v>-1.11E-2</c:v>
                </c:pt>
                <c:pt idx="4934">
                  <c:v>-1.11E-2</c:v>
                </c:pt>
                <c:pt idx="4935">
                  <c:v>-1.11E-2</c:v>
                </c:pt>
                <c:pt idx="4936">
                  <c:v>-1.11E-2</c:v>
                </c:pt>
                <c:pt idx="4937">
                  <c:v>-1.11E-2</c:v>
                </c:pt>
                <c:pt idx="4938">
                  <c:v>-1.11E-2</c:v>
                </c:pt>
                <c:pt idx="4939">
                  <c:v>-1.11E-2</c:v>
                </c:pt>
                <c:pt idx="4940">
                  <c:v>8.2400000000000008E-3</c:v>
                </c:pt>
                <c:pt idx="4941">
                  <c:v>8.2400000000000008E-3</c:v>
                </c:pt>
                <c:pt idx="4942">
                  <c:v>8.2400000000000008E-3</c:v>
                </c:pt>
                <c:pt idx="4943">
                  <c:v>-6.1699999999999998E-2</c:v>
                </c:pt>
                <c:pt idx="4944">
                  <c:v>-3.9100000000000003E-3</c:v>
                </c:pt>
                <c:pt idx="4945">
                  <c:v>-3.9100000000000003E-3</c:v>
                </c:pt>
                <c:pt idx="4946">
                  <c:v>-3.9100000000000003E-3</c:v>
                </c:pt>
                <c:pt idx="4947">
                  <c:v>7.4300000000000005E-2</c:v>
                </c:pt>
                <c:pt idx="4948">
                  <c:v>7.4300000000000005E-2</c:v>
                </c:pt>
                <c:pt idx="4949">
                  <c:v>7.4300000000000005E-2</c:v>
                </c:pt>
                <c:pt idx="4950">
                  <c:v>9.0700000000000003E-2</c:v>
                </c:pt>
                <c:pt idx="4951">
                  <c:v>-8.2600000000000007E-2</c:v>
                </c:pt>
                <c:pt idx="4952">
                  <c:v>-1.89E-2</c:v>
                </c:pt>
                <c:pt idx="4953">
                  <c:v>-1.89E-2</c:v>
                </c:pt>
                <c:pt idx="4954">
                  <c:v>-1.89E-2</c:v>
                </c:pt>
                <c:pt idx="4955">
                  <c:v>-1.89E-2</c:v>
                </c:pt>
                <c:pt idx="4956">
                  <c:v>-1.89E-2</c:v>
                </c:pt>
                <c:pt idx="4957">
                  <c:v>0.16600000000000001</c:v>
                </c:pt>
                <c:pt idx="4958">
                  <c:v>0.17799999999999999</c:v>
                </c:pt>
                <c:pt idx="4959">
                  <c:v>0.17799999999999999</c:v>
                </c:pt>
                <c:pt idx="4960">
                  <c:v>0.17799999999999999</c:v>
                </c:pt>
                <c:pt idx="4961">
                  <c:v>2.47E-2</c:v>
                </c:pt>
                <c:pt idx="4962">
                  <c:v>2.47E-2</c:v>
                </c:pt>
                <c:pt idx="4963">
                  <c:v>2.47E-2</c:v>
                </c:pt>
                <c:pt idx="4964">
                  <c:v>2.47E-2</c:v>
                </c:pt>
                <c:pt idx="4965">
                  <c:v>2.47E-2</c:v>
                </c:pt>
                <c:pt idx="4966">
                  <c:v>2.47E-2</c:v>
                </c:pt>
                <c:pt idx="4967">
                  <c:v>2.47E-2</c:v>
                </c:pt>
                <c:pt idx="4968">
                  <c:v>2.47E-2</c:v>
                </c:pt>
                <c:pt idx="4969">
                  <c:v>2.47E-2</c:v>
                </c:pt>
                <c:pt idx="4970">
                  <c:v>2.47E-2</c:v>
                </c:pt>
                <c:pt idx="4971">
                  <c:v>-6.4199999999999993E-2</c:v>
                </c:pt>
                <c:pt idx="4972">
                  <c:v>-2.2200000000000001E-2</c:v>
                </c:pt>
                <c:pt idx="4973">
                  <c:v>-7.7600000000000002E-2</c:v>
                </c:pt>
                <c:pt idx="4974">
                  <c:v>-7.7600000000000002E-2</c:v>
                </c:pt>
                <c:pt idx="4975">
                  <c:v>6.3700000000000007E-2</c:v>
                </c:pt>
                <c:pt idx="4976">
                  <c:v>6.3700000000000007E-2</c:v>
                </c:pt>
                <c:pt idx="4977">
                  <c:v>6.3700000000000007E-2</c:v>
                </c:pt>
                <c:pt idx="4978">
                  <c:v>6.3700000000000007E-2</c:v>
                </c:pt>
                <c:pt idx="4979">
                  <c:v>6.3700000000000007E-2</c:v>
                </c:pt>
                <c:pt idx="4980">
                  <c:v>6.3700000000000007E-2</c:v>
                </c:pt>
                <c:pt idx="4981">
                  <c:v>6.3700000000000007E-2</c:v>
                </c:pt>
                <c:pt idx="4982">
                  <c:v>6.3700000000000007E-2</c:v>
                </c:pt>
                <c:pt idx="4983">
                  <c:v>5.2999999999999999E-2</c:v>
                </c:pt>
                <c:pt idx="4984">
                  <c:v>5.2999999999999999E-2</c:v>
                </c:pt>
                <c:pt idx="4985">
                  <c:v>5.2999999999999999E-2</c:v>
                </c:pt>
                <c:pt idx="4986">
                  <c:v>5.2999999999999999E-2</c:v>
                </c:pt>
                <c:pt idx="4987">
                  <c:v>5.2999999999999999E-2</c:v>
                </c:pt>
                <c:pt idx="4988">
                  <c:v>5.2999999999999999E-2</c:v>
                </c:pt>
                <c:pt idx="4989">
                  <c:v>5.2999999999999999E-2</c:v>
                </c:pt>
                <c:pt idx="4990">
                  <c:v>-0.11</c:v>
                </c:pt>
                <c:pt idx="4991">
                  <c:v>-0.11</c:v>
                </c:pt>
                <c:pt idx="4992">
                  <c:v>-0.11</c:v>
                </c:pt>
                <c:pt idx="4993">
                  <c:v>4.3900000000000002E-2</c:v>
                </c:pt>
                <c:pt idx="4994">
                  <c:v>4.3900000000000002E-2</c:v>
                </c:pt>
                <c:pt idx="4995">
                  <c:v>4.3900000000000002E-2</c:v>
                </c:pt>
                <c:pt idx="4996">
                  <c:v>4.3900000000000002E-2</c:v>
                </c:pt>
                <c:pt idx="4997">
                  <c:v>4.3900000000000002E-2</c:v>
                </c:pt>
                <c:pt idx="4998">
                  <c:v>4.3900000000000002E-2</c:v>
                </c:pt>
                <c:pt idx="4999">
                  <c:v>4.3900000000000002E-2</c:v>
                </c:pt>
                <c:pt idx="5000">
                  <c:v>4.3900000000000002E-2</c:v>
                </c:pt>
                <c:pt idx="5001">
                  <c:v>4.3900000000000002E-2</c:v>
                </c:pt>
                <c:pt idx="5002">
                  <c:v>7.3899999999999993E-2</c:v>
                </c:pt>
                <c:pt idx="5003">
                  <c:v>7.3899999999999993E-2</c:v>
                </c:pt>
                <c:pt idx="5004">
                  <c:v>-3.9300000000000002E-2</c:v>
                </c:pt>
                <c:pt idx="5005">
                  <c:v>-3.9300000000000002E-2</c:v>
                </c:pt>
                <c:pt idx="5006">
                  <c:v>-3.9300000000000002E-2</c:v>
                </c:pt>
                <c:pt idx="5007">
                  <c:v>-3.9300000000000002E-2</c:v>
                </c:pt>
                <c:pt idx="5008">
                  <c:v>1.3299999999999999E-2</c:v>
                </c:pt>
                <c:pt idx="5009">
                  <c:v>4.48E-2</c:v>
                </c:pt>
                <c:pt idx="5010">
                  <c:v>4.48E-2</c:v>
                </c:pt>
                <c:pt idx="5011">
                  <c:v>4.48E-2</c:v>
                </c:pt>
                <c:pt idx="5012">
                  <c:v>4.48E-2</c:v>
                </c:pt>
                <c:pt idx="5013">
                  <c:v>7.1800000000000003E-2</c:v>
                </c:pt>
                <c:pt idx="5014">
                  <c:v>-3.6499999999999998E-2</c:v>
                </c:pt>
                <c:pt idx="5015">
                  <c:v>-3.6499999999999998E-2</c:v>
                </c:pt>
                <c:pt idx="5016">
                  <c:v>-3.6499999999999998E-2</c:v>
                </c:pt>
                <c:pt idx="5017">
                  <c:v>-3.6499999999999998E-2</c:v>
                </c:pt>
                <c:pt idx="5018">
                  <c:v>-3.6499999999999998E-2</c:v>
                </c:pt>
                <c:pt idx="5019">
                  <c:v>-3.6499999999999998E-2</c:v>
                </c:pt>
                <c:pt idx="5020">
                  <c:v>9.3200000000000005E-2</c:v>
                </c:pt>
                <c:pt idx="5021">
                  <c:v>9.3200000000000005E-2</c:v>
                </c:pt>
                <c:pt idx="5022">
                  <c:v>9.3200000000000005E-2</c:v>
                </c:pt>
                <c:pt idx="5023">
                  <c:v>5.21E-2</c:v>
                </c:pt>
                <c:pt idx="5024">
                  <c:v>5.21E-2</c:v>
                </c:pt>
                <c:pt idx="5025">
                  <c:v>5.21E-2</c:v>
                </c:pt>
                <c:pt idx="5026">
                  <c:v>-1.7500000000000002E-2</c:v>
                </c:pt>
                <c:pt idx="5027">
                  <c:v>-1.7500000000000002E-2</c:v>
                </c:pt>
                <c:pt idx="5028">
                  <c:v>-1.7500000000000002E-2</c:v>
                </c:pt>
                <c:pt idx="5029">
                  <c:v>1.8200000000000001E-2</c:v>
                </c:pt>
                <c:pt idx="5030">
                  <c:v>1.8200000000000001E-2</c:v>
                </c:pt>
                <c:pt idx="5031">
                  <c:v>-4.6399999999999997E-2</c:v>
                </c:pt>
                <c:pt idx="5032">
                  <c:v>-4.1399999999999999E-2</c:v>
                </c:pt>
                <c:pt idx="5033">
                  <c:v>-4.1399999999999999E-2</c:v>
                </c:pt>
                <c:pt idx="5034">
                  <c:v>-4.1399999999999999E-2</c:v>
                </c:pt>
                <c:pt idx="5035">
                  <c:v>5.91E-2</c:v>
                </c:pt>
                <c:pt idx="5036">
                  <c:v>-7.5499999999999998E-2</c:v>
                </c:pt>
                <c:pt idx="5037">
                  <c:v>-5.0700000000000002E-2</c:v>
                </c:pt>
                <c:pt idx="5038">
                  <c:v>-5.0700000000000002E-2</c:v>
                </c:pt>
                <c:pt idx="5039">
                  <c:v>8.14E-2</c:v>
                </c:pt>
                <c:pt idx="5040">
                  <c:v>8.14E-2</c:v>
                </c:pt>
                <c:pt idx="5041">
                  <c:v>-4.2099999999999999E-2</c:v>
                </c:pt>
                <c:pt idx="5042">
                  <c:v>-4.2099999999999999E-2</c:v>
                </c:pt>
                <c:pt idx="5043">
                  <c:v>-4.2099999999999999E-2</c:v>
                </c:pt>
                <c:pt idx="5044">
                  <c:v>-4.2099999999999999E-2</c:v>
                </c:pt>
                <c:pt idx="5045">
                  <c:v>-4.2099999999999999E-2</c:v>
                </c:pt>
                <c:pt idx="5046">
                  <c:v>-4.2099999999999999E-2</c:v>
                </c:pt>
                <c:pt idx="5047">
                  <c:v>-4.24E-2</c:v>
                </c:pt>
                <c:pt idx="5048">
                  <c:v>1.23E-2</c:v>
                </c:pt>
                <c:pt idx="5049">
                  <c:v>-3.5000000000000003E-2</c:v>
                </c:pt>
                <c:pt idx="5050">
                  <c:v>-3.5000000000000003E-2</c:v>
                </c:pt>
                <c:pt idx="5051">
                  <c:v>-3.5000000000000003E-2</c:v>
                </c:pt>
                <c:pt idx="5052">
                  <c:v>-3.5000000000000003E-2</c:v>
                </c:pt>
                <c:pt idx="5053">
                  <c:v>-3.5000000000000003E-2</c:v>
                </c:pt>
                <c:pt idx="5054">
                  <c:v>-4.9399999999999999E-2</c:v>
                </c:pt>
                <c:pt idx="5055">
                  <c:v>-4.9399999999999999E-2</c:v>
                </c:pt>
                <c:pt idx="5056">
                  <c:v>-4.9399999999999999E-2</c:v>
                </c:pt>
                <c:pt idx="5057">
                  <c:v>-7.4900000000000001E-3</c:v>
                </c:pt>
                <c:pt idx="5058">
                  <c:v>-7.4900000000000001E-3</c:v>
                </c:pt>
                <c:pt idx="5059">
                  <c:v>-7.4900000000000001E-3</c:v>
                </c:pt>
                <c:pt idx="5060">
                  <c:v>1.9800000000000002E-2</c:v>
                </c:pt>
                <c:pt idx="5061">
                  <c:v>-1.5100000000000001E-2</c:v>
                </c:pt>
                <c:pt idx="5062">
                  <c:v>-1.5100000000000001E-2</c:v>
                </c:pt>
                <c:pt idx="5063">
                  <c:v>-1.5100000000000001E-2</c:v>
                </c:pt>
                <c:pt idx="5064">
                  <c:v>-1.5100000000000001E-2</c:v>
                </c:pt>
                <c:pt idx="5065">
                  <c:v>3.6400000000000002E-2</c:v>
                </c:pt>
                <c:pt idx="5066">
                  <c:v>-1.9300000000000001E-2</c:v>
                </c:pt>
                <c:pt idx="5067">
                  <c:v>-1.9300000000000001E-2</c:v>
                </c:pt>
                <c:pt idx="5068">
                  <c:v>-1.9300000000000001E-2</c:v>
                </c:pt>
                <c:pt idx="5069">
                  <c:v>-1.9300000000000001E-2</c:v>
                </c:pt>
                <c:pt idx="5070">
                  <c:v>-2.6700000000000002E-2</c:v>
                </c:pt>
                <c:pt idx="5071">
                  <c:v>6.4500000000000002E-2</c:v>
                </c:pt>
                <c:pt idx="5072">
                  <c:v>-1.8E-3</c:v>
                </c:pt>
                <c:pt idx="5073">
                  <c:v>-1.8E-3</c:v>
                </c:pt>
                <c:pt idx="5074">
                  <c:v>-1.8E-3</c:v>
                </c:pt>
                <c:pt idx="5075">
                  <c:v>-1.8E-3</c:v>
                </c:pt>
                <c:pt idx="5076">
                  <c:v>-1.8E-3</c:v>
                </c:pt>
                <c:pt idx="5077">
                  <c:v>-1.8E-3</c:v>
                </c:pt>
                <c:pt idx="5078">
                  <c:v>4.8899999999999999E-2</c:v>
                </c:pt>
                <c:pt idx="5079">
                  <c:v>4.8899999999999999E-2</c:v>
                </c:pt>
                <c:pt idx="5080">
                  <c:v>4.8899999999999999E-2</c:v>
                </c:pt>
                <c:pt idx="5081">
                  <c:v>4.8899999999999999E-2</c:v>
                </c:pt>
                <c:pt idx="5082">
                  <c:v>1.2500000000000001E-2</c:v>
                </c:pt>
                <c:pt idx="5083">
                  <c:v>-3.4199999999999999E-3</c:v>
                </c:pt>
                <c:pt idx="5084">
                  <c:v>-3.4199999999999999E-3</c:v>
                </c:pt>
                <c:pt idx="5085">
                  <c:v>1.8800000000000001E-2</c:v>
                </c:pt>
                <c:pt idx="5086">
                  <c:v>-5.4099999999999999E-3</c:v>
                </c:pt>
                <c:pt idx="5087">
                  <c:v>-5.4099999999999999E-3</c:v>
                </c:pt>
                <c:pt idx="5088">
                  <c:v>-5.4099999999999999E-3</c:v>
                </c:pt>
                <c:pt idx="5089">
                  <c:v>4.0500000000000001E-2</c:v>
                </c:pt>
                <c:pt idx="5090">
                  <c:v>4.0500000000000001E-2</c:v>
                </c:pt>
                <c:pt idx="5091">
                  <c:v>4.0500000000000001E-2</c:v>
                </c:pt>
                <c:pt idx="5092">
                  <c:v>4.7300000000000002E-2</c:v>
                </c:pt>
                <c:pt idx="5093">
                  <c:v>-0.113</c:v>
                </c:pt>
                <c:pt idx="5094">
                  <c:v>7.9100000000000004E-2</c:v>
                </c:pt>
                <c:pt idx="5095">
                  <c:v>7.9100000000000004E-2</c:v>
                </c:pt>
                <c:pt idx="5096">
                  <c:v>8.3000000000000001E-3</c:v>
                </c:pt>
                <c:pt idx="5097">
                  <c:v>8.3000000000000001E-3</c:v>
                </c:pt>
                <c:pt idx="5098">
                  <c:v>8.3000000000000001E-3</c:v>
                </c:pt>
                <c:pt idx="5099">
                  <c:v>3.8899999999999998E-3</c:v>
                </c:pt>
                <c:pt idx="5100">
                  <c:v>3.8899999999999998E-3</c:v>
                </c:pt>
                <c:pt idx="5101">
                  <c:v>-6.6600000000000006E-2</c:v>
                </c:pt>
                <c:pt idx="5102">
                  <c:v>-6.6600000000000006E-2</c:v>
                </c:pt>
                <c:pt idx="5103">
                  <c:v>-6.6600000000000006E-2</c:v>
                </c:pt>
                <c:pt idx="5104">
                  <c:v>-4.8500000000000001E-2</c:v>
                </c:pt>
                <c:pt idx="5105">
                  <c:v>-4.8500000000000001E-2</c:v>
                </c:pt>
                <c:pt idx="5106">
                  <c:v>7.7200000000000005E-2</c:v>
                </c:pt>
                <c:pt idx="5107">
                  <c:v>7.7200000000000005E-2</c:v>
                </c:pt>
                <c:pt idx="5108">
                  <c:v>8.3400000000000002E-2</c:v>
                </c:pt>
                <c:pt idx="5109">
                  <c:v>-7.6499999999999999E-2</c:v>
                </c:pt>
                <c:pt idx="5110">
                  <c:v>-7.6499999999999999E-2</c:v>
                </c:pt>
                <c:pt idx="5111">
                  <c:v>6.5600000000000006E-2</c:v>
                </c:pt>
                <c:pt idx="5112">
                  <c:v>6.5600000000000006E-2</c:v>
                </c:pt>
                <c:pt idx="5113">
                  <c:v>6.5600000000000006E-2</c:v>
                </c:pt>
                <c:pt idx="5114">
                  <c:v>8.48E-2</c:v>
                </c:pt>
                <c:pt idx="5115">
                  <c:v>8.48E-2</c:v>
                </c:pt>
                <c:pt idx="5116">
                  <c:v>8.48E-2</c:v>
                </c:pt>
                <c:pt idx="5117">
                  <c:v>8.48E-2</c:v>
                </c:pt>
                <c:pt idx="5118">
                  <c:v>8.48E-2</c:v>
                </c:pt>
                <c:pt idx="5119">
                  <c:v>-4.8000000000000001E-2</c:v>
                </c:pt>
                <c:pt idx="5120">
                  <c:v>-4.8000000000000001E-2</c:v>
                </c:pt>
                <c:pt idx="5121">
                  <c:v>7.1500000000000003E-4</c:v>
                </c:pt>
                <c:pt idx="5122">
                  <c:v>7.1500000000000003E-4</c:v>
                </c:pt>
                <c:pt idx="5123">
                  <c:v>-1.06E-2</c:v>
                </c:pt>
                <c:pt idx="5124">
                  <c:v>-1.06E-2</c:v>
                </c:pt>
                <c:pt idx="5125">
                  <c:v>-1.06E-2</c:v>
                </c:pt>
                <c:pt idx="5126">
                  <c:v>-4.5699999999999998E-2</c:v>
                </c:pt>
                <c:pt idx="5127">
                  <c:v>-4.5699999999999998E-2</c:v>
                </c:pt>
                <c:pt idx="5128">
                  <c:v>-4.5699999999999998E-2</c:v>
                </c:pt>
                <c:pt idx="5129">
                  <c:v>-2.2599999999999999E-2</c:v>
                </c:pt>
                <c:pt idx="5130">
                  <c:v>-2.2599999999999999E-2</c:v>
                </c:pt>
                <c:pt idx="5131">
                  <c:v>-2.2599999999999999E-2</c:v>
                </c:pt>
                <c:pt idx="5132">
                  <c:v>-2.2599999999999999E-2</c:v>
                </c:pt>
                <c:pt idx="5133">
                  <c:v>-2.2599999999999999E-2</c:v>
                </c:pt>
                <c:pt idx="5134">
                  <c:v>-2.2599999999999999E-2</c:v>
                </c:pt>
                <c:pt idx="5135">
                  <c:v>-2.2599999999999999E-2</c:v>
                </c:pt>
                <c:pt idx="5136">
                  <c:v>-3.2899999999999999E-2</c:v>
                </c:pt>
                <c:pt idx="5137">
                  <c:v>-3.2899999999999999E-2</c:v>
                </c:pt>
                <c:pt idx="5138">
                  <c:v>-3.2899999999999999E-2</c:v>
                </c:pt>
                <c:pt idx="5139">
                  <c:v>-3.2899999999999999E-2</c:v>
                </c:pt>
                <c:pt idx="5140">
                  <c:v>-3.2899999999999999E-2</c:v>
                </c:pt>
                <c:pt idx="5141">
                  <c:v>-3.2899999999999999E-2</c:v>
                </c:pt>
                <c:pt idx="5142">
                  <c:v>-3.2899999999999999E-2</c:v>
                </c:pt>
                <c:pt idx="5143">
                  <c:v>-3.2899999999999999E-2</c:v>
                </c:pt>
                <c:pt idx="5144">
                  <c:v>1.06E-4</c:v>
                </c:pt>
                <c:pt idx="5145">
                  <c:v>1.06E-4</c:v>
                </c:pt>
                <c:pt idx="5146">
                  <c:v>1.06E-4</c:v>
                </c:pt>
                <c:pt idx="5147">
                  <c:v>-8.0099999999999998E-3</c:v>
                </c:pt>
                <c:pt idx="5148">
                  <c:v>-8.0099999999999998E-3</c:v>
                </c:pt>
                <c:pt idx="5149">
                  <c:v>-8.0099999999999998E-3</c:v>
                </c:pt>
                <c:pt idx="5150">
                  <c:v>-8.0099999999999998E-3</c:v>
                </c:pt>
                <c:pt idx="5151">
                  <c:v>-6.3699999999999998E-4</c:v>
                </c:pt>
                <c:pt idx="5152">
                  <c:v>-6.3699999999999998E-4</c:v>
                </c:pt>
                <c:pt idx="5153">
                  <c:v>-6.3699999999999998E-4</c:v>
                </c:pt>
                <c:pt idx="5154">
                  <c:v>-6.3699999999999998E-4</c:v>
                </c:pt>
                <c:pt idx="5155">
                  <c:v>-6.6299999999999996E-3</c:v>
                </c:pt>
                <c:pt idx="5156">
                  <c:v>-6.6299999999999996E-3</c:v>
                </c:pt>
                <c:pt idx="5157">
                  <c:v>-1.0500000000000001E-2</c:v>
                </c:pt>
                <c:pt idx="5158">
                  <c:v>-1.0500000000000001E-2</c:v>
                </c:pt>
                <c:pt idx="5159">
                  <c:v>-1.0500000000000001E-2</c:v>
                </c:pt>
                <c:pt idx="5160">
                  <c:v>-1.18E-2</c:v>
                </c:pt>
                <c:pt idx="5161">
                  <c:v>-1.18E-2</c:v>
                </c:pt>
                <c:pt idx="5162">
                  <c:v>-1.18E-2</c:v>
                </c:pt>
                <c:pt idx="5163">
                  <c:v>-6.7000000000000004E-2</c:v>
                </c:pt>
                <c:pt idx="5164">
                  <c:v>-6.7000000000000004E-2</c:v>
                </c:pt>
                <c:pt idx="5165">
                  <c:v>1.48E-3</c:v>
                </c:pt>
                <c:pt idx="5166">
                  <c:v>4.02E-2</c:v>
                </c:pt>
                <c:pt idx="5167">
                  <c:v>4.02E-2</c:v>
                </c:pt>
                <c:pt idx="5168">
                  <c:v>4.02E-2</c:v>
                </c:pt>
                <c:pt idx="5169">
                  <c:v>4.02E-2</c:v>
                </c:pt>
                <c:pt idx="5170">
                  <c:v>4.02E-2</c:v>
                </c:pt>
                <c:pt idx="5171">
                  <c:v>4.02E-2</c:v>
                </c:pt>
                <c:pt idx="5172">
                  <c:v>1.52E-2</c:v>
                </c:pt>
                <c:pt idx="5173">
                  <c:v>1.52E-2</c:v>
                </c:pt>
                <c:pt idx="5174">
                  <c:v>1.52E-2</c:v>
                </c:pt>
                <c:pt idx="5175">
                  <c:v>1.52E-2</c:v>
                </c:pt>
                <c:pt idx="5176">
                  <c:v>-1.44E-2</c:v>
                </c:pt>
                <c:pt idx="5177">
                  <c:v>-1.44E-2</c:v>
                </c:pt>
                <c:pt idx="5178">
                  <c:v>-6.3E-2</c:v>
                </c:pt>
                <c:pt idx="5179">
                  <c:v>1.5100000000000001E-2</c:v>
                </c:pt>
                <c:pt idx="5180">
                  <c:v>6.96E-3</c:v>
                </c:pt>
                <c:pt idx="5181">
                  <c:v>6.96E-3</c:v>
                </c:pt>
                <c:pt idx="5182">
                  <c:v>6.96E-3</c:v>
                </c:pt>
                <c:pt idx="5183">
                  <c:v>6.96E-3</c:v>
                </c:pt>
                <c:pt idx="5184">
                  <c:v>6.96E-3</c:v>
                </c:pt>
                <c:pt idx="5185">
                  <c:v>6.96E-3</c:v>
                </c:pt>
                <c:pt idx="5186">
                  <c:v>-4.53E-2</c:v>
                </c:pt>
                <c:pt idx="5187">
                  <c:v>1.0999999999999999E-2</c:v>
                </c:pt>
                <c:pt idx="5188">
                  <c:v>1.0999999999999999E-2</c:v>
                </c:pt>
                <c:pt idx="5189">
                  <c:v>1.0999999999999999E-2</c:v>
                </c:pt>
                <c:pt idx="5190">
                  <c:v>1.0999999999999999E-2</c:v>
                </c:pt>
                <c:pt idx="5191">
                  <c:v>1.0999999999999999E-2</c:v>
                </c:pt>
                <c:pt idx="5192">
                  <c:v>1.0999999999999999E-2</c:v>
                </c:pt>
                <c:pt idx="5193">
                  <c:v>5.1700000000000003E-2</c:v>
                </c:pt>
                <c:pt idx="5194">
                  <c:v>-2.9100000000000001E-2</c:v>
                </c:pt>
                <c:pt idx="5195">
                  <c:v>-2.9100000000000001E-2</c:v>
                </c:pt>
                <c:pt idx="5196">
                  <c:v>-3.39E-2</c:v>
                </c:pt>
                <c:pt idx="5197">
                  <c:v>1.44E-2</c:v>
                </c:pt>
                <c:pt idx="5198">
                  <c:v>1.44E-2</c:v>
                </c:pt>
                <c:pt idx="5199">
                  <c:v>1.44E-2</c:v>
                </c:pt>
                <c:pt idx="5200">
                  <c:v>1.44E-2</c:v>
                </c:pt>
                <c:pt idx="5201">
                  <c:v>1.44E-2</c:v>
                </c:pt>
                <c:pt idx="5202">
                  <c:v>2.4500000000000001E-2</c:v>
                </c:pt>
                <c:pt idx="5203">
                  <c:v>-7.8E-2</c:v>
                </c:pt>
                <c:pt idx="5204">
                  <c:v>-7.8E-2</c:v>
                </c:pt>
                <c:pt idx="5205">
                  <c:v>-7.8E-2</c:v>
                </c:pt>
                <c:pt idx="5206">
                  <c:v>-7.8E-2</c:v>
                </c:pt>
                <c:pt idx="5207">
                  <c:v>-7.8E-2</c:v>
                </c:pt>
                <c:pt idx="5208">
                  <c:v>2.3400000000000001E-3</c:v>
                </c:pt>
                <c:pt idx="5209">
                  <c:v>1.5599999999999999E-2</c:v>
                </c:pt>
                <c:pt idx="5210">
                  <c:v>1.5599999999999999E-2</c:v>
                </c:pt>
                <c:pt idx="5211">
                  <c:v>1.5599999999999999E-2</c:v>
                </c:pt>
                <c:pt idx="5212">
                  <c:v>-2.3599999999999999E-2</c:v>
                </c:pt>
                <c:pt idx="5213">
                  <c:v>-2.3599999999999999E-2</c:v>
                </c:pt>
                <c:pt idx="5214">
                  <c:v>-1.2800000000000001E-3</c:v>
                </c:pt>
                <c:pt idx="5215">
                  <c:v>-1.2800000000000001E-3</c:v>
                </c:pt>
                <c:pt idx="5216">
                  <c:v>-1.2800000000000001E-3</c:v>
                </c:pt>
                <c:pt idx="5217">
                  <c:v>-1.2800000000000001E-3</c:v>
                </c:pt>
                <c:pt idx="5218">
                  <c:v>-1.2800000000000001E-3</c:v>
                </c:pt>
                <c:pt idx="5219">
                  <c:v>5.4900000000000001E-3</c:v>
                </c:pt>
                <c:pt idx="5220">
                  <c:v>5.4900000000000001E-3</c:v>
                </c:pt>
                <c:pt idx="5221">
                  <c:v>5.4900000000000001E-3</c:v>
                </c:pt>
                <c:pt idx="5222">
                  <c:v>5.4900000000000001E-3</c:v>
                </c:pt>
                <c:pt idx="5223">
                  <c:v>5.4900000000000001E-3</c:v>
                </c:pt>
                <c:pt idx="5224">
                  <c:v>5.4900000000000001E-3</c:v>
                </c:pt>
                <c:pt idx="5225">
                  <c:v>5.4900000000000001E-3</c:v>
                </c:pt>
                <c:pt idx="5226">
                  <c:v>-3.6400000000000002E-2</c:v>
                </c:pt>
                <c:pt idx="5227">
                  <c:v>1.9400000000000001E-2</c:v>
                </c:pt>
                <c:pt idx="5228">
                  <c:v>1.9400000000000001E-2</c:v>
                </c:pt>
                <c:pt idx="5229">
                  <c:v>1.9400000000000001E-2</c:v>
                </c:pt>
                <c:pt idx="5230">
                  <c:v>8.09E-3</c:v>
                </c:pt>
                <c:pt idx="5231">
                  <c:v>8.09E-3</c:v>
                </c:pt>
                <c:pt idx="5232">
                  <c:v>8.09E-3</c:v>
                </c:pt>
                <c:pt idx="5233">
                  <c:v>8.09E-3</c:v>
                </c:pt>
                <c:pt idx="5234">
                  <c:v>-2.8800000000000002E-3</c:v>
                </c:pt>
                <c:pt idx="5235">
                  <c:v>-2.8800000000000002E-3</c:v>
                </c:pt>
                <c:pt idx="5236">
                  <c:v>-2.8800000000000002E-3</c:v>
                </c:pt>
                <c:pt idx="5237">
                  <c:v>-2.8800000000000002E-3</c:v>
                </c:pt>
                <c:pt idx="5238">
                  <c:v>-1.7700000000000001E-3</c:v>
                </c:pt>
                <c:pt idx="5239">
                  <c:v>-1.7700000000000001E-3</c:v>
                </c:pt>
                <c:pt idx="5240">
                  <c:v>2.8199999999999999E-2</c:v>
                </c:pt>
                <c:pt idx="5241">
                  <c:v>5.77E-3</c:v>
                </c:pt>
                <c:pt idx="5242">
                  <c:v>5.77E-3</c:v>
                </c:pt>
                <c:pt idx="5243">
                  <c:v>5.77E-3</c:v>
                </c:pt>
                <c:pt idx="5244">
                  <c:v>5.77E-3</c:v>
                </c:pt>
                <c:pt idx="5245">
                  <c:v>-3.49E-2</c:v>
                </c:pt>
                <c:pt idx="5246">
                  <c:v>-3.49E-2</c:v>
                </c:pt>
                <c:pt idx="5247">
                  <c:v>-3.49E-2</c:v>
                </c:pt>
                <c:pt idx="5248">
                  <c:v>-3.9199999999999999E-3</c:v>
                </c:pt>
                <c:pt idx="5249">
                  <c:v>-3.9199999999999999E-3</c:v>
                </c:pt>
                <c:pt idx="5250">
                  <c:v>-3.9199999999999999E-3</c:v>
                </c:pt>
                <c:pt idx="5251">
                  <c:v>-3.9199999999999999E-3</c:v>
                </c:pt>
                <c:pt idx="5252">
                  <c:v>1.5599999999999999E-2</c:v>
                </c:pt>
                <c:pt idx="5253">
                  <c:v>7.3800000000000004E-2</c:v>
                </c:pt>
                <c:pt idx="5254">
                  <c:v>-1.09E-2</c:v>
                </c:pt>
                <c:pt idx="5255">
                  <c:v>-1.09E-2</c:v>
                </c:pt>
                <c:pt idx="5256">
                  <c:v>-1.09E-2</c:v>
                </c:pt>
                <c:pt idx="5257">
                  <c:v>-1.09E-2</c:v>
                </c:pt>
                <c:pt idx="5258">
                  <c:v>-1.09E-2</c:v>
                </c:pt>
                <c:pt idx="5259">
                  <c:v>-3.2399999999999998E-2</c:v>
                </c:pt>
                <c:pt idx="5260">
                  <c:v>4.6699999999999998E-2</c:v>
                </c:pt>
                <c:pt idx="5261">
                  <c:v>4.6699999999999998E-2</c:v>
                </c:pt>
                <c:pt idx="5262">
                  <c:v>4.6699999999999998E-2</c:v>
                </c:pt>
                <c:pt idx="5263">
                  <c:v>-4.4900000000000002E-2</c:v>
                </c:pt>
                <c:pt idx="5264">
                  <c:v>-5.79E-2</c:v>
                </c:pt>
                <c:pt idx="5265">
                  <c:v>-5.79E-2</c:v>
                </c:pt>
                <c:pt idx="5266">
                  <c:v>-5.79E-2</c:v>
                </c:pt>
                <c:pt idx="5267">
                  <c:v>-1.09E-2</c:v>
                </c:pt>
                <c:pt idx="5268">
                  <c:v>-1.09E-2</c:v>
                </c:pt>
                <c:pt idx="5269">
                  <c:v>-1.09E-2</c:v>
                </c:pt>
                <c:pt idx="5270">
                  <c:v>-1.09E-2</c:v>
                </c:pt>
                <c:pt idx="5271">
                  <c:v>-1.09E-2</c:v>
                </c:pt>
                <c:pt idx="5272">
                  <c:v>-1.09E-2</c:v>
                </c:pt>
                <c:pt idx="5273">
                  <c:v>-7.0400000000000003E-3</c:v>
                </c:pt>
                <c:pt idx="5274">
                  <c:v>-7.0400000000000003E-3</c:v>
                </c:pt>
                <c:pt idx="5275">
                  <c:v>1.8100000000000002E-2</c:v>
                </c:pt>
                <c:pt idx="5276">
                  <c:v>1.8100000000000002E-2</c:v>
                </c:pt>
                <c:pt idx="5277">
                  <c:v>1.8100000000000002E-2</c:v>
                </c:pt>
                <c:pt idx="5278">
                  <c:v>1.8100000000000002E-2</c:v>
                </c:pt>
                <c:pt idx="5279">
                  <c:v>1.8100000000000002E-2</c:v>
                </c:pt>
                <c:pt idx="5280">
                  <c:v>1.8100000000000002E-2</c:v>
                </c:pt>
                <c:pt idx="5281">
                  <c:v>1.8100000000000002E-2</c:v>
                </c:pt>
                <c:pt idx="5282">
                  <c:v>1.8100000000000002E-2</c:v>
                </c:pt>
                <c:pt idx="5283">
                  <c:v>1.8100000000000002E-2</c:v>
                </c:pt>
                <c:pt idx="5284">
                  <c:v>-2.5499999999999998E-2</c:v>
                </c:pt>
                <c:pt idx="5285">
                  <c:v>-2.5499999999999998E-2</c:v>
                </c:pt>
                <c:pt idx="5286">
                  <c:v>-5.5100000000000003E-2</c:v>
                </c:pt>
                <c:pt idx="5287">
                  <c:v>-4.4400000000000004E-3</c:v>
                </c:pt>
                <c:pt idx="5288">
                  <c:v>-4.4400000000000004E-3</c:v>
                </c:pt>
                <c:pt idx="5289">
                  <c:v>-4.4400000000000004E-3</c:v>
                </c:pt>
                <c:pt idx="5290">
                  <c:v>-4.4400000000000004E-3</c:v>
                </c:pt>
                <c:pt idx="5291">
                  <c:v>-4.4400000000000004E-3</c:v>
                </c:pt>
                <c:pt idx="5292">
                  <c:v>-4.4400000000000004E-3</c:v>
                </c:pt>
                <c:pt idx="5293">
                  <c:v>-4.4400000000000004E-3</c:v>
                </c:pt>
                <c:pt idx="5294">
                  <c:v>3.0599999999999999E-2</c:v>
                </c:pt>
                <c:pt idx="5295">
                  <c:v>2.4799999999999999E-2</c:v>
                </c:pt>
                <c:pt idx="5296">
                  <c:v>2.4799999999999999E-2</c:v>
                </c:pt>
                <c:pt idx="5297">
                  <c:v>-2.8299999999999999E-2</c:v>
                </c:pt>
                <c:pt idx="5298">
                  <c:v>-2.8299999999999999E-2</c:v>
                </c:pt>
                <c:pt idx="5299">
                  <c:v>-2.8299999999999999E-2</c:v>
                </c:pt>
                <c:pt idx="5300">
                  <c:v>-2.8299999999999999E-2</c:v>
                </c:pt>
                <c:pt idx="5301">
                  <c:v>-2.8299999999999999E-2</c:v>
                </c:pt>
                <c:pt idx="5302">
                  <c:v>-2.8299999999999999E-2</c:v>
                </c:pt>
                <c:pt idx="5303">
                  <c:v>-8.7399999999999995E-3</c:v>
                </c:pt>
                <c:pt idx="5304">
                  <c:v>-8.7399999999999995E-3</c:v>
                </c:pt>
                <c:pt idx="5305">
                  <c:v>-8.7399999999999995E-3</c:v>
                </c:pt>
                <c:pt idx="5306">
                  <c:v>-8.7399999999999995E-3</c:v>
                </c:pt>
                <c:pt idx="5307">
                  <c:v>-8.7399999999999995E-3</c:v>
                </c:pt>
                <c:pt idx="5308">
                  <c:v>2.29E-2</c:v>
                </c:pt>
                <c:pt idx="5309">
                  <c:v>2.29E-2</c:v>
                </c:pt>
                <c:pt idx="5310">
                  <c:v>2.29E-2</c:v>
                </c:pt>
                <c:pt idx="5311">
                  <c:v>4.1700000000000001E-2</c:v>
                </c:pt>
                <c:pt idx="5312">
                  <c:v>4.1700000000000001E-2</c:v>
                </c:pt>
                <c:pt idx="5313">
                  <c:v>7.3999999999999996E-2</c:v>
                </c:pt>
                <c:pt idx="5314">
                  <c:v>2.9499999999999998E-2</c:v>
                </c:pt>
                <c:pt idx="5315">
                  <c:v>-1.35E-2</c:v>
                </c:pt>
                <c:pt idx="5316">
                  <c:v>-1.35E-2</c:v>
                </c:pt>
                <c:pt idx="5317">
                  <c:v>-1.35E-2</c:v>
                </c:pt>
                <c:pt idx="5318">
                  <c:v>1.3899999999999999E-2</c:v>
                </c:pt>
                <c:pt idx="5319">
                  <c:v>1.3899999999999999E-2</c:v>
                </c:pt>
                <c:pt idx="5320">
                  <c:v>1.3899999999999999E-2</c:v>
                </c:pt>
                <c:pt idx="5321">
                  <c:v>1.3899999999999999E-2</c:v>
                </c:pt>
                <c:pt idx="5322">
                  <c:v>1.3899999999999999E-2</c:v>
                </c:pt>
                <c:pt idx="5323">
                  <c:v>1.3899999999999999E-2</c:v>
                </c:pt>
                <c:pt idx="5324">
                  <c:v>-3.0300000000000001E-2</c:v>
                </c:pt>
                <c:pt idx="5325">
                  <c:v>-3.0300000000000001E-2</c:v>
                </c:pt>
                <c:pt idx="5326">
                  <c:v>-3.0300000000000001E-2</c:v>
                </c:pt>
                <c:pt idx="5327">
                  <c:v>2.4299999999999999E-2</c:v>
                </c:pt>
                <c:pt idx="5328">
                  <c:v>2.4299999999999999E-2</c:v>
                </c:pt>
                <c:pt idx="5329">
                  <c:v>2.4299999999999999E-2</c:v>
                </c:pt>
                <c:pt idx="5330">
                  <c:v>-3.3500000000000002E-2</c:v>
                </c:pt>
                <c:pt idx="5331">
                  <c:v>-3.3500000000000002E-2</c:v>
                </c:pt>
                <c:pt idx="5332">
                  <c:v>-3.3500000000000002E-2</c:v>
                </c:pt>
                <c:pt idx="5333">
                  <c:v>-3.3500000000000002E-2</c:v>
                </c:pt>
                <c:pt idx="5334">
                  <c:v>-3.44E-2</c:v>
                </c:pt>
                <c:pt idx="5335">
                  <c:v>-3.44E-2</c:v>
                </c:pt>
                <c:pt idx="5336">
                  <c:v>-3.44E-2</c:v>
                </c:pt>
                <c:pt idx="5337">
                  <c:v>-3.44E-2</c:v>
                </c:pt>
                <c:pt idx="5338">
                  <c:v>1.43E-2</c:v>
                </c:pt>
                <c:pt idx="5339">
                  <c:v>1.43E-2</c:v>
                </c:pt>
                <c:pt idx="5340">
                  <c:v>1.43E-2</c:v>
                </c:pt>
                <c:pt idx="5341">
                  <c:v>7.6999999999999999E-2</c:v>
                </c:pt>
                <c:pt idx="5342">
                  <c:v>1.15E-2</c:v>
                </c:pt>
                <c:pt idx="5343">
                  <c:v>1.15E-2</c:v>
                </c:pt>
                <c:pt idx="5344">
                  <c:v>1.3599999999999999E-2</c:v>
                </c:pt>
                <c:pt idx="5345">
                  <c:v>1.3599999999999999E-2</c:v>
                </c:pt>
                <c:pt idx="5346">
                  <c:v>1.3599999999999999E-2</c:v>
                </c:pt>
                <c:pt idx="5347">
                  <c:v>1.3599999999999999E-2</c:v>
                </c:pt>
                <c:pt idx="5348">
                  <c:v>1.3599999999999999E-2</c:v>
                </c:pt>
                <c:pt idx="5349">
                  <c:v>1.3599999999999999E-2</c:v>
                </c:pt>
                <c:pt idx="5350">
                  <c:v>1.3599999999999999E-2</c:v>
                </c:pt>
                <c:pt idx="5351">
                  <c:v>1.3599999999999999E-2</c:v>
                </c:pt>
                <c:pt idx="5352">
                  <c:v>1.3599999999999999E-2</c:v>
                </c:pt>
                <c:pt idx="5353">
                  <c:v>1.3599999999999999E-2</c:v>
                </c:pt>
                <c:pt idx="5354">
                  <c:v>1.3599999999999999E-2</c:v>
                </c:pt>
                <c:pt idx="5355">
                  <c:v>-3.4199999999999999E-3</c:v>
                </c:pt>
                <c:pt idx="5356">
                  <c:v>-3.4199999999999999E-3</c:v>
                </c:pt>
                <c:pt idx="5357">
                  <c:v>-3.4199999999999999E-3</c:v>
                </c:pt>
                <c:pt idx="5358">
                  <c:v>-3.4199999999999999E-3</c:v>
                </c:pt>
                <c:pt idx="5359">
                  <c:v>3.5799999999999998E-2</c:v>
                </c:pt>
                <c:pt idx="5360">
                  <c:v>3.5799999999999998E-2</c:v>
                </c:pt>
                <c:pt idx="5361">
                  <c:v>0.03</c:v>
                </c:pt>
                <c:pt idx="5362">
                  <c:v>0.03</c:v>
                </c:pt>
                <c:pt idx="5363">
                  <c:v>0.03</c:v>
                </c:pt>
                <c:pt idx="5364">
                  <c:v>0.03</c:v>
                </c:pt>
                <c:pt idx="5365">
                  <c:v>0.03</c:v>
                </c:pt>
                <c:pt idx="5366">
                  <c:v>-4.0399999999999998E-2</c:v>
                </c:pt>
                <c:pt idx="5367">
                  <c:v>-4.7500000000000001E-2</c:v>
                </c:pt>
                <c:pt idx="5368">
                  <c:v>-5.4600000000000003E-2</c:v>
                </c:pt>
                <c:pt idx="5369">
                  <c:v>-5.4600000000000003E-2</c:v>
                </c:pt>
                <c:pt idx="5370">
                  <c:v>4.3099999999999999E-2</c:v>
                </c:pt>
                <c:pt idx="5371">
                  <c:v>8.1900000000000001E-2</c:v>
                </c:pt>
                <c:pt idx="5372">
                  <c:v>8.1900000000000001E-2</c:v>
                </c:pt>
                <c:pt idx="5373">
                  <c:v>8.1900000000000001E-2</c:v>
                </c:pt>
                <c:pt idx="5374">
                  <c:v>3.1699999999999999E-2</c:v>
                </c:pt>
                <c:pt idx="5375">
                  <c:v>3.1699999999999999E-2</c:v>
                </c:pt>
                <c:pt idx="5376">
                  <c:v>3.1699999999999999E-2</c:v>
                </c:pt>
                <c:pt idx="5377">
                  <c:v>-1.32E-2</c:v>
                </c:pt>
                <c:pt idx="5378">
                  <c:v>-1.32E-2</c:v>
                </c:pt>
                <c:pt idx="5379">
                  <c:v>-1.32E-2</c:v>
                </c:pt>
                <c:pt idx="5380">
                  <c:v>-1.32E-2</c:v>
                </c:pt>
                <c:pt idx="5381">
                  <c:v>-1.32E-2</c:v>
                </c:pt>
                <c:pt idx="5382">
                  <c:v>-1.32E-2</c:v>
                </c:pt>
                <c:pt idx="5383">
                  <c:v>-1.32E-2</c:v>
                </c:pt>
                <c:pt idx="5384">
                  <c:v>-1.32E-2</c:v>
                </c:pt>
                <c:pt idx="5385">
                  <c:v>-1.32E-2</c:v>
                </c:pt>
                <c:pt idx="5386">
                  <c:v>-2.1700000000000001E-2</c:v>
                </c:pt>
                <c:pt idx="5387">
                  <c:v>-2.1700000000000001E-2</c:v>
                </c:pt>
                <c:pt idx="5388">
                  <c:v>-1.92E-3</c:v>
                </c:pt>
                <c:pt idx="5389">
                  <c:v>-1.92E-3</c:v>
                </c:pt>
                <c:pt idx="5390">
                  <c:v>-1.92E-3</c:v>
                </c:pt>
                <c:pt idx="5391">
                  <c:v>-2.24E-2</c:v>
                </c:pt>
                <c:pt idx="5392">
                  <c:v>-4.5399999999999998E-3</c:v>
                </c:pt>
                <c:pt idx="5393">
                  <c:v>-4.5399999999999998E-3</c:v>
                </c:pt>
                <c:pt idx="5394">
                  <c:v>-4.5399999999999998E-3</c:v>
                </c:pt>
                <c:pt idx="5395">
                  <c:v>-3.4799999999999998E-2</c:v>
                </c:pt>
                <c:pt idx="5396">
                  <c:v>-3.4799999999999998E-2</c:v>
                </c:pt>
                <c:pt idx="5397">
                  <c:v>-3.4799999999999998E-2</c:v>
                </c:pt>
                <c:pt idx="5398">
                  <c:v>-3.4799999999999998E-2</c:v>
                </c:pt>
                <c:pt idx="5399">
                  <c:v>-3.9699999999999996E-3</c:v>
                </c:pt>
                <c:pt idx="5400">
                  <c:v>-3.9699999999999996E-3</c:v>
                </c:pt>
                <c:pt idx="5401">
                  <c:v>-3.9699999999999996E-3</c:v>
                </c:pt>
                <c:pt idx="5402">
                  <c:v>-3.9699999999999996E-3</c:v>
                </c:pt>
                <c:pt idx="5403">
                  <c:v>-3.9699999999999996E-3</c:v>
                </c:pt>
                <c:pt idx="5404">
                  <c:v>-3.9699999999999996E-3</c:v>
                </c:pt>
                <c:pt idx="5405">
                  <c:v>-3.9699999999999996E-3</c:v>
                </c:pt>
                <c:pt idx="5406">
                  <c:v>-3.9699999999999996E-3</c:v>
                </c:pt>
                <c:pt idx="5407">
                  <c:v>-3.9699999999999996E-3</c:v>
                </c:pt>
                <c:pt idx="5408">
                  <c:v>-3.9699999999999996E-3</c:v>
                </c:pt>
                <c:pt idx="5409">
                  <c:v>-3.9699999999999996E-3</c:v>
                </c:pt>
                <c:pt idx="5410">
                  <c:v>-3.9699999999999996E-3</c:v>
                </c:pt>
                <c:pt idx="5411">
                  <c:v>-3.9699999999999996E-3</c:v>
                </c:pt>
                <c:pt idx="5412">
                  <c:v>-3.9699999999999996E-3</c:v>
                </c:pt>
                <c:pt idx="5413">
                  <c:v>-5.8799999999999998E-2</c:v>
                </c:pt>
                <c:pt idx="5414">
                  <c:v>2.42E-4</c:v>
                </c:pt>
                <c:pt idx="5415">
                  <c:v>2.42E-4</c:v>
                </c:pt>
                <c:pt idx="5416">
                  <c:v>2.42E-4</c:v>
                </c:pt>
                <c:pt idx="5417">
                  <c:v>2.42E-4</c:v>
                </c:pt>
                <c:pt idx="5418">
                  <c:v>2.42E-4</c:v>
                </c:pt>
                <c:pt idx="5419">
                  <c:v>2.42E-4</c:v>
                </c:pt>
                <c:pt idx="5420">
                  <c:v>2.42E-4</c:v>
                </c:pt>
                <c:pt idx="5421">
                  <c:v>-5.3600000000000002E-2</c:v>
                </c:pt>
                <c:pt idx="5422">
                  <c:v>-5.3600000000000002E-2</c:v>
                </c:pt>
                <c:pt idx="5423">
                  <c:v>-5.3600000000000002E-2</c:v>
                </c:pt>
                <c:pt idx="5424">
                  <c:v>-5.3600000000000002E-2</c:v>
                </c:pt>
                <c:pt idx="5425">
                  <c:v>-5.3600000000000002E-2</c:v>
                </c:pt>
                <c:pt idx="5426">
                  <c:v>4.19E-2</c:v>
                </c:pt>
                <c:pt idx="5427">
                  <c:v>4.19E-2</c:v>
                </c:pt>
                <c:pt idx="5428">
                  <c:v>4.19E-2</c:v>
                </c:pt>
                <c:pt idx="5429">
                  <c:v>4.19E-2</c:v>
                </c:pt>
                <c:pt idx="5430">
                  <c:v>4.19E-2</c:v>
                </c:pt>
                <c:pt idx="5431">
                  <c:v>-1.44E-2</c:v>
                </c:pt>
                <c:pt idx="5432">
                  <c:v>-7.8200000000000006E-2</c:v>
                </c:pt>
                <c:pt idx="5433">
                  <c:v>4.8000000000000001E-2</c:v>
                </c:pt>
                <c:pt idx="5434">
                  <c:v>4.8000000000000001E-2</c:v>
                </c:pt>
                <c:pt idx="5435">
                  <c:v>2.9399999999999999E-3</c:v>
                </c:pt>
                <c:pt idx="5436">
                  <c:v>2.9399999999999999E-3</c:v>
                </c:pt>
                <c:pt idx="5437">
                  <c:v>2.9399999999999999E-3</c:v>
                </c:pt>
                <c:pt idx="5438">
                  <c:v>2.9399999999999999E-3</c:v>
                </c:pt>
                <c:pt idx="5439">
                  <c:v>2.9399999999999999E-3</c:v>
                </c:pt>
                <c:pt idx="5440">
                  <c:v>2.9399999999999999E-3</c:v>
                </c:pt>
                <c:pt idx="5441">
                  <c:v>2.9399999999999999E-3</c:v>
                </c:pt>
                <c:pt idx="5442">
                  <c:v>2.9399999999999999E-3</c:v>
                </c:pt>
                <c:pt idx="5443">
                  <c:v>2.9399999999999999E-3</c:v>
                </c:pt>
                <c:pt idx="5444">
                  <c:v>2.9399999999999999E-3</c:v>
                </c:pt>
                <c:pt idx="5445">
                  <c:v>-8.9700000000000002E-2</c:v>
                </c:pt>
                <c:pt idx="5446">
                  <c:v>-8.9700000000000002E-2</c:v>
                </c:pt>
                <c:pt idx="5447">
                  <c:v>-8.6400000000000005E-2</c:v>
                </c:pt>
                <c:pt idx="5448">
                  <c:v>-8.6400000000000005E-2</c:v>
                </c:pt>
                <c:pt idx="5449">
                  <c:v>-8.6400000000000005E-2</c:v>
                </c:pt>
                <c:pt idx="5450">
                  <c:v>-8.6400000000000005E-2</c:v>
                </c:pt>
                <c:pt idx="5451">
                  <c:v>-4.9200000000000001E-2</c:v>
                </c:pt>
                <c:pt idx="5452">
                  <c:v>-4.9200000000000001E-2</c:v>
                </c:pt>
                <c:pt idx="5453">
                  <c:v>-4.9200000000000001E-2</c:v>
                </c:pt>
                <c:pt idx="5454">
                  <c:v>-4.9200000000000001E-2</c:v>
                </c:pt>
                <c:pt idx="5455">
                  <c:v>-4.9200000000000001E-2</c:v>
                </c:pt>
                <c:pt idx="5456">
                  <c:v>-4.9200000000000001E-2</c:v>
                </c:pt>
                <c:pt idx="5457">
                  <c:v>2.0799999999999999E-2</c:v>
                </c:pt>
                <c:pt idx="5458">
                  <c:v>2.0799999999999999E-2</c:v>
                </c:pt>
                <c:pt idx="5459">
                  <c:v>2.0799999999999999E-2</c:v>
                </c:pt>
                <c:pt idx="5460">
                  <c:v>1.4E-2</c:v>
                </c:pt>
                <c:pt idx="5461">
                  <c:v>1.4E-2</c:v>
                </c:pt>
                <c:pt idx="5462">
                  <c:v>1.4E-2</c:v>
                </c:pt>
                <c:pt idx="5463">
                  <c:v>1.4E-2</c:v>
                </c:pt>
                <c:pt idx="5464">
                  <c:v>1.4E-2</c:v>
                </c:pt>
                <c:pt idx="5465">
                  <c:v>1.4E-2</c:v>
                </c:pt>
                <c:pt idx="5466">
                  <c:v>1.4E-2</c:v>
                </c:pt>
                <c:pt idx="5467">
                  <c:v>2.86E-2</c:v>
                </c:pt>
                <c:pt idx="5468">
                  <c:v>2.86E-2</c:v>
                </c:pt>
                <c:pt idx="5469">
                  <c:v>2.86E-2</c:v>
                </c:pt>
                <c:pt idx="5470">
                  <c:v>2.86E-2</c:v>
                </c:pt>
                <c:pt idx="5471">
                  <c:v>-2.5399999999999999E-2</c:v>
                </c:pt>
                <c:pt idx="5472">
                  <c:v>-2.5399999999999999E-2</c:v>
                </c:pt>
                <c:pt idx="5473">
                  <c:v>-2.5399999999999999E-2</c:v>
                </c:pt>
                <c:pt idx="5474">
                  <c:v>-5.3499999999999999E-2</c:v>
                </c:pt>
                <c:pt idx="5475">
                  <c:v>-4.7300000000000002E-2</c:v>
                </c:pt>
                <c:pt idx="5476">
                  <c:v>-4.1399999999999996E-3</c:v>
                </c:pt>
                <c:pt idx="5477">
                  <c:v>-2.35E-2</c:v>
                </c:pt>
                <c:pt idx="5478">
                  <c:v>-2.35E-2</c:v>
                </c:pt>
                <c:pt idx="5479">
                  <c:v>-2.35E-2</c:v>
                </c:pt>
                <c:pt idx="5480">
                  <c:v>-2.35E-2</c:v>
                </c:pt>
                <c:pt idx="5481">
                  <c:v>5.8900000000000003E-3</c:v>
                </c:pt>
                <c:pt idx="5482">
                  <c:v>5.8900000000000003E-3</c:v>
                </c:pt>
                <c:pt idx="5483">
                  <c:v>5.8900000000000003E-3</c:v>
                </c:pt>
                <c:pt idx="5484">
                  <c:v>5.8900000000000003E-3</c:v>
                </c:pt>
                <c:pt idx="5485">
                  <c:v>5.8900000000000003E-3</c:v>
                </c:pt>
                <c:pt idx="5486">
                  <c:v>-6.9400000000000003E-2</c:v>
                </c:pt>
                <c:pt idx="5487">
                  <c:v>0.115</c:v>
                </c:pt>
                <c:pt idx="5488">
                  <c:v>0.115</c:v>
                </c:pt>
                <c:pt idx="5489">
                  <c:v>2.8000000000000001E-2</c:v>
                </c:pt>
                <c:pt idx="5490">
                  <c:v>2.8000000000000001E-2</c:v>
                </c:pt>
                <c:pt idx="5491">
                  <c:v>3.5099999999999999E-2</c:v>
                </c:pt>
                <c:pt idx="5492">
                  <c:v>3.5099999999999999E-2</c:v>
                </c:pt>
                <c:pt idx="5493">
                  <c:v>3.5099999999999999E-2</c:v>
                </c:pt>
                <c:pt idx="5494">
                  <c:v>3.5099999999999999E-2</c:v>
                </c:pt>
                <c:pt idx="5495">
                  <c:v>4.8399999999999999E-2</c:v>
                </c:pt>
                <c:pt idx="5496">
                  <c:v>2.3300000000000001E-2</c:v>
                </c:pt>
                <c:pt idx="5497">
                  <c:v>2.3300000000000001E-2</c:v>
                </c:pt>
                <c:pt idx="5498">
                  <c:v>4.3900000000000002E-2</c:v>
                </c:pt>
                <c:pt idx="5499">
                  <c:v>3.4599999999999999E-2</c:v>
                </c:pt>
                <c:pt idx="5500">
                  <c:v>3.4599999999999999E-2</c:v>
                </c:pt>
                <c:pt idx="5501">
                  <c:v>3.4599999999999999E-2</c:v>
                </c:pt>
                <c:pt idx="5502">
                  <c:v>7.9000000000000001E-2</c:v>
                </c:pt>
                <c:pt idx="5503">
                  <c:v>7.9000000000000001E-2</c:v>
                </c:pt>
                <c:pt idx="5504">
                  <c:v>7.9000000000000001E-2</c:v>
                </c:pt>
                <c:pt idx="5505">
                  <c:v>-1.1900000000000001E-2</c:v>
                </c:pt>
                <c:pt idx="5506">
                  <c:v>6.3700000000000007E-2</c:v>
                </c:pt>
                <c:pt idx="5507">
                  <c:v>-6.5299999999999997E-2</c:v>
                </c:pt>
                <c:pt idx="5508">
                  <c:v>-6.5299999999999997E-2</c:v>
                </c:pt>
                <c:pt idx="5509">
                  <c:v>-6.5299999999999997E-2</c:v>
                </c:pt>
                <c:pt idx="5510">
                  <c:v>-6.5299999999999997E-2</c:v>
                </c:pt>
                <c:pt idx="5511">
                  <c:v>-4.3700000000000003E-2</c:v>
                </c:pt>
                <c:pt idx="5512">
                  <c:v>-4.3700000000000003E-2</c:v>
                </c:pt>
                <c:pt idx="5513">
                  <c:v>2.0500000000000001E-2</c:v>
                </c:pt>
                <c:pt idx="5514">
                  <c:v>2.0500000000000001E-2</c:v>
                </c:pt>
                <c:pt idx="5515">
                  <c:v>-1.77E-2</c:v>
                </c:pt>
                <c:pt idx="5516">
                  <c:v>-3.0499999999999999E-2</c:v>
                </c:pt>
                <c:pt idx="5517">
                  <c:v>-3.0499999999999999E-2</c:v>
                </c:pt>
                <c:pt idx="5518">
                  <c:v>-3.0499999999999999E-2</c:v>
                </c:pt>
                <c:pt idx="5519">
                  <c:v>-3.0499999999999999E-2</c:v>
                </c:pt>
                <c:pt idx="5520">
                  <c:v>-3.0499999999999999E-2</c:v>
                </c:pt>
                <c:pt idx="5521">
                  <c:v>-3.0499999999999999E-2</c:v>
                </c:pt>
                <c:pt idx="5522">
                  <c:v>-5.9400000000000001E-2</c:v>
                </c:pt>
                <c:pt idx="5523">
                  <c:v>-5.9400000000000001E-2</c:v>
                </c:pt>
                <c:pt idx="5524">
                  <c:v>-1.4800000000000001E-2</c:v>
                </c:pt>
                <c:pt idx="5525">
                  <c:v>-1.32E-2</c:v>
                </c:pt>
                <c:pt idx="5526">
                  <c:v>-1.32E-2</c:v>
                </c:pt>
                <c:pt idx="5527">
                  <c:v>-1.32E-2</c:v>
                </c:pt>
                <c:pt idx="5528">
                  <c:v>4.9700000000000001E-2</c:v>
                </c:pt>
                <c:pt idx="5529">
                  <c:v>4.9700000000000001E-2</c:v>
                </c:pt>
                <c:pt idx="5530">
                  <c:v>4.9700000000000001E-2</c:v>
                </c:pt>
                <c:pt idx="5531">
                  <c:v>-1.5699999999999999E-2</c:v>
                </c:pt>
                <c:pt idx="5532">
                  <c:v>-1.5699999999999999E-2</c:v>
                </c:pt>
                <c:pt idx="5533">
                  <c:v>-1.5699999999999999E-2</c:v>
                </c:pt>
                <c:pt idx="5534">
                  <c:v>-1.5699999999999999E-2</c:v>
                </c:pt>
                <c:pt idx="5535">
                  <c:v>-1.5699999999999999E-2</c:v>
                </c:pt>
                <c:pt idx="5536">
                  <c:v>-1.5699999999999999E-2</c:v>
                </c:pt>
                <c:pt idx="5537">
                  <c:v>-1.5699999999999999E-2</c:v>
                </c:pt>
                <c:pt idx="5538">
                  <c:v>-1.5699999999999999E-2</c:v>
                </c:pt>
                <c:pt idx="5539">
                  <c:v>-1.5699999999999999E-2</c:v>
                </c:pt>
                <c:pt idx="5540">
                  <c:v>1.1599999999999999E-2</c:v>
                </c:pt>
                <c:pt idx="5541">
                  <c:v>1.1599999999999999E-2</c:v>
                </c:pt>
                <c:pt idx="5542">
                  <c:v>1.1599999999999999E-2</c:v>
                </c:pt>
                <c:pt idx="5543">
                  <c:v>1.1599999999999999E-2</c:v>
                </c:pt>
                <c:pt idx="5544">
                  <c:v>1.1599999999999999E-2</c:v>
                </c:pt>
                <c:pt idx="5545">
                  <c:v>8.2799999999999999E-2</c:v>
                </c:pt>
                <c:pt idx="5546">
                  <c:v>8.2799999999999999E-2</c:v>
                </c:pt>
                <c:pt idx="5547">
                  <c:v>8.2799999999999999E-2</c:v>
                </c:pt>
                <c:pt idx="5548">
                  <c:v>8.2799999999999999E-2</c:v>
                </c:pt>
                <c:pt idx="5549">
                  <c:v>-6.59E-2</c:v>
                </c:pt>
                <c:pt idx="5550">
                  <c:v>-6.59E-2</c:v>
                </c:pt>
                <c:pt idx="5551">
                  <c:v>3.0800000000000001E-2</c:v>
                </c:pt>
                <c:pt idx="5552">
                  <c:v>3.0800000000000001E-2</c:v>
                </c:pt>
                <c:pt idx="5553">
                  <c:v>3.0800000000000001E-2</c:v>
                </c:pt>
                <c:pt idx="5554">
                  <c:v>5.8900000000000001E-2</c:v>
                </c:pt>
                <c:pt idx="5555">
                  <c:v>1.8800000000000001E-2</c:v>
                </c:pt>
                <c:pt idx="5556">
                  <c:v>1.8800000000000001E-2</c:v>
                </c:pt>
                <c:pt idx="5557">
                  <c:v>1.8800000000000001E-2</c:v>
                </c:pt>
                <c:pt idx="5558">
                  <c:v>2.6200000000000001E-2</c:v>
                </c:pt>
                <c:pt idx="5559">
                  <c:v>2.6200000000000001E-2</c:v>
                </c:pt>
                <c:pt idx="5560">
                  <c:v>2.6200000000000001E-2</c:v>
                </c:pt>
                <c:pt idx="5561">
                  <c:v>-3.7900000000000003E-2</c:v>
                </c:pt>
                <c:pt idx="5562">
                  <c:v>-3.7900000000000003E-2</c:v>
                </c:pt>
                <c:pt idx="5563">
                  <c:v>-3.7900000000000003E-2</c:v>
                </c:pt>
                <c:pt idx="5564">
                  <c:v>-3.7900000000000003E-2</c:v>
                </c:pt>
                <c:pt idx="5565">
                  <c:v>3.8699999999999998E-2</c:v>
                </c:pt>
                <c:pt idx="5566">
                  <c:v>5.4800000000000001E-2</c:v>
                </c:pt>
                <c:pt idx="5567">
                  <c:v>5.4800000000000001E-2</c:v>
                </c:pt>
                <c:pt idx="5568">
                  <c:v>5.4800000000000001E-2</c:v>
                </c:pt>
                <c:pt idx="5569">
                  <c:v>5.4800000000000001E-2</c:v>
                </c:pt>
                <c:pt idx="5570">
                  <c:v>0.125</c:v>
                </c:pt>
                <c:pt idx="5571">
                  <c:v>0.125</c:v>
                </c:pt>
                <c:pt idx="5572">
                  <c:v>0.125</c:v>
                </c:pt>
                <c:pt idx="5573">
                  <c:v>-3.6799999999999999E-2</c:v>
                </c:pt>
                <c:pt idx="5574">
                  <c:v>-3.6799999999999999E-2</c:v>
                </c:pt>
                <c:pt idx="5575">
                  <c:v>-3.6799999999999999E-2</c:v>
                </c:pt>
                <c:pt idx="5576">
                  <c:v>-3.6799999999999999E-2</c:v>
                </c:pt>
                <c:pt idx="5577">
                  <c:v>-3.2199999999999999E-2</c:v>
                </c:pt>
                <c:pt idx="5578">
                  <c:v>-3.2199999999999999E-2</c:v>
                </c:pt>
                <c:pt idx="5579">
                  <c:v>3.0799999999999998E-3</c:v>
                </c:pt>
                <c:pt idx="5580">
                  <c:v>3.0799999999999998E-3</c:v>
                </c:pt>
                <c:pt idx="5581">
                  <c:v>-6.6400000000000001E-2</c:v>
                </c:pt>
                <c:pt idx="5582">
                  <c:v>-6.6400000000000001E-2</c:v>
                </c:pt>
                <c:pt idx="5583">
                  <c:v>-6.6400000000000001E-2</c:v>
                </c:pt>
                <c:pt idx="5584">
                  <c:v>-2.6599999999999999E-2</c:v>
                </c:pt>
                <c:pt idx="5585">
                  <c:v>-1.9E-3</c:v>
                </c:pt>
                <c:pt idx="5586">
                  <c:v>-1.9E-3</c:v>
                </c:pt>
                <c:pt idx="5587">
                  <c:v>-1.9E-3</c:v>
                </c:pt>
                <c:pt idx="5588">
                  <c:v>-1.9E-3</c:v>
                </c:pt>
                <c:pt idx="5589">
                  <c:v>-1.9E-3</c:v>
                </c:pt>
                <c:pt idx="5590">
                  <c:v>2.9700000000000001E-2</c:v>
                </c:pt>
                <c:pt idx="5591">
                  <c:v>-1.0800000000000001E-2</c:v>
                </c:pt>
                <c:pt idx="5592">
                  <c:v>-1.0800000000000001E-2</c:v>
                </c:pt>
                <c:pt idx="5593">
                  <c:v>-1.0800000000000001E-2</c:v>
                </c:pt>
                <c:pt idx="5594">
                  <c:v>-1.0800000000000001E-2</c:v>
                </c:pt>
                <c:pt idx="5595">
                  <c:v>-1.0800000000000001E-2</c:v>
                </c:pt>
                <c:pt idx="5596">
                  <c:v>-1.0800000000000001E-2</c:v>
                </c:pt>
                <c:pt idx="5597">
                  <c:v>-3.2099999999999997E-2</c:v>
                </c:pt>
                <c:pt idx="5598">
                  <c:v>-3.2099999999999997E-2</c:v>
                </c:pt>
                <c:pt idx="5599">
                  <c:v>-3.2099999999999997E-2</c:v>
                </c:pt>
                <c:pt idx="5600">
                  <c:v>-3.2099999999999997E-2</c:v>
                </c:pt>
                <c:pt idx="5601">
                  <c:v>-3.2099999999999997E-2</c:v>
                </c:pt>
                <c:pt idx="5602">
                  <c:v>-3.2099999999999997E-2</c:v>
                </c:pt>
                <c:pt idx="5603">
                  <c:v>-3.2099999999999997E-2</c:v>
                </c:pt>
                <c:pt idx="5604">
                  <c:v>2.98E-2</c:v>
                </c:pt>
                <c:pt idx="5605">
                  <c:v>2.98E-2</c:v>
                </c:pt>
                <c:pt idx="5606">
                  <c:v>2.98E-2</c:v>
                </c:pt>
                <c:pt idx="5607">
                  <c:v>2.98E-2</c:v>
                </c:pt>
                <c:pt idx="5608">
                  <c:v>-3.3500000000000001E-3</c:v>
                </c:pt>
                <c:pt idx="5609">
                  <c:v>-3.3500000000000001E-3</c:v>
                </c:pt>
                <c:pt idx="5610">
                  <c:v>-3.3500000000000001E-3</c:v>
                </c:pt>
                <c:pt idx="5611">
                  <c:v>-6.7299999999999999E-2</c:v>
                </c:pt>
                <c:pt idx="5612">
                  <c:v>-6.7299999999999999E-2</c:v>
                </c:pt>
                <c:pt idx="5613">
                  <c:v>-6.7299999999999999E-2</c:v>
                </c:pt>
                <c:pt idx="5614">
                  <c:v>-6.7299999999999999E-2</c:v>
                </c:pt>
                <c:pt idx="5615">
                  <c:v>-2.9600000000000001E-2</c:v>
                </c:pt>
                <c:pt idx="5616">
                  <c:v>-2.9600000000000001E-2</c:v>
                </c:pt>
                <c:pt idx="5617">
                  <c:v>-2.9600000000000001E-2</c:v>
                </c:pt>
                <c:pt idx="5618">
                  <c:v>-2.9600000000000001E-2</c:v>
                </c:pt>
                <c:pt idx="5619">
                  <c:v>-1.2500000000000001E-2</c:v>
                </c:pt>
                <c:pt idx="5620">
                  <c:v>-1.2500000000000001E-2</c:v>
                </c:pt>
                <c:pt idx="5621">
                  <c:v>-1.2500000000000001E-2</c:v>
                </c:pt>
                <c:pt idx="5622">
                  <c:v>-1.2500000000000001E-2</c:v>
                </c:pt>
                <c:pt idx="5623">
                  <c:v>-1.2500000000000001E-2</c:v>
                </c:pt>
                <c:pt idx="5624">
                  <c:v>-1.2500000000000001E-2</c:v>
                </c:pt>
                <c:pt idx="5625">
                  <c:v>-1.2500000000000001E-2</c:v>
                </c:pt>
                <c:pt idx="5626">
                  <c:v>-1.2500000000000001E-2</c:v>
                </c:pt>
                <c:pt idx="5627">
                  <c:v>-1.2500000000000001E-2</c:v>
                </c:pt>
                <c:pt idx="5628">
                  <c:v>1.9800000000000002E-2</c:v>
                </c:pt>
                <c:pt idx="5629">
                  <c:v>7.0499999999999993E-2</c:v>
                </c:pt>
                <c:pt idx="5630">
                  <c:v>0.104</c:v>
                </c:pt>
                <c:pt idx="5631">
                  <c:v>0.104</c:v>
                </c:pt>
                <c:pt idx="5632">
                  <c:v>0.104</c:v>
                </c:pt>
                <c:pt idx="5633">
                  <c:v>0.104</c:v>
                </c:pt>
                <c:pt idx="5634">
                  <c:v>0.104</c:v>
                </c:pt>
                <c:pt idx="5635">
                  <c:v>2.3800000000000002E-2</c:v>
                </c:pt>
                <c:pt idx="5636">
                  <c:v>2.3800000000000002E-2</c:v>
                </c:pt>
                <c:pt idx="5637">
                  <c:v>2.3800000000000002E-2</c:v>
                </c:pt>
                <c:pt idx="5638">
                  <c:v>2.3800000000000002E-2</c:v>
                </c:pt>
                <c:pt idx="5639">
                  <c:v>2.3800000000000002E-2</c:v>
                </c:pt>
                <c:pt idx="5640">
                  <c:v>-1.54E-2</c:v>
                </c:pt>
                <c:pt idx="5641">
                  <c:v>-1.54E-2</c:v>
                </c:pt>
                <c:pt idx="5642">
                  <c:v>-2.3699999999999999E-2</c:v>
                </c:pt>
                <c:pt idx="5643">
                  <c:v>-2.3699999999999999E-2</c:v>
                </c:pt>
                <c:pt idx="5644">
                  <c:v>-2.3699999999999999E-2</c:v>
                </c:pt>
                <c:pt idx="5645">
                  <c:v>5.9699999999999996E-3</c:v>
                </c:pt>
                <c:pt idx="5646">
                  <c:v>5.9699999999999996E-3</c:v>
                </c:pt>
                <c:pt idx="5647">
                  <c:v>9.3299999999999994E-2</c:v>
                </c:pt>
                <c:pt idx="5648">
                  <c:v>9.3299999999999994E-2</c:v>
                </c:pt>
                <c:pt idx="5649">
                  <c:v>8.1699999999999995E-2</c:v>
                </c:pt>
                <c:pt idx="5650">
                  <c:v>3.0300000000000001E-2</c:v>
                </c:pt>
                <c:pt idx="5651">
                  <c:v>3.0300000000000001E-2</c:v>
                </c:pt>
                <c:pt idx="5652">
                  <c:v>3.0300000000000001E-2</c:v>
                </c:pt>
                <c:pt idx="5653">
                  <c:v>3.0300000000000001E-2</c:v>
                </c:pt>
                <c:pt idx="5654">
                  <c:v>3.0300000000000001E-2</c:v>
                </c:pt>
                <c:pt idx="5655">
                  <c:v>3.0300000000000001E-2</c:v>
                </c:pt>
                <c:pt idx="5656">
                  <c:v>-3.27E-2</c:v>
                </c:pt>
                <c:pt idx="5657">
                  <c:v>-3.27E-2</c:v>
                </c:pt>
                <c:pt idx="5658">
                  <c:v>-3.27E-2</c:v>
                </c:pt>
                <c:pt idx="5659">
                  <c:v>-3.27E-2</c:v>
                </c:pt>
                <c:pt idx="5660">
                  <c:v>7.8300000000000002E-3</c:v>
                </c:pt>
                <c:pt idx="5661">
                  <c:v>7.8300000000000002E-3</c:v>
                </c:pt>
                <c:pt idx="5662">
                  <c:v>1.2E-2</c:v>
                </c:pt>
                <c:pt idx="5663">
                  <c:v>1.2E-2</c:v>
                </c:pt>
                <c:pt idx="5664">
                  <c:v>1.2E-2</c:v>
                </c:pt>
                <c:pt idx="5665">
                  <c:v>-1.5E-3</c:v>
                </c:pt>
                <c:pt idx="5666">
                  <c:v>-8.2799999999999992E-3</c:v>
                </c:pt>
                <c:pt idx="5667">
                  <c:v>-8.2799999999999992E-3</c:v>
                </c:pt>
                <c:pt idx="5668">
                  <c:v>-8.2799999999999992E-3</c:v>
                </c:pt>
                <c:pt idx="5669">
                  <c:v>-8.2799999999999992E-3</c:v>
                </c:pt>
                <c:pt idx="5670">
                  <c:v>-1.9099999999999999E-2</c:v>
                </c:pt>
                <c:pt idx="5671">
                  <c:v>-1.9099999999999999E-2</c:v>
                </c:pt>
                <c:pt idx="5672">
                  <c:v>-3.95E-2</c:v>
                </c:pt>
                <c:pt idx="5673">
                  <c:v>-3.95E-2</c:v>
                </c:pt>
                <c:pt idx="5674">
                  <c:v>-3.95E-2</c:v>
                </c:pt>
                <c:pt idx="5675">
                  <c:v>-3.95E-2</c:v>
                </c:pt>
                <c:pt idx="5676">
                  <c:v>6.9500000000000006E-2</c:v>
                </c:pt>
                <c:pt idx="5677">
                  <c:v>-4.6800000000000001E-2</c:v>
                </c:pt>
                <c:pt idx="5678">
                  <c:v>-4.6800000000000001E-2</c:v>
                </c:pt>
                <c:pt idx="5679">
                  <c:v>-4.6800000000000001E-2</c:v>
                </c:pt>
                <c:pt idx="5680">
                  <c:v>-4.6800000000000001E-2</c:v>
                </c:pt>
                <c:pt idx="5681">
                  <c:v>-4.6800000000000001E-2</c:v>
                </c:pt>
                <c:pt idx="5682">
                  <c:v>-4.6800000000000001E-2</c:v>
                </c:pt>
                <c:pt idx="5683">
                  <c:v>0.107</c:v>
                </c:pt>
                <c:pt idx="5684">
                  <c:v>7.5200000000000003E-2</c:v>
                </c:pt>
                <c:pt idx="5685">
                  <c:v>7.5200000000000003E-2</c:v>
                </c:pt>
                <c:pt idx="5686">
                  <c:v>-7.1900000000000006E-2</c:v>
                </c:pt>
                <c:pt idx="5687">
                  <c:v>9.0300000000000005E-2</c:v>
                </c:pt>
                <c:pt idx="5688">
                  <c:v>9.0300000000000005E-2</c:v>
                </c:pt>
                <c:pt idx="5689">
                  <c:v>9.0300000000000005E-2</c:v>
                </c:pt>
                <c:pt idx="5690">
                  <c:v>9.0300000000000005E-2</c:v>
                </c:pt>
                <c:pt idx="5691">
                  <c:v>9.0300000000000005E-2</c:v>
                </c:pt>
                <c:pt idx="5692">
                  <c:v>9.0300000000000005E-2</c:v>
                </c:pt>
                <c:pt idx="5693">
                  <c:v>7.2300000000000003E-2</c:v>
                </c:pt>
                <c:pt idx="5694">
                  <c:v>7.2300000000000003E-2</c:v>
                </c:pt>
                <c:pt idx="5695">
                  <c:v>7.2300000000000003E-2</c:v>
                </c:pt>
                <c:pt idx="5696">
                  <c:v>7.2300000000000003E-2</c:v>
                </c:pt>
                <c:pt idx="5697">
                  <c:v>7.2300000000000003E-2</c:v>
                </c:pt>
                <c:pt idx="5698">
                  <c:v>7.2300000000000003E-2</c:v>
                </c:pt>
                <c:pt idx="5699">
                  <c:v>6.9100000000000003E-3</c:v>
                </c:pt>
                <c:pt idx="5700">
                  <c:v>1.1299999999999999E-2</c:v>
                </c:pt>
                <c:pt idx="5701">
                  <c:v>1.1299999999999999E-2</c:v>
                </c:pt>
                <c:pt idx="5702">
                  <c:v>1.1299999999999999E-2</c:v>
                </c:pt>
                <c:pt idx="5703">
                  <c:v>1.1299999999999999E-2</c:v>
                </c:pt>
                <c:pt idx="5704">
                  <c:v>1.1299999999999999E-2</c:v>
                </c:pt>
                <c:pt idx="5705">
                  <c:v>1.1299999999999999E-2</c:v>
                </c:pt>
                <c:pt idx="5706">
                  <c:v>1.1299999999999999E-2</c:v>
                </c:pt>
                <c:pt idx="5707">
                  <c:v>1.1299999999999999E-2</c:v>
                </c:pt>
                <c:pt idx="5708">
                  <c:v>1.1299999999999999E-2</c:v>
                </c:pt>
                <c:pt idx="5709">
                  <c:v>1.1299999999999999E-2</c:v>
                </c:pt>
                <c:pt idx="5710">
                  <c:v>3.5400000000000001E-2</c:v>
                </c:pt>
                <c:pt idx="5711">
                  <c:v>3.5400000000000001E-2</c:v>
                </c:pt>
                <c:pt idx="5712">
                  <c:v>-3.96E-3</c:v>
                </c:pt>
                <c:pt idx="5713">
                  <c:v>-3.96E-3</c:v>
                </c:pt>
                <c:pt idx="5714">
                  <c:v>-3.96E-3</c:v>
                </c:pt>
                <c:pt idx="5715">
                  <c:v>-3.96E-3</c:v>
                </c:pt>
                <c:pt idx="5716">
                  <c:v>-2.76E-2</c:v>
                </c:pt>
                <c:pt idx="5717">
                  <c:v>-2.76E-2</c:v>
                </c:pt>
                <c:pt idx="5718">
                  <c:v>-2.76E-2</c:v>
                </c:pt>
                <c:pt idx="5719">
                  <c:v>3.4200000000000001E-2</c:v>
                </c:pt>
                <c:pt idx="5720">
                  <c:v>-7.0900000000000005E-2</c:v>
                </c:pt>
                <c:pt idx="5721">
                  <c:v>-2.5399999999999999E-2</c:v>
                </c:pt>
                <c:pt idx="5722">
                  <c:v>3.27E-2</c:v>
                </c:pt>
                <c:pt idx="5723">
                  <c:v>3.27E-2</c:v>
                </c:pt>
                <c:pt idx="5724">
                  <c:v>3.2099999999999997E-2</c:v>
                </c:pt>
                <c:pt idx="5725">
                  <c:v>-2.75E-2</c:v>
                </c:pt>
                <c:pt idx="5726">
                  <c:v>-2.75E-2</c:v>
                </c:pt>
                <c:pt idx="5727">
                  <c:v>-2.75E-2</c:v>
                </c:pt>
                <c:pt idx="5728">
                  <c:v>-2.75E-2</c:v>
                </c:pt>
                <c:pt idx="5729">
                  <c:v>-2.75E-2</c:v>
                </c:pt>
                <c:pt idx="5730">
                  <c:v>-2.75E-2</c:v>
                </c:pt>
                <c:pt idx="5731">
                  <c:v>-2.75E-2</c:v>
                </c:pt>
                <c:pt idx="5732">
                  <c:v>-2.75E-2</c:v>
                </c:pt>
                <c:pt idx="5733">
                  <c:v>-2.75E-2</c:v>
                </c:pt>
                <c:pt idx="5734">
                  <c:v>-2.75E-2</c:v>
                </c:pt>
                <c:pt idx="5735">
                  <c:v>-2.75E-2</c:v>
                </c:pt>
                <c:pt idx="5736">
                  <c:v>-9.9500000000000005E-3</c:v>
                </c:pt>
                <c:pt idx="5737">
                  <c:v>-9.9500000000000005E-3</c:v>
                </c:pt>
                <c:pt idx="5738">
                  <c:v>-9.9500000000000005E-3</c:v>
                </c:pt>
                <c:pt idx="5739">
                  <c:v>-9.9500000000000005E-3</c:v>
                </c:pt>
                <c:pt idx="5740">
                  <c:v>-9.9500000000000005E-3</c:v>
                </c:pt>
                <c:pt idx="5741">
                  <c:v>-9.9500000000000005E-3</c:v>
                </c:pt>
                <c:pt idx="5742">
                  <c:v>6.1400000000000003E-2</c:v>
                </c:pt>
                <c:pt idx="5743">
                  <c:v>-2.87E-2</c:v>
                </c:pt>
                <c:pt idx="5744">
                  <c:v>2.1000000000000001E-2</c:v>
                </c:pt>
                <c:pt idx="5745">
                  <c:v>2.1000000000000001E-2</c:v>
                </c:pt>
                <c:pt idx="5746">
                  <c:v>2.1000000000000001E-2</c:v>
                </c:pt>
                <c:pt idx="5747">
                  <c:v>-2.2499999999999999E-2</c:v>
                </c:pt>
                <c:pt idx="5748">
                  <c:v>-1.24E-2</c:v>
                </c:pt>
                <c:pt idx="5749">
                  <c:v>-1.24E-2</c:v>
                </c:pt>
                <c:pt idx="5750">
                  <c:v>-1.24E-2</c:v>
                </c:pt>
                <c:pt idx="5751">
                  <c:v>-1.24E-2</c:v>
                </c:pt>
                <c:pt idx="5752">
                  <c:v>-1.24E-2</c:v>
                </c:pt>
                <c:pt idx="5753">
                  <c:v>5.2300000000000003E-3</c:v>
                </c:pt>
                <c:pt idx="5754">
                  <c:v>5.2300000000000003E-3</c:v>
                </c:pt>
                <c:pt idx="5755">
                  <c:v>1.1800000000000001E-3</c:v>
                </c:pt>
                <c:pt idx="5756">
                  <c:v>1.1800000000000001E-3</c:v>
                </c:pt>
                <c:pt idx="5757">
                  <c:v>1.1800000000000001E-3</c:v>
                </c:pt>
                <c:pt idx="5758">
                  <c:v>1.7100000000000001E-2</c:v>
                </c:pt>
                <c:pt idx="5759">
                  <c:v>1.7100000000000001E-2</c:v>
                </c:pt>
                <c:pt idx="5760">
                  <c:v>1.7100000000000001E-2</c:v>
                </c:pt>
                <c:pt idx="5761">
                  <c:v>-9.3899999999999997E-2</c:v>
                </c:pt>
                <c:pt idx="5762">
                  <c:v>-9.3899999999999997E-2</c:v>
                </c:pt>
                <c:pt idx="5763">
                  <c:v>3.5200000000000002E-2</c:v>
                </c:pt>
                <c:pt idx="5764">
                  <c:v>3.5200000000000002E-2</c:v>
                </c:pt>
                <c:pt idx="5765">
                  <c:v>3.5200000000000002E-2</c:v>
                </c:pt>
                <c:pt idx="5766">
                  <c:v>3.5200000000000002E-2</c:v>
                </c:pt>
                <c:pt idx="5767">
                  <c:v>3.5200000000000002E-2</c:v>
                </c:pt>
                <c:pt idx="5768">
                  <c:v>3.5200000000000002E-2</c:v>
                </c:pt>
                <c:pt idx="5769">
                  <c:v>-4.8700000000000002E-3</c:v>
                </c:pt>
                <c:pt idx="5770">
                  <c:v>-4.8700000000000002E-3</c:v>
                </c:pt>
                <c:pt idx="5771">
                  <c:v>2.7499999999999998E-3</c:v>
                </c:pt>
                <c:pt idx="5772">
                  <c:v>-2.7099999999999999E-2</c:v>
                </c:pt>
                <c:pt idx="5773">
                  <c:v>-2.7099999999999999E-2</c:v>
                </c:pt>
                <c:pt idx="5774">
                  <c:v>-2.7099999999999999E-2</c:v>
                </c:pt>
                <c:pt idx="5775">
                  <c:v>-2.7099999999999999E-2</c:v>
                </c:pt>
                <c:pt idx="5776">
                  <c:v>-2.7099999999999999E-2</c:v>
                </c:pt>
                <c:pt idx="5777">
                  <c:v>-2.7099999999999999E-2</c:v>
                </c:pt>
                <c:pt idx="5778">
                  <c:v>-2.7099999999999999E-2</c:v>
                </c:pt>
                <c:pt idx="5779">
                  <c:v>-2.4399999999999999E-3</c:v>
                </c:pt>
                <c:pt idx="5780">
                  <c:v>-2.4399999999999999E-3</c:v>
                </c:pt>
                <c:pt idx="5781">
                  <c:v>-2.4399999999999999E-3</c:v>
                </c:pt>
                <c:pt idx="5782">
                  <c:v>-2.4399999999999999E-3</c:v>
                </c:pt>
                <c:pt idx="5783">
                  <c:v>-2.4399999999999999E-3</c:v>
                </c:pt>
                <c:pt idx="5784">
                  <c:v>-2.4399999999999999E-3</c:v>
                </c:pt>
                <c:pt idx="5785">
                  <c:v>1.4800000000000001E-2</c:v>
                </c:pt>
                <c:pt idx="5786">
                  <c:v>1.4800000000000001E-2</c:v>
                </c:pt>
                <c:pt idx="5787">
                  <c:v>1.4800000000000001E-2</c:v>
                </c:pt>
                <c:pt idx="5788">
                  <c:v>1.4800000000000001E-2</c:v>
                </c:pt>
                <c:pt idx="5789">
                  <c:v>-3.0499999999999999E-2</c:v>
                </c:pt>
                <c:pt idx="5790">
                  <c:v>-3.0499999999999999E-2</c:v>
                </c:pt>
                <c:pt idx="5791">
                  <c:v>-3.7900000000000003E-2</c:v>
                </c:pt>
                <c:pt idx="5792">
                  <c:v>-3.7900000000000003E-2</c:v>
                </c:pt>
                <c:pt idx="5793">
                  <c:v>-3.7900000000000003E-2</c:v>
                </c:pt>
                <c:pt idx="5794">
                  <c:v>-3.7900000000000003E-2</c:v>
                </c:pt>
                <c:pt idx="5795">
                  <c:v>-8.6599999999999996E-2</c:v>
                </c:pt>
                <c:pt idx="5796">
                  <c:v>-8.6599999999999996E-2</c:v>
                </c:pt>
                <c:pt idx="5797">
                  <c:v>-8.6599999999999996E-2</c:v>
                </c:pt>
                <c:pt idx="5798">
                  <c:v>-8.6599999999999996E-2</c:v>
                </c:pt>
                <c:pt idx="5799">
                  <c:v>-8.6599999999999996E-2</c:v>
                </c:pt>
                <c:pt idx="5800">
                  <c:v>-8.6599999999999996E-2</c:v>
                </c:pt>
                <c:pt idx="5801">
                  <c:v>-8.6599999999999996E-2</c:v>
                </c:pt>
                <c:pt idx="5802">
                  <c:v>-8.6599999999999996E-2</c:v>
                </c:pt>
                <c:pt idx="5803">
                  <c:v>-4.9500000000000004E-3</c:v>
                </c:pt>
                <c:pt idx="5804">
                  <c:v>-4.9500000000000004E-3</c:v>
                </c:pt>
                <c:pt idx="5805">
                  <c:v>-4.9500000000000004E-3</c:v>
                </c:pt>
                <c:pt idx="5806">
                  <c:v>3.73E-2</c:v>
                </c:pt>
                <c:pt idx="5807">
                  <c:v>3.73E-2</c:v>
                </c:pt>
                <c:pt idx="5808">
                  <c:v>6.5699999999999995E-2</c:v>
                </c:pt>
                <c:pt idx="5809">
                  <c:v>6.5699999999999995E-2</c:v>
                </c:pt>
                <c:pt idx="5810">
                  <c:v>6.5699999999999995E-2</c:v>
                </c:pt>
                <c:pt idx="5811">
                  <c:v>6.5699999999999995E-2</c:v>
                </c:pt>
                <c:pt idx="5812">
                  <c:v>6.5699999999999995E-2</c:v>
                </c:pt>
                <c:pt idx="5813">
                  <c:v>6.5699999999999995E-2</c:v>
                </c:pt>
                <c:pt idx="5814">
                  <c:v>6.5699999999999995E-2</c:v>
                </c:pt>
                <c:pt idx="5815">
                  <c:v>6.5699999999999995E-2</c:v>
                </c:pt>
                <c:pt idx="5816">
                  <c:v>-5.1200000000000002E-2</c:v>
                </c:pt>
                <c:pt idx="5817">
                  <c:v>-5.1200000000000002E-2</c:v>
                </c:pt>
                <c:pt idx="5818">
                  <c:v>-5.1900000000000002E-3</c:v>
                </c:pt>
                <c:pt idx="5819">
                  <c:v>-3.6600000000000001E-2</c:v>
                </c:pt>
                <c:pt idx="5820">
                  <c:v>-7.0900000000000005E-2</c:v>
                </c:pt>
                <c:pt idx="5821">
                  <c:v>-7.0900000000000005E-2</c:v>
                </c:pt>
                <c:pt idx="5822">
                  <c:v>-7.0900000000000005E-2</c:v>
                </c:pt>
                <c:pt idx="5823">
                  <c:v>-7.0900000000000005E-2</c:v>
                </c:pt>
                <c:pt idx="5824">
                  <c:v>-7.0900000000000005E-2</c:v>
                </c:pt>
                <c:pt idx="5825">
                  <c:v>-7.0900000000000005E-2</c:v>
                </c:pt>
                <c:pt idx="5826">
                  <c:v>-2.92E-2</c:v>
                </c:pt>
                <c:pt idx="5827">
                  <c:v>-2.92E-2</c:v>
                </c:pt>
                <c:pt idx="5828">
                  <c:v>-2.92E-2</c:v>
                </c:pt>
                <c:pt idx="5829">
                  <c:v>-2.92E-2</c:v>
                </c:pt>
                <c:pt idx="5830">
                  <c:v>-2.92E-2</c:v>
                </c:pt>
                <c:pt idx="5831">
                  <c:v>4.4600000000000001E-2</c:v>
                </c:pt>
                <c:pt idx="5832">
                  <c:v>7.6600000000000001E-2</c:v>
                </c:pt>
                <c:pt idx="5833">
                  <c:v>2.0400000000000001E-2</c:v>
                </c:pt>
                <c:pt idx="5834">
                  <c:v>2.0400000000000001E-2</c:v>
                </c:pt>
                <c:pt idx="5835">
                  <c:v>2.0400000000000001E-2</c:v>
                </c:pt>
                <c:pt idx="5836">
                  <c:v>2.0400000000000001E-2</c:v>
                </c:pt>
                <c:pt idx="5837">
                  <c:v>-2.8000000000000001E-2</c:v>
                </c:pt>
                <c:pt idx="5838">
                  <c:v>-2.8000000000000001E-2</c:v>
                </c:pt>
                <c:pt idx="5839">
                  <c:v>6.2600000000000003E-2</c:v>
                </c:pt>
                <c:pt idx="5840">
                  <c:v>-1.9400000000000001E-3</c:v>
                </c:pt>
                <c:pt idx="5841">
                  <c:v>-1.9400000000000001E-3</c:v>
                </c:pt>
                <c:pt idx="5842">
                  <c:v>7.5700000000000003E-3</c:v>
                </c:pt>
                <c:pt idx="5843">
                  <c:v>7.5700000000000003E-3</c:v>
                </c:pt>
                <c:pt idx="5844">
                  <c:v>-2.6499999999999999E-2</c:v>
                </c:pt>
                <c:pt idx="5845">
                  <c:v>-2.6499999999999999E-2</c:v>
                </c:pt>
                <c:pt idx="5846">
                  <c:v>-2.6499999999999999E-2</c:v>
                </c:pt>
                <c:pt idx="5847">
                  <c:v>-5.8900000000000001E-2</c:v>
                </c:pt>
                <c:pt idx="5848">
                  <c:v>4.0500000000000001E-2</c:v>
                </c:pt>
                <c:pt idx="5849">
                  <c:v>4.0500000000000001E-2</c:v>
                </c:pt>
                <c:pt idx="5850">
                  <c:v>4.0500000000000001E-2</c:v>
                </c:pt>
                <c:pt idx="5851">
                  <c:v>2.07E-2</c:v>
                </c:pt>
                <c:pt idx="5852">
                  <c:v>-3.8399999999999997E-2</c:v>
                </c:pt>
                <c:pt idx="5853">
                  <c:v>-3.8399999999999997E-2</c:v>
                </c:pt>
                <c:pt idx="5854">
                  <c:v>-3.8399999999999997E-2</c:v>
                </c:pt>
                <c:pt idx="5855">
                  <c:v>-3.8399999999999997E-2</c:v>
                </c:pt>
                <c:pt idx="5856">
                  <c:v>-3.8399999999999997E-2</c:v>
                </c:pt>
                <c:pt idx="5857">
                  <c:v>5.0599999999999999E-2</c:v>
                </c:pt>
                <c:pt idx="5858">
                  <c:v>6.5799999999999997E-2</c:v>
                </c:pt>
                <c:pt idx="5859">
                  <c:v>1.61E-2</c:v>
                </c:pt>
                <c:pt idx="5860">
                  <c:v>1.61E-2</c:v>
                </c:pt>
                <c:pt idx="5861">
                  <c:v>1.61E-2</c:v>
                </c:pt>
                <c:pt idx="5862">
                  <c:v>-7.6799999999999993E-2</c:v>
                </c:pt>
                <c:pt idx="5863">
                  <c:v>-1.83E-2</c:v>
                </c:pt>
                <c:pt idx="5864">
                  <c:v>-1.83E-2</c:v>
                </c:pt>
                <c:pt idx="5865">
                  <c:v>-1.83E-2</c:v>
                </c:pt>
                <c:pt idx="5866">
                  <c:v>-1.83E-2</c:v>
                </c:pt>
                <c:pt idx="5867">
                  <c:v>-2.7499999999999998E-3</c:v>
                </c:pt>
                <c:pt idx="5868">
                  <c:v>2.4299999999999999E-2</c:v>
                </c:pt>
                <c:pt idx="5869">
                  <c:v>2.4299999999999999E-2</c:v>
                </c:pt>
                <c:pt idx="5870">
                  <c:v>2.4299999999999999E-2</c:v>
                </c:pt>
                <c:pt idx="5871">
                  <c:v>2.4299999999999999E-2</c:v>
                </c:pt>
                <c:pt idx="5872">
                  <c:v>2.4299999999999999E-2</c:v>
                </c:pt>
                <c:pt idx="5873">
                  <c:v>2.4299999999999999E-2</c:v>
                </c:pt>
                <c:pt idx="5874">
                  <c:v>2.4299999999999999E-2</c:v>
                </c:pt>
                <c:pt idx="5875">
                  <c:v>2.4299999999999999E-2</c:v>
                </c:pt>
                <c:pt idx="5876">
                  <c:v>4.6100000000000002E-2</c:v>
                </c:pt>
                <c:pt idx="5877">
                  <c:v>4.6100000000000002E-2</c:v>
                </c:pt>
                <c:pt idx="5878">
                  <c:v>4.6100000000000002E-2</c:v>
                </c:pt>
                <c:pt idx="5879">
                  <c:v>4.6100000000000002E-2</c:v>
                </c:pt>
                <c:pt idx="5880">
                  <c:v>4.6100000000000002E-2</c:v>
                </c:pt>
                <c:pt idx="5881">
                  <c:v>4.6100000000000002E-2</c:v>
                </c:pt>
                <c:pt idx="5882">
                  <c:v>4.6100000000000002E-2</c:v>
                </c:pt>
                <c:pt idx="5883">
                  <c:v>4.6100000000000002E-2</c:v>
                </c:pt>
                <c:pt idx="5884">
                  <c:v>-4.6699999999999998E-2</c:v>
                </c:pt>
                <c:pt idx="5885">
                  <c:v>-4.6699999999999998E-2</c:v>
                </c:pt>
                <c:pt idx="5886">
                  <c:v>-4.6699999999999998E-2</c:v>
                </c:pt>
                <c:pt idx="5887">
                  <c:v>-7.7600000000000002E-2</c:v>
                </c:pt>
                <c:pt idx="5888">
                  <c:v>-7.7600000000000002E-2</c:v>
                </c:pt>
                <c:pt idx="5889">
                  <c:v>-7.7600000000000002E-2</c:v>
                </c:pt>
                <c:pt idx="5890">
                  <c:v>-7.7600000000000002E-2</c:v>
                </c:pt>
                <c:pt idx="5891">
                  <c:v>2.5999999999999999E-2</c:v>
                </c:pt>
                <c:pt idx="5892">
                  <c:v>2.5999999999999999E-2</c:v>
                </c:pt>
                <c:pt idx="5893">
                  <c:v>2.5999999999999999E-2</c:v>
                </c:pt>
                <c:pt idx="5894">
                  <c:v>-2.4E-2</c:v>
                </c:pt>
                <c:pt idx="5895">
                  <c:v>-2.4E-2</c:v>
                </c:pt>
                <c:pt idx="5896">
                  <c:v>-3.9600000000000003E-2</c:v>
                </c:pt>
                <c:pt idx="5897">
                  <c:v>-3.9600000000000003E-2</c:v>
                </c:pt>
                <c:pt idx="5898">
                  <c:v>-3.9600000000000003E-2</c:v>
                </c:pt>
                <c:pt idx="5899">
                  <c:v>-3.9600000000000003E-2</c:v>
                </c:pt>
                <c:pt idx="5900">
                  <c:v>-3.9600000000000003E-2</c:v>
                </c:pt>
                <c:pt idx="5901">
                  <c:v>-3.9600000000000003E-2</c:v>
                </c:pt>
                <c:pt idx="5902">
                  <c:v>-6.0499999999999998E-2</c:v>
                </c:pt>
                <c:pt idx="5903">
                  <c:v>-6.0499999999999998E-2</c:v>
                </c:pt>
                <c:pt idx="5904">
                  <c:v>-6.0499999999999998E-2</c:v>
                </c:pt>
                <c:pt idx="5905">
                  <c:v>-1.6199999999999999E-2</c:v>
                </c:pt>
                <c:pt idx="5906">
                  <c:v>-1.6199999999999999E-2</c:v>
                </c:pt>
                <c:pt idx="5907">
                  <c:v>-1.6199999999999999E-2</c:v>
                </c:pt>
                <c:pt idx="5908">
                  <c:v>-8.1600000000000006E-3</c:v>
                </c:pt>
                <c:pt idx="5909">
                  <c:v>-8.1600000000000006E-3</c:v>
                </c:pt>
                <c:pt idx="5910">
                  <c:v>5.3999999999999999E-2</c:v>
                </c:pt>
                <c:pt idx="5911">
                  <c:v>5.3999999999999999E-2</c:v>
                </c:pt>
                <c:pt idx="5912">
                  <c:v>-5.8200000000000002E-2</c:v>
                </c:pt>
                <c:pt idx="5913">
                  <c:v>-5.8200000000000002E-2</c:v>
                </c:pt>
                <c:pt idx="5914">
                  <c:v>7.3200000000000001E-2</c:v>
                </c:pt>
                <c:pt idx="5915">
                  <c:v>-4.6300000000000001E-2</c:v>
                </c:pt>
                <c:pt idx="5916">
                  <c:v>-4.6300000000000001E-2</c:v>
                </c:pt>
                <c:pt idx="5917">
                  <c:v>-4.6300000000000001E-2</c:v>
                </c:pt>
                <c:pt idx="5918">
                  <c:v>-4.6300000000000001E-2</c:v>
                </c:pt>
                <c:pt idx="5919">
                  <c:v>-4.6300000000000001E-2</c:v>
                </c:pt>
                <c:pt idx="5920">
                  <c:v>2.7699999999999999E-2</c:v>
                </c:pt>
                <c:pt idx="5921">
                  <c:v>2.7699999999999999E-2</c:v>
                </c:pt>
                <c:pt idx="5922">
                  <c:v>9.8600000000000007E-3</c:v>
                </c:pt>
                <c:pt idx="5923">
                  <c:v>9.8600000000000007E-3</c:v>
                </c:pt>
                <c:pt idx="5924">
                  <c:v>9.8600000000000007E-3</c:v>
                </c:pt>
                <c:pt idx="5925">
                  <c:v>-4.9500000000000002E-2</c:v>
                </c:pt>
                <c:pt idx="5926">
                  <c:v>3.5700000000000003E-2</c:v>
                </c:pt>
                <c:pt idx="5927">
                  <c:v>1.72E-2</c:v>
                </c:pt>
                <c:pt idx="5928">
                  <c:v>1.72E-2</c:v>
                </c:pt>
                <c:pt idx="5929">
                  <c:v>-8.1000000000000003E-2</c:v>
                </c:pt>
                <c:pt idx="5930">
                  <c:v>3.1099999999999999E-2</c:v>
                </c:pt>
                <c:pt idx="5931">
                  <c:v>3.1099999999999999E-2</c:v>
                </c:pt>
                <c:pt idx="5932">
                  <c:v>4.2200000000000001E-2</c:v>
                </c:pt>
                <c:pt idx="5933">
                  <c:v>4.2200000000000001E-2</c:v>
                </c:pt>
                <c:pt idx="5934">
                  <c:v>4.2200000000000001E-2</c:v>
                </c:pt>
                <c:pt idx="5935">
                  <c:v>4.2200000000000001E-2</c:v>
                </c:pt>
                <c:pt idx="5936">
                  <c:v>4.2200000000000001E-2</c:v>
                </c:pt>
                <c:pt idx="5937">
                  <c:v>4.2200000000000001E-2</c:v>
                </c:pt>
                <c:pt idx="5938">
                  <c:v>-2.5200000000000001E-3</c:v>
                </c:pt>
                <c:pt idx="5939">
                  <c:v>2.2499999999999999E-2</c:v>
                </c:pt>
                <c:pt idx="5940">
                  <c:v>-7.5599999999999999E-3</c:v>
                </c:pt>
                <c:pt idx="5941">
                  <c:v>-2.1100000000000001E-2</c:v>
                </c:pt>
                <c:pt idx="5942">
                  <c:v>-1.25E-3</c:v>
                </c:pt>
                <c:pt idx="5943">
                  <c:v>-8.6999999999999994E-2</c:v>
                </c:pt>
                <c:pt idx="5944">
                  <c:v>-8.6999999999999994E-2</c:v>
                </c:pt>
                <c:pt idx="5945">
                  <c:v>5.6000000000000001E-2</c:v>
                </c:pt>
                <c:pt idx="5946">
                  <c:v>5.6000000000000001E-2</c:v>
                </c:pt>
                <c:pt idx="5947">
                  <c:v>8.3000000000000001E-3</c:v>
                </c:pt>
                <c:pt idx="5948">
                  <c:v>6.7400000000000002E-2</c:v>
                </c:pt>
                <c:pt idx="5949">
                  <c:v>6.7400000000000002E-2</c:v>
                </c:pt>
                <c:pt idx="5950">
                  <c:v>6.7400000000000002E-2</c:v>
                </c:pt>
                <c:pt idx="5951">
                  <c:v>6.7400000000000002E-2</c:v>
                </c:pt>
                <c:pt idx="5952">
                  <c:v>6.7400000000000002E-2</c:v>
                </c:pt>
                <c:pt idx="5953">
                  <c:v>-5.8500000000000003E-2</c:v>
                </c:pt>
                <c:pt idx="5954">
                  <c:v>-5.8500000000000003E-2</c:v>
                </c:pt>
                <c:pt idx="5955">
                  <c:v>3.0599999999999999E-2</c:v>
                </c:pt>
                <c:pt idx="5956">
                  <c:v>-5.6800000000000003E-2</c:v>
                </c:pt>
                <c:pt idx="5957">
                  <c:v>-5.6800000000000003E-2</c:v>
                </c:pt>
                <c:pt idx="5958">
                  <c:v>-5.6800000000000003E-2</c:v>
                </c:pt>
                <c:pt idx="5959">
                  <c:v>8.1699999999999995E-2</c:v>
                </c:pt>
                <c:pt idx="5960">
                  <c:v>-5.5700000000000003E-3</c:v>
                </c:pt>
                <c:pt idx="5961">
                  <c:v>-5.5700000000000003E-3</c:v>
                </c:pt>
                <c:pt idx="5962">
                  <c:v>4.3099999999999999E-2</c:v>
                </c:pt>
                <c:pt idx="5963">
                  <c:v>4.3099999999999999E-2</c:v>
                </c:pt>
                <c:pt idx="5964">
                  <c:v>4.3099999999999999E-2</c:v>
                </c:pt>
                <c:pt idx="5965">
                  <c:v>4.3099999999999999E-2</c:v>
                </c:pt>
                <c:pt idx="5966">
                  <c:v>4.3099999999999999E-2</c:v>
                </c:pt>
                <c:pt idx="5967">
                  <c:v>4.3099999999999999E-2</c:v>
                </c:pt>
                <c:pt idx="5968">
                  <c:v>4.3099999999999999E-2</c:v>
                </c:pt>
                <c:pt idx="5969">
                  <c:v>4.3099999999999999E-2</c:v>
                </c:pt>
                <c:pt idx="5970">
                  <c:v>4.2299999999999997E-2</c:v>
                </c:pt>
                <c:pt idx="5971">
                  <c:v>-1.32E-2</c:v>
                </c:pt>
                <c:pt idx="5972">
                  <c:v>-1.32E-2</c:v>
                </c:pt>
                <c:pt idx="5973">
                  <c:v>6.1999999999999998E-3</c:v>
                </c:pt>
                <c:pt idx="5974">
                  <c:v>6.1999999999999998E-3</c:v>
                </c:pt>
                <c:pt idx="5975">
                  <c:v>5.57E-2</c:v>
                </c:pt>
                <c:pt idx="5976">
                  <c:v>-2.7900000000000001E-2</c:v>
                </c:pt>
                <c:pt idx="5977">
                  <c:v>-2.7900000000000001E-2</c:v>
                </c:pt>
                <c:pt idx="5978">
                  <c:v>-5.74E-2</c:v>
                </c:pt>
                <c:pt idx="5979">
                  <c:v>-5.74E-2</c:v>
                </c:pt>
                <c:pt idx="5980">
                  <c:v>-5.74E-2</c:v>
                </c:pt>
                <c:pt idx="5981">
                  <c:v>-5.74E-2</c:v>
                </c:pt>
                <c:pt idx="5982">
                  <c:v>4.3799999999999999E-2</c:v>
                </c:pt>
                <c:pt idx="5983">
                  <c:v>2.18E-2</c:v>
                </c:pt>
                <c:pt idx="5984">
                  <c:v>2.18E-2</c:v>
                </c:pt>
                <c:pt idx="5985">
                  <c:v>2.18E-2</c:v>
                </c:pt>
                <c:pt idx="5986">
                  <c:v>2.18E-2</c:v>
                </c:pt>
                <c:pt idx="5987">
                  <c:v>2.18E-2</c:v>
                </c:pt>
                <c:pt idx="5988">
                  <c:v>2.18E-2</c:v>
                </c:pt>
                <c:pt idx="5989">
                  <c:v>-4.7400000000000003E-3</c:v>
                </c:pt>
                <c:pt idx="5990">
                  <c:v>-4.7400000000000003E-3</c:v>
                </c:pt>
                <c:pt idx="5991">
                  <c:v>1.6500000000000001E-2</c:v>
                </c:pt>
                <c:pt idx="5992">
                  <c:v>1.6500000000000001E-2</c:v>
                </c:pt>
                <c:pt idx="5993">
                  <c:v>2.06E-2</c:v>
                </c:pt>
                <c:pt idx="5994">
                  <c:v>-3.44E-2</c:v>
                </c:pt>
                <c:pt idx="5995">
                  <c:v>-3.44E-2</c:v>
                </c:pt>
                <c:pt idx="5996">
                  <c:v>-3.44E-2</c:v>
                </c:pt>
                <c:pt idx="5997">
                  <c:v>-3.44E-2</c:v>
                </c:pt>
                <c:pt idx="5998">
                  <c:v>-0.10299999999999999</c:v>
                </c:pt>
                <c:pt idx="5999">
                  <c:v>6.4299999999999996E-2</c:v>
                </c:pt>
                <c:pt idx="6000">
                  <c:v>3.0499999999999999E-2</c:v>
                </c:pt>
                <c:pt idx="6001">
                  <c:v>3.0499999999999999E-2</c:v>
                </c:pt>
                <c:pt idx="6002">
                  <c:v>3.0499999999999999E-2</c:v>
                </c:pt>
                <c:pt idx="6003">
                  <c:v>3.0499999999999999E-2</c:v>
                </c:pt>
                <c:pt idx="6004">
                  <c:v>3.0499999999999999E-2</c:v>
                </c:pt>
                <c:pt idx="6005">
                  <c:v>-4.2900000000000001E-2</c:v>
                </c:pt>
                <c:pt idx="6006">
                  <c:v>2.3199999999999998E-2</c:v>
                </c:pt>
                <c:pt idx="6007">
                  <c:v>1.23E-2</c:v>
                </c:pt>
                <c:pt idx="6008">
                  <c:v>1.23E-2</c:v>
                </c:pt>
                <c:pt idx="6009">
                  <c:v>1.23E-2</c:v>
                </c:pt>
                <c:pt idx="6010">
                  <c:v>-0.123</c:v>
                </c:pt>
                <c:pt idx="6011">
                  <c:v>1.01E-3</c:v>
                </c:pt>
                <c:pt idx="6012">
                  <c:v>1.01E-3</c:v>
                </c:pt>
                <c:pt idx="6013">
                  <c:v>-1.35E-2</c:v>
                </c:pt>
                <c:pt idx="6014">
                  <c:v>-1.35E-2</c:v>
                </c:pt>
                <c:pt idx="6015">
                  <c:v>-3.96E-3</c:v>
                </c:pt>
                <c:pt idx="6016">
                  <c:v>-3.96E-3</c:v>
                </c:pt>
                <c:pt idx="6017">
                  <c:v>-3.96E-3</c:v>
                </c:pt>
                <c:pt idx="6018">
                  <c:v>-3.96E-3</c:v>
                </c:pt>
                <c:pt idx="6019">
                  <c:v>-3.96E-3</c:v>
                </c:pt>
                <c:pt idx="6020">
                  <c:v>-3.96E-3</c:v>
                </c:pt>
                <c:pt idx="6021">
                  <c:v>-5.21E-2</c:v>
                </c:pt>
                <c:pt idx="6022">
                  <c:v>3.9399999999999998E-2</c:v>
                </c:pt>
                <c:pt idx="6023">
                  <c:v>3.9399999999999998E-2</c:v>
                </c:pt>
                <c:pt idx="6024">
                  <c:v>3.9300000000000002E-2</c:v>
                </c:pt>
                <c:pt idx="6025">
                  <c:v>3.9300000000000002E-2</c:v>
                </c:pt>
                <c:pt idx="6026">
                  <c:v>-1.9099999999999999E-2</c:v>
                </c:pt>
                <c:pt idx="6027">
                  <c:v>-1.9099999999999999E-2</c:v>
                </c:pt>
                <c:pt idx="6028">
                  <c:v>-1.9099999999999999E-2</c:v>
                </c:pt>
                <c:pt idx="6029">
                  <c:v>-1.9099999999999999E-2</c:v>
                </c:pt>
                <c:pt idx="6030">
                  <c:v>-1.9099999999999999E-2</c:v>
                </c:pt>
                <c:pt idx="6031">
                  <c:v>-1.9099999999999999E-2</c:v>
                </c:pt>
                <c:pt idx="6032">
                  <c:v>-1.9099999999999999E-2</c:v>
                </c:pt>
                <c:pt idx="6033">
                  <c:v>-4.9099999999999998E-2</c:v>
                </c:pt>
                <c:pt idx="6034">
                  <c:v>-4.9099999999999998E-2</c:v>
                </c:pt>
                <c:pt idx="6035">
                  <c:v>-4.9099999999999998E-2</c:v>
                </c:pt>
                <c:pt idx="6036">
                  <c:v>-4.9099999999999998E-2</c:v>
                </c:pt>
                <c:pt idx="6037">
                  <c:v>-4.9099999999999998E-2</c:v>
                </c:pt>
                <c:pt idx="6038">
                  <c:v>0.105</c:v>
                </c:pt>
                <c:pt idx="6039">
                  <c:v>-1.7000000000000001E-2</c:v>
                </c:pt>
                <c:pt idx="6040">
                  <c:v>-1.7000000000000001E-2</c:v>
                </c:pt>
                <c:pt idx="6041">
                  <c:v>-5.0899999999999999E-3</c:v>
                </c:pt>
                <c:pt idx="6042">
                  <c:v>-5.0899999999999999E-3</c:v>
                </c:pt>
                <c:pt idx="6043">
                  <c:v>0.105</c:v>
                </c:pt>
                <c:pt idx="6044">
                  <c:v>0.105</c:v>
                </c:pt>
                <c:pt idx="6045">
                  <c:v>2.4500000000000001E-2</c:v>
                </c:pt>
                <c:pt idx="6046">
                  <c:v>2.4500000000000001E-2</c:v>
                </c:pt>
                <c:pt idx="6047">
                  <c:v>2.4500000000000001E-2</c:v>
                </c:pt>
                <c:pt idx="6048">
                  <c:v>3.0200000000000001E-2</c:v>
                </c:pt>
                <c:pt idx="6049">
                  <c:v>-2.6100000000000002E-2</c:v>
                </c:pt>
                <c:pt idx="6050">
                  <c:v>3.6900000000000002E-2</c:v>
                </c:pt>
                <c:pt idx="6051">
                  <c:v>3.6900000000000002E-2</c:v>
                </c:pt>
                <c:pt idx="6052">
                  <c:v>3.6900000000000002E-2</c:v>
                </c:pt>
                <c:pt idx="6053">
                  <c:v>3.6900000000000002E-2</c:v>
                </c:pt>
                <c:pt idx="6054">
                  <c:v>3.6900000000000002E-2</c:v>
                </c:pt>
                <c:pt idx="6055">
                  <c:v>3.6900000000000002E-2</c:v>
                </c:pt>
                <c:pt idx="6056">
                  <c:v>3.6900000000000002E-2</c:v>
                </c:pt>
                <c:pt idx="6057">
                  <c:v>-7.0000000000000007E-2</c:v>
                </c:pt>
                <c:pt idx="6058">
                  <c:v>3.3099999999999997E-2</c:v>
                </c:pt>
                <c:pt idx="6059">
                  <c:v>-1.82E-3</c:v>
                </c:pt>
                <c:pt idx="6060">
                  <c:v>7.4900000000000001E-3</c:v>
                </c:pt>
                <c:pt idx="6061">
                  <c:v>7.4900000000000001E-3</c:v>
                </c:pt>
                <c:pt idx="6062">
                  <c:v>7.4900000000000001E-3</c:v>
                </c:pt>
                <c:pt idx="6063">
                  <c:v>7.4900000000000001E-3</c:v>
                </c:pt>
                <c:pt idx="6064">
                  <c:v>7.4900000000000001E-3</c:v>
                </c:pt>
                <c:pt idx="6065">
                  <c:v>7.4900000000000001E-3</c:v>
                </c:pt>
                <c:pt idx="6066">
                  <c:v>4.6699999999999998E-2</c:v>
                </c:pt>
                <c:pt idx="6067">
                  <c:v>4.6699999999999998E-2</c:v>
                </c:pt>
                <c:pt idx="6068">
                  <c:v>4.6699999999999998E-2</c:v>
                </c:pt>
                <c:pt idx="6069">
                  <c:v>4.6699999999999998E-2</c:v>
                </c:pt>
                <c:pt idx="6070">
                  <c:v>-4.3499999999999997E-2</c:v>
                </c:pt>
                <c:pt idx="6071">
                  <c:v>-4.3499999999999997E-2</c:v>
                </c:pt>
                <c:pt idx="6072">
                  <c:v>-4.3499999999999997E-2</c:v>
                </c:pt>
                <c:pt idx="6073">
                  <c:v>-4.3499999999999997E-2</c:v>
                </c:pt>
                <c:pt idx="6074">
                  <c:v>-4.3499999999999997E-2</c:v>
                </c:pt>
                <c:pt idx="6075">
                  <c:v>-4.3499999999999997E-2</c:v>
                </c:pt>
                <c:pt idx="6076">
                  <c:v>-4.3499999999999997E-2</c:v>
                </c:pt>
                <c:pt idx="6077">
                  <c:v>-4.3499999999999997E-2</c:v>
                </c:pt>
                <c:pt idx="6078">
                  <c:v>1.3899999999999999E-2</c:v>
                </c:pt>
                <c:pt idx="6079">
                  <c:v>-5.7799999999999997E-2</c:v>
                </c:pt>
                <c:pt idx="6080">
                  <c:v>-5.7799999999999997E-2</c:v>
                </c:pt>
                <c:pt idx="6081">
                  <c:v>-5.7799999999999997E-2</c:v>
                </c:pt>
                <c:pt idx="6082">
                  <c:v>-5.7799999999999997E-2</c:v>
                </c:pt>
                <c:pt idx="6083">
                  <c:v>-5.7799999999999997E-2</c:v>
                </c:pt>
                <c:pt idx="6084">
                  <c:v>-5.7799999999999997E-2</c:v>
                </c:pt>
                <c:pt idx="6085">
                  <c:v>-5.7799999999999997E-2</c:v>
                </c:pt>
                <c:pt idx="6086">
                  <c:v>6.5699999999999995E-2</c:v>
                </c:pt>
                <c:pt idx="6087">
                  <c:v>6.5699999999999995E-2</c:v>
                </c:pt>
                <c:pt idx="6088">
                  <c:v>6.5699999999999995E-2</c:v>
                </c:pt>
                <c:pt idx="6089">
                  <c:v>6.5699999999999995E-2</c:v>
                </c:pt>
                <c:pt idx="6090">
                  <c:v>-4.2000000000000003E-2</c:v>
                </c:pt>
                <c:pt idx="6091">
                  <c:v>-3.5400000000000001E-2</c:v>
                </c:pt>
                <c:pt idx="6092">
                  <c:v>-3.5400000000000001E-2</c:v>
                </c:pt>
                <c:pt idx="6093">
                  <c:v>-9.4799999999999995E-2</c:v>
                </c:pt>
                <c:pt idx="6094">
                  <c:v>1.9099999999999999E-2</c:v>
                </c:pt>
                <c:pt idx="6095">
                  <c:v>1.9099999999999999E-2</c:v>
                </c:pt>
                <c:pt idx="6096">
                  <c:v>1.9099999999999999E-2</c:v>
                </c:pt>
                <c:pt idx="6097">
                  <c:v>1.9099999999999999E-2</c:v>
                </c:pt>
                <c:pt idx="6098">
                  <c:v>1.9099999999999999E-2</c:v>
                </c:pt>
                <c:pt idx="6099">
                  <c:v>1.9099999999999999E-2</c:v>
                </c:pt>
                <c:pt idx="6100">
                  <c:v>-8.4099999999999994E-2</c:v>
                </c:pt>
                <c:pt idx="6101">
                  <c:v>-8.4099999999999994E-2</c:v>
                </c:pt>
                <c:pt idx="6102">
                  <c:v>-5.1799999999999999E-2</c:v>
                </c:pt>
                <c:pt idx="6103">
                  <c:v>-5.1799999999999999E-2</c:v>
                </c:pt>
                <c:pt idx="6104">
                  <c:v>-5.1799999999999999E-2</c:v>
                </c:pt>
                <c:pt idx="6105">
                  <c:v>3.6999999999999998E-2</c:v>
                </c:pt>
                <c:pt idx="6106">
                  <c:v>3.6999999999999998E-2</c:v>
                </c:pt>
                <c:pt idx="6107">
                  <c:v>1.7600000000000001E-2</c:v>
                </c:pt>
                <c:pt idx="6108">
                  <c:v>-3.5500000000000002E-3</c:v>
                </c:pt>
                <c:pt idx="6109">
                  <c:v>-3.5500000000000002E-3</c:v>
                </c:pt>
                <c:pt idx="6110">
                  <c:v>-3.5500000000000002E-3</c:v>
                </c:pt>
                <c:pt idx="6111">
                  <c:v>-2.76E-2</c:v>
                </c:pt>
                <c:pt idx="6112">
                  <c:v>-2.76E-2</c:v>
                </c:pt>
                <c:pt idx="6113">
                  <c:v>1.95E-2</c:v>
                </c:pt>
                <c:pt idx="6114">
                  <c:v>1.95E-2</c:v>
                </c:pt>
                <c:pt idx="6115">
                  <c:v>1.95E-2</c:v>
                </c:pt>
                <c:pt idx="6116">
                  <c:v>1.95E-2</c:v>
                </c:pt>
                <c:pt idx="6117">
                  <c:v>1.95E-2</c:v>
                </c:pt>
                <c:pt idx="6118">
                  <c:v>1.7700000000000001E-3</c:v>
                </c:pt>
                <c:pt idx="6119">
                  <c:v>3.6400000000000002E-2</c:v>
                </c:pt>
                <c:pt idx="6120">
                  <c:v>3.6400000000000002E-2</c:v>
                </c:pt>
                <c:pt idx="6121">
                  <c:v>3.6400000000000002E-2</c:v>
                </c:pt>
                <c:pt idx="6122">
                  <c:v>3.6400000000000002E-2</c:v>
                </c:pt>
                <c:pt idx="6123">
                  <c:v>3.6400000000000002E-2</c:v>
                </c:pt>
                <c:pt idx="6124">
                  <c:v>3.6400000000000002E-2</c:v>
                </c:pt>
                <c:pt idx="6125">
                  <c:v>3.6400000000000002E-2</c:v>
                </c:pt>
                <c:pt idx="6126">
                  <c:v>3.6400000000000002E-2</c:v>
                </c:pt>
                <c:pt idx="6127">
                  <c:v>3.6400000000000002E-2</c:v>
                </c:pt>
                <c:pt idx="6128">
                  <c:v>3.6400000000000002E-2</c:v>
                </c:pt>
                <c:pt idx="6129">
                  <c:v>3.6400000000000002E-2</c:v>
                </c:pt>
                <c:pt idx="6130">
                  <c:v>3.6400000000000002E-2</c:v>
                </c:pt>
                <c:pt idx="6131">
                  <c:v>3.6400000000000002E-2</c:v>
                </c:pt>
                <c:pt idx="6132">
                  <c:v>-7.6600000000000001E-2</c:v>
                </c:pt>
                <c:pt idx="6133">
                  <c:v>4.5199999999999997E-2</c:v>
                </c:pt>
                <c:pt idx="6134">
                  <c:v>4.5199999999999997E-2</c:v>
                </c:pt>
                <c:pt idx="6135">
                  <c:v>-4.8800000000000003E-2</c:v>
                </c:pt>
                <c:pt idx="6136">
                  <c:v>-4.8800000000000003E-2</c:v>
                </c:pt>
                <c:pt idx="6137">
                  <c:v>1.04E-2</c:v>
                </c:pt>
                <c:pt idx="6138">
                  <c:v>1.04E-2</c:v>
                </c:pt>
                <c:pt idx="6139">
                  <c:v>-3.7900000000000003E-2</c:v>
                </c:pt>
                <c:pt idx="6140">
                  <c:v>-3.7900000000000003E-2</c:v>
                </c:pt>
                <c:pt idx="6141">
                  <c:v>-7.8799999999999995E-2</c:v>
                </c:pt>
                <c:pt idx="6142">
                  <c:v>6.9500000000000006E-2</c:v>
                </c:pt>
                <c:pt idx="6143">
                  <c:v>-6.7500000000000004E-2</c:v>
                </c:pt>
                <c:pt idx="6144">
                  <c:v>-6.7500000000000004E-2</c:v>
                </c:pt>
                <c:pt idx="6145">
                  <c:v>6.5500000000000003E-2</c:v>
                </c:pt>
                <c:pt idx="6146">
                  <c:v>6.5500000000000003E-2</c:v>
                </c:pt>
                <c:pt idx="6147">
                  <c:v>6.5500000000000003E-2</c:v>
                </c:pt>
                <c:pt idx="6148">
                  <c:v>6.3E-2</c:v>
                </c:pt>
                <c:pt idx="6149">
                  <c:v>-2.52E-2</c:v>
                </c:pt>
                <c:pt idx="6150">
                  <c:v>-2.52E-2</c:v>
                </c:pt>
                <c:pt idx="6151">
                  <c:v>1.2500000000000001E-2</c:v>
                </c:pt>
                <c:pt idx="6152">
                  <c:v>5.16E-2</c:v>
                </c:pt>
                <c:pt idx="6153">
                  <c:v>5.16E-2</c:v>
                </c:pt>
                <c:pt idx="6154">
                  <c:v>5.16E-2</c:v>
                </c:pt>
                <c:pt idx="6155">
                  <c:v>5.16E-2</c:v>
                </c:pt>
                <c:pt idx="6156">
                  <c:v>5.16E-2</c:v>
                </c:pt>
                <c:pt idx="6157">
                  <c:v>5.16E-2</c:v>
                </c:pt>
                <c:pt idx="6158">
                  <c:v>5.16E-2</c:v>
                </c:pt>
                <c:pt idx="6159">
                  <c:v>-1.5800000000000002E-2</c:v>
                </c:pt>
                <c:pt idx="6160">
                  <c:v>-1.5800000000000002E-2</c:v>
                </c:pt>
                <c:pt idx="6161">
                  <c:v>-1.5800000000000002E-2</c:v>
                </c:pt>
                <c:pt idx="6162">
                  <c:v>-1.5800000000000002E-2</c:v>
                </c:pt>
                <c:pt idx="6163">
                  <c:v>-3.5999999999999997E-2</c:v>
                </c:pt>
                <c:pt idx="6164">
                  <c:v>-3.5999999999999997E-2</c:v>
                </c:pt>
                <c:pt idx="6165">
                  <c:v>-3.5999999999999997E-2</c:v>
                </c:pt>
                <c:pt idx="6166">
                  <c:v>-3.5999999999999997E-2</c:v>
                </c:pt>
                <c:pt idx="6167">
                  <c:v>-3.5999999999999997E-2</c:v>
                </c:pt>
                <c:pt idx="6168">
                  <c:v>-2.07E-2</c:v>
                </c:pt>
                <c:pt idx="6169">
                  <c:v>-2.07E-2</c:v>
                </c:pt>
                <c:pt idx="6170">
                  <c:v>2.4299999999999999E-2</c:v>
                </c:pt>
                <c:pt idx="6171">
                  <c:v>2.4299999999999999E-2</c:v>
                </c:pt>
                <c:pt idx="6172">
                  <c:v>2.4299999999999999E-2</c:v>
                </c:pt>
                <c:pt idx="6173">
                  <c:v>-7.7799999999999996E-3</c:v>
                </c:pt>
                <c:pt idx="6174">
                  <c:v>-7.7799999999999996E-3</c:v>
                </c:pt>
                <c:pt idx="6175">
                  <c:v>-7.7799999999999996E-3</c:v>
                </c:pt>
                <c:pt idx="6176">
                  <c:v>-7.7799999999999996E-3</c:v>
                </c:pt>
                <c:pt idx="6177">
                  <c:v>-7.7799999999999996E-3</c:v>
                </c:pt>
                <c:pt idx="6178">
                  <c:v>-7.7799999999999996E-3</c:v>
                </c:pt>
                <c:pt idx="6179">
                  <c:v>-7.7799999999999996E-3</c:v>
                </c:pt>
                <c:pt idx="6180">
                  <c:v>-7.7799999999999996E-3</c:v>
                </c:pt>
                <c:pt idx="6181">
                  <c:v>-7.7799999999999996E-3</c:v>
                </c:pt>
                <c:pt idx="6182">
                  <c:v>-7.7799999999999996E-3</c:v>
                </c:pt>
                <c:pt idx="6183">
                  <c:v>-7.7799999999999996E-3</c:v>
                </c:pt>
                <c:pt idx="6184">
                  <c:v>-7.7799999999999996E-3</c:v>
                </c:pt>
                <c:pt idx="6185">
                  <c:v>-7.7799999999999996E-3</c:v>
                </c:pt>
                <c:pt idx="6186">
                  <c:v>-2.24E-2</c:v>
                </c:pt>
                <c:pt idx="6187">
                  <c:v>-2.24E-2</c:v>
                </c:pt>
                <c:pt idx="6188">
                  <c:v>-2.24E-2</c:v>
                </c:pt>
                <c:pt idx="6189">
                  <c:v>-1.9900000000000001E-2</c:v>
                </c:pt>
                <c:pt idx="6190">
                  <c:v>-1.9900000000000001E-2</c:v>
                </c:pt>
                <c:pt idx="6191">
                  <c:v>-1.9900000000000001E-2</c:v>
                </c:pt>
                <c:pt idx="6192">
                  <c:v>4.96E-3</c:v>
                </c:pt>
                <c:pt idx="6193">
                  <c:v>4.96E-3</c:v>
                </c:pt>
                <c:pt idx="6194">
                  <c:v>4.96E-3</c:v>
                </c:pt>
                <c:pt idx="6195">
                  <c:v>6.9800000000000001E-2</c:v>
                </c:pt>
                <c:pt idx="6196">
                  <c:v>6.9800000000000001E-2</c:v>
                </c:pt>
                <c:pt idx="6197">
                  <c:v>2.7400000000000001E-2</c:v>
                </c:pt>
                <c:pt idx="6198">
                  <c:v>2.7400000000000001E-2</c:v>
                </c:pt>
                <c:pt idx="6199">
                  <c:v>2.7400000000000001E-2</c:v>
                </c:pt>
                <c:pt idx="6200">
                  <c:v>-3.4499999999999999E-3</c:v>
                </c:pt>
                <c:pt idx="6201">
                  <c:v>-0.10299999999999999</c:v>
                </c:pt>
                <c:pt idx="6202">
                  <c:v>-0.10299999999999999</c:v>
                </c:pt>
                <c:pt idx="6203">
                  <c:v>-1.3100000000000001E-2</c:v>
                </c:pt>
                <c:pt idx="6204">
                  <c:v>-1.3100000000000001E-2</c:v>
                </c:pt>
                <c:pt idx="6205">
                  <c:v>-1.3100000000000001E-2</c:v>
                </c:pt>
                <c:pt idx="6206">
                  <c:v>-1.3100000000000001E-2</c:v>
                </c:pt>
                <c:pt idx="6207">
                  <c:v>-1.3100000000000001E-2</c:v>
                </c:pt>
                <c:pt idx="6208">
                  <c:v>-1.3100000000000001E-2</c:v>
                </c:pt>
                <c:pt idx="6209">
                  <c:v>-1.3100000000000001E-2</c:v>
                </c:pt>
                <c:pt idx="6210">
                  <c:v>-4.1000000000000002E-2</c:v>
                </c:pt>
                <c:pt idx="6211">
                  <c:v>-4.1000000000000002E-2</c:v>
                </c:pt>
                <c:pt idx="6212">
                  <c:v>-4.1000000000000002E-2</c:v>
                </c:pt>
                <c:pt idx="6213">
                  <c:v>-4.1000000000000002E-2</c:v>
                </c:pt>
                <c:pt idx="6214">
                  <c:v>-1.83E-2</c:v>
                </c:pt>
                <c:pt idx="6215">
                  <c:v>-1.83E-2</c:v>
                </c:pt>
                <c:pt idx="6216">
                  <c:v>-7.1199999999999999E-2</c:v>
                </c:pt>
                <c:pt idx="6217">
                  <c:v>-7.1199999999999999E-2</c:v>
                </c:pt>
                <c:pt idx="6218">
                  <c:v>-4.87E-2</c:v>
                </c:pt>
                <c:pt idx="6219">
                  <c:v>-4.87E-2</c:v>
                </c:pt>
                <c:pt idx="6220">
                  <c:v>-4.87E-2</c:v>
                </c:pt>
                <c:pt idx="6221">
                  <c:v>-4.87E-2</c:v>
                </c:pt>
                <c:pt idx="6222">
                  <c:v>-4.87E-2</c:v>
                </c:pt>
                <c:pt idx="6223">
                  <c:v>-4.87E-2</c:v>
                </c:pt>
                <c:pt idx="6224">
                  <c:v>-4.87E-2</c:v>
                </c:pt>
                <c:pt idx="6225">
                  <c:v>-4.87E-2</c:v>
                </c:pt>
                <c:pt idx="6226">
                  <c:v>-4.87E-2</c:v>
                </c:pt>
                <c:pt idx="6227">
                  <c:v>-4.87E-2</c:v>
                </c:pt>
                <c:pt idx="6228">
                  <c:v>-4.87E-2</c:v>
                </c:pt>
                <c:pt idx="6229">
                  <c:v>-4.87E-2</c:v>
                </c:pt>
                <c:pt idx="6230">
                  <c:v>-4.87E-2</c:v>
                </c:pt>
                <c:pt idx="6231">
                  <c:v>-4.87E-2</c:v>
                </c:pt>
                <c:pt idx="6232">
                  <c:v>-4.87E-2</c:v>
                </c:pt>
                <c:pt idx="6233">
                  <c:v>-4.87E-2</c:v>
                </c:pt>
                <c:pt idx="6234">
                  <c:v>-4.2999999999999997E-2</c:v>
                </c:pt>
                <c:pt idx="6235">
                  <c:v>2.3900000000000001E-2</c:v>
                </c:pt>
                <c:pt idx="6236">
                  <c:v>2.3900000000000001E-2</c:v>
                </c:pt>
                <c:pt idx="6237">
                  <c:v>2.3900000000000001E-2</c:v>
                </c:pt>
                <c:pt idx="6238">
                  <c:v>2.3900000000000001E-2</c:v>
                </c:pt>
                <c:pt idx="6239">
                  <c:v>2.3900000000000001E-2</c:v>
                </c:pt>
                <c:pt idx="6240">
                  <c:v>2.3900000000000001E-2</c:v>
                </c:pt>
                <c:pt idx="6241">
                  <c:v>1.26E-2</c:v>
                </c:pt>
                <c:pt idx="6242">
                  <c:v>1.26E-2</c:v>
                </c:pt>
                <c:pt idx="6243">
                  <c:v>1.26E-2</c:v>
                </c:pt>
                <c:pt idx="6244">
                  <c:v>1.26E-2</c:v>
                </c:pt>
                <c:pt idx="6245">
                  <c:v>1.26E-2</c:v>
                </c:pt>
                <c:pt idx="6246">
                  <c:v>1.26E-2</c:v>
                </c:pt>
                <c:pt idx="6247">
                  <c:v>1.26E-2</c:v>
                </c:pt>
                <c:pt idx="6248">
                  <c:v>1.26E-2</c:v>
                </c:pt>
                <c:pt idx="6249">
                  <c:v>1.26E-2</c:v>
                </c:pt>
                <c:pt idx="6250">
                  <c:v>1.26E-2</c:v>
                </c:pt>
                <c:pt idx="6251">
                  <c:v>1.26E-2</c:v>
                </c:pt>
                <c:pt idx="6252">
                  <c:v>2.9499999999999999E-3</c:v>
                </c:pt>
                <c:pt idx="6253">
                  <c:v>2.9499999999999999E-3</c:v>
                </c:pt>
                <c:pt idx="6254">
                  <c:v>-4.2099999999999999E-2</c:v>
                </c:pt>
                <c:pt idx="6255">
                  <c:v>-4.2099999999999999E-2</c:v>
                </c:pt>
                <c:pt idx="6256">
                  <c:v>-4.2099999999999999E-2</c:v>
                </c:pt>
                <c:pt idx="6257">
                  <c:v>-4.2099999999999999E-2</c:v>
                </c:pt>
                <c:pt idx="6258">
                  <c:v>-4.2099999999999999E-2</c:v>
                </c:pt>
                <c:pt idx="6259">
                  <c:v>-4.2099999999999999E-2</c:v>
                </c:pt>
                <c:pt idx="6260">
                  <c:v>-4.2099999999999999E-2</c:v>
                </c:pt>
                <c:pt idx="6261">
                  <c:v>-4.2099999999999999E-2</c:v>
                </c:pt>
                <c:pt idx="6262">
                  <c:v>-4.2099999999999999E-2</c:v>
                </c:pt>
                <c:pt idx="6263">
                  <c:v>-3.3500000000000002E-2</c:v>
                </c:pt>
                <c:pt idx="6264">
                  <c:v>-3.3500000000000002E-2</c:v>
                </c:pt>
                <c:pt idx="6265">
                  <c:v>-2.75E-2</c:v>
                </c:pt>
                <c:pt idx="6266">
                  <c:v>-2.75E-2</c:v>
                </c:pt>
                <c:pt idx="6267">
                  <c:v>-2.75E-2</c:v>
                </c:pt>
                <c:pt idx="6268">
                  <c:v>-2.75E-2</c:v>
                </c:pt>
                <c:pt idx="6269">
                  <c:v>5.5399999999999998E-2</c:v>
                </c:pt>
                <c:pt idx="6270">
                  <c:v>-0.13200000000000001</c:v>
                </c:pt>
                <c:pt idx="6271">
                  <c:v>7.2999999999999995E-2</c:v>
                </c:pt>
                <c:pt idx="6272">
                  <c:v>5.1400000000000001E-2</c:v>
                </c:pt>
                <c:pt idx="6273">
                  <c:v>5.1400000000000001E-2</c:v>
                </c:pt>
                <c:pt idx="6274">
                  <c:v>5.1400000000000001E-2</c:v>
                </c:pt>
                <c:pt idx="6275">
                  <c:v>5.1400000000000001E-2</c:v>
                </c:pt>
                <c:pt idx="6276">
                  <c:v>5.1400000000000001E-2</c:v>
                </c:pt>
                <c:pt idx="6277">
                  <c:v>5.1400000000000001E-2</c:v>
                </c:pt>
                <c:pt idx="6278">
                  <c:v>5.1400000000000001E-2</c:v>
                </c:pt>
                <c:pt idx="6279">
                  <c:v>8.2400000000000001E-2</c:v>
                </c:pt>
                <c:pt idx="6280">
                  <c:v>-1.89E-2</c:v>
                </c:pt>
                <c:pt idx="6281">
                  <c:v>-1.89E-2</c:v>
                </c:pt>
                <c:pt idx="6282">
                  <c:v>-1.89E-2</c:v>
                </c:pt>
                <c:pt idx="6283">
                  <c:v>-6.7499999999999999E-3</c:v>
                </c:pt>
                <c:pt idx="6284">
                  <c:v>-6.7499999999999999E-3</c:v>
                </c:pt>
                <c:pt idx="6285">
                  <c:v>-6.2599999999999999E-3</c:v>
                </c:pt>
                <c:pt idx="6286">
                  <c:v>-6.2599999999999999E-3</c:v>
                </c:pt>
                <c:pt idx="6287">
                  <c:v>5.1799999999999999E-2</c:v>
                </c:pt>
                <c:pt idx="6288">
                  <c:v>5.1799999999999999E-2</c:v>
                </c:pt>
                <c:pt idx="6289">
                  <c:v>5.1799999999999999E-2</c:v>
                </c:pt>
                <c:pt idx="6290">
                  <c:v>5.1799999999999999E-2</c:v>
                </c:pt>
                <c:pt idx="6291">
                  <c:v>2.3600000000000001E-3</c:v>
                </c:pt>
                <c:pt idx="6292">
                  <c:v>4.2700000000000002E-2</c:v>
                </c:pt>
                <c:pt idx="6293">
                  <c:v>4.2700000000000002E-2</c:v>
                </c:pt>
                <c:pt idx="6294">
                  <c:v>4.2700000000000002E-2</c:v>
                </c:pt>
                <c:pt idx="6295">
                  <c:v>4.2700000000000002E-2</c:v>
                </c:pt>
                <c:pt idx="6296">
                  <c:v>9.6200000000000001E-3</c:v>
                </c:pt>
                <c:pt idx="6297">
                  <c:v>9.6200000000000001E-3</c:v>
                </c:pt>
                <c:pt idx="6298">
                  <c:v>9.6200000000000001E-3</c:v>
                </c:pt>
                <c:pt idx="6299">
                  <c:v>-6.1199999999999997E-2</c:v>
                </c:pt>
                <c:pt idx="6300">
                  <c:v>-6.1199999999999997E-2</c:v>
                </c:pt>
                <c:pt idx="6301">
                  <c:v>3.5999999999999999E-3</c:v>
                </c:pt>
                <c:pt idx="6302">
                  <c:v>-3.0499999999999999E-2</c:v>
                </c:pt>
                <c:pt idx="6303">
                  <c:v>-3.0499999999999999E-2</c:v>
                </c:pt>
                <c:pt idx="6304">
                  <c:v>4.36E-2</c:v>
                </c:pt>
                <c:pt idx="6305">
                  <c:v>4.36E-2</c:v>
                </c:pt>
                <c:pt idx="6306">
                  <c:v>-2.5700000000000001E-4</c:v>
                </c:pt>
                <c:pt idx="6307">
                  <c:v>-2.5700000000000001E-4</c:v>
                </c:pt>
                <c:pt idx="6308">
                  <c:v>-2.5700000000000001E-4</c:v>
                </c:pt>
                <c:pt idx="6309">
                  <c:v>-2.5700000000000001E-4</c:v>
                </c:pt>
                <c:pt idx="6310">
                  <c:v>-2.5700000000000001E-4</c:v>
                </c:pt>
                <c:pt idx="6311">
                  <c:v>1.47E-2</c:v>
                </c:pt>
                <c:pt idx="6312">
                  <c:v>1.47E-2</c:v>
                </c:pt>
                <c:pt idx="6313">
                  <c:v>1.47E-2</c:v>
                </c:pt>
                <c:pt idx="6314">
                  <c:v>1.26E-2</c:v>
                </c:pt>
                <c:pt idx="6315">
                  <c:v>1.26E-2</c:v>
                </c:pt>
                <c:pt idx="6316">
                  <c:v>1.26E-2</c:v>
                </c:pt>
                <c:pt idx="6317">
                  <c:v>1.26E-2</c:v>
                </c:pt>
                <c:pt idx="6318">
                  <c:v>1.26E-2</c:v>
                </c:pt>
                <c:pt idx="6319">
                  <c:v>1.26E-2</c:v>
                </c:pt>
                <c:pt idx="6320">
                  <c:v>1.26E-2</c:v>
                </c:pt>
                <c:pt idx="6321">
                  <c:v>1.26E-2</c:v>
                </c:pt>
                <c:pt idx="6322">
                  <c:v>-3.4500000000000003E-2</c:v>
                </c:pt>
                <c:pt idx="6323">
                  <c:v>-3.4500000000000003E-2</c:v>
                </c:pt>
                <c:pt idx="6324">
                  <c:v>-8.2500000000000004E-2</c:v>
                </c:pt>
                <c:pt idx="6325">
                  <c:v>-8.2500000000000004E-2</c:v>
                </c:pt>
                <c:pt idx="6326">
                  <c:v>-8.2500000000000004E-2</c:v>
                </c:pt>
                <c:pt idx="6327">
                  <c:v>7.46E-2</c:v>
                </c:pt>
                <c:pt idx="6328">
                  <c:v>4.1099999999999998E-2</c:v>
                </c:pt>
                <c:pt idx="6329">
                  <c:v>-4.7600000000000003E-2</c:v>
                </c:pt>
                <c:pt idx="6330">
                  <c:v>-4.7600000000000003E-2</c:v>
                </c:pt>
                <c:pt idx="6331">
                  <c:v>-4.7600000000000003E-2</c:v>
                </c:pt>
                <c:pt idx="6332">
                  <c:v>-4.7600000000000003E-2</c:v>
                </c:pt>
                <c:pt idx="6333">
                  <c:v>-4.7600000000000003E-2</c:v>
                </c:pt>
                <c:pt idx="6334">
                  <c:v>9.7299999999999998E-2</c:v>
                </c:pt>
                <c:pt idx="6335">
                  <c:v>-5.4600000000000003E-2</c:v>
                </c:pt>
                <c:pt idx="6336">
                  <c:v>-5.4600000000000003E-2</c:v>
                </c:pt>
                <c:pt idx="6337">
                  <c:v>-5.4600000000000003E-2</c:v>
                </c:pt>
                <c:pt idx="6338">
                  <c:v>-5.4600000000000003E-2</c:v>
                </c:pt>
                <c:pt idx="6339">
                  <c:v>-5.4600000000000003E-2</c:v>
                </c:pt>
                <c:pt idx="6340">
                  <c:v>2.4899999999999999E-2</c:v>
                </c:pt>
                <c:pt idx="6341">
                  <c:v>4.6699999999999998E-2</c:v>
                </c:pt>
                <c:pt idx="6342">
                  <c:v>4.6699999999999998E-2</c:v>
                </c:pt>
                <c:pt idx="6343">
                  <c:v>-7.4000000000000003E-3</c:v>
                </c:pt>
                <c:pt idx="6344">
                  <c:v>2.7099999999999999E-2</c:v>
                </c:pt>
                <c:pt idx="6345">
                  <c:v>2.7099999999999999E-2</c:v>
                </c:pt>
                <c:pt idx="6346">
                  <c:v>2.7099999999999999E-2</c:v>
                </c:pt>
                <c:pt idx="6347">
                  <c:v>2.7099999999999999E-2</c:v>
                </c:pt>
                <c:pt idx="6348">
                  <c:v>2.7099999999999999E-2</c:v>
                </c:pt>
                <c:pt idx="6349">
                  <c:v>2.7099999999999999E-2</c:v>
                </c:pt>
                <c:pt idx="6350">
                  <c:v>2.7099999999999999E-2</c:v>
                </c:pt>
                <c:pt idx="6351">
                  <c:v>2.7099999999999999E-2</c:v>
                </c:pt>
                <c:pt idx="6352">
                  <c:v>2.7099999999999999E-2</c:v>
                </c:pt>
                <c:pt idx="6353">
                  <c:v>3.6999999999999998E-2</c:v>
                </c:pt>
                <c:pt idx="6354">
                  <c:v>8.6800000000000002E-2</c:v>
                </c:pt>
                <c:pt idx="6355">
                  <c:v>7.8700000000000006E-2</c:v>
                </c:pt>
                <c:pt idx="6356">
                  <c:v>7.8700000000000006E-2</c:v>
                </c:pt>
                <c:pt idx="6357">
                  <c:v>7.8700000000000006E-2</c:v>
                </c:pt>
                <c:pt idx="6358">
                  <c:v>7.8700000000000006E-2</c:v>
                </c:pt>
                <c:pt idx="6359">
                  <c:v>7.8700000000000006E-2</c:v>
                </c:pt>
                <c:pt idx="6360">
                  <c:v>7.8700000000000006E-2</c:v>
                </c:pt>
                <c:pt idx="6361">
                  <c:v>4.6899999999999997E-2</c:v>
                </c:pt>
                <c:pt idx="6362">
                  <c:v>4.6899999999999997E-2</c:v>
                </c:pt>
                <c:pt idx="6363">
                  <c:v>4.6899999999999997E-2</c:v>
                </c:pt>
                <c:pt idx="6364">
                  <c:v>3.78E-2</c:v>
                </c:pt>
                <c:pt idx="6365">
                  <c:v>-2.3E-2</c:v>
                </c:pt>
                <c:pt idx="6366">
                  <c:v>-2.3E-2</c:v>
                </c:pt>
                <c:pt idx="6367">
                  <c:v>-2.3E-2</c:v>
                </c:pt>
                <c:pt idx="6368">
                  <c:v>-2.3E-2</c:v>
                </c:pt>
                <c:pt idx="6369">
                  <c:v>6.6000000000000003E-2</c:v>
                </c:pt>
                <c:pt idx="6370">
                  <c:v>-7.7399999999999997E-2</c:v>
                </c:pt>
                <c:pt idx="6371">
                  <c:v>-7.7399999999999997E-2</c:v>
                </c:pt>
                <c:pt idx="6372">
                  <c:v>-7.7399999999999997E-2</c:v>
                </c:pt>
                <c:pt idx="6373">
                  <c:v>-7.7399999999999997E-2</c:v>
                </c:pt>
                <c:pt idx="6374">
                  <c:v>-7.7399999999999997E-2</c:v>
                </c:pt>
                <c:pt idx="6375">
                  <c:v>-7.7399999999999997E-2</c:v>
                </c:pt>
                <c:pt idx="6376">
                  <c:v>-7.7399999999999997E-2</c:v>
                </c:pt>
                <c:pt idx="6377">
                  <c:v>-7.7399999999999997E-2</c:v>
                </c:pt>
                <c:pt idx="6378">
                  <c:v>-7.7399999999999997E-2</c:v>
                </c:pt>
                <c:pt idx="6379">
                  <c:v>-7.7399999999999997E-2</c:v>
                </c:pt>
                <c:pt idx="6380">
                  <c:v>-7.7399999999999997E-2</c:v>
                </c:pt>
                <c:pt idx="6381">
                  <c:v>-7.7399999999999997E-2</c:v>
                </c:pt>
                <c:pt idx="6382">
                  <c:v>-7.7399999999999997E-2</c:v>
                </c:pt>
                <c:pt idx="6383">
                  <c:v>-7.7399999999999997E-2</c:v>
                </c:pt>
                <c:pt idx="6384">
                  <c:v>-7.7399999999999997E-2</c:v>
                </c:pt>
                <c:pt idx="6385">
                  <c:v>-7.1000000000000004E-3</c:v>
                </c:pt>
                <c:pt idx="6386">
                  <c:v>-7.1000000000000004E-3</c:v>
                </c:pt>
                <c:pt idx="6387">
                  <c:v>-7.1000000000000004E-3</c:v>
                </c:pt>
                <c:pt idx="6388">
                  <c:v>-7.6E-3</c:v>
                </c:pt>
                <c:pt idx="6389">
                  <c:v>-7.6E-3</c:v>
                </c:pt>
                <c:pt idx="6390">
                  <c:v>-7.6E-3</c:v>
                </c:pt>
                <c:pt idx="6391">
                  <c:v>-7.6E-3</c:v>
                </c:pt>
                <c:pt idx="6392">
                  <c:v>1.11E-2</c:v>
                </c:pt>
                <c:pt idx="6393">
                  <c:v>1.11E-2</c:v>
                </c:pt>
                <c:pt idx="6394">
                  <c:v>1.11E-2</c:v>
                </c:pt>
                <c:pt idx="6395">
                  <c:v>1.11E-2</c:v>
                </c:pt>
                <c:pt idx="6396">
                  <c:v>-2.7799999999999998E-2</c:v>
                </c:pt>
                <c:pt idx="6397">
                  <c:v>-5.2900000000000003E-2</c:v>
                </c:pt>
                <c:pt idx="6398">
                  <c:v>-5.2900000000000003E-2</c:v>
                </c:pt>
                <c:pt idx="6399">
                  <c:v>-5.2900000000000003E-2</c:v>
                </c:pt>
                <c:pt idx="6400">
                  <c:v>-5.2900000000000003E-2</c:v>
                </c:pt>
                <c:pt idx="6401">
                  <c:v>-5.2900000000000003E-2</c:v>
                </c:pt>
                <c:pt idx="6402">
                  <c:v>-4.6100000000000002E-2</c:v>
                </c:pt>
                <c:pt idx="6403">
                  <c:v>5.79E-2</c:v>
                </c:pt>
                <c:pt idx="6404">
                  <c:v>-1.8600000000000001E-3</c:v>
                </c:pt>
                <c:pt idx="6405">
                  <c:v>-1.1900000000000001E-2</c:v>
                </c:pt>
                <c:pt idx="6406">
                  <c:v>-1.1900000000000001E-2</c:v>
                </c:pt>
                <c:pt idx="6407">
                  <c:v>-2.3599999999999999E-2</c:v>
                </c:pt>
                <c:pt idx="6408">
                  <c:v>-4.5600000000000002E-2</c:v>
                </c:pt>
                <c:pt idx="6409">
                  <c:v>-4.5600000000000002E-2</c:v>
                </c:pt>
                <c:pt idx="6410">
                  <c:v>-4.5600000000000002E-2</c:v>
                </c:pt>
                <c:pt idx="6411">
                  <c:v>-4.5600000000000002E-2</c:v>
                </c:pt>
                <c:pt idx="6412">
                  <c:v>9.0100000000000006E-3</c:v>
                </c:pt>
                <c:pt idx="6413">
                  <c:v>6.3499999999999997E-3</c:v>
                </c:pt>
                <c:pt idx="6414">
                  <c:v>4.9500000000000002E-2</c:v>
                </c:pt>
                <c:pt idx="6415">
                  <c:v>5.4599999999999996E-3</c:v>
                </c:pt>
                <c:pt idx="6416">
                  <c:v>2.5300000000000001E-3</c:v>
                </c:pt>
                <c:pt idx="6417">
                  <c:v>2.5300000000000001E-3</c:v>
                </c:pt>
                <c:pt idx="6418">
                  <c:v>2.5300000000000001E-3</c:v>
                </c:pt>
                <c:pt idx="6419">
                  <c:v>2.5300000000000001E-3</c:v>
                </c:pt>
                <c:pt idx="6420">
                  <c:v>2.5300000000000001E-3</c:v>
                </c:pt>
                <c:pt idx="6421">
                  <c:v>2.5300000000000001E-3</c:v>
                </c:pt>
                <c:pt idx="6422">
                  <c:v>3.1199999999999999E-4</c:v>
                </c:pt>
                <c:pt idx="6423">
                  <c:v>3.1199999999999999E-4</c:v>
                </c:pt>
                <c:pt idx="6424">
                  <c:v>3.1199999999999999E-4</c:v>
                </c:pt>
                <c:pt idx="6425">
                  <c:v>-1.1299999999999999E-2</c:v>
                </c:pt>
                <c:pt idx="6426">
                  <c:v>-1.1299999999999999E-2</c:v>
                </c:pt>
                <c:pt idx="6427">
                  <c:v>-1.1299999999999999E-2</c:v>
                </c:pt>
                <c:pt idx="6428">
                  <c:v>-1.1299999999999999E-2</c:v>
                </c:pt>
                <c:pt idx="6429">
                  <c:v>-1.1299999999999999E-2</c:v>
                </c:pt>
                <c:pt idx="6430">
                  <c:v>-1.1299999999999999E-2</c:v>
                </c:pt>
                <c:pt idx="6431">
                  <c:v>-1.1299999999999999E-2</c:v>
                </c:pt>
                <c:pt idx="6432">
                  <c:v>-9.0999999999999998E-2</c:v>
                </c:pt>
                <c:pt idx="6433">
                  <c:v>-9.0999999999999998E-2</c:v>
                </c:pt>
                <c:pt idx="6434">
                  <c:v>-9.0999999999999998E-2</c:v>
                </c:pt>
                <c:pt idx="6435">
                  <c:v>-3.2300000000000002E-2</c:v>
                </c:pt>
                <c:pt idx="6436">
                  <c:v>-3.2300000000000002E-2</c:v>
                </c:pt>
                <c:pt idx="6437">
                  <c:v>-3.2300000000000002E-2</c:v>
                </c:pt>
                <c:pt idx="6438">
                  <c:v>-3.2300000000000002E-2</c:v>
                </c:pt>
                <c:pt idx="6439">
                  <c:v>-2.52E-2</c:v>
                </c:pt>
                <c:pt idx="6440">
                  <c:v>-2.52E-2</c:v>
                </c:pt>
                <c:pt idx="6441">
                  <c:v>-1.5699999999999999E-2</c:v>
                </c:pt>
                <c:pt idx="6442">
                  <c:v>-1.5699999999999999E-2</c:v>
                </c:pt>
                <c:pt idx="6443">
                  <c:v>1.47E-3</c:v>
                </c:pt>
                <c:pt idx="6444">
                  <c:v>1.47E-3</c:v>
                </c:pt>
                <c:pt idx="6445">
                  <c:v>1.47E-3</c:v>
                </c:pt>
                <c:pt idx="6446">
                  <c:v>5.5399999999999998E-2</c:v>
                </c:pt>
                <c:pt idx="6447">
                  <c:v>5.5399999999999998E-2</c:v>
                </c:pt>
                <c:pt idx="6448">
                  <c:v>5.5399999999999998E-2</c:v>
                </c:pt>
                <c:pt idx="6449">
                  <c:v>5.5399999999999998E-2</c:v>
                </c:pt>
                <c:pt idx="6450">
                  <c:v>5.5399999999999998E-2</c:v>
                </c:pt>
                <c:pt idx="6451">
                  <c:v>-0.13300000000000001</c:v>
                </c:pt>
                <c:pt idx="6452">
                  <c:v>-0.13300000000000001</c:v>
                </c:pt>
                <c:pt idx="6453">
                  <c:v>-1.24E-2</c:v>
                </c:pt>
                <c:pt idx="6454">
                  <c:v>-1.24E-2</c:v>
                </c:pt>
                <c:pt idx="6455">
                  <c:v>-3.2500000000000001E-2</c:v>
                </c:pt>
                <c:pt idx="6456">
                  <c:v>-4.0500000000000001E-2</c:v>
                </c:pt>
                <c:pt idx="6457">
                  <c:v>-3.49E-2</c:v>
                </c:pt>
                <c:pt idx="6458">
                  <c:v>-3.49E-2</c:v>
                </c:pt>
                <c:pt idx="6459">
                  <c:v>-3.49E-2</c:v>
                </c:pt>
                <c:pt idx="6460">
                  <c:v>-3.49E-2</c:v>
                </c:pt>
                <c:pt idx="6461">
                  <c:v>-3.49E-2</c:v>
                </c:pt>
                <c:pt idx="6462">
                  <c:v>-3.49E-2</c:v>
                </c:pt>
                <c:pt idx="6463">
                  <c:v>-3.49E-2</c:v>
                </c:pt>
                <c:pt idx="6464">
                  <c:v>-3.49E-2</c:v>
                </c:pt>
                <c:pt idx="6465">
                  <c:v>-3.49E-2</c:v>
                </c:pt>
                <c:pt idx="6466">
                  <c:v>-1.0800000000000001E-2</c:v>
                </c:pt>
                <c:pt idx="6467">
                  <c:v>-1.0800000000000001E-2</c:v>
                </c:pt>
                <c:pt idx="6468">
                  <c:v>-1.0800000000000001E-2</c:v>
                </c:pt>
                <c:pt idx="6469">
                  <c:v>-1.0800000000000001E-2</c:v>
                </c:pt>
                <c:pt idx="6470">
                  <c:v>-1.0800000000000001E-2</c:v>
                </c:pt>
                <c:pt idx="6471">
                  <c:v>3.1099999999999999E-2</c:v>
                </c:pt>
                <c:pt idx="6472">
                  <c:v>3.1099999999999999E-2</c:v>
                </c:pt>
                <c:pt idx="6473">
                  <c:v>3.1099999999999999E-2</c:v>
                </c:pt>
                <c:pt idx="6474">
                  <c:v>3.1099999999999999E-2</c:v>
                </c:pt>
                <c:pt idx="6475">
                  <c:v>3.1099999999999999E-2</c:v>
                </c:pt>
                <c:pt idx="6476">
                  <c:v>3.1099999999999999E-2</c:v>
                </c:pt>
                <c:pt idx="6477">
                  <c:v>3.1099999999999999E-2</c:v>
                </c:pt>
                <c:pt idx="6478">
                  <c:v>3.1099999999999999E-2</c:v>
                </c:pt>
                <c:pt idx="6479">
                  <c:v>3.1099999999999999E-2</c:v>
                </c:pt>
                <c:pt idx="6480">
                  <c:v>2.6599999999999999E-2</c:v>
                </c:pt>
                <c:pt idx="6481">
                  <c:v>2.6599999999999999E-2</c:v>
                </c:pt>
                <c:pt idx="6482">
                  <c:v>2.6599999999999999E-2</c:v>
                </c:pt>
                <c:pt idx="6483">
                  <c:v>-1.5699999999999999E-2</c:v>
                </c:pt>
                <c:pt idx="6484">
                  <c:v>-7.46E-2</c:v>
                </c:pt>
                <c:pt idx="6485">
                  <c:v>8.4199999999999997E-2</c:v>
                </c:pt>
                <c:pt idx="6486">
                  <c:v>-6.1800000000000001E-2</c:v>
                </c:pt>
                <c:pt idx="6487">
                  <c:v>-6.4000000000000001E-2</c:v>
                </c:pt>
                <c:pt idx="6488">
                  <c:v>-6.4000000000000001E-2</c:v>
                </c:pt>
                <c:pt idx="6489">
                  <c:v>-6.4000000000000001E-2</c:v>
                </c:pt>
                <c:pt idx="6490">
                  <c:v>-6.4000000000000001E-2</c:v>
                </c:pt>
                <c:pt idx="6491">
                  <c:v>9.0399999999999994E-3</c:v>
                </c:pt>
                <c:pt idx="6492">
                  <c:v>9.0399999999999994E-3</c:v>
                </c:pt>
                <c:pt idx="6493">
                  <c:v>9.0399999999999994E-3</c:v>
                </c:pt>
                <c:pt idx="6494">
                  <c:v>9.0399999999999994E-3</c:v>
                </c:pt>
                <c:pt idx="6495">
                  <c:v>9.0399999999999994E-3</c:v>
                </c:pt>
                <c:pt idx="6496">
                  <c:v>9.0399999999999994E-3</c:v>
                </c:pt>
                <c:pt idx="6497">
                  <c:v>9.0399999999999994E-3</c:v>
                </c:pt>
                <c:pt idx="6498">
                  <c:v>9.0399999999999994E-3</c:v>
                </c:pt>
                <c:pt idx="6499">
                  <c:v>9.0399999999999994E-3</c:v>
                </c:pt>
                <c:pt idx="6500">
                  <c:v>9.0399999999999994E-3</c:v>
                </c:pt>
                <c:pt idx="6501">
                  <c:v>-4.3299999999999998E-2</c:v>
                </c:pt>
                <c:pt idx="6502">
                  <c:v>-3.3000000000000002E-2</c:v>
                </c:pt>
                <c:pt idx="6503">
                  <c:v>-3.3000000000000002E-2</c:v>
                </c:pt>
                <c:pt idx="6504">
                  <c:v>-8.3500000000000005E-2</c:v>
                </c:pt>
                <c:pt idx="6505">
                  <c:v>-8.3500000000000005E-2</c:v>
                </c:pt>
                <c:pt idx="6506">
                  <c:v>-0.13900000000000001</c:v>
                </c:pt>
                <c:pt idx="6507">
                  <c:v>-0.13900000000000001</c:v>
                </c:pt>
                <c:pt idx="6508">
                  <c:v>-0.128</c:v>
                </c:pt>
                <c:pt idx="6509">
                  <c:v>-0.115</c:v>
                </c:pt>
                <c:pt idx="6510">
                  <c:v>-7.5300000000000006E-2</c:v>
                </c:pt>
                <c:pt idx="6511">
                  <c:v>-7.5300000000000006E-2</c:v>
                </c:pt>
                <c:pt idx="6512">
                  <c:v>-2.4799999999999999E-2</c:v>
                </c:pt>
                <c:pt idx="6513">
                  <c:v>4.4900000000000002E-2</c:v>
                </c:pt>
                <c:pt idx="6514">
                  <c:v>-4.3900000000000002E-2</c:v>
                </c:pt>
                <c:pt idx="6515">
                  <c:v>-4.3900000000000002E-2</c:v>
                </c:pt>
                <c:pt idx="6516">
                  <c:v>-4.3900000000000002E-2</c:v>
                </c:pt>
                <c:pt idx="6517">
                  <c:v>-4.3900000000000002E-2</c:v>
                </c:pt>
                <c:pt idx="6518">
                  <c:v>-4.3900000000000002E-2</c:v>
                </c:pt>
                <c:pt idx="6519">
                  <c:v>-4.3900000000000002E-2</c:v>
                </c:pt>
                <c:pt idx="6520">
                  <c:v>-4.3900000000000002E-2</c:v>
                </c:pt>
                <c:pt idx="6521">
                  <c:v>-0.16200000000000001</c:v>
                </c:pt>
                <c:pt idx="6522">
                  <c:v>-0.16200000000000001</c:v>
                </c:pt>
                <c:pt idx="6523">
                  <c:v>-0.16200000000000001</c:v>
                </c:pt>
                <c:pt idx="6524">
                  <c:v>-4.0899999999999999E-3</c:v>
                </c:pt>
                <c:pt idx="6525">
                  <c:v>1.21E-2</c:v>
                </c:pt>
                <c:pt idx="6526">
                  <c:v>1.21E-2</c:v>
                </c:pt>
                <c:pt idx="6527">
                  <c:v>1.21E-2</c:v>
                </c:pt>
                <c:pt idx="6528">
                  <c:v>1.21E-2</c:v>
                </c:pt>
                <c:pt idx="6529">
                  <c:v>1.21E-2</c:v>
                </c:pt>
                <c:pt idx="6530">
                  <c:v>-3.15E-2</c:v>
                </c:pt>
                <c:pt idx="6531">
                  <c:v>-3.15E-2</c:v>
                </c:pt>
                <c:pt idx="6532">
                  <c:v>-3.15E-2</c:v>
                </c:pt>
                <c:pt idx="6533">
                  <c:v>5.2499999999999998E-2</c:v>
                </c:pt>
                <c:pt idx="6534">
                  <c:v>5.2499999999999998E-2</c:v>
                </c:pt>
                <c:pt idx="6535">
                  <c:v>-3.4399999999999999E-3</c:v>
                </c:pt>
                <c:pt idx="6536">
                  <c:v>5.8399999999999997E-3</c:v>
                </c:pt>
                <c:pt idx="6537">
                  <c:v>-5.64E-3</c:v>
                </c:pt>
                <c:pt idx="6538">
                  <c:v>6.8400000000000002E-2</c:v>
                </c:pt>
                <c:pt idx="6539">
                  <c:v>1.9E-2</c:v>
                </c:pt>
                <c:pt idx="6540">
                  <c:v>-4.9799999999999997E-2</c:v>
                </c:pt>
                <c:pt idx="6541">
                  <c:v>-4.9799999999999997E-2</c:v>
                </c:pt>
                <c:pt idx="6542">
                  <c:v>-4.9799999999999997E-2</c:v>
                </c:pt>
                <c:pt idx="6543">
                  <c:v>6.3600000000000004E-2</c:v>
                </c:pt>
                <c:pt idx="6544">
                  <c:v>6.3600000000000004E-2</c:v>
                </c:pt>
                <c:pt idx="6545">
                  <c:v>6.3600000000000004E-2</c:v>
                </c:pt>
                <c:pt idx="6546">
                  <c:v>6.3600000000000004E-2</c:v>
                </c:pt>
                <c:pt idx="6547">
                  <c:v>6.3600000000000004E-2</c:v>
                </c:pt>
                <c:pt idx="6548">
                  <c:v>8.2199999999999995E-2</c:v>
                </c:pt>
                <c:pt idx="6549">
                  <c:v>-5.3600000000000002E-2</c:v>
                </c:pt>
                <c:pt idx="6550">
                  <c:v>-5.3600000000000002E-2</c:v>
                </c:pt>
                <c:pt idx="6551">
                  <c:v>-5.2499999999999998E-2</c:v>
                </c:pt>
                <c:pt idx="6552">
                  <c:v>-1.78E-2</c:v>
                </c:pt>
                <c:pt idx="6553">
                  <c:v>-1.78E-2</c:v>
                </c:pt>
                <c:pt idx="6554">
                  <c:v>6.0199999999999997E-2</c:v>
                </c:pt>
                <c:pt idx="6555">
                  <c:v>6.0199999999999997E-2</c:v>
                </c:pt>
                <c:pt idx="6556">
                  <c:v>6.0199999999999997E-2</c:v>
                </c:pt>
                <c:pt idx="6557">
                  <c:v>1.14E-2</c:v>
                </c:pt>
                <c:pt idx="6558">
                  <c:v>2.6599999999999999E-2</c:v>
                </c:pt>
                <c:pt idx="6559">
                  <c:v>2.6599999999999999E-2</c:v>
                </c:pt>
                <c:pt idx="6560">
                  <c:v>6.8799999999999998E-3</c:v>
                </c:pt>
                <c:pt idx="6561">
                  <c:v>6.8799999999999998E-3</c:v>
                </c:pt>
                <c:pt idx="6562">
                  <c:v>6.8799999999999998E-3</c:v>
                </c:pt>
                <c:pt idx="6563">
                  <c:v>6.8799999999999998E-3</c:v>
                </c:pt>
                <c:pt idx="6564">
                  <c:v>5.7299999999999997E-2</c:v>
                </c:pt>
                <c:pt idx="6565">
                  <c:v>4.0399999999999998E-2</c:v>
                </c:pt>
                <c:pt idx="6566">
                  <c:v>2.8000000000000001E-2</c:v>
                </c:pt>
                <c:pt idx="6567">
                  <c:v>2.8000000000000001E-2</c:v>
                </c:pt>
                <c:pt idx="6568">
                  <c:v>2.8000000000000001E-2</c:v>
                </c:pt>
                <c:pt idx="6569">
                  <c:v>2.8000000000000001E-2</c:v>
                </c:pt>
                <c:pt idx="6570">
                  <c:v>2.8000000000000001E-2</c:v>
                </c:pt>
                <c:pt idx="6571">
                  <c:v>1.37E-2</c:v>
                </c:pt>
                <c:pt idx="6572">
                  <c:v>1.37E-2</c:v>
                </c:pt>
                <c:pt idx="6573">
                  <c:v>1.37E-2</c:v>
                </c:pt>
                <c:pt idx="6574">
                  <c:v>-1.6799999999999999E-2</c:v>
                </c:pt>
                <c:pt idx="6575">
                  <c:v>-1.6799999999999999E-2</c:v>
                </c:pt>
                <c:pt idx="6576">
                  <c:v>-1.6799999999999999E-2</c:v>
                </c:pt>
                <c:pt idx="6577">
                  <c:v>-1.6799999999999999E-2</c:v>
                </c:pt>
                <c:pt idx="6578">
                  <c:v>1.4800000000000001E-2</c:v>
                </c:pt>
                <c:pt idx="6579">
                  <c:v>-0.123</c:v>
                </c:pt>
                <c:pt idx="6580">
                  <c:v>2.5000000000000001E-2</c:v>
                </c:pt>
                <c:pt idx="6581">
                  <c:v>2.5000000000000001E-2</c:v>
                </c:pt>
                <c:pt idx="6582">
                  <c:v>2.5000000000000001E-2</c:v>
                </c:pt>
                <c:pt idx="6583">
                  <c:v>4.0599999999999997E-2</c:v>
                </c:pt>
                <c:pt idx="6584">
                  <c:v>4.0599999999999997E-2</c:v>
                </c:pt>
                <c:pt idx="6585">
                  <c:v>4.0599999999999997E-2</c:v>
                </c:pt>
                <c:pt idx="6586">
                  <c:v>4.0599999999999997E-2</c:v>
                </c:pt>
                <c:pt idx="6587">
                  <c:v>4.5600000000000002E-2</c:v>
                </c:pt>
                <c:pt idx="6588">
                  <c:v>4.5600000000000002E-2</c:v>
                </c:pt>
                <c:pt idx="6589">
                  <c:v>4.5600000000000002E-2</c:v>
                </c:pt>
                <c:pt idx="6590">
                  <c:v>-4.4499999999999998E-2</c:v>
                </c:pt>
                <c:pt idx="6591">
                  <c:v>-4.4499999999999998E-2</c:v>
                </c:pt>
                <c:pt idx="6592">
                  <c:v>-4.4499999999999998E-2</c:v>
                </c:pt>
                <c:pt idx="6593">
                  <c:v>-4.4499999999999998E-2</c:v>
                </c:pt>
                <c:pt idx="6594">
                  <c:v>4.4400000000000002E-2</c:v>
                </c:pt>
                <c:pt idx="6595">
                  <c:v>-3.2199999999999999E-2</c:v>
                </c:pt>
                <c:pt idx="6596">
                  <c:v>-6.8700000000000002E-3</c:v>
                </c:pt>
                <c:pt idx="6597">
                  <c:v>-6.8700000000000002E-3</c:v>
                </c:pt>
                <c:pt idx="6598">
                  <c:v>-6.8700000000000002E-3</c:v>
                </c:pt>
                <c:pt idx="6599">
                  <c:v>-6.8700000000000002E-3</c:v>
                </c:pt>
                <c:pt idx="6600">
                  <c:v>5.5300000000000002E-2</c:v>
                </c:pt>
                <c:pt idx="6601">
                  <c:v>5.5300000000000002E-2</c:v>
                </c:pt>
                <c:pt idx="6602">
                  <c:v>-1.54E-2</c:v>
                </c:pt>
                <c:pt idx="6603">
                  <c:v>-1.54E-2</c:v>
                </c:pt>
                <c:pt idx="6604">
                  <c:v>-1.54E-2</c:v>
                </c:pt>
                <c:pt idx="6605">
                  <c:v>-1.54E-2</c:v>
                </c:pt>
                <c:pt idx="6606">
                  <c:v>-5.1599999999999997E-3</c:v>
                </c:pt>
                <c:pt idx="6607">
                  <c:v>-1.49E-2</c:v>
                </c:pt>
                <c:pt idx="6608">
                  <c:v>-1.49E-2</c:v>
                </c:pt>
                <c:pt idx="6609">
                  <c:v>8.5000000000000006E-3</c:v>
                </c:pt>
                <c:pt idx="6610">
                  <c:v>8.5000000000000006E-3</c:v>
                </c:pt>
                <c:pt idx="6611">
                  <c:v>-5.5399999999999998E-2</c:v>
                </c:pt>
                <c:pt idx="6612">
                  <c:v>-5.5399999999999998E-2</c:v>
                </c:pt>
                <c:pt idx="6613">
                  <c:v>-5.5399999999999998E-2</c:v>
                </c:pt>
                <c:pt idx="6614">
                  <c:v>-5.5399999999999998E-2</c:v>
                </c:pt>
                <c:pt idx="6615">
                  <c:v>-5.5399999999999998E-2</c:v>
                </c:pt>
                <c:pt idx="6616">
                  <c:v>6.2600000000000003E-2</c:v>
                </c:pt>
                <c:pt idx="6617">
                  <c:v>6.2600000000000003E-2</c:v>
                </c:pt>
                <c:pt idx="6618">
                  <c:v>6.2600000000000003E-2</c:v>
                </c:pt>
                <c:pt idx="6619">
                  <c:v>-3.0800000000000001E-2</c:v>
                </c:pt>
                <c:pt idx="6620">
                  <c:v>-0.06</c:v>
                </c:pt>
                <c:pt idx="6621">
                  <c:v>-0.06</c:v>
                </c:pt>
                <c:pt idx="6622">
                  <c:v>-0.06</c:v>
                </c:pt>
                <c:pt idx="6623">
                  <c:v>-0.06</c:v>
                </c:pt>
                <c:pt idx="6624">
                  <c:v>-0.06</c:v>
                </c:pt>
                <c:pt idx="6625">
                  <c:v>-0.06</c:v>
                </c:pt>
                <c:pt idx="6626">
                  <c:v>-0.06</c:v>
                </c:pt>
                <c:pt idx="6627">
                  <c:v>-3.32E-3</c:v>
                </c:pt>
                <c:pt idx="6628">
                  <c:v>-3.32E-3</c:v>
                </c:pt>
                <c:pt idx="6629">
                  <c:v>-3.32E-3</c:v>
                </c:pt>
                <c:pt idx="6630">
                  <c:v>-4.41E-2</c:v>
                </c:pt>
                <c:pt idx="6631">
                  <c:v>3.6799999999999999E-2</c:v>
                </c:pt>
                <c:pt idx="6632">
                  <c:v>1.8499999999999999E-2</c:v>
                </c:pt>
                <c:pt idx="6633">
                  <c:v>1.8499999999999999E-2</c:v>
                </c:pt>
                <c:pt idx="6634">
                  <c:v>1.8499999999999999E-2</c:v>
                </c:pt>
                <c:pt idx="6635">
                  <c:v>1.8499999999999999E-2</c:v>
                </c:pt>
                <c:pt idx="6636">
                  <c:v>1.8499999999999999E-2</c:v>
                </c:pt>
                <c:pt idx="6637">
                  <c:v>5.5700000000000003E-3</c:v>
                </c:pt>
                <c:pt idx="6638">
                  <c:v>5.5700000000000003E-3</c:v>
                </c:pt>
                <c:pt idx="6639">
                  <c:v>5.5700000000000003E-3</c:v>
                </c:pt>
                <c:pt idx="6640">
                  <c:v>5.5700000000000003E-3</c:v>
                </c:pt>
                <c:pt idx="6641">
                  <c:v>5.5700000000000003E-3</c:v>
                </c:pt>
                <c:pt idx="6642">
                  <c:v>5.5700000000000003E-3</c:v>
                </c:pt>
                <c:pt idx="6643">
                  <c:v>5.5700000000000003E-3</c:v>
                </c:pt>
                <c:pt idx="6644">
                  <c:v>5.5700000000000003E-3</c:v>
                </c:pt>
                <c:pt idx="6645">
                  <c:v>1.78E-2</c:v>
                </c:pt>
                <c:pt idx="6646">
                  <c:v>1.78E-2</c:v>
                </c:pt>
                <c:pt idx="6647">
                  <c:v>1.78E-2</c:v>
                </c:pt>
                <c:pt idx="6648">
                  <c:v>1.78E-2</c:v>
                </c:pt>
                <c:pt idx="6649">
                  <c:v>2.0299999999999999E-2</c:v>
                </c:pt>
                <c:pt idx="6650">
                  <c:v>2.0299999999999999E-2</c:v>
                </c:pt>
                <c:pt idx="6651">
                  <c:v>1.89E-2</c:v>
                </c:pt>
                <c:pt idx="6652">
                  <c:v>1.89E-2</c:v>
                </c:pt>
                <c:pt idx="6653">
                  <c:v>2.5600000000000001E-2</c:v>
                </c:pt>
                <c:pt idx="6654">
                  <c:v>2.5600000000000001E-2</c:v>
                </c:pt>
                <c:pt idx="6655">
                  <c:v>2.5600000000000001E-2</c:v>
                </c:pt>
                <c:pt idx="6656">
                  <c:v>2.5600000000000001E-2</c:v>
                </c:pt>
                <c:pt idx="6657">
                  <c:v>-9.0800000000000006E-2</c:v>
                </c:pt>
                <c:pt idx="6658">
                  <c:v>-9.0800000000000006E-2</c:v>
                </c:pt>
                <c:pt idx="6659">
                  <c:v>4.02E-2</c:v>
                </c:pt>
                <c:pt idx="6660">
                  <c:v>4.02E-2</c:v>
                </c:pt>
                <c:pt idx="6661">
                  <c:v>-3.7400000000000003E-2</c:v>
                </c:pt>
                <c:pt idx="6662">
                  <c:v>-3.7400000000000003E-2</c:v>
                </c:pt>
                <c:pt idx="6663">
                  <c:v>8.5300000000000001E-2</c:v>
                </c:pt>
                <c:pt idx="6664">
                  <c:v>2.0299999999999999E-2</c:v>
                </c:pt>
                <c:pt idx="6665">
                  <c:v>6.93E-2</c:v>
                </c:pt>
                <c:pt idx="6666">
                  <c:v>-1.72E-2</c:v>
                </c:pt>
                <c:pt idx="6667">
                  <c:v>-2.6599999999999999E-2</c:v>
                </c:pt>
                <c:pt idx="6668">
                  <c:v>-2.6599999999999999E-2</c:v>
                </c:pt>
                <c:pt idx="6669">
                  <c:v>-2.6599999999999999E-2</c:v>
                </c:pt>
                <c:pt idx="6670">
                  <c:v>-2.6599999999999999E-2</c:v>
                </c:pt>
                <c:pt idx="6671">
                  <c:v>-2.6599999999999999E-2</c:v>
                </c:pt>
                <c:pt idx="6672">
                  <c:v>-2.6599999999999999E-2</c:v>
                </c:pt>
                <c:pt idx="6673">
                  <c:v>-2.6599999999999999E-2</c:v>
                </c:pt>
                <c:pt idx="6674">
                  <c:v>-1.77E-2</c:v>
                </c:pt>
                <c:pt idx="6675">
                  <c:v>7.79E-3</c:v>
                </c:pt>
                <c:pt idx="6676">
                  <c:v>0.123</c:v>
                </c:pt>
                <c:pt idx="6677">
                  <c:v>-4.9799999999999997E-2</c:v>
                </c:pt>
                <c:pt idx="6678">
                  <c:v>-4.9799999999999997E-2</c:v>
                </c:pt>
                <c:pt idx="6679">
                  <c:v>-4.5999999999999999E-2</c:v>
                </c:pt>
                <c:pt idx="6680">
                  <c:v>-4.5999999999999999E-2</c:v>
                </c:pt>
                <c:pt idx="6681">
                  <c:v>-4.5999999999999999E-2</c:v>
                </c:pt>
                <c:pt idx="6682">
                  <c:v>-4.5999999999999999E-2</c:v>
                </c:pt>
                <c:pt idx="6683">
                  <c:v>-4.5999999999999999E-2</c:v>
                </c:pt>
                <c:pt idx="6684">
                  <c:v>-4.5999999999999999E-2</c:v>
                </c:pt>
                <c:pt idx="6685">
                  <c:v>-4.5999999999999999E-2</c:v>
                </c:pt>
                <c:pt idx="6686">
                  <c:v>-4.5999999999999999E-2</c:v>
                </c:pt>
                <c:pt idx="6687">
                  <c:v>-4.5999999999999999E-2</c:v>
                </c:pt>
                <c:pt idx="6688">
                  <c:v>-4.5999999999999999E-2</c:v>
                </c:pt>
                <c:pt idx="6689">
                  <c:v>4.9500000000000002E-2</c:v>
                </c:pt>
                <c:pt idx="6690">
                  <c:v>2.7299999999999998E-3</c:v>
                </c:pt>
                <c:pt idx="6691">
                  <c:v>-2.5399999999999999E-2</c:v>
                </c:pt>
                <c:pt idx="6692">
                  <c:v>-2.5399999999999999E-2</c:v>
                </c:pt>
                <c:pt idx="6693">
                  <c:v>-2.52E-2</c:v>
                </c:pt>
                <c:pt idx="6694">
                  <c:v>-2.52E-2</c:v>
                </c:pt>
                <c:pt idx="6695">
                  <c:v>-2.52E-2</c:v>
                </c:pt>
                <c:pt idx="6696">
                  <c:v>-2.52E-2</c:v>
                </c:pt>
                <c:pt idx="6697">
                  <c:v>-2.52E-2</c:v>
                </c:pt>
                <c:pt idx="6698">
                  <c:v>-2.52E-2</c:v>
                </c:pt>
                <c:pt idx="6699">
                  <c:v>-6.1699999999999998E-2</c:v>
                </c:pt>
                <c:pt idx="6700">
                  <c:v>3.9600000000000003E-2</c:v>
                </c:pt>
                <c:pt idx="6701">
                  <c:v>5.6100000000000004E-3</c:v>
                </c:pt>
                <c:pt idx="6702">
                  <c:v>5.6100000000000004E-3</c:v>
                </c:pt>
                <c:pt idx="6703">
                  <c:v>5.6100000000000004E-3</c:v>
                </c:pt>
                <c:pt idx="6704">
                  <c:v>-8.0800000000000004E-3</c:v>
                </c:pt>
                <c:pt idx="6705">
                  <c:v>-8.0800000000000004E-3</c:v>
                </c:pt>
                <c:pt idx="6706">
                  <c:v>6.4799999999999996E-2</c:v>
                </c:pt>
                <c:pt idx="6707">
                  <c:v>6.4799999999999996E-2</c:v>
                </c:pt>
                <c:pt idx="6708">
                  <c:v>6.7400000000000002E-2</c:v>
                </c:pt>
                <c:pt idx="6709">
                  <c:v>6.7400000000000002E-2</c:v>
                </c:pt>
                <c:pt idx="6710">
                  <c:v>-8.6599999999999996E-2</c:v>
                </c:pt>
                <c:pt idx="6711">
                  <c:v>-7.4799999999999997E-3</c:v>
                </c:pt>
                <c:pt idx="6712">
                  <c:v>-7.4799999999999997E-3</c:v>
                </c:pt>
                <c:pt idx="6713">
                  <c:v>-2.4799999999999999E-2</c:v>
                </c:pt>
                <c:pt idx="6714">
                  <c:v>-2.4799999999999999E-2</c:v>
                </c:pt>
                <c:pt idx="6715">
                  <c:v>-2.4799999999999999E-2</c:v>
                </c:pt>
                <c:pt idx="6716">
                  <c:v>-2.4799999999999999E-2</c:v>
                </c:pt>
                <c:pt idx="6717">
                  <c:v>-9.5499999999999995E-3</c:v>
                </c:pt>
                <c:pt idx="6718">
                  <c:v>-9.5499999999999995E-3</c:v>
                </c:pt>
                <c:pt idx="6719">
                  <c:v>-9.5499999999999995E-3</c:v>
                </c:pt>
                <c:pt idx="6720">
                  <c:v>-9.5499999999999995E-3</c:v>
                </c:pt>
                <c:pt idx="6721">
                  <c:v>-9.5499999999999995E-3</c:v>
                </c:pt>
                <c:pt idx="6722">
                  <c:v>-9.5499999999999995E-3</c:v>
                </c:pt>
                <c:pt idx="6723">
                  <c:v>-9.5499999999999995E-3</c:v>
                </c:pt>
                <c:pt idx="6724">
                  <c:v>-9.5499999999999995E-3</c:v>
                </c:pt>
                <c:pt idx="6725">
                  <c:v>-3.4000000000000002E-2</c:v>
                </c:pt>
                <c:pt idx="6726">
                  <c:v>3.2000000000000001E-2</c:v>
                </c:pt>
                <c:pt idx="6727">
                  <c:v>3.2000000000000001E-2</c:v>
                </c:pt>
                <c:pt idx="6728">
                  <c:v>3.2000000000000001E-2</c:v>
                </c:pt>
                <c:pt idx="6729">
                  <c:v>3.2000000000000001E-2</c:v>
                </c:pt>
                <c:pt idx="6730">
                  <c:v>3.2000000000000001E-2</c:v>
                </c:pt>
                <c:pt idx="6731">
                  <c:v>3.2000000000000001E-2</c:v>
                </c:pt>
                <c:pt idx="6732">
                  <c:v>3.6299999999999999E-2</c:v>
                </c:pt>
                <c:pt idx="6733">
                  <c:v>-2.7799999999999998E-2</c:v>
                </c:pt>
                <c:pt idx="6734">
                  <c:v>-2.7799999999999998E-2</c:v>
                </c:pt>
                <c:pt idx="6735">
                  <c:v>-1.04E-2</c:v>
                </c:pt>
                <c:pt idx="6736">
                  <c:v>-1.7299999999999999E-2</c:v>
                </c:pt>
                <c:pt idx="6737">
                  <c:v>-5.04E-2</c:v>
                </c:pt>
                <c:pt idx="6738">
                  <c:v>-5.04E-2</c:v>
                </c:pt>
                <c:pt idx="6739">
                  <c:v>-5.04E-2</c:v>
                </c:pt>
                <c:pt idx="6740">
                  <c:v>-5.04E-2</c:v>
                </c:pt>
                <c:pt idx="6741">
                  <c:v>-5.04E-2</c:v>
                </c:pt>
                <c:pt idx="6742">
                  <c:v>-3.2300000000000002E-2</c:v>
                </c:pt>
                <c:pt idx="6743">
                  <c:v>-1.8100000000000002E-2</c:v>
                </c:pt>
                <c:pt idx="6744">
                  <c:v>-5.7500000000000002E-2</c:v>
                </c:pt>
                <c:pt idx="6745">
                  <c:v>-5.7500000000000002E-2</c:v>
                </c:pt>
                <c:pt idx="6746">
                  <c:v>-3.6700000000000003E-2</c:v>
                </c:pt>
                <c:pt idx="6747">
                  <c:v>-6.2100000000000002E-2</c:v>
                </c:pt>
                <c:pt idx="6748">
                  <c:v>-6.2100000000000002E-2</c:v>
                </c:pt>
                <c:pt idx="6749">
                  <c:v>-6.2100000000000002E-2</c:v>
                </c:pt>
                <c:pt idx="6750">
                  <c:v>-6.2100000000000002E-2</c:v>
                </c:pt>
                <c:pt idx="6751">
                  <c:v>7.9000000000000001E-2</c:v>
                </c:pt>
                <c:pt idx="6752">
                  <c:v>-2.9100000000000001E-2</c:v>
                </c:pt>
                <c:pt idx="6753">
                  <c:v>-3.7900000000000003E-2</c:v>
                </c:pt>
                <c:pt idx="6754">
                  <c:v>-2.6700000000000002E-2</c:v>
                </c:pt>
                <c:pt idx="6755">
                  <c:v>-2.6700000000000002E-2</c:v>
                </c:pt>
                <c:pt idx="6756">
                  <c:v>-2.6700000000000002E-2</c:v>
                </c:pt>
                <c:pt idx="6757">
                  <c:v>2.2599999999999999E-2</c:v>
                </c:pt>
                <c:pt idx="6758">
                  <c:v>-5.5800000000000002E-2</c:v>
                </c:pt>
                <c:pt idx="6759">
                  <c:v>-8.09E-2</c:v>
                </c:pt>
                <c:pt idx="6760">
                  <c:v>6.7900000000000002E-2</c:v>
                </c:pt>
                <c:pt idx="6761">
                  <c:v>6.7900000000000002E-2</c:v>
                </c:pt>
                <c:pt idx="6762">
                  <c:v>6.7900000000000002E-2</c:v>
                </c:pt>
                <c:pt idx="6763">
                  <c:v>6.7900000000000002E-2</c:v>
                </c:pt>
                <c:pt idx="6764">
                  <c:v>5.6000000000000001E-2</c:v>
                </c:pt>
                <c:pt idx="6765">
                  <c:v>5.6000000000000001E-2</c:v>
                </c:pt>
                <c:pt idx="6766">
                  <c:v>7.9000000000000001E-2</c:v>
                </c:pt>
                <c:pt idx="6767">
                  <c:v>7.9000000000000001E-2</c:v>
                </c:pt>
                <c:pt idx="6768">
                  <c:v>7.9000000000000001E-2</c:v>
                </c:pt>
                <c:pt idx="6769">
                  <c:v>7.9000000000000001E-2</c:v>
                </c:pt>
                <c:pt idx="6770">
                  <c:v>7.9000000000000001E-2</c:v>
                </c:pt>
                <c:pt idx="6771">
                  <c:v>6.5500000000000003E-2</c:v>
                </c:pt>
                <c:pt idx="6772">
                  <c:v>6.5500000000000003E-2</c:v>
                </c:pt>
                <c:pt idx="6773">
                  <c:v>6.5500000000000003E-2</c:v>
                </c:pt>
                <c:pt idx="6774">
                  <c:v>6.5500000000000003E-2</c:v>
                </c:pt>
                <c:pt idx="6775">
                  <c:v>6.5500000000000003E-2</c:v>
                </c:pt>
                <c:pt idx="6776">
                  <c:v>6.9500000000000006E-2</c:v>
                </c:pt>
                <c:pt idx="6777">
                  <c:v>8.4199999999999997E-2</c:v>
                </c:pt>
                <c:pt idx="6778">
                  <c:v>8.4199999999999997E-2</c:v>
                </c:pt>
                <c:pt idx="6779">
                  <c:v>-7.2800000000000004E-2</c:v>
                </c:pt>
                <c:pt idx="6780">
                  <c:v>-7.2800000000000004E-2</c:v>
                </c:pt>
                <c:pt idx="6781">
                  <c:v>-7.2800000000000004E-2</c:v>
                </c:pt>
                <c:pt idx="6782">
                  <c:v>-7.2800000000000004E-2</c:v>
                </c:pt>
                <c:pt idx="6783">
                  <c:v>7.1099999999999997E-2</c:v>
                </c:pt>
                <c:pt idx="6784">
                  <c:v>3.9199999999999999E-2</c:v>
                </c:pt>
                <c:pt idx="6785">
                  <c:v>3.9199999999999999E-2</c:v>
                </c:pt>
                <c:pt idx="6786">
                  <c:v>3.9199999999999999E-2</c:v>
                </c:pt>
                <c:pt idx="6787">
                  <c:v>3.9199999999999999E-2</c:v>
                </c:pt>
                <c:pt idx="6788">
                  <c:v>3.9199999999999999E-2</c:v>
                </c:pt>
                <c:pt idx="6789">
                  <c:v>3.9199999999999999E-2</c:v>
                </c:pt>
                <c:pt idx="6790">
                  <c:v>3.9199999999999999E-2</c:v>
                </c:pt>
                <c:pt idx="6791">
                  <c:v>-3.6200000000000003E-2</c:v>
                </c:pt>
                <c:pt idx="6792">
                  <c:v>-1.9599999999999999E-2</c:v>
                </c:pt>
                <c:pt idx="6793">
                  <c:v>-1.9599999999999999E-2</c:v>
                </c:pt>
                <c:pt idx="6794">
                  <c:v>1.03E-2</c:v>
                </c:pt>
                <c:pt idx="6795">
                  <c:v>-2.9000000000000001E-2</c:v>
                </c:pt>
                <c:pt idx="6796">
                  <c:v>-2.9000000000000001E-2</c:v>
                </c:pt>
                <c:pt idx="6797">
                  <c:v>-1.46E-2</c:v>
                </c:pt>
                <c:pt idx="6798">
                  <c:v>-1.46E-2</c:v>
                </c:pt>
                <c:pt idx="6799">
                  <c:v>-1.46E-2</c:v>
                </c:pt>
                <c:pt idx="6800">
                  <c:v>-1.46E-2</c:v>
                </c:pt>
                <c:pt idx="6801">
                  <c:v>-1.46E-2</c:v>
                </c:pt>
                <c:pt idx="6802">
                  <c:v>-1.46E-2</c:v>
                </c:pt>
                <c:pt idx="6803">
                  <c:v>-1.46E-2</c:v>
                </c:pt>
                <c:pt idx="6804">
                  <c:v>-1.46E-2</c:v>
                </c:pt>
                <c:pt idx="6805">
                  <c:v>-1.46E-2</c:v>
                </c:pt>
                <c:pt idx="6806">
                  <c:v>-1.46E-2</c:v>
                </c:pt>
                <c:pt idx="6807">
                  <c:v>-1.46E-2</c:v>
                </c:pt>
                <c:pt idx="6808">
                  <c:v>-1.46E-2</c:v>
                </c:pt>
                <c:pt idx="6809">
                  <c:v>-4.7800000000000004E-3</c:v>
                </c:pt>
                <c:pt idx="6810">
                  <c:v>-4.7800000000000004E-3</c:v>
                </c:pt>
                <c:pt idx="6811">
                  <c:v>-4.7800000000000004E-3</c:v>
                </c:pt>
                <c:pt idx="6812">
                  <c:v>-4.7800000000000004E-3</c:v>
                </c:pt>
                <c:pt idx="6813">
                  <c:v>-2.6800000000000001E-2</c:v>
                </c:pt>
                <c:pt idx="6814">
                  <c:v>-4.0399999999999998E-2</c:v>
                </c:pt>
                <c:pt idx="6815">
                  <c:v>-4.0399999999999998E-2</c:v>
                </c:pt>
                <c:pt idx="6816">
                  <c:v>-4.0399999999999998E-2</c:v>
                </c:pt>
                <c:pt idx="6817">
                  <c:v>-7.3200000000000001E-2</c:v>
                </c:pt>
                <c:pt idx="6818">
                  <c:v>-7.3200000000000001E-2</c:v>
                </c:pt>
                <c:pt idx="6819">
                  <c:v>-7.3200000000000001E-2</c:v>
                </c:pt>
                <c:pt idx="6820">
                  <c:v>-7.3200000000000001E-2</c:v>
                </c:pt>
                <c:pt idx="6821">
                  <c:v>-7.3200000000000001E-2</c:v>
                </c:pt>
                <c:pt idx="6822">
                  <c:v>4.41E-2</c:v>
                </c:pt>
                <c:pt idx="6823">
                  <c:v>1.0800000000000001E-2</c:v>
                </c:pt>
                <c:pt idx="6824">
                  <c:v>1.0800000000000001E-2</c:v>
                </c:pt>
                <c:pt idx="6825">
                  <c:v>1.0800000000000001E-2</c:v>
                </c:pt>
                <c:pt idx="6826">
                  <c:v>-6.2500000000000003E-3</c:v>
                </c:pt>
                <c:pt idx="6827">
                  <c:v>-6.2500000000000003E-3</c:v>
                </c:pt>
                <c:pt idx="6828">
                  <c:v>1.1800000000000001E-3</c:v>
                </c:pt>
                <c:pt idx="6829">
                  <c:v>1.1800000000000001E-3</c:v>
                </c:pt>
                <c:pt idx="6830">
                  <c:v>1.1800000000000001E-3</c:v>
                </c:pt>
                <c:pt idx="6831">
                  <c:v>1.1800000000000001E-3</c:v>
                </c:pt>
                <c:pt idx="6832">
                  <c:v>1.1800000000000001E-3</c:v>
                </c:pt>
                <c:pt idx="6833">
                  <c:v>1.1800000000000001E-3</c:v>
                </c:pt>
                <c:pt idx="6834">
                  <c:v>2.9399999999999999E-2</c:v>
                </c:pt>
                <c:pt idx="6835">
                  <c:v>2.9399999999999999E-2</c:v>
                </c:pt>
                <c:pt idx="6836">
                  <c:v>2.9399999999999999E-2</c:v>
                </c:pt>
                <c:pt idx="6837">
                  <c:v>2.9399999999999999E-2</c:v>
                </c:pt>
                <c:pt idx="6838">
                  <c:v>2.9399999999999999E-2</c:v>
                </c:pt>
                <c:pt idx="6839">
                  <c:v>5.9900000000000002E-2</c:v>
                </c:pt>
                <c:pt idx="6840">
                  <c:v>5.9900000000000002E-2</c:v>
                </c:pt>
                <c:pt idx="6841">
                  <c:v>5.9900000000000002E-2</c:v>
                </c:pt>
                <c:pt idx="6842">
                  <c:v>5.9900000000000002E-2</c:v>
                </c:pt>
                <c:pt idx="6843">
                  <c:v>5.9900000000000002E-2</c:v>
                </c:pt>
                <c:pt idx="6844">
                  <c:v>5.9900000000000002E-2</c:v>
                </c:pt>
                <c:pt idx="6845">
                  <c:v>-8.3000000000000004E-2</c:v>
                </c:pt>
                <c:pt idx="6846">
                  <c:v>-8.3000000000000004E-2</c:v>
                </c:pt>
                <c:pt idx="6847">
                  <c:v>-8.3000000000000004E-2</c:v>
                </c:pt>
                <c:pt idx="6848">
                  <c:v>-8.3000000000000004E-2</c:v>
                </c:pt>
                <c:pt idx="6849">
                  <c:v>-4.82E-2</c:v>
                </c:pt>
                <c:pt idx="6850">
                  <c:v>3.2000000000000001E-2</c:v>
                </c:pt>
                <c:pt idx="6851">
                  <c:v>3.2000000000000001E-2</c:v>
                </c:pt>
                <c:pt idx="6852">
                  <c:v>3.2000000000000001E-2</c:v>
                </c:pt>
                <c:pt idx="6853">
                  <c:v>3.2000000000000001E-2</c:v>
                </c:pt>
                <c:pt idx="6854">
                  <c:v>-3.15E-2</c:v>
                </c:pt>
                <c:pt idx="6855">
                  <c:v>-2.58E-2</c:v>
                </c:pt>
                <c:pt idx="6856">
                  <c:v>-2.58E-2</c:v>
                </c:pt>
                <c:pt idx="6857">
                  <c:v>1.3899999999999999E-2</c:v>
                </c:pt>
                <c:pt idx="6858">
                  <c:v>6.3600000000000004E-2</c:v>
                </c:pt>
                <c:pt idx="6859">
                  <c:v>6.3600000000000004E-2</c:v>
                </c:pt>
                <c:pt idx="6860">
                  <c:v>6.3600000000000004E-2</c:v>
                </c:pt>
                <c:pt idx="6861">
                  <c:v>6.3600000000000004E-2</c:v>
                </c:pt>
                <c:pt idx="6862">
                  <c:v>6.3600000000000004E-2</c:v>
                </c:pt>
                <c:pt idx="6863">
                  <c:v>6.3600000000000004E-2</c:v>
                </c:pt>
                <c:pt idx="6864">
                  <c:v>-1.49E-2</c:v>
                </c:pt>
                <c:pt idx="6865">
                  <c:v>-2.4899999999999999E-2</c:v>
                </c:pt>
                <c:pt idx="6866">
                  <c:v>-2.4899999999999999E-2</c:v>
                </c:pt>
                <c:pt idx="6867">
                  <c:v>-2.4899999999999999E-2</c:v>
                </c:pt>
                <c:pt idx="6868">
                  <c:v>-3.3500000000000002E-2</c:v>
                </c:pt>
                <c:pt idx="6869">
                  <c:v>-3.3500000000000002E-2</c:v>
                </c:pt>
                <c:pt idx="6870">
                  <c:v>-3.1600000000000003E-2</c:v>
                </c:pt>
                <c:pt idx="6871">
                  <c:v>-3.1600000000000003E-2</c:v>
                </c:pt>
                <c:pt idx="6872">
                  <c:v>-8.2199999999999995E-2</c:v>
                </c:pt>
                <c:pt idx="6873">
                  <c:v>8.5000000000000006E-2</c:v>
                </c:pt>
                <c:pt idx="6874">
                  <c:v>8.5000000000000006E-2</c:v>
                </c:pt>
                <c:pt idx="6875">
                  <c:v>8.5000000000000006E-2</c:v>
                </c:pt>
                <c:pt idx="6876">
                  <c:v>8.6300000000000002E-2</c:v>
                </c:pt>
                <c:pt idx="6877">
                  <c:v>8.6300000000000002E-2</c:v>
                </c:pt>
                <c:pt idx="6878">
                  <c:v>8.6300000000000002E-2</c:v>
                </c:pt>
                <c:pt idx="6879">
                  <c:v>8.6300000000000002E-2</c:v>
                </c:pt>
                <c:pt idx="6880">
                  <c:v>-4.0300000000000002E-2</c:v>
                </c:pt>
                <c:pt idx="6881">
                  <c:v>1.9699999999999999E-2</c:v>
                </c:pt>
                <c:pt idx="6882">
                  <c:v>1.9699999999999999E-2</c:v>
                </c:pt>
                <c:pt idx="6883">
                  <c:v>1.9699999999999999E-2</c:v>
                </c:pt>
                <c:pt idx="6884">
                  <c:v>6.1500000000000001E-3</c:v>
                </c:pt>
                <c:pt idx="6885">
                  <c:v>6.1500000000000001E-3</c:v>
                </c:pt>
                <c:pt idx="6886">
                  <c:v>-2.46E-2</c:v>
                </c:pt>
                <c:pt idx="6887">
                  <c:v>-8.2699999999999996E-2</c:v>
                </c:pt>
                <c:pt idx="6888">
                  <c:v>-8.2699999999999996E-2</c:v>
                </c:pt>
                <c:pt idx="6889">
                  <c:v>3.32E-2</c:v>
                </c:pt>
                <c:pt idx="6890">
                  <c:v>5.5399999999999998E-3</c:v>
                </c:pt>
                <c:pt idx="6891">
                  <c:v>5.5399999999999998E-3</c:v>
                </c:pt>
                <c:pt idx="6892">
                  <c:v>5.5399999999999998E-3</c:v>
                </c:pt>
                <c:pt idx="6893">
                  <c:v>5.5399999999999998E-3</c:v>
                </c:pt>
                <c:pt idx="6894">
                  <c:v>3.73E-2</c:v>
                </c:pt>
                <c:pt idx="6895">
                  <c:v>3.73E-2</c:v>
                </c:pt>
                <c:pt idx="6896">
                  <c:v>3.73E-2</c:v>
                </c:pt>
                <c:pt idx="6897">
                  <c:v>3.73E-2</c:v>
                </c:pt>
                <c:pt idx="6898">
                  <c:v>3.73E-2</c:v>
                </c:pt>
                <c:pt idx="6899">
                  <c:v>-4.48E-2</c:v>
                </c:pt>
                <c:pt idx="6900">
                  <c:v>-4.48E-2</c:v>
                </c:pt>
                <c:pt idx="6901">
                  <c:v>-4.48E-2</c:v>
                </c:pt>
                <c:pt idx="6902">
                  <c:v>-2.1999999999999999E-2</c:v>
                </c:pt>
                <c:pt idx="6903">
                  <c:v>-2.1999999999999999E-2</c:v>
                </c:pt>
                <c:pt idx="6904">
                  <c:v>-2.1999999999999999E-2</c:v>
                </c:pt>
                <c:pt idx="6905">
                  <c:v>-2.1999999999999999E-2</c:v>
                </c:pt>
                <c:pt idx="6906">
                  <c:v>3.4599999999999999E-2</c:v>
                </c:pt>
                <c:pt idx="6907">
                  <c:v>3.4599999999999999E-2</c:v>
                </c:pt>
                <c:pt idx="6908">
                  <c:v>3.4599999999999999E-2</c:v>
                </c:pt>
                <c:pt idx="6909">
                  <c:v>3.4599999999999999E-2</c:v>
                </c:pt>
                <c:pt idx="6910">
                  <c:v>3.4599999999999999E-2</c:v>
                </c:pt>
                <c:pt idx="6911">
                  <c:v>3.4599999999999999E-2</c:v>
                </c:pt>
                <c:pt idx="6912">
                  <c:v>3.4599999999999999E-2</c:v>
                </c:pt>
                <c:pt idx="6913">
                  <c:v>-5.5E-2</c:v>
                </c:pt>
                <c:pt idx="6914">
                  <c:v>-5.5E-2</c:v>
                </c:pt>
                <c:pt idx="6915">
                  <c:v>-5.5E-2</c:v>
                </c:pt>
                <c:pt idx="6916">
                  <c:v>-5.5E-2</c:v>
                </c:pt>
                <c:pt idx="6917">
                  <c:v>-5.5E-2</c:v>
                </c:pt>
                <c:pt idx="6918">
                  <c:v>-5.5E-2</c:v>
                </c:pt>
                <c:pt idx="6919">
                  <c:v>-0.03</c:v>
                </c:pt>
                <c:pt idx="6920">
                  <c:v>2.1000000000000001E-2</c:v>
                </c:pt>
                <c:pt idx="6921">
                  <c:v>2.1000000000000001E-2</c:v>
                </c:pt>
                <c:pt idx="6922">
                  <c:v>2.1000000000000001E-2</c:v>
                </c:pt>
                <c:pt idx="6923">
                  <c:v>2.1000000000000001E-2</c:v>
                </c:pt>
                <c:pt idx="6924">
                  <c:v>2.1000000000000001E-2</c:v>
                </c:pt>
                <c:pt idx="6925">
                  <c:v>2.1000000000000001E-2</c:v>
                </c:pt>
                <c:pt idx="6926">
                  <c:v>2.6700000000000001E-3</c:v>
                </c:pt>
                <c:pt idx="6927">
                  <c:v>2.6700000000000001E-3</c:v>
                </c:pt>
                <c:pt idx="6928">
                  <c:v>6.6499999999999997E-3</c:v>
                </c:pt>
                <c:pt idx="6929">
                  <c:v>6.6499999999999997E-3</c:v>
                </c:pt>
                <c:pt idx="6930">
                  <c:v>6.6499999999999997E-3</c:v>
                </c:pt>
                <c:pt idx="6931">
                  <c:v>6.6499999999999997E-3</c:v>
                </c:pt>
                <c:pt idx="6932">
                  <c:v>6.6499999999999997E-3</c:v>
                </c:pt>
                <c:pt idx="6933">
                  <c:v>6.6499999999999997E-3</c:v>
                </c:pt>
                <c:pt idx="6934">
                  <c:v>3.7699999999999997E-2</c:v>
                </c:pt>
                <c:pt idx="6935">
                  <c:v>3.7699999999999997E-2</c:v>
                </c:pt>
                <c:pt idx="6936">
                  <c:v>-2.8E-3</c:v>
                </c:pt>
                <c:pt idx="6937">
                  <c:v>-2.8E-3</c:v>
                </c:pt>
                <c:pt idx="6938">
                  <c:v>-2.8E-3</c:v>
                </c:pt>
                <c:pt idx="6939">
                  <c:v>-2.8E-3</c:v>
                </c:pt>
                <c:pt idx="6940">
                  <c:v>-2.8E-3</c:v>
                </c:pt>
                <c:pt idx="6941">
                  <c:v>-2.8E-3</c:v>
                </c:pt>
                <c:pt idx="6942">
                  <c:v>-2.8E-3</c:v>
                </c:pt>
                <c:pt idx="6943">
                  <c:v>-2.93E-2</c:v>
                </c:pt>
                <c:pt idx="6944">
                  <c:v>-2.93E-2</c:v>
                </c:pt>
                <c:pt idx="6945">
                  <c:v>-2.93E-2</c:v>
                </c:pt>
                <c:pt idx="6946">
                  <c:v>8.9499999999999996E-2</c:v>
                </c:pt>
                <c:pt idx="6947">
                  <c:v>8.9499999999999996E-2</c:v>
                </c:pt>
                <c:pt idx="6948">
                  <c:v>-9.3600000000000003E-2</c:v>
                </c:pt>
                <c:pt idx="6949">
                  <c:v>-9.3600000000000003E-2</c:v>
                </c:pt>
                <c:pt idx="6950">
                  <c:v>-9.3600000000000003E-2</c:v>
                </c:pt>
                <c:pt idx="6951">
                  <c:v>-9.3600000000000003E-2</c:v>
                </c:pt>
                <c:pt idx="6952">
                  <c:v>-9.3600000000000003E-2</c:v>
                </c:pt>
                <c:pt idx="6953">
                  <c:v>-9.3600000000000003E-2</c:v>
                </c:pt>
                <c:pt idx="6954">
                  <c:v>1.2500000000000001E-2</c:v>
                </c:pt>
                <c:pt idx="6955">
                  <c:v>1.2500000000000001E-2</c:v>
                </c:pt>
                <c:pt idx="6956">
                  <c:v>1.2500000000000001E-2</c:v>
                </c:pt>
                <c:pt idx="6957">
                  <c:v>1.2500000000000001E-2</c:v>
                </c:pt>
                <c:pt idx="6958">
                  <c:v>1.2500000000000001E-2</c:v>
                </c:pt>
                <c:pt idx="6959">
                  <c:v>-4.1599999999999996E-3</c:v>
                </c:pt>
                <c:pt idx="6960">
                  <c:v>-4.1599999999999996E-3</c:v>
                </c:pt>
                <c:pt idx="6961">
                  <c:v>-4.1599999999999996E-3</c:v>
                </c:pt>
                <c:pt idx="6962">
                  <c:v>-2.23E-2</c:v>
                </c:pt>
                <c:pt idx="6963">
                  <c:v>-2.0899999999999998E-2</c:v>
                </c:pt>
                <c:pt idx="6964">
                  <c:v>-2.0899999999999998E-2</c:v>
                </c:pt>
                <c:pt idx="6965">
                  <c:v>-8.5000000000000006E-2</c:v>
                </c:pt>
                <c:pt idx="6966">
                  <c:v>-8.5000000000000006E-2</c:v>
                </c:pt>
                <c:pt idx="6967">
                  <c:v>-8.5000000000000006E-2</c:v>
                </c:pt>
                <c:pt idx="6968">
                  <c:v>-8.5000000000000006E-2</c:v>
                </c:pt>
                <c:pt idx="6969">
                  <c:v>-8.5000000000000006E-2</c:v>
                </c:pt>
                <c:pt idx="6970">
                  <c:v>-8.5000000000000006E-2</c:v>
                </c:pt>
                <c:pt idx="6971">
                  <c:v>-8.6300000000000002E-2</c:v>
                </c:pt>
                <c:pt idx="6972">
                  <c:v>8.3299999999999999E-2</c:v>
                </c:pt>
                <c:pt idx="6973">
                  <c:v>8.3299999999999999E-2</c:v>
                </c:pt>
                <c:pt idx="6974">
                  <c:v>8.3299999999999999E-2</c:v>
                </c:pt>
                <c:pt idx="6975">
                  <c:v>8.3299999999999999E-2</c:v>
                </c:pt>
                <c:pt idx="6976">
                  <c:v>6.2399999999999997E-2</c:v>
                </c:pt>
                <c:pt idx="6977">
                  <c:v>6.2399999999999997E-2</c:v>
                </c:pt>
                <c:pt idx="6978">
                  <c:v>6.2399999999999997E-2</c:v>
                </c:pt>
                <c:pt idx="6979">
                  <c:v>-1.8499999999999999E-2</c:v>
                </c:pt>
                <c:pt idx="6980">
                  <c:v>-1.8499999999999999E-2</c:v>
                </c:pt>
                <c:pt idx="6981">
                  <c:v>-1.8499999999999999E-2</c:v>
                </c:pt>
                <c:pt idx="6982">
                  <c:v>-1.8499999999999999E-2</c:v>
                </c:pt>
                <c:pt idx="6983">
                  <c:v>-1.8499999999999999E-2</c:v>
                </c:pt>
                <c:pt idx="6984">
                  <c:v>-1.8499999999999999E-2</c:v>
                </c:pt>
                <c:pt idx="6985">
                  <c:v>1.8800000000000001E-2</c:v>
                </c:pt>
                <c:pt idx="6986">
                  <c:v>1.8800000000000001E-2</c:v>
                </c:pt>
                <c:pt idx="6987">
                  <c:v>5.0500000000000003E-2</c:v>
                </c:pt>
                <c:pt idx="6988">
                  <c:v>5.0500000000000003E-2</c:v>
                </c:pt>
                <c:pt idx="6989">
                  <c:v>5.0500000000000003E-2</c:v>
                </c:pt>
                <c:pt idx="6990">
                  <c:v>5.0500000000000003E-2</c:v>
                </c:pt>
                <c:pt idx="6991">
                  <c:v>5.0500000000000003E-2</c:v>
                </c:pt>
                <c:pt idx="6992">
                  <c:v>5.0500000000000003E-2</c:v>
                </c:pt>
                <c:pt idx="6993">
                  <c:v>-8.5900000000000004E-3</c:v>
                </c:pt>
                <c:pt idx="6994">
                  <c:v>-8.5900000000000004E-3</c:v>
                </c:pt>
                <c:pt idx="6995">
                  <c:v>-8.5900000000000004E-3</c:v>
                </c:pt>
                <c:pt idx="6996">
                  <c:v>-8.5900000000000004E-3</c:v>
                </c:pt>
                <c:pt idx="6997">
                  <c:v>-8.5900000000000004E-3</c:v>
                </c:pt>
                <c:pt idx="6998">
                  <c:v>-8.5900000000000004E-3</c:v>
                </c:pt>
                <c:pt idx="6999">
                  <c:v>-8.5900000000000004E-3</c:v>
                </c:pt>
                <c:pt idx="7000">
                  <c:v>1.03E-2</c:v>
                </c:pt>
                <c:pt idx="7001">
                  <c:v>1.03E-2</c:v>
                </c:pt>
                <c:pt idx="7002">
                  <c:v>1.03E-2</c:v>
                </c:pt>
                <c:pt idx="7003">
                  <c:v>8.8000000000000003E-4</c:v>
                </c:pt>
                <c:pt idx="7004">
                  <c:v>8.8000000000000003E-4</c:v>
                </c:pt>
                <c:pt idx="7005">
                  <c:v>8.8000000000000003E-4</c:v>
                </c:pt>
                <c:pt idx="7006">
                  <c:v>8.8000000000000003E-4</c:v>
                </c:pt>
                <c:pt idx="7007">
                  <c:v>8.8000000000000003E-4</c:v>
                </c:pt>
                <c:pt idx="7008">
                  <c:v>8.8000000000000003E-4</c:v>
                </c:pt>
                <c:pt idx="7009">
                  <c:v>-4.4299999999999999E-3</c:v>
                </c:pt>
                <c:pt idx="7010">
                  <c:v>-4.4299999999999999E-3</c:v>
                </c:pt>
                <c:pt idx="7011">
                  <c:v>-4.4299999999999999E-3</c:v>
                </c:pt>
                <c:pt idx="7012">
                  <c:v>-4.4299999999999999E-3</c:v>
                </c:pt>
                <c:pt idx="7013">
                  <c:v>-4.4299999999999999E-3</c:v>
                </c:pt>
                <c:pt idx="7014">
                  <c:v>3.7499999999999999E-2</c:v>
                </c:pt>
                <c:pt idx="7015">
                  <c:v>3.7499999999999999E-2</c:v>
                </c:pt>
                <c:pt idx="7016">
                  <c:v>-3.8199999999999998E-2</c:v>
                </c:pt>
                <c:pt idx="7017">
                  <c:v>-3.65E-3</c:v>
                </c:pt>
                <c:pt idx="7018">
                  <c:v>-3.65E-3</c:v>
                </c:pt>
                <c:pt idx="7019">
                  <c:v>6.9699999999999996E-3</c:v>
                </c:pt>
                <c:pt idx="7020">
                  <c:v>6.9699999999999996E-3</c:v>
                </c:pt>
                <c:pt idx="7021">
                  <c:v>6.9699999999999996E-3</c:v>
                </c:pt>
                <c:pt idx="7022">
                  <c:v>6.9699999999999996E-3</c:v>
                </c:pt>
                <c:pt idx="7023">
                  <c:v>6.9699999999999996E-3</c:v>
                </c:pt>
                <c:pt idx="7024">
                  <c:v>-1.9400000000000001E-2</c:v>
                </c:pt>
                <c:pt idx="7025">
                  <c:v>-1.9400000000000001E-2</c:v>
                </c:pt>
                <c:pt idx="7026">
                  <c:v>-1.9400000000000001E-2</c:v>
                </c:pt>
                <c:pt idx="7027">
                  <c:v>-1.9400000000000001E-2</c:v>
                </c:pt>
                <c:pt idx="7028">
                  <c:v>-1.9400000000000001E-2</c:v>
                </c:pt>
                <c:pt idx="7029">
                  <c:v>-8.3900000000000002E-2</c:v>
                </c:pt>
                <c:pt idx="7030">
                  <c:v>-8.3900000000000002E-2</c:v>
                </c:pt>
                <c:pt idx="7031">
                  <c:v>-4.8999999999999998E-3</c:v>
                </c:pt>
                <c:pt idx="7032">
                  <c:v>-5.62E-2</c:v>
                </c:pt>
                <c:pt idx="7033">
                  <c:v>-5.62E-2</c:v>
                </c:pt>
                <c:pt idx="7034">
                  <c:v>-3.7499999999999999E-2</c:v>
                </c:pt>
                <c:pt idx="7035">
                  <c:v>-5.6000000000000001E-2</c:v>
                </c:pt>
                <c:pt idx="7036">
                  <c:v>-5.6000000000000001E-2</c:v>
                </c:pt>
                <c:pt idx="7037">
                  <c:v>4.2000000000000003E-2</c:v>
                </c:pt>
                <c:pt idx="7038">
                  <c:v>4.2000000000000003E-2</c:v>
                </c:pt>
                <c:pt idx="7039">
                  <c:v>4.2000000000000003E-2</c:v>
                </c:pt>
                <c:pt idx="7040">
                  <c:v>4.5199999999999997E-2</c:v>
                </c:pt>
                <c:pt idx="7041">
                  <c:v>-2.52E-2</c:v>
                </c:pt>
                <c:pt idx="7042">
                  <c:v>-2.52E-2</c:v>
                </c:pt>
                <c:pt idx="7043">
                  <c:v>-2.52E-2</c:v>
                </c:pt>
                <c:pt idx="7044">
                  <c:v>-2.52E-2</c:v>
                </c:pt>
                <c:pt idx="7045">
                  <c:v>-2.52E-2</c:v>
                </c:pt>
                <c:pt idx="7046">
                  <c:v>-2.52E-2</c:v>
                </c:pt>
                <c:pt idx="7047">
                  <c:v>-2.52E-2</c:v>
                </c:pt>
                <c:pt idx="7048">
                  <c:v>-2.52E-2</c:v>
                </c:pt>
                <c:pt idx="7049">
                  <c:v>5.1700000000000003E-2</c:v>
                </c:pt>
                <c:pt idx="7050">
                  <c:v>-4.9200000000000001E-2</c:v>
                </c:pt>
                <c:pt idx="7051">
                  <c:v>-5.6099999999999997E-2</c:v>
                </c:pt>
                <c:pt idx="7052">
                  <c:v>-8.8099999999999998E-2</c:v>
                </c:pt>
                <c:pt idx="7053">
                  <c:v>-8.8099999999999998E-2</c:v>
                </c:pt>
                <c:pt idx="7054">
                  <c:v>-8.8099999999999998E-2</c:v>
                </c:pt>
                <c:pt idx="7055">
                  <c:v>-8.8099999999999998E-2</c:v>
                </c:pt>
                <c:pt idx="7056">
                  <c:v>-8.8099999999999998E-2</c:v>
                </c:pt>
                <c:pt idx="7057">
                  <c:v>-1.72E-2</c:v>
                </c:pt>
                <c:pt idx="7058">
                  <c:v>-1.72E-2</c:v>
                </c:pt>
                <c:pt idx="7059">
                  <c:v>1.4500000000000001E-2</c:v>
                </c:pt>
                <c:pt idx="7060">
                  <c:v>1.4500000000000001E-2</c:v>
                </c:pt>
                <c:pt idx="7061">
                  <c:v>1.4500000000000001E-2</c:v>
                </c:pt>
                <c:pt idx="7062">
                  <c:v>1.4500000000000001E-2</c:v>
                </c:pt>
                <c:pt idx="7063">
                  <c:v>-3.3700000000000001E-2</c:v>
                </c:pt>
                <c:pt idx="7064">
                  <c:v>2.63E-2</c:v>
                </c:pt>
                <c:pt idx="7065">
                  <c:v>2.63E-2</c:v>
                </c:pt>
                <c:pt idx="7066">
                  <c:v>-2.0899999999999998E-2</c:v>
                </c:pt>
                <c:pt idx="7067">
                  <c:v>-2.0899999999999998E-2</c:v>
                </c:pt>
                <c:pt idx="7068">
                  <c:v>-2.0899999999999998E-2</c:v>
                </c:pt>
                <c:pt idx="7069">
                  <c:v>-2.0899999999999998E-2</c:v>
                </c:pt>
                <c:pt idx="7070">
                  <c:v>-2.0899999999999998E-2</c:v>
                </c:pt>
                <c:pt idx="7071">
                  <c:v>-9.8200000000000006E-3</c:v>
                </c:pt>
                <c:pt idx="7072">
                  <c:v>-9.8200000000000006E-3</c:v>
                </c:pt>
                <c:pt idx="7073">
                  <c:v>-2.1299999999999999E-3</c:v>
                </c:pt>
                <c:pt idx="7074">
                  <c:v>-2.32E-3</c:v>
                </c:pt>
                <c:pt idx="7075">
                  <c:v>-2.32E-3</c:v>
                </c:pt>
                <c:pt idx="7076">
                  <c:v>-9.9500000000000005E-3</c:v>
                </c:pt>
                <c:pt idx="7077">
                  <c:v>-9.3899999999999997E-2</c:v>
                </c:pt>
                <c:pt idx="7078">
                  <c:v>-9.3899999999999997E-2</c:v>
                </c:pt>
                <c:pt idx="7079">
                  <c:v>1.11E-2</c:v>
                </c:pt>
                <c:pt idx="7080">
                  <c:v>1.11E-2</c:v>
                </c:pt>
                <c:pt idx="7081">
                  <c:v>-7.6099999999999996E-4</c:v>
                </c:pt>
                <c:pt idx="7082">
                  <c:v>1.34E-2</c:v>
                </c:pt>
                <c:pt idx="7083">
                  <c:v>1.34E-2</c:v>
                </c:pt>
                <c:pt idx="7084">
                  <c:v>1.34E-2</c:v>
                </c:pt>
                <c:pt idx="7085">
                  <c:v>1.34E-2</c:v>
                </c:pt>
                <c:pt idx="7086">
                  <c:v>1.34E-2</c:v>
                </c:pt>
                <c:pt idx="7087">
                  <c:v>1.34E-2</c:v>
                </c:pt>
                <c:pt idx="7088">
                  <c:v>8.9899999999999997E-3</c:v>
                </c:pt>
                <c:pt idx="7089">
                  <c:v>2.9399999999999999E-2</c:v>
                </c:pt>
                <c:pt idx="7090">
                  <c:v>3.7699999999999999E-3</c:v>
                </c:pt>
                <c:pt idx="7091">
                  <c:v>3.7699999999999999E-3</c:v>
                </c:pt>
                <c:pt idx="7092">
                  <c:v>3.7699999999999999E-3</c:v>
                </c:pt>
                <c:pt idx="7093">
                  <c:v>-3.7199999999999997E-2</c:v>
                </c:pt>
                <c:pt idx="7094">
                  <c:v>-3.7199999999999997E-2</c:v>
                </c:pt>
                <c:pt idx="7095">
                  <c:v>-3.7199999999999997E-2</c:v>
                </c:pt>
                <c:pt idx="7096">
                  <c:v>-6.7400000000000003E-3</c:v>
                </c:pt>
                <c:pt idx="7097">
                  <c:v>-6.7400000000000003E-3</c:v>
                </c:pt>
                <c:pt idx="7098">
                  <c:v>-6.7400000000000003E-3</c:v>
                </c:pt>
                <c:pt idx="7099">
                  <c:v>-6.7400000000000003E-3</c:v>
                </c:pt>
                <c:pt idx="7100">
                  <c:v>-6.7400000000000003E-3</c:v>
                </c:pt>
                <c:pt idx="7101">
                  <c:v>-6.7400000000000003E-3</c:v>
                </c:pt>
                <c:pt idx="7102">
                  <c:v>-6.7400000000000003E-3</c:v>
                </c:pt>
                <c:pt idx="7103">
                  <c:v>-6.7400000000000003E-3</c:v>
                </c:pt>
                <c:pt idx="7104">
                  <c:v>-6.7400000000000003E-3</c:v>
                </c:pt>
                <c:pt idx="7105">
                  <c:v>-6.7400000000000003E-3</c:v>
                </c:pt>
                <c:pt idx="7106">
                  <c:v>-1.6500000000000001E-2</c:v>
                </c:pt>
                <c:pt idx="7107">
                  <c:v>6.4899999999999999E-2</c:v>
                </c:pt>
                <c:pt idx="7108">
                  <c:v>6.4899999999999999E-2</c:v>
                </c:pt>
                <c:pt idx="7109">
                  <c:v>6.4899999999999999E-2</c:v>
                </c:pt>
                <c:pt idx="7110">
                  <c:v>-8.3500000000000005E-2</c:v>
                </c:pt>
                <c:pt idx="7111">
                  <c:v>-8.3500000000000005E-2</c:v>
                </c:pt>
                <c:pt idx="7112">
                  <c:v>-8.3500000000000005E-2</c:v>
                </c:pt>
                <c:pt idx="7113">
                  <c:v>7.4300000000000005E-2</c:v>
                </c:pt>
                <c:pt idx="7114">
                  <c:v>7.4300000000000005E-2</c:v>
                </c:pt>
                <c:pt idx="7115">
                  <c:v>5.3099999999999996E-3</c:v>
                </c:pt>
                <c:pt idx="7116">
                  <c:v>5.3099999999999996E-3</c:v>
                </c:pt>
                <c:pt idx="7117">
                  <c:v>8.6099999999999996E-2</c:v>
                </c:pt>
                <c:pt idx="7118">
                  <c:v>8.6099999999999996E-2</c:v>
                </c:pt>
                <c:pt idx="7119">
                  <c:v>8.6099999999999996E-2</c:v>
                </c:pt>
                <c:pt idx="7120">
                  <c:v>1.06E-2</c:v>
                </c:pt>
                <c:pt idx="7121">
                  <c:v>-2.1700000000000001E-2</c:v>
                </c:pt>
                <c:pt idx="7122">
                  <c:v>-5.6599999999999998E-2</c:v>
                </c:pt>
                <c:pt idx="7123">
                  <c:v>-5.6599999999999998E-2</c:v>
                </c:pt>
                <c:pt idx="7124">
                  <c:v>6.8000000000000005E-2</c:v>
                </c:pt>
                <c:pt idx="7125">
                  <c:v>0.14399999999999999</c:v>
                </c:pt>
                <c:pt idx="7126">
                  <c:v>0.14399999999999999</c:v>
                </c:pt>
                <c:pt idx="7127">
                  <c:v>0.14399999999999999</c:v>
                </c:pt>
                <c:pt idx="7128">
                  <c:v>0.14399999999999999</c:v>
                </c:pt>
                <c:pt idx="7129">
                  <c:v>0.14399999999999999</c:v>
                </c:pt>
                <c:pt idx="7130">
                  <c:v>0.14399999999999999</c:v>
                </c:pt>
                <c:pt idx="7131">
                  <c:v>-0.114</c:v>
                </c:pt>
                <c:pt idx="7132">
                  <c:v>-4.2000000000000003E-2</c:v>
                </c:pt>
                <c:pt idx="7133">
                  <c:v>2.07E-2</c:v>
                </c:pt>
                <c:pt idx="7134">
                  <c:v>-2.7300000000000001E-2</c:v>
                </c:pt>
                <c:pt idx="7135">
                  <c:v>-3.27E-2</c:v>
                </c:pt>
                <c:pt idx="7136">
                  <c:v>-3.27E-2</c:v>
                </c:pt>
                <c:pt idx="7137">
                  <c:v>-3.27E-2</c:v>
                </c:pt>
                <c:pt idx="7138">
                  <c:v>-2.47E-3</c:v>
                </c:pt>
                <c:pt idx="7139">
                  <c:v>-4.3700000000000003E-2</c:v>
                </c:pt>
                <c:pt idx="7140">
                  <c:v>-4.3700000000000003E-2</c:v>
                </c:pt>
                <c:pt idx="7141">
                  <c:v>-4.3700000000000003E-2</c:v>
                </c:pt>
                <c:pt idx="7142">
                  <c:v>-4.3700000000000003E-2</c:v>
                </c:pt>
                <c:pt idx="7143">
                  <c:v>-4.3700000000000003E-2</c:v>
                </c:pt>
                <c:pt idx="7144">
                  <c:v>-4.3700000000000003E-2</c:v>
                </c:pt>
                <c:pt idx="7145">
                  <c:v>-4.3700000000000003E-2</c:v>
                </c:pt>
                <c:pt idx="7146">
                  <c:v>-4.3700000000000003E-2</c:v>
                </c:pt>
                <c:pt idx="7147">
                  <c:v>6.8199999999999997E-2</c:v>
                </c:pt>
                <c:pt idx="7148">
                  <c:v>6.8199999999999997E-2</c:v>
                </c:pt>
                <c:pt idx="7149">
                  <c:v>6.8199999999999997E-2</c:v>
                </c:pt>
                <c:pt idx="7150">
                  <c:v>-2.86E-2</c:v>
                </c:pt>
                <c:pt idx="7151">
                  <c:v>-2.86E-2</c:v>
                </c:pt>
                <c:pt idx="7152">
                  <c:v>-2.86E-2</c:v>
                </c:pt>
                <c:pt idx="7153">
                  <c:v>7.1099999999999997E-2</c:v>
                </c:pt>
                <c:pt idx="7154">
                  <c:v>0.19</c:v>
                </c:pt>
                <c:pt idx="7155">
                  <c:v>0.19</c:v>
                </c:pt>
                <c:pt idx="7156">
                  <c:v>0.17199999999999999</c:v>
                </c:pt>
                <c:pt idx="7157">
                  <c:v>-9.5899999999999999E-2</c:v>
                </c:pt>
                <c:pt idx="7158">
                  <c:v>7.5200000000000003E-2</c:v>
                </c:pt>
                <c:pt idx="7159">
                  <c:v>7.5200000000000003E-2</c:v>
                </c:pt>
                <c:pt idx="7160">
                  <c:v>-5.1999999999999998E-2</c:v>
                </c:pt>
                <c:pt idx="7161">
                  <c:v>-5.1999999999999998E-2</c:v>
                </c:pt>
                <c:pt idx="7162">
                  <c:v>-2.4500000000000001E-2</c:v>
                </c:pt>
                <c:pt idx="7163">
                  <c:v>3.0800000000000001E-2</c:v>
                </c:pt>
                <c:pt idx="7164">
                  <c:v>3.0800000000000001E-2</c:v>
                </c:pt>
                <c:pt idx="7165">
                  <c:v>3.0800000000000001E-2</c:v>
                </c:pt>
                <c:pt idx="7166">
                  <c:v>3.0800000000000001E-2</c:v>
                </c:pt>
                <c:pt idx="7167">
                  <c:v>3.0800000000000001E-2</c:v>
                </c:pt>
                <c:pt idx="7168">
                  <c:v>3.0800000000000001E-2</c:v>
                </c:pt>
                <c:pt idx="7169">
                  <c:v>3.0800000000000001E-2</c:v>
                </c:pt>
                <c:pt idx="7170">
                  <c:v>-1.0500000000000001E-2</c:v>
                </c:pt>
                <c:pt idx="7171">
                  <c:v>-1.0500000000000001E-2</c:v>
                </c:pt>
                <c:pt idx="7172">
                  <c:v>-1.0500000000000001E-2</c:v>
                </c:pt>
                <c:pt idx="7173">
                  <c:v>-1.0500000000000001E-2</c:v>
                </c:pt>
                <c:pt idx="7174">
                  <c:v>-1.0500000000000001E-2</c:v>
                </c:pt>
                <c:pt idx="7175">
                  <c:v>-1.0500000000000001E-2</c:v>
                </c:pt>
                <c:pt idx="7176">
                  <c:v>-1.0500000000000001E-2</c:v>
                </c:pt>
                <c:pt idx="7177">
                  <c:v>-1.0500000000000001E-2</c:v>
                </c:pt>
                <c:pt idx="7178">
                  <c:v>-1.0500000000000001E-2</c:v>
                </c:pt>
                <c:pt idx="7179">
                  <c:v>1.3100000000000001E-2</c:v>
                </c:pt>
                <c:pt idx="7180">
                  <c:v>1.3100000000000001E-2</c:v>
                </c:pt>
                <c:pt idx="7181">
                  <c:v>1.3100000000000001E-2</c:v>
                </c:pt>
                <c:pt idx="7182">
                  <c:v>1.3100000000000001E-2</c:v>
                </c:pt>
                <c:pt idx="7183">
                  <c:v>1.3100000000000001E-2</c:v>
                </c:pt>
                <c:pt idx="7184">
                  <c:v>8.4199999999999997E-2</c:v>
                </c:pt>
                <c:pt idx="7185">
                  <c:v>8.4199999999999997E-2</c:v>
                </c:pt>
                <c:pt idx="7186">
                  <c:v>8.4199999999999997E-2</c:v>
                </c:pt>
                <c:pt idx="7187">
                  <c:v>8.4199999999999997E-2</c:v>
                </c:pt>
                <c:pt idx="7188">
                  <c:v>8.4199999999999997E-2</c:v>
                </c:pt>
                <c:pt idx="7189">
                  <c:v>8.4199999999999997E-2</c:v>
                </c:pt>
                <c:pt idx="7190">
                  <c:v>5.9299999999999999E-2</c:v>
                </c:pt>
                <c:pt idx="7191">
                  <c:v>5.9299999999999999E-2</c:v>
                </c:pt>
                <c:pt idx="7192">
                  <c:v>5.9299999999999999E-2</c:v>
                </c:pt>
                <c:pt idx="7193">
                  <c:v>4.3299999999999998E-2</c:v>
                </c:pt>
                <c:pt idx="7194">
                  <c:v>4.3299999999999998E-2</c:v>
                </c:pt>
                <c:pt idx="7195">
                  <c:v>7.3099999999999997E-3</c:v>
                </c:pt>
                <c:pt idx="7196">
                  <c:v>7.3099999999999997E-3</c:v>
                </c:pt>
                <c:pt idx="7197">
                  <c:v>7.3099999999999997E-3</c:v>
                </c:pt>
                <c:pt idx="7198">
                  <c:v>-5.1599999999999997E-3</c:v>
                </c:pt>
                <c:pt idx="7199">
                  <c:v>-5.1599999999999997E-3</c:v>
                </c:pt>
                <c:pt idx="7200">
                  <c:v>-5.1599999999999997E-3</c:v>
                </c:pt>
                <c:pt idx="7201">
                  <c:v>-5.1599999999999997E-3</c:v>
                </c:pt>
                <c:pt idx="7202">
                  <c:v>-1.7100000000000001E-2</c:v>
                </c:pt>
                <c:pt idx="7203">
                  <c:v>-1.7100000000000001E-2</c:v>
                </c:pt>
                <c:pt idx="7204">
                  <c:v>-1.7100000000000001E-2</c:v>
                </c:pt>
                <c:pt idx="7205">
                  <c:v>-1.7100000000000001E-2</c:v>
                </c:pt>
                <c:pt idx="7206">
                  <c:v>5.6500000000000002E-2</c:v>
                </c:pt>
                <c:pt idx="7207">
                  <c:v>-2.5200000000000001E-3</c:v>
                </c:pt>
                <c:pt idx="7208">
                  <c:v>3.6200000000000003E-2</c:v>
                </c:pt>
                <c:pt idx="7209">
                  <c:v>-3.61E-2</c:v>
                </c:pt>
                <c:pt idx="7210">
                  <c:v>-3.61E-2</c:v>
                </c:pt>
                <c:pt idx="7211">
                  <c:v>-3.61E-2</c:v>
                </c:pt>
                <c:pt idx="7212">
                  <c:v>3.1600000000000003E-2</c:v>
                </c:pt>
                <c:pt idx="7213">
                  <c:v>3.1600000000000003E-2</c:v>
                </c:pt>
                <c:pt idx="7214">
                  <c:v>3.1600000000000003E-2</c:v>
                </c:pt>
                <c:pt idx="7215">
                  <c:v>3.1600000000000003E-2</c:v>
                </c:pt>
                <c:pt idx="7216">
                  <c:v>3.1600000000000003E-2</c:v>
                </c:pt>
                <c:pt idx="7217">
                  <c:v>-0.107</c:v>
                </c:pt>
                <c:pt idx="7218">
                  <c:v>3.2799999999999999E-3</c:v>
                </c:pt>
                <c:pt idx="7219">
                  <c:v>3.2799999999999999E-3</c:v>
                </c:pt>
                <c:pt idx="7220">
                  <c:v>3.2799999999999999E-3</c:v>
                </c:pt>
                <c:pt idx="7221">
                  <c:v>3.2799999999999999E-3</c:v>
                </c:pt>
                <c:pt idx="7222">
                  <c:v>3.2799999999999999E-3</c:v>
                </c:pt>
                <c:pt idx="7223">
                  <c:v>2.1899999999999999E-2</c:v>
                </c:pt>
                <c:pt idx="7224">
                  <c:v>1.7399999999999999E-2</c:v>
                </c:pt>
                <c:pt idx="7225">
                  <c:v>1.7399999999999999E-2</c:v>
                </c:pt>
                <c:pt idx="7226">
                  <c:v>4.9299999999999997E-2</c:v>
                </c:pt>
                <c:pt idx="7227">
                  <c:v>4.9299999999999997E-2</c:v>
                </c:pt>
                <c:pt idx="7228">
                  <c:v>2.6200000000000003E-4</c:v>
                </c:pt>
                <c:pt idx="7229">
                  <c:v>2.6200000000000003E-4</c:v>
                </c:pt>
                <c:pt idx="7230">
                  <c:v>2.6200000000000003E-4</c:v>
                </c:pt>
                <c:pt idx="7231">
                  <c:v>2.6200000000000003E-4</c:v>
                </c:pt>
                <c:pt idx="7232">
                  <c:v>-1.3899999999999999E-2</c:v>
                </c:pt>
                <c:pt idx="7233">
                  <c:v>-6.3399999999999998E-2</c:v>
                </c:pt>
                <c:pt idx="7234">
                  <c:v>-6.3399999999999998E-2</c:v>
                </c:pt>
                <c:pt idx="7235">
                  <c:v>6.4600000000000005E-2</c:v>
                </c:pt>
                <c:pt idx="7236">
                  <c:v>-5.7500000000000002E-2</c:v>
                </c:pt>
                <c:pt idx="7237">
                  <c:v>-5.7500000000000002E-2</c:v>
                </c:pt>
                <c:pt idx="7238">
                  <c:v>-5.7500000000000002E-2</c:v>
                </c:pt>
                <c:pt idx="7239">
                  <c:v>-5.7500000000000002E-2</c:v>
                </c:pt>
                <c:pt idx="7240">
                  <c:v>-5.7500000000000002E-2</c:v>
                </c:pt>
                <c:pt idx="7241">
                  <c:v>-5.7500000000000002E-2</c:v>
                </c:pt>
                <c:pt idx="7242">
                  <c:v>2.29E-2</c:v>
                </c:pt>
                <c:pt idx="7243">
                  <c:v>-3.3599999999999998E-2</c:v>
                </c:pt>
                <c:pt idx="7244">
                  <c:v>-3.3599999999999998E-2</c:v>
                </c:pt>
                <c:pt idx="7245">
                  <c:v>-3.3599999999999998E-2</c:v>
                </c:pt>
                <c:pt idx="7246">
                  <c:v>-3.3599999999999998E-2</c:v>
                </c:pt>
                <c:pt idx="7247">
                  <c:v>-3.3599999999999998E-2</c:v>
                </c:pt>
                <c:pt idx="7248">
                  <c:v>-3.3599999999999998E-2</c:v>
                </c:pt>
                <c:pt idx="7249">
                  <c:v>-3.3599999999999998E-2</c:v>
                </c:pt>
                <c:pt idx="7250">
                  <c:v>-3.3599999999999998E-2</c:v>
                </c:pt>
                <c:pt idx="7251">
                  <c:v>1.2500000000000001E-2</c:v>
                </c:pt>
                <c:pt idx="7252">
                  <c:v>1.2500000000000001E-2</c:v>
                </c:pt>
                <c:pt idx="7253">
                  <c:v>1.2500000000000001E-2</c:v>
                </c:pt>
                <c:pt idx="7254">
                  <c:v>1.2500000000000001E-2</c:v>
                </c:pt>
                <c:pt idx="7255">
                  <c:v>-7.7299999999999994E-2</c:v>
                </c:pt>
                <c:pt idx="7256">
                  <c:v>-0.13200000000000001</c:v>
                </c:pt>
                <c:pt idx="7257">
                  <c:v>-0.13200000000000001</c:v>
                </c:pt>
                <c:pt idx="7258">
                  <c:v>8.7999999999999995E-2</c:v>
                </c:pt>
                <c:pt idx="7259">
                  <c:v>8.7999999999999995E-2</c:v>
                </c:pt>
                <c:pt idx="7260">
                  <c:v>8.7999999999999995E-2</c:v>
                </c:pt>
                <c:pt idx="7261">
                  <c:v>8.4099999999999994E-2</c:v>
                </c:pt>
                <c:pt idx="7262">
                  <c:v>-2.0600000000000002E-3</c:v>
                </c:pt>
                <c:pt idx="7263">
                  <c:v>-2.0600000000000002E-3</c:v>
                </c:pt>
                <c:pt idx="7264">
                  <c:v>-2.0600000000000002E-3</c:v>
                </c:pt>
                <c:pt idx="7265">
                  <c:v>-2.0600000000000002E-3</c:v>
                </c:pt>
                <c:pt idx="7266">
                  <c:v>-2.0600000000000002E-3</c:v>
                </c:pt>
                <c:pt idx="7267">
                  <c:v>-2.0600000000000002E-3</c:v>
                </c:pt>
                <c:pt idx="7268">
                  <c:v>-2.0600000000000002E-3</c:v>
                </c:pt>
                <c:pt idx="7269">
                  <c:v>-2.0600000000000002E-3</c:v>
                </c:pt>
                <c:pt idx="7270">
                  <c:v>-2.0600000000000002E-3</c:v>
                </c:pt>
                <c:pt idx="7271">
                  <c:v>-6.1899999999999997E-2</c:v>
                </c:pt>
                <c:pt idx="7272">
                  <c:v>-6.0699999999999997E-2</c:v>
                </c:pt>
                <c:pt idx="7273">
                  <c:v>-6.0699999999999997E-2</c:v>
                </c:pt>
                <c:pt idx="7274">
                  <c:v>-6.0699999999999997E-2</c:v>
                </c:pt>
                <c:pt idx="7275">
                  <c:v>-2.3699999999999999E-2</c:v>
                </c:pt>
                <c:pt idx="7276">
                  <c:v>-2.3699999999999999E-2</c:v>
                </c:pt>
                <c:pt idx="7277">
                  <c:v>-2.3699999999999999E-2</c:v>
                </c:pt>
                <c:pt idx="7278">
                  <c:v>-2.3699999999999999E-2</c:v>
                </c:pt>
                <c:pt idx="7279">
                  <c:v>-2.3699999999999999E-2</c:v>
                </c:pt>
                <c:pt idx="7280">
                  <c:v>-2.3699999999999999E-2</c:v>
                </c:pt>
                <c:pt idx="7281">
                  <c:v>-4.2299999999999997E-2</c:v>
                </c:pt>
                <c:pt idx="7282">
                  <c:v>-4.2299999999999997E-2</c:v>
                </c:pt>
                <c:pt idx="7283">
                  <c:v>-4.2299999999999997E-2</c:v>
                </c:pt>
                <c:pt idx="7284">
                  <c:v>-4.2299999999999997E-2</c:v>
                </c:pt>
                <c:pt idx="7285">
                  <c:v>-4.2299999999999997E-2</c:v>
                </c:pt>
                <c:pt idx="7286">
                  <c:v>-4.2299999999999997E-2</c:v>
                </c:pt>
                <c:pt idx="7287">
                  <c:v>-4.2299999999999997E-2</c:v>
                </c:pt>
                <c:pt idx="7288">
                  <c:v>-4.2299999999999997E-2</c:v>
                </c:pt>
                <c:pt idx="7289">
                  <c:v>-4.6899999999999997E-2</c:v>
                </c:pt>
                <c:pt idx="7290">
                  <c:v>-4.6899999999999997E-2</c:v>
                </c:pt>
                <c:pt idx="7291">
                  <c:v>-4.6899999999999997E-2</c:v>
                </c:pt>
                <c:pt idx="7292">
                  <c:v>-4.6899999999999997E-2</c:v>
                </c:pt>
                <c:pt idx="7293">
                  <c:v>-4.6899999999999997E-2</c:v>
                </c:pt>
                <c:pt idx="7294">
                  <c:v>-4.6899999999999997E-2</c:v>
                </c:pt>
                <c:pt idx="7295">
                  <c:v>2.3099999999999999E-2</c:v>
                </c:pt>
                <c:pt idx="7296">
                  <c:v>-0.10199999999999999</c:v>
                </c:pt>
                <c:pt idx="7297">
                  <c:v>-1.23E-2</c:v>
                </c:pt>
                <c:pt idx="7298">
                  <c:v>-4.1599999999999998E-2</c:v>
                </c:pt>
                <c:pt idx="7299">
                  <c:v>-4.1599999999999998E-2</c:v>
                </c:pt>
                <c:pt idx="7300">
                  <c:v>-4.1599999999999998E-2</c:v>
                </c:pt>
                <c:pt idx="7301">
                  <c:v>1.6299999999999999E-2</c:v>
                </c:pt>
                <c:pt idx="7302">
                  <c:v>1.6299999999999999E-2</c:v>
                </c:pt>
                <c:pt idx="7303">
                  <c:v>-8.5199999999999998E-2</c:v>
                </c:pt>
                <c:pt idx="7304">
                  <c:v>-7.6700000000000004E-2</c:v>
                </c:pt>
                <c:pt idx="7305">
                  <c:v>5.1200000000000002E-2</c:v>
                </c:pt>
                <c:pt idx="7306">
                  <c:v>5.1200000000000002E-2</c:v>
                </c:pt>
                <c:pt idx="7307">
                  <c:v>-3.5299999999999998E-2</c:v>
                </c:pt>
                <c:pt idx="7308">
                  <c:v>-9.8899999999999995E-3</c:v>
                </c:pt>
                <c:pt idx="7309">
                  <c:v>-9.8899999999999995E-3</c:v>
                </c:pt>
                <c:pt idx="7310">
                  <c:v>3.5900000000000001E-2</c:v>
                </c:pt>
                <c:pt idx="7311">
                  <c:v>3.5900000000000001E-2</c:v>
                </c:pt>
                <c:pt idx="7312">
                  <c:v>3.5900000000000001E-2</c:v>
                </c:pt>
                <c:pt idx="7313">
                  <c:v>3.5900000000000001E-2</c:v>
                </c:pt>
                <c:pt idx="7314">
                  <c:v>3.5200000000000002E-2</c:v>
                </c:pt>
                <c:pt idx="7315">
                  <c:v>3.5200000000000002E-2</c:v>
                </c:pt>
                <c:pt idx="7316">
                  <c:v>3.5200000000000002E-2</c:v>
                </c:pt>
                <c:pt idx="7317">
                  <c:v>3.5200000000000002E-2</c:v>
                </c:pt>
                <c:pt idx="7318">
                  <c:v>3.5200000000000002E-2</c:v>
                </c:pt>
                <c:pt idx="7319">
                  <c:v>2.93E-2</c:v>
                </c:pt>
                <c:pt idx="7320">
                  <c:v>2.93E-2</c:v>
                </c:pt>
                <c:pt idx="7321">
                  <c:v>-2.9600000000000001E-2</c:v>
                </c:pt>
                <c:pt idx="7322">
                  <c:v>-2.9600000000000001E-2</c:v>
                </c:pt>
                <c:pt idx="7323">
                  <c:v>3.8199999999999998E-2</c:v>
                </c:pt>
                <c:pt idx="7324">
                  <c:v>4.9599999999999998E-2</c:v>
                </c:pt>
                <c:pt idx="7325">
                  <c:v>7.5300000000000006E-2</c:v>
                </c:pt>
                <c:pt idx="7326">
                  <c:v>3.3799999999999997E-2</c:v>
                </c:pt>
                <c:pt idx="7327">
                  <c:v>-3.4599999999999999E-2</c:v>
                </c:pt>
                <c:pt idx="7328">
                  <c:v>2.0400000000000001E-2</c:v>
                </c:pt>
                <c:pt idx="7329">
                  <c:v>2.0400000000000001E-2</c:v>
                </c:pt>
                <c:pt idx="7330">
                  <c:v>2.0400000000000001E-2</c:v>
                </c:pt>
                <c:pt idx="7331">
                  <c:v>1.8800000000000001E-2</c:v>
                </c:pt>
                <c:pt idx="7332">
                  <c:v>2.1600000000000001E-2</c:v>
                </c:pt>
                <c:pt idx="7333">
                  <c:v>2.1600000000000001E-2</c:v>
                </c:pt>
                <c:pt idx="7334">
                  <c:v>2.1600000000000001E-2</c:v>
                </c:pt>
                <c:pt idx="7335">
                  <c:v>2.1600000000000001E-2</c:v>
                </c:pt>
                <c:pt idx="7336">
                  <c:v>2.1600000000000001E-2</c:v>
                </c:pt>
                <c:pt idx="7337">
                  <c:v>2.1600000000000001E-2</c:v>
                </c:pt>
                <c:pt idx="7338">
                  <c:v>2.1600000000000001E-2</c:v>
                </c:pt>
                <c:pt idx="7339">
                  <c:v>2.1600000000000001E-2</c:v>
                </c:pt>
                <c:pt idx="7340">
                  <c:v>-2.7400000000000001E-2</c:v>
                </c:pt>
                <c:pt idx="7341">
                  <c:v>-2.7400000000000001E-2</c:v>
                </c:pt>
                <c:pt idx="7342">
                  <c:v>-2.5700000000000001E-2</c:v>
                </c:pt>
                <c:pt idx="7343">
                  <c:v>-2.5700000000000001E-2</c:v>
                </c:pt>
                <c:pt idx="7344">
                  <c:v>-2.5700000000000001E-2</c:v>
                </c:pt>
                <c:pt idx="7345">
                  <c:v>-2.5700000000000001E-2</c:v>
                </c:pt>
                <c:pt idx="7346">
                  <c:v>-2.5700000000000001E-2</c:v>
                </c:pt>
                <c:pt idx="7347">
                  <c:v>-2.5700000000000001E-2</c:v>
                </c:pt>
                <c:pt idx="7348">
                  <c:v>-2.5700000000000001E-2</c:v>
                </c:pt>
                <c:pt idx="7349">
                  <c:v>3.3300000000000003E-2</c:v>
                </c:pt>
                <c:pt idx="7350">
                  <c:v>3.3300000000000003E-2</c:v>
                </c:pt>
                <c:pt idx="7351">
                  <c:v>3.3300000000000003E-2</c:v>
                </c:pt>
                <c:pt idx="7352">
                  <c:v>3.7600000000000001E-2</c:v>
                </c:pt>
                <c:pt idx="7353">
                  <c:v>3.1E-2</c:v>
                </c:pt>
                <c:pt idx="7354">
                  <c:v>3.1E-2</c:v>
                </c:pt>
                <c:pt idx="7355">
                  <c:v>-2.3400000000000001E-2</c:v>
                </c:pt>
                <c:pt idx="7356">
                  <c:v>-2.3400000000000001E-2</c:v>
                </c:pt>
                <c:pt idx="7357">
                  <c:v>-4.82E-2</c:v>
                </c:pt>
                <c:pt idx="7358">
                  <c:v>-4.82E-2</c:v>
                </c:pt>
                <c:pt idx="7359">
                  <c:v>-4.82E-2</c:v>
                </c:pt>
                <c:pt idx="7360">
                  <c:v>-3.1600000000000003E-2</c:v>
                </c:pt>
                <c:pt idx="7361">
                  <c:v>-3.1600000000000003E-2</c:v>
                </c:pt>
                <c:pt idx="7362">
                  <c:v>-3.1600000000000003E-2</c:v>
                </c:pt>
                <c:pt idx="7363">
                  <c:v>-6.9900000000000004E-2</c:v>
                </c:pt>
                <c:pt idx="7364">
                  <c:v>-6.9900000000000004E-2</c:v>
                </c:pt>
                <c:pt idx="7365">
                  <c:v>-2.3099999999999999E-2</c:v>
                </c:pt>
                <c:pt idx="7366">
                  <c:v>-2.3099999999999999E-2</c:v>
                </c:pt>
                <c:pt idx="7367">
                  <c:v>-2.3099999999999999E-2</c:v>
                </c:pt>
                <c:pt idx="7368">
                  <c:v>-2.3099999999999999E-2</c:v>
                </c:pt>
                <c:pt idx="7369">
                  <c:v>-2.3099999999999999E-2</c:v>
                </c:pt>
                <c:pt idx="7370">
                  <c:v>-2.3099999999999999E-2</c:v>
                </c:pt>
                <c:pt idx="7371">
                  <c:v>-2.3099999999999999E-2</c:v>
                </c:pt>
                <c:pt idx="7372">
                  <c:v>-2.3099999999999999E-2</c:v>
                </c:pt>
                <c:pt idx="7373">
                  <c:v>-2.3099999999999999E-2</c:v>
                </c:pt>
                <c:pt idx="7374">
                  <c:v>-2.3099999999999999E-2</c:v>
                </c:pt>
                <c:pt idx="7375">
                  <c:v>-2.3099999999999999E-2</c:v>
                </c:pt>
                <c:pt idx="7376">
                  <c:v>-2.3099999999999999E-2</c:v>
                </c:pt>
                <c:pt idx="7377">
                  <c:v>-2.3099999999999999E-2</c:v>
                </c:pt>
                <c:pt idx="7378">
                  <c:v>-2.3099999999999999E-2</c:v>
                </c:pt>
                <c:pt idx="7379">
                  <c:v>-2.8000000000000001E-2</c:v>
                </c:pt>
                <c:pt idx="7380">
                  <c:v>-2.8000000000000001E-2</c:v>
                </c:pt>
                <c:pt idx="7381">
                  <c:v>-2.8000000000000001E-2</c:v>
                </c:pt>
                <c:pt idx="7382">
                  <c:v>-2.8000000000000001E-2</c:v>
                </c:pt>
                <c:pt idx="7383">
                  <c:v>4.0800000000000003E-3</c:v>
                </c:pt>
                <c:pt idx="7384">
                  <c:v>-8.4400000000000003E-2</c:v>
                </c:pt>
                <c:pt idx="7385">
                  <c:v>2.7300000000000001E-2</c:v>
                </c:pt>
                <c:pt idx="7386">
                  <c:v>2.7300000000000001E-2</c:v>
                </c:pt>
                <c:pt idx="7387">
                  <c:v>-1.0399999999999999E-3</c:v>
                </c:pt>
                <c:pt idx="7388">
                  <c:v>-1.0399999999999999E-3</c:v>
                </c:pt>
                <c:pt idx="7389">
                  <c:v>-1.0399999999999999E-3</c:v>
                </c:pt>
                <c:pt idx="7390">
                  <c:v>-1.0399999999999999E-3</c:v>
                </c:pt>
                <c:pt idx="7391">
                  <c:v>-1.0399999999999999E-3</c:v>
                </c:pt>
                <c:pt idx="7392">
                  <c:v>-1.0399999999999999E-3</c:v>
                </c:pt>
                <c:pt idx="7393">
                  <c:v>-2.3599999999999999E-2</c:v>
                </c:pt>
                <c:pt idx="7394">
                  <c:v>-2.3599999999999999E-2</c:v>
                </c:pt>
                <c:pt idx="7395">
                  <c:v>-2.3599999999999999E-2</c:v>
                </c:pt>
                <c:pt idx="7396">
                  <c:v>-2.3599999999999999E-2</c:v>
                </c:pt>
                <c:pt idx="7397">
                  <c:v>-2.3599999999999999E-2</c:v>
                </c:pt>
                <c:pt idx="7398">
                  <c:v>-2.3599999999999999E-2</c:v>
                </c:pt>
                <c:pt idx="7399">
                  <c:v>-2.3599999999999999E-2</c:v>
                </c:pt>
                <c:pt idx="7400">
                  <c:v>-2.3599999999999999E-2</c:v>
                </c:pt>
                <c:pt idx="7401">
                  <c:v>-2.3599999999999999E-2</c:v>
                </c:pt>
                <c:pt idx="7402">
                  <c:v>-4.4400000000000002E-2</c:v>
                </c:pt>
                <c:pt idx="7403">
                  <c:v>-4.4400000000000002E-2</c:v>
                </c:pt>
                <c:pt idx="7404">
                  <c:v>-4.4400000000000002E-2</c:v>
                </c:pt>
                <c:pt idx="7405">
                  <c:v>5.62E-2</c:v>
                </c:pt>
                <c:pt idx="7406">
                  <c:v>1.11E-2</c:v>
                </c:pt>
                <c:pt idx="7407">
                  <c:v>1.11E-2</c:v>
                </c:pt>
                <c:pt idx="7408">
                  <c:v>1.11E-2</c:v>
                </c:pt>
                <c:pt idx="7409">
                  <c:v>1.11E-2</c:v>
                </c:pt>
                <c:pt idx="7410">
                  <c:v>1.11E-2</c:v>
                </c:pt>
                <c:pt idx="7411">
                  <c:v>1.11E-2</c:v>
                </c:pt>
                <c:pt idx="7412">
                  <c:v>-1.2200000000000001E-2</c:v>
                </c:pt>
                <c:pt idx="7413">
                  <c:v>-1.2200000000000001E-2</c:v>
                </c:pt>
                <c:pt idx="7414">
                  <c:v>-1.2200000000000001E-2</c:v>
                </c:pt>
                <c:pt idx="7415">
                  <c:v>-1.2200000000000001E-2</c:v>
                </c:pt>
                <c:pt idx="7416">
                  <c:v>-1.2200000000000001E-2</c:v>
                </c:pt>
                <c:pt idx="7417">
                  <c:v>-1.2200000000000001E-2</c:v>
                </c:pt>
                <c:pt idx="7418">
                  <c:v>-1.2200000000000001E-2</c:v>
                </c:pt>
                <c:pt idx="7419">
                  <c:v>-1.2200000000000001E-2</c:v>
                </c:pt>
                <c:pt idx="7420">
                  <c:v>9.3100000000000006E-3</c:v>
                </c:pt>
                <c:pt idx="7421">
                  <c:v>9.3100000000000006E-3</c:v>
                </c:pt>
                <c:pt idx="7422">
                  <c:v>9.3100000000000006E-3</c:v>
                </c:pt>
                <c:pt idx="7423">
                  <c:v>9.3100000000000006E-3</c:v>
                </c:pt>
                <c:pt idx="7424">
                  <c:v>9.3100000000000006E-3</c:v>
                </c:pt>
                <c:pt idx="7425">
                  <c:v>9.3100000000000006E-3</c:v>
                </c:pt>
                <c:pt idx="7426">
                  <c:v>9.3100000000000006E-3</c:v>
                </c:pt>
                <c:pt idx="7427">
                  <c:v>9.3100000000000006E-3</c:v>
                </c:pt>
                <c:pt idx="7428">
                  <c:v>9.3100000000000006E-3</c:v>
                </c:pt>
                <c:pt idx="7429">
                  <c:v>9.3100000000000006E-3</c:v>
                </c:pt>
                <c:pt idx="7430">
                  <c:v>9.3100000000000006E-3</c:v>
                </c:pt>
                <c:pt idx="7431">
                  <c:v>9.3100000000000006E-3</c:v>
                </c:pt>
                <c:pt idx="7432">
                  <c:v>9.3100000000000006E-3</c:v>
                </c:pt>
                <c:pt idx="7433">
                  <c:v>9.3100000000000006E-3</c:v>
                </c:pt>
                <c:pt idx="7434">
                  <c:v>9.3100000000000006E-3</c:v>
                </c:pt>
                <c:pt idx="7435">
                  <c:v>9.3100000000000006E-3</c:v>
                </c:pt>
                <c:pt idx="7436">
                  <c:v>2.1499999999999998E-2</c:v>
                </c:pt>
                <c:pt idx="7437">
                  <c:v>3.6200000000000003E-2</c:v>
                </c:pt>
                <c:pt idx="7438">
                  <c:v>5.5199999999999999E-2</c:v>
                </c:pt>
                <c:pt idx="7439">
                  <c:v>5.5199999999999999E-2</c:v>
                </c:pt>
                <c:pt idx="7440">
                  <c:v>5.5199999999999999E-2</c:v>
                </c:pt>
                <c:pt idx="7441">
                  <c:v>5.5199999999999999E-2</c:v>
                </c:pt>
                <c:pt idx="7442">
                  <c:v>5.5199999999999999E-2</c:v>
                </c:pt>
                <c:pt idx="7443">
                  <c:v>-7.5200000000000003E-2</c:v>
                </c:pt>
                <c:pt idx="7444">
                  <c:v>-7.5200000000000003E-2</c:v>
                </c:pt>
                <c:pt idx="7445">
                  <c:v>-7.5200000000000003E-2</c:v>
                </c:pt>
                <c:pt idx="7446">
                  <c:v>1.6400000000000001E-2</c:v>
                </c:pt>
                <c:pt idx="7447">
                  <c:v>1.6400000000000001E-2</c:v>
                </c:pt>
                <c:pt idx="7448">
                  <c:v>1.6400000000000001E-2</c:v>
                </c:pt>
                <c:pt idx="7449">
                  <c:v>-1.7899999999999999E-2</c:v>
                </c:pt>
                <c:pt idx="7450">
                  <c:v>-1.7899999999999999E-2</c:v>
                </c:pt>
                <c:pt idx="7451">
                  <c:v>-1.7899999999999999E-2</c:v>
                </c:pt>
                <c:pt idx="7452">
                  <c:v>-1.7899999999999999E-2</c:v>
                </c:pt>
                <c:pt idx="7453">
                  <c:v>3.4099999999999998E-2</c:v>
                </c:pt>
                <c:pt idx="7454">
                  <c:v>-2.5399999999999999E-2</c:v>
                </c:pt>
                <c:pt idx="7455">
                  <c:v>-2.5399999999999999E-2</c:v>
                </c:pt>
                <c:pt idx="7456">
                  <c:v>4.9399999999999999E-2</c:v>
                </c:pt>
                <c:pt idx="7457">
                  <c:v>4.9399999999999999E-2</c:v>
                </c:pt>
                <c:pt idx="7458">
                  <c:v>5.45E-3</c:v>
                </c:pt>
                <c:pt idx="7459">
                  <c:v>5.45E-3</c:v>
                </c:pt>
                <c:pt idx="7460">
                  <c:v>5.45E-3</c:v>
                </c:pt>
                <c:pt idx="7461">
                  <c:v>5.45E-3</c:v>
                </c:pt>
                <c:pt idx="7462">
                  <c:v>5.45E-3</c:v>
                </c:pt>
                <c:pt idx="7463">
                  <c:v>5.45E-3</c:v>
                </c:pt>
                <c:pt idx="7464">
                  <c:v>5.45E-3</c:v>
                </c:pt>
                <c:pt idx="7465">
                  <c:v>5.45E-3</c:v>
                </c:pt>
                <c:pt idx="7466">
                  <c:v>5.45E-3</c:v>
                </c:pt>
                <c:pt idx="7467">
                  <c:v>-3.1800000000000002E-2</c:v>
                </c:pt>
                <c:pt idx="7468">
                  <c:v>-3.1800000000000002E-2</c:v>
                </c:pt>
                <c:pt idx="7469">
                  <c:v>-3.1800000000000002E-2</c:v>
                </c:pt>
                <c:pt idx="7470">
                  <c:v>-3.1800000000000002E-2</c:v>
                </c:pt>
                <c:pt idx="7471">
                  <c:v>-3.1800000000000002E-2</c:v>
                </c:pt>
                <c:pt idx="7472">
                  <c:v>2.87E-2</c:v>
                </c:pt>
                <c:pt idx="7473">
                  <c:v>2.87E-2</c:v>
                </c:pt>
                <c:pt idx="7474">
                  <c:v>2.87E-2</c:v>
                </c:pt>
                <c:pt idx="7475">
                  <c:v>2.87E-2</c:v>
                </c:pt>
                <c:pt idx="7476">
                  <c:v>2.87E-2</c:v>
                </c:pt>
                <c:pt idx="7477">
                  <c:v>2.87E-2</c:v>
                </c:pt>
                <c:pt idx="7478">
                  <c:v>2.87E-2</c:v>
                </c:pt>
                <c:pt idx="7479">
                  <c:v>1.0800000000000001E-2</c:v>
                </c:pt>
                <c:pt idx="7480">
                  <c:v>1.0800000000000001E-2</c:v>
                </c:pt>
                <c:pt idx="7481">
                  <c:v>1.0800000000000001E-2</c:v>
                </c:pt>
                <c:pt idx="7482">
                  <c:v>1.0800000000000001E-2</c:v>
                </c:pt>
                <c:pt idx="7483">
                  <c:v>-3.82E-3</c:v>
                </c:pt>
                <c:pt idx="7484">
                  <c:v>-3.82E-3</c:v>
                </c:pt>
                <c:pt idx="7485">
                  <c:v>-3.82E-3</c:v>
                </c:pt>
                <c:pt idx="7486">
                  <c:v>-3.82E-3</c:v>
                </c:pt>
                <c:pt idx="7487">
                  <c:v>-3.82E-3</c:v>
                </c:pt>
                <c:pt idx="7488">
                  <c:v>3.8399999999999997E-2</c:v>
                </c:pt>
                <c:pt idx="7489">
                  <c:v>5.0500000000000002E-4</c:v>
                </c:pt>
                <c:pt idx="7490">
                  <c:v>-4.9599999999999998E-2</c:v>
                </c:pt>
                <c:pt idx="7491">
                  <c:v>-4.9599999999999998E-2</c:v>
                </c:pt>
                <c:pt idx="7492">
                  <c:v>-4.9599999999999998E-2</c:v>
                </c:pt>
                <c:pt idx="7493">
                  <c:v>-4.9599999999999998E-2</c:v>
                </c:pt>
                <c:pt idx="7494">
                  <c:v>-4.9599999999999998E-2</c:v>
                </c:pt>
                <c:pt idx="7495">
                  <c:v>-4.9599999999999998E-2</c:v>
                </c:pt>
                <c:pt idx="7496">
                  <c:v>4.2200000000000001E-2</c:v>
                </c:pt>
                <c:pt idx="7497">
                  <c:v>4.2200000000000001E-2</c:v>
                </c:pt>
                <c:pt idx="7498">
                  <c:v>4.2200000000000001E-2</c:v>
                </c:pt>
                <c:pt idx="7499">
                  <c:v>4.2200000000000001E-2</c:v>
                </c:pt>
                <c:pt idx="7500">
                  <c:v>-5.8599999999999999E-2</c:v>
                </c:pt>
                <c:pt idx="7501">
                  <c:v>-5.8599999999999999E-2</c:v>
                </c:pt>
                <c:pt idx="7502">
                  <c:v>-5.8599999999999999E-2</c:v>
                </c:pt>
                <c:pt idx="7503">
                  <c:v>-5.8599999999999999E-2</c:v>
                </c:pt>
                <c:pt idx="7504">
                  <c:v>-7.4800000000000005E-2</c:v>
                </c:pt>
                <c:pt idx="7505">
                  <c:v>-3.49E-2</c:v>
                </c:pt>
                <c:pt idx="7506">
                  <c:v>-3.49E-2</c:v>
                </c:pt>
                <c:pt idx="7507">
                  <c:v>9.1500000000000001E-3</c:v>
                </c:pt>
                <c:pt idx="7508">
                  <c:v>-3.6400000000000002E-2</c:v>
                </c:pt>
                <c:pt idx="7509">
                  <c:v>-6.3600000000000004E-2</c:v>
                </c:pt>
                <c:pt idx="7510">
                  <c:v>-6.3600000000000004E-2</c:v>
                </c:pt>
                <c:pt idx="7511">
                  <c:v>-6.3600000000000004E-2</c:v>
                </c:pt>
                <c:pt idx="7512">
                  <c:v>-6.3600000000000004E-2</c:v>
                </c:pt>
                <c:pt idx="7513">
                  <c:v>-2.9700000000000001E-2</c:v>
                </c:pt>
                <c:pt idx="7514">
                  <c:v>9.4500000000000001E-2</c:v>
                </c:pt>
                <c:pt idx="7515">
                  <c:v>-2.87E-2</c:v>
                </c:pt>
                <c:pt idx="7516">
                  <c:v>-2.87E-2</c:v>
                </c:pt>
                <c:pt idx="7517">
                  <c:v>-2.87E-2</c:v>
                </c:pt>
                <c:pt idx="7518">
                  <c:v>-2.87E-2</c:v>
                </c:pt>
                <c:pt idx="7519">
                  <c:v>-2.7E-2</c:v>
                </c:pt>
                <c:pt idx="7520">
                  <c:v>-2.7E-2</c:v>
                </c:pt>
                <c:pt idx="7521">
                  <c:v>-3.2399999999999998E-2</c:v>
                </c:pt>
                <c:pt idx="7522">
                  <c:v>-3.2399999999999998E-2</c:v>
                </c:pt>
                <c:pt idx="7523">
                  <c:v>-3.2399999999999998E-2</c:v>
                </c:pt>
                <c:pt idx="7524">
                  <c:v>-9.5399999999999999E-3</c:v>
                </c:pt>
                <c:pt idx="7525">
                  <c:v>-9.5399999999999999E-3</c:v>
                </c:pt>
                <c:pt idx="7526">
                  <c:v>-9.5399999999999999E-3</c:v>
                </c:pt>
                <c:pt idx="7527">
                  <c:v>-9.5399999999999999E-3</c:v>
                </c:pt>
                <c:pt idx="7528">
                  <c:v>-9.5399999999999999E-3</c:v>
                </c:pt>
                <c:pt idx="7529">
                  <c:v>-9.5399999999999999E-3</c:v>
                </c:pt>
                <c:pt idx="7530">
                  <c:v>7.6899999999999996E-2</c:v>
                </c:pt>
                <c:pt idx="7531">
                  <c:v>7.6899999999999996E-2</c:v>
                </c:pt>
                <c:pt idx="7532">
                  <c:v>8.5199999999999998E-2</c:v>
                </c:pt>
                <c:pt idx="7533">
                  <c:v>-9.3100000000000002E-2</c:v>
                </c:pt>
                <c:pt idx="7534">
                  <c:v>-4.9700000000000001E-2</c:v>
                </c:pt>
                <c:pt idx="7535">
                  <c:v>1.2500000000000001E-2</c:v>
                </c:pt>
                <c:pt idx="7536">
                  <c:v>2.8500000000000001E-2</c:v>
                </c:pt>
                <c:pt idx="7537">
                  <c:v>2.8500000000000001E-2</c:v>
                </c:pt>
                <c:pt idx="7538">
                  <c:v>2.8500000000000001E-2</c:v>
                </c:pt>
                <c:pt idx="7539">
                  <c:v>2.9399999999999999E-2</c:v>
                </c:pt>
                <c:pt idx="7540">
                  <c:v>2.9399999999999999E-2</c:v>
                </c:pt>
                <c:pt idx="7541">
                  <c:v>-1.61E-2</c:v>
                </c:pt>
                <c:pt idx="7542">
                  <c:v>-1.61E-2</c:v>
                </c:pt>
                <c:pt idx="7543">
                  <c:v>-1.6199999999999999E-2</c:v>
                </c:pt>
                <c:pt idx="7544">
                  <c:v>-3.78E-2</c:v>
                </c:pt>
                <c:pt idx="7545">
                  <c:v>3.2500000000000001E-2</c:v>
                </c:pt>
                <c:pt idx="7546">
                  <c:v>3.2500000000000001E-2</c:v>
                </c:pt>
                <c:pt idx="7547">
                  <c:v>3.2500000000000001E-2</c:v>
                </c:pt>
                <c:pt idx="7548">
                  <c:v>2.1399999999999999E-2</c:v>
                </c:pt>
                <c:pt idx="7549">
                  <c:v>2.1399999999999999E-2</c:v>
                </c:pt>
                <c:pt idx="7550">
                  <c:v>5.5500000000000001E-2</c:v>
                </c:pt>
                <c:pt idx="7551">
                  <c:v>5.5500000000000001E-2</c:v>
                </c:pt>
                <c:pt idx="7552">
                  <c:v>5.5500000000000001E-2</c:v>
                </c:pt>
                <c:pt idx="7553">
                  <c:v>5.5500000000000001E-2</c:v>
                </c:pt>
                <c:pt idx="7554">
                  <c:v>-3.47E-3</c:v>
                </c:pt>
                <c:pt idx="7555">
                  <c:v>1.4500000000000001E-2</c:v>
                </c:pt>
                <c:pt idx="7556">
                  <c:v>1.4500000000000001E-2</c:v>
                </c:pt>
                <c:pt idx="7557">
                  <c:v>-1.24E-2</c:v>
                </c:pt>
                <c:pt idx="7558">
                  <c:v>-1.24E-2</c:v>
                </c:pt>
                <c:pt idx="7559">
                  <c:v>-1.24E-2</c:v>
                </c:pt>
                <c:pt idx="7560">
                  <c:v>-1.24E-2</c:v>
                </c:pt>
                <c:pt idx="7561">
                  <c:v>-1.24E-2</c:v>
                </c:pt>
                <c:pt idx="7562">
                  <c:v>-1.24E-2</c:v>
                </c:pt>
                <c:pt idx="7563">
                  <c:v>-1.24E-2</c:v>
                </c:pt>
                <c:pt idx="7564">
                  <c:v>-2.9899999999999999E-2</c:v>
                </c:pt>
                <c:pt idx="7565">
                  <c:v>-2.9899999999999999E-2</c:v>
                </c:pt>
                <c:pt idx="7566">
                  <c:v>-2.9899999999999999E-2</c:v>
                </c:pt>
                <c:pt idx="7567">
                  <c:v>-1.7299999999999999E-2</c:v>
                </c:pt>
                <c:pt idx="7568">
                  <c:v>-1.7299999999999999E-2</c:v>
                </c:pt>
                <c:pt idx="7569">
                  <c:v>-1.7299999999999999E-2</c:v>
                </c:pt>
                <c:pt idx="7570">
                  <c:v>-1.7299999999999999E-2</c:v>
                </c:pt>
                <c:pt idx="7571">
                  <c:v>-1.7299999999999999E-2</c:v>
                </c:pt>
                <c:pt idx="7572">
                  <c:v>-1.7299999999999999E-2</c:v>
                </c:pt>
                <c:pt idx="7573">
                  <c:v>-1.7299999999999999E-2</c:v>
                </c:pt>
                <c:pt idx="7574">
                  <c:v>1.0699999999999999E-2</c:v>
                </c:pt>
                <c:pt idx="7575">
                  <c:v>1.0699999999999999E-2</c:v>
                </c:pt>
                <c:pt idx="7576">
                  <c:v>1.0699999999999999E-2</c:v>
                </c:pt>
                <c:pt idx="7577">
                  <c:v>1.0699999999999999E-2</c:v>
                </c:pt>
                <c:pt idx="7578">
                  <c:v>1.0699999999999999E-2</c:v>
                </c:pt>
                <c:pt idx="7579">
                  <c:v>1.29E-2</c:v>
                </c:pt>
                <c:pt idx="7580">
                  <c:v>1.29E-2</c:v>
                </c:pt>
                <c:pt idx="7581">
                  <c:v>1.29E-2</c:v>
                </c:pt>
                <c:pt idx="7582">
                  <c:v>1.29E-2</c:v>
                </c:pt>
                <c:pt idx="7583">
                  <c:v>-1.09E-2</c:v>
                </c:pt>
                <c:pt idx="7584">
                  <c:v>-1.09E-2</c:v>
                </c:pt>
                <c:pt idx="7585">
                  <c:v>-1.09E-2</c:v>
                </c:pt>
                <c:pt idx="7586">
                  <c:v>-1.09E-2</c:v>
                </c:pt>
                <c:pt idx="7587">
                  <c:v>3.9500000000000004E-3</c:v>
                </c:pt>
                <c:pt idx="7588">
                  <c:v>3.9500000000000004E-3</c:v>
                </c:pt>
                <c:pt idx="7589">
                  <c:v>3.9500000000000004E-3</c:v>
                </c:pt>
                <c:pt idx="7590">
                  <c:v>8.8900000000000003E-3</c:v>
                </c:pt>
                <c:pt idx="7591">
                  <c:v>8.8900000000000003E-3</c:v>
                </c:pt>
                <c:pt idx="7592">
                  <c:v>8.8900000000000003E-3</c:v>
                </c:pt>
                <c:pt idx="7593">
                  <c:v>8.8900000000000003E-3</c:v>
                </c:pt>
                <c:pt idx="7594">
                  <c:v>8.8900000000000003E-3</c:v>
                </c:pt>
                <c:pt idx="7595">
                  <c:v>8.8900000000000003E-3</c:v>
                </c:pt>
                <c:pt idx="7596">
                  <c:v>3.9699999999999999E-2</c:v>
                </c:pt>
                <c:pt idx="7597">
                  <c:v>6.0299999999999999E-2</c:v>
                </c:pt>
                <c:pt idx="7598">
                  <c:v>6.0299999999999999E-2</c:v>
                </c:pt>
                <c:pt idx="7599">
                  <c:v>6.0299999999999999E-2</c:v>
                </c:pt>
                <c:pt idx="7600">
                  <c:v>6.0299999999999999E-2</c:v>
                </c:pt>
                <c:pt idx="7601">
                  <c:v>6.0299999999999999E-2</c:v>
                </c:pt>
                <c:pt idx="7602">
                  <c:v>1.7000000000000001E-2</c:v>
                </c:pt>
                <c:pt idx="7603">
                  <c:v>9.4199999999999996E-3</c:v>
                </c:pt>
                <c:pt idx="7604">
                  <c:v>9.4199999999999996E-3</c:v>
                </c:pt>
                <c:pt idx="7605">
                  <c:v>9.4199999999999996E-3</c:v>
                </c:pt>
                <c:pt idx="7606">
                  <c:v>9.4199999999999996E-3</c:v>
                </c:pt>
                <c:pt idx="7607">
                  <c:v>9.4199999999999996E-3</c:v>
                </c:pt>
                <c:pt idx="7608">
                  <c:v>9.4199999999999996E-3</c:v>
                </c:pt>
                <c:pt idx="7609">
                  <c:v>3.2599999999999999E-3</c:v>
                </c:pt>
                <c:pt idx="7610">
                  <c:v>7.8899999999999999E-4</c:v>
                </c:pt>
                <c:pt idx="7611">
                  <c:v>7.8899999999999999E-4</c:v>
                </c:pt>
                <c:pt idx="7612">
                  <c:v>-2.8400000000000002E-2</c:v>
                </c:pt>
                <c:pt idx="7613">
                  <c:v>-2.8400000000000002E-2</c:v>
                </c:pt>
                <c:pt idx="7614">
                  <c:v>-5.1999999999999998E-2</c:v>
                </c:pt>
                <c:pt idx="7615">
                  <c:v>-5.4600000000000003E-2</c:v>
                </c:pt>
                <c:pt idx="7616">
                  <c:v>5.8799999999999998E-2</c:v>
                </c:pt>
                <c:pt idx="7617">
                  <c:v>5.8799999999999998E-2</c:v>
                </c:pt>
                <c:pt idx="7618">
                  <c:v>3.2000000000000001E-2</c:v>
                </c:pt>
                <c:pt idx="7619">
                  <c:v>-3.49E-2</c:v>
                </c:pt>
                <c:pt idx="7620">
                  <c:v>-3.49E-2</c:v>
                </c:pt>
                <c:pt idx="7621">
                  <c:v>-3.49E-2</c:v>
                </c:pt>
                <c:pt idx="7622">
                  <c:v>-3.49E-2</c:v>
                </c:pt>
                <c:pt idx="7623">
                  <c:v>-3.49E-2</c:v>
                </c:pt>
                <c:pt idx="7624">
                  <c:v>-3.49E-2</c:v>
                </c:pt>
                <c:pt idx="7625">
                  <c:v>2.53E-2</c:v>
                </c:pt>
                <c:pt idx="7626">
                  <c:v>2.53E-2</c:v>
                </c:pt>
                <c:pt idx="7627">
                  <c:v>-2.98E-2</c:v>
                </c:pt>
                <c:pt idx="7628">
                  <c:v>-7.1800000000000003E-2</c:v>
                </c:pt>
                <c:pt idx="7629">
                  <c:v>-7.1800000000000003E-2</c:v>
                </c:pt>
                <c:pt idx="7630">
                  <c:v>-1.3299999999999999E-2</c:v>
                </c:pt>
                <c:pt idx="7631">
                  <c:v>-1.3299999999999999E-2</c:v>
                </c:pt>
                <c:pt idx="7632">
                  <c:v>2.1399999999999999E-2</c:v>
                </c:pt>
                <c:pt idx="7633">
                  <c:v>2.1399999999999999E-2</c:v>
                </c:pt>
                <c:pt idx="7634">
                  <c:v>2.1399999999999999E-2</c:v>
                </c:pt>
                <c:pt idx="7635">
                  <c:v>3.1399999999999997E-2</c:v>
                </c:pt>
                <c:pt idx="7636">
                  <c:v>3.1399999999999997E-2</c:v>
                </c:pt>
                <c:pt idx="7637">
                  <c:v>3.1399999999999997E-2</c:v>
                </c:pt>
                <c:pt idx="7638">
                  <c:v>3.1399999999999997E-2</c:v>
                </c:pt>
                <c:pt idx="7639">
                  <c:v>3.1399999999999997E-2</c:v>
                </c:pt>
                <c:pt idx="7640">
                  <c:v>3.1399999999999997E-2</c:v>
                </c:pt>
                <c:pt idx="7641">
                  <c:v>-5.7400000000000003E-3</c:v>
                </c:pt>
                <c:pt idx="7642">
                  <c:v>-5.7400000000000003E-3</c:v>
                </c:pt>
                <c:pt idx="7643">
                  <c:v>-5.9199999999999999E-3</c:v>
                </c:pt>
                <c:pt idx="7644">
                  <c:v>-5.9199999999999999E-3</c:v>
                </c:pt>
                <c:pt idx="7645">
                  <c:v>-5.9199999999999999E-3</c:v>
                </c:pt>
                <c:pt idx="7646">
                  <c:v>-5.9199999999999999E-3</c:v>
                </c:pt>
                <c:pt idx="7647">
                  <c:v>-5.9199999999999999E-3</c:v>
                </c:pt>
                <c:pt idx="7648">
                  <c:v>2.3500000000000001E-3</c:v>
                </c:pt>
                <c:pt idx="7649">
                  <c:v>2.3500000000000001E-3</c:v>
                </c:pt>
                <c:pt idx="7650">
                  <c:v>2.3500000000000001E-3</c:v>
                </c:pt>
                <c:pt idx="7651">
                  <c:v>-0.13100000000000001</c:v>
                </c:pt>
                <c:pt idx="7652">
                  <c:v>-0.13100000000000001</c:v>
                </c:pt>
                <c:pt idx="7653">
                  <c:v>-0.13100000000000001</c:v>
                </c:pt>
                <c:pt idx="7654">
                  <c:v>0.14000000000000001</c:v>
                </c:pt>
                <c:pt idx="7655">
                  <c:v>4.9000000000000002E-2</c:v>
                </c:pt>
                <c:pt idx="7656">
                  <c:v>4.9000000000000002E-2</c:v>
                </c:pt>
                <c:pt idx="7657">
                  <c:v>4.9000000000000002E-2</c:v>
                </c:pt>
                <c:pt idx="7658">
                  <c:v>2.1999999999999999E-2</c:v>
                </c:pt>
                <c:pt idx="7659">
                  <c:v>4.53E-2</c:v>
                </c:pt>
                <c:pt idx="7660">
                  <c:v>4.53E-2</c:v>
                </c:pt>
                <c:pt idx="7661">
                  <c:v>4.53E-2</c:v>
                </c:pt>
                <c:pt idx="7662">
                  <c:v>3.1300000000000001E-2</c:v>
                </c:pt>
                <c:pt idx="7663">
                  <c:v>1.8499999999999999E-2</c:v>
                </c:pt>
                <c:pt idx="7664">
                  <c:v>4.6600000000000003E-2</c:v>
                </c:pt>
                <c:pt idx="7665">
                  <c:v>-6.9400000000000003E-2</c:v>
                </c:pt>
                <c:pt idx="7666">
                  <c:v>-6.9400000000000003E-2</c:v>
                </c:pt>
                <c:pt idx="7667">
                  <c:v>6.2899999999999998E-2</c:v>
                </c:pt>
                <c:pt idx="7668">
                  <c:v>6.2899999999999998E-2</c:v>
                </c:pt>
                <c:pt idx="7669">
                  <c:v>6.2899999999999998E-2</c:v>
                </c:pt>
                <c:pt idx="7670">
                  <c:v>7.1300000000000002E-2</c:v>
                </c:pt>
                <c:pt idx="7671">
                  <c:v>-8.5500000000000007E-2</c:v>
                </c:pt>
                <c:pt idx="7672">
                  <c:v>-8.5500000000000007E-2</c:v>
                </c:pt>
                <c:pt idx="7673">
                  <c:v>-8.5500000000000007E-2</c:v>
                </c:pt>
                <c:pt idx="7674">
                  <c:v>-1.4800000000000001E-2</c:v>
                </c:pt>
                <c:pt idx="7675">
                  <c:v>-1.34E-2</c:v>
                </c:pt>
                <c:pt idx="7676">
                  <c:v>-1.34E-2</c:v>
                </c:pt>
                <c:pt idx="7677">
                  <c:v>-2.2000000000000001E-4</c:v>
                </c:pt>
                <c:pt idx="7678">
                  <c:v>8.6999999999999994E-3</c:v>
                </c:pt>
                <c:pt idx="7679">
                  <c:v>8.6999999999999994E-3</c:v>
                </c:pt>
                <c:pt idx="7680">
                  <c:v>8.6999999999999994E-3</c:v>
                </c:pt>
                <c:pt idx="7681">
                  <c:v>8.6999999999999994E-3</c:v>
                </c:pt>
                <c:pt idx="7682">
                  <c:v>-1.9599999999999999E-2</c:v>
                </c:pt>
                <c:pt idx="7683">
                  <c:v>-1.9599999999999999E-2</c:v>
                </c:pt>
                <c:pt idx="7684">
                  <c:v>-1.9599999999999999E-2</c:v>
                </c:pt>
                <c:pt idx="7685">
                  <c:v>-2.93E-2</c:v>
                </c:pt>
                <c:pt idx="7686">
                  <c:v>-2.93E-2</c:v>
                </c:pt>
                <c:pt idx="7687">
                  <c:v>-2.93E-2</c:v>
                </c:pt>
                <c:pt idx="7688">
                  <c:v>-2.93E-2</c:v>
                </c:pt>
                <c:pt idx="7689">
                  <c:v>-2.93E-2</c:v>
                </c:pt>
                <c:pt idx="7690">
                  <c:v>-2.93E-2</c:v>
                </c:pt>
                <c:pt idx="7691">
                  <c:v>-2.93E-2</c:v>
                </c:pt>
                <c:pt idx="7692">
                  <c:v>-2.93E-2</c:v>
                </c:pt>
                <c:pt idx="7693">
                  <c:v>7.1000000000000004E-3</c:v>
                </c:pt>
                <c:pt idx="7694">
                  <c:v>7.1000000000000004E-3</c:v>
                </c:pt>
                <c:pt idx="7695">
                  <c:v>6.1499999999999999E-4</c:v>
                </c:pt>
                <c:pt idx="7696">
                  <c:v>6.1499999999999999E-4</c:v>
                </c:pt>
                <c:pt idx="7697">
                  <c:v>6.1499999999999999E-4</c:v>
                </c:pt>
                <c:pt idx="7698">
                  <c:v>6.1499999999999999E-4</c:v>
                </c:pt>
                <c:pt idx="7699">
                  <c:v>6.1499999999999999E-4</c:v>
                </c:pt>
                <c:pt idx="7700">
                  <c:v>-5.0600000000000003E-3</c:v>
                </c:pt>
                <c:pt idx="7701">
                  <c:v>-5.0600000000000003E-3</c:v>
                </c:pt>
                <c:pt idx="7702">
                  <c:v>-5.0600000000000003E-3</c:v>
                </c:pt>
                <c:pt idx="7703">
                  <c:v>1.38E-2</c:v>
                </c:pt>
                <c:pt idx="7704">
                  <c:v>-2.07E-2</c:v>
                </c:pt>
                <c:pt idx="7705">
                  <c:v>-2.07E-2</c:v>
                </c:pt>
                <c:pt idx="7706">
                  <c:v>-2.07E-2</c:v>
                </c:pt>
                <c:pt idx="7707">
                  <c:v>-2.07E-2</c:v>
                </c:pt>
                <c:pt idx="7708">
                  <c:v>-2.07E-2</c:v>
                </c:pt>
                <c:pt idx="7709">
                  <c:v>-2.07E-2</c:v>
                </c:pt>
                <c:pt idx="7710">
                  <c:v>-2.07E-2</c:v>
                </c:pt>
                <c:pt idx="7711">
                  <c:v>-2.07E-2</c:v>
                </c:pt>
                <c:pt idx="7712">
                  <c:v>-2.07E-2</c:v>
                </c:pt>
                <c:pt idx="7713">
                  <c:v>-2.07E-2</c:v>
                </c:pt>
                <c:pt idx="7714">
                  <c:v>-2.07E-2</c:v>
                </c:pt>
                <c:pt idx="7715">
                  <c:v>-2.07E-2</c:v>
                </c:pt>
                <c:pt idx="7716">
                  <c:v>-2.07E-2</c:v>
                </c:pt>
                <c:pt idx="7717">
                  <c:v>-2.07E-2</c:v>
                </c:pt>
                <c:pt idx="7718">
                  <c:v>-2.07E-2</c:v>
                </c:pt>
                <c:pt idx="7719">
                  <c:v>-2.07E-2</c:v>
                </c:pt>
                <c:pt idx="7720">
                  <c:v>-2.07E-2</c:v>
                </c:pt>
                <c:pt idx="7721">
                  <c:v>-7.9299999999999995E-2</c:v>
                </c:pt>
                <c:pt idx="7722">
                  <c:v>-7.9299999999999995E-2</c:v>
                </c:pt>
                <c:pt idx="7723">
                  <c:v>-7.9299999999999995E-2</c:v>
                </c:pt>
                <c:pt idx="7724">
                  <c:v>-7.9299999999999995E-2</c:v>
                </c:pt>
                <c:pt idx="7725">
                  <c:v>-7.9299999999999995E-2</c:v>
                </c:pt>
                <c:pt idx="7726">
                  <c:v>-7.9299999999999995E-2</c:v>
                </c:pt>
                <c:pt idx="7727">
                  <c:v>-7.9299999999999995E-2</c:v>
                </c:pt>
                <c:pt idx="7728">
                  <c:v>1.6E-2</c:v>
                </c:pt>
                <c:pt idx="7729">
                  <c:v>1.6E-2</c:v>
                </c:pt>
                <c:pt idx="7730">
                  <c:v>1.6E-2</c:v>
                </c:pt>
                <c:pt idx="7731">
                  <c:v>1.6E-2</c:v>
                </c:pt>
                <c:pt idx="7732">
                  <c:v>1.6E-2</c:v>
                </c:pt>
                <c:pt idx="7733">
                  <c:v>1.6E-2</c:v>
                </c:pt>
                <c:pt idx="7734">
                  <c:v>-1.6400000000000001E-2</c:v>
                </c:pt>
                <c:pt idx="7735">
                  <c:v>-1.6400000000000001E-2</c:v>
                </c:pt>
                <c:pt idx="7736">
                  <c:v>-1.6400000000000001E-2</c:v>
                </c:pt>
                <c:pt idx="7737">
                  <c:v>-1.24E-2</c:v>
                </c:pt>
                <c:pt idx="7738">
                  <c:v>-1.24E-2</c:v>
                </c:pt>
                <c:pt idx="7739">
                  <c:v>3.0499999999999999E-2</c:v>
                </c:pt>
                <c:pt idx="7740">
                  <c:v>3.0499999999999999E-2</c:v>
                </c:pt>
                <c:pt idx="7741">
                  <c:v>3.0499999999999999E-2</c:v>
                </c:pt>
                <c:pt idx="7742">
                  <c:v>5.2900000000000003E-2</c:v>
                </c:pt>
                <c:pt idx="7743">
                  <c:v>5.2900000000000003E-2</c:v>
                </c:pt>
                <c:pt idx="7744">
                  <c:v>-3.4299999999999997E-2</c:v>
                </c:pt>
                <c:pt idx="7745">
                  <c:v>-3.4299999999999997E-2</c:v>
                </c:pt>
                <c:pt idx="7746">
                  <c:v>-3.8600000000000002E-2</c:v>
                </c:pt>
                <c:pt idx="7747">
                  <c:v>-3.8600000000000002E-2</c:v>
                </c:pt>
                <c:pt idx="7748">
                  <c:v>-3.8600000000000002E-2</c:v>
                </c:pt>
                <c:pt idx="7749">
                  <c:v>-3.8600000000000002E-2</c:v>
                </c:pt>
                <c:pt idx="7750">
                  <c:v>-3.8600000000000002E-2</c:v>
                </c:pt>
                <c:pt idx="7751">
                  <c:v>-3.8600000000000002E-2</c:v>
                </c:pt>
                <c:pt idx="7752">
                  <c:v>-3.8600000000000002E-2</c:v>
                </c:pt>
                <c:pt idx="7753">
                  <c:v>-3.8600000000000002E-2</c:v>
                </c:pt>
                <c:pt idx="7754">
                  <c:v>-3.8600000000000002E-2</c:v>
                </c:pt>
                <c:pt idx="7755">
                  <c:v>6.4299999999999996E-2</c:v>
                </c:pt>
                <c:pt idx="7756">
                  <c:v>6.4299999999999996E-2</c:v>
                </c:pt>
                <c:pt idx="7757">
                  <c:v>6.4299999999999996E-2</c:v>
                </c:pt>
                <c:pt idx="7758">
                  <c:v>5.1700000000000003E-2</c:v>
                </c:pt>
                <c:pt idx="7759">
                  <c:v>5.1700000000000003E-2</c:v>
                </c:pt>
                <c:pt idx="7760">
                  <c:v>5.1700000000000003E-2</c:v>
                </c:pt>
                <c:pt idx="7761">
                  <c:v>-4.7500000000000001E-2</c:v>
                </c:pt>
                <c:pt idx="7762">
                  <c:v>0.108</c:v>
                </c:pt>
                <c:pt idx="7763">
                  <c:v>0.108</c:v>
                </c:pt>
                <c:pt idx="7764">
                  <c:v>-8.0100000000000005E-2</c:v>
                </c:pt>
                <c:pt idx="7765">
                  <c:v>-8.0100000000000005E-2</c:v>
                </c:pt>
                <c:pt idx="7766">
                  <c:v>-7.1099999999999997E-2</c:v>
                </c:pt>
                <c:pt idx="7767">
                  <c:v>-7.1099999999999997E-2</c:v>
                </c:pt>
                <c:pt idx="7768">
                  <c:v>-4.2000000000000003E-2</c:v>
                </c:pt>
                <c:pt idx="7769">
                  <c:v>-4.2000000000000003E-2</c:v>
                </c:pt>
                <c:pt idx="7770">
                  <c:v>-4.2000000000000003E-2</c:v>
                </c:pt>
                <c:pt idx="7771">
                  <c:v>-4.2000000000000003E-2</c:v>
                </c:pt>
                <c:pt idx="7772">
                  <c:v>-6.6400000000000001E-3</c:v>
                </c:pt>
                <c:pt idx="7773">
                  <c:v>3.6499999999999998E-2</c:v>
                </c:pt>
                <c:pt idx="7774">
                  <c:v>3.6499999999999998E-2</c:v>
                </c:pt>
                <c:pt idx="7775">
                  <c:v>3.6499999999999998E-2</c:v>
                </c:pt>
                <c:pt idx="7776">
                  <c:v>8.0399999999999999E-2</c:v>
                </c:pt>
                <c:pt idx="7777">
                  <c:v>8.0399999999999999E-2</c:v>
                </c:pt>
                <c:pt idx="7778">
                  <c:v>8.0399999999999999E-2</c:v>
                </c:pt>
                <c:pt idx="7779">
                  <c:v>-7.6700000000000004E-2</c:v>
                </c:pt>
                <c:pt idx="7780">
                  <c:v>-7.6700000000000004E-2</c:v>
                </c:pt>
                <c:pt idx="7781">
                  <c:v>0.16</c:v>
                </c:pt>
                <c:pt idx="7782">
                  <c:v>0.16</c:v>
                </c:pt>
                <c:pt idx="7783">
                  <c:v>0.16</c:v>
                </c:pt>
                <c:pt idx="7784">
                  <c:v>0.16</c:v>
                </c:pt>
                <c:pt idx="7785">
                  <c:v>-0.114</c:v>
                </c:pt>
                <c:pt idx="7786">
                  <c:v>-0.114</c:v>
                </c:pt>
                <c:pt idx="7787">
                  <c:v>-0.114</c:v>
                </c:pt>
                <c:pt idx="7788">
                  <c:v>5.21E-2</c:v>
                </c:pt>
                <c:pt idx="7789">
                  <c:v>8.7900000000000006E-2</c:v>
                </c:pt>
                <c:pt idx="7790">
                  <c:v>3.8899999999999997E-2</c:v>
                </c:pt>
                <c:pt idx="7791">
                  <c:v>3.8899999999999997E-2</c:v>
                </c:pt>
                <c:pt idx="7792">
                  <c:v>-2.8299999999999999E-2</c:v>
                </c:pt>
                <c:pt idx="7793">
                  <c:v>-2.8299999999999999E-2</c:v>
                </c:pt>
                <c:pt idx="7794">
                  <c:v>-2.8299999999999999E-2</c:v>
                </c:pt>
                <c:pt idx="7795">
                  <c:v>-2.8299999999999999E-2</c:v>
                </c:pt>
                <c:pt idx="7796">
                  <c:v>-3.2099999999999997E-2</c:v>
                </c:pt>
                <c:pt idx="7797">
                  <c:v>5.4299999999999999E-3</c:v>
                </c:pt>
                <c:pt idx="7798">
                  <c:v>5.4299999999999999E-3</c:v>
                </c:pt>
                <c:pt idx="7799">
                  <c:v>5.4299999999999999E-3</c:v>
                </c:pt>
                <c:pt idx="7800">
                  <c:v>5.4299999999999999E-3</c:v>
                </c:pt>
                <c:pt idx="7801">
                  <c:v>5.4299999999999999E-3</c:v>
                </c:pt>
                <c:pt idx="7802">
                  <c:v>5.4299999999999999E-3</c:v>
                </c:pt>
                <c:pt idx="7803">
                  <c:v>4.8899999999999999E-2</c:v>
                </c:pt>
                <c:pt idx="7804">
                  <c:v>2.4799999999999999E-2</c:v>
                </c:pt>
                <c:pt idx="7805">
                  <c:v>-4.2900000000000001E-2</c:v>
                </c:pt>
                <c:pt idx="7806">
                  <c:v>-7.6899999999999996E-2</c:v>
                </c:pt>
                <c:pt idx="7807">
                  <c:v>-7.6899999999999996E-2</c:v>
                </c:pt>
                <c:pt idx="7808">
                  <c:v>7.45E-3</c:v>
                </c:pt>
                <c:pt idx="7809">
                  <c:v>-6.4600000000000005E-2</c:v>
                </c:pt>
                <c:pt idx="7810">
                  <c:v>-6.4600000000000005E-2</c:v>
                </c:pt>
                <c:pt idx="7811">
                  <c:v>-6.4600000000000005E-2</c:v>
                </c:pt>
                <c:pt idx="7812">
                  <c:v>5.7200000000000003E-3</c:v>
                </c:pt>
                <c:pt idx="7813">
                  <c:v>5.7200000000000003E-3</c:v>
                </c:pt>
                <c:pt idx="7814">
                  <c:v>5.7200000000000003E-3</c:v>
                </c:pt>
                <c:pt idx="7815">
                  <c:v>5.7200000000000003E-3</c:v>
                </c:pt>
                <c:pt idx="7816">
                  <c:v>5.7200000000000003E-3</c:v>
                </c:pt>
                <c:pt idx="7817">
                  <c:v>5.7200000000000003E-3</c:v>
                </c:pt>
                <c:pt idx="7818">
                  <c:v>0.1</c:v>
                </c:pt>
                <c:pt idx="7819">
                  <c:v>0.1</c:v>
                </c:pt>
                <c:pt idx="7820">
                  <c:v>-8.4899999999999993E-3</c:v>
                </c:pt>
                <c:pt idx="7821">
                  <c:v>-8.4899999999999993E-3</c:v>
                </c:pt>
                <c:pt idx="7822">
                  <c:v>-8.4899999999999993E-3</c:v>
                </c:pt>
                <c:pt idx="7823">
                  <c:v>2.8899999999999999E-2</c:v>
                </c:pt>
                <c:pt idx="7824">
                  <c:v>2.8899999999999999E-2</c:v>
                </c:pt>
                <c:pt idx="7825">
                  <c:v>2.8899999999999999E-2</c:v>
                </c:pt>
                <c:pt idx="7826">
                  <c:v>2.8899999999999999E-2</c:v>
                </c:pt>
                <c:pt idx="7827">
                  <c:v>2.8899999999999999E-2</c:v>
                </c:pt>
                <c:pt idx="7828">
                  <c:v>2.8899999999999999E-2</c:v>
                </c:pt>
                <c:pt idx="7829">
                  <c:v>-1.8599999999999998E-2</c:v>
                </c:pt>
                <c:pt idx="7830">
                  <c:v>-1.8599999999999998E-2</c:v>
                </c:pt>
                <c:pt idx="7831">
                  <c:v>-1.8599999999999998E-2</c:v>
                </c:pt>
                <c:pt idx="7832">
                  <c:v>3.2899999999999999E-2</c:v>
                </c:pt>
                <c:pt idx="7833">
                  <c:v>3.2899999999999999E-2</c:v>
                </c:pt>
                <c:pt idx="7834">
                  <c:v>2.4399999999999999E-3</c:v>
                </c:pt>
                <c:pt idx="7835">
                  <c:v>2.4399999999999999E-3</c:v>
                </c:pt>
                <c:pt idx="7836">
                  <c:v>2.4399999999999999E-3</c:v>
                </c:pt>
                <c:pt idx="7837">
                  <c:v>2.4399999999999999E-3</c:v>
                </c:pt>
                <c:pt idx="7838">
                  <c:v>2.4399999999999999E-3</c:v>
                </c:pt>
                <c:pt idx="7839">
                  <c:v>2.4399999999999999E-3</c:v>
                </c:pt>
                <c:pt idx="7840">
                  <c:v>2.4399999999999999E-3</c:v>
                </c:pt>
                <c:pt idx="7841">
                  <c:v>2.4399999999999999E-3</c:v>
                </c:pt>
                <c:pt idx="7842">
                  <c:v>3.09E-2</c:v>
                </c:pt>
                <c:pt idx="7843">
                  <c:v>3.09E-2</c:v>
                </c:pt>
                <c:pt idx="7844">
                  <c:v>3.09E-2</c:v>
                </c:pt>
                <c:pt idx="7845">
                  <c:v>-7.1299999999999998E-4</c:v>
                </c:pt>
                <c:pt idx="7846">
                  <c:v>-7.1299999999999998E-4</c:v>
                </c:pt>
                <c:pt idx="7847">
                  <c:v>-7.1299999999999998E-4</c:v>
                </c:pt>
                <c:pt idx="7848">
                  <c:v>-7.1299999999999998E-4</c:v>
                </c:pt>
                <c:pt idx="7849">
                  <c:v>2.1299999999999999E-2</c:v>
                </c:pt>
                <c:pt idx="7850">
                  <c:v>2.1299999999999999E-2</c:v>
                </c:pt>
                <c:pt idx="7851">
                  <c:v>2.1299999999999999E-2</c:v>
                </c:pt>
                <c:pt idx="7852">
                  <c:v>2.1299999999999999E-2</c:v>
                </c:pt>
                <c:pt idx="7853">
                  <c:v>2.1299999999999999E-2</c:v>
                </c:pt>
                <c:pt idx="7854">
                  <c:v>-3.4499999999999999E-3</c:v>
                </c:pt>
                <c:pt idx="7855">
                  <c:v>-3.4499999999999999E-3</c:v>
                </c:pt>
                <c:pt idx="7856">
                  <c:v>5.0600000000000003E-3</c:v>
                </c:pt>
                <c:pt idx="7857">
                  <c:v>5.0600000000000003E-3</c:v>
                </c:pt>
                <c:pt idx="7858">
                  <c:v>5.0600000000000003E-3</c:v>
                </c:pt>
                <c:pt idx="7859">
                  <c:v>5.0600000000000003E-3</c:v>
                </c:pt>
                <c:pt idx="7860">
                  <c:v>-1.9699999999999999E-2</c:v>
                </c:pt>
                <c:pt idx="7861">
                  <c:v>-1.9699999999999999E-2</c:v>
                </c:pt>
                <c:pt idx="7862">
                  <c:v>-1.9699999999999999E-2</c:v>
                </c:pt>
                <c:pt idx="7863">
                  <c:v>3.5400000000000001E-2</c:v>
                </c:pt>
                <c:pt idx="7864">
                  <c:v>3.5400000000000001E-2</c:v>
                </c:pt>
                <c:pt idx="7865">
                  <c:v>8.4799999999999997E-3</c:v>
                </c:pt>
                <c:pt idx="7866">
                  <c:v>8.4799999999999997E-3</c:v>
                </c:pt>
                <c:pt idx="7867">
                  <c:v>8.4799999999999997E-3</c:v>
                </c:pt>
                <c:pt idx="7868">
                  <c:v>8.4799999999999997E-3</c:v>
                </c:pt>
                <c:pt idx="7869">
                  <c:v>8.4799999999999997E-3</c:v>
                </c:pt>
                <c:pt idx="7870">
                  <c:v>8.4799999999999997E-3</c:v>
                </c:pt>
                <c:pt idx="7871">
                  <c:v>8.4799999999999997E-3</c:v>
                </c:pt>
                <c:pt idx="7872">
                  <c:v>8.4799999999999997E-3</c:v>
                </c:pt>
                <c:pt idx="7873">
                  <c:v>-8.9800000000000001E-3</c:v>
                </c:pt>
                <c:pt idx="7874">
                  <c:v>-1.5599999999999999E-2</c:v>
                </c:pt>
                <c:pt idx="7875">
                  <c:v>3.8300000000000001E-2</c:v>
                </c:pt>
                <c:pt idx="7876">
                  <c:v>2.63E-2</c:v>
                </c:pt>
                <c:pt idx="7877">
                  <c:v>-4.2500000000000003E-2</c:v>
                </c:pt>
                <c:pt idx="7878">
                  <c:v>4.3999999999999997E-2</c:v>
                </c:pt>
                <c:pt idx="7879">
                  <c:v>4.3999999999999997E-2</c:v>
                </c:pt>
                <c:pt idx="7880">
                  <c:v>4.3999999999999997E-2</c:v>
                </c:pt>
                <c:pt idx="7881">
                  <c:v>-4.1399999999999999E-2</c:v>
                </c:pt>
                <c:pt idx="7882">
                  <c:v>-4.1399999999999999E-2</c:v>
                </c:pt>
                <c:pt idx="7883">
                  <c:v>-4.1399999999999999E-2</c:v>
                </c:pt>
                <c:pt idx="7884">
                  <c:v>-4.1399999999999999E-2</c:v>
                </c:pt>
                <c:pt idx="7885">
                  <c:v>-4.1399999999999999E-2</c:v>
                </c:pt>
                <c:pt idx="7886">
                  <c:v>5.67E-2</c:v>
                </c:pt>
                <c:pt idx="7887">
                  <c:v>5.1900000000000002E-2</c:v>
                </c:pt>
                <c:pt idx="7888">
                  <c:v>5.1900000000000002E-2</c:v>
                </c:pt>
                <c:pt idx="7889">
                  <c:v>-3.9199999999999999E-2</c:v>
                </c:pt>
                <c:pt idx="7890">
                  <c:v>-3.9199999999999999E-2</c:v>
                </c:pt>
                <c:pt idx="7891">
                  <c:v>-2.2499999999999999E-2</c:v>
                </c:pt>
                <c:pt idx="7892">
                  <c:v>3.61E-2</c:v>
                </c:pt>
                <c:pt idx="7893">
                  <c:v>3.61E-2</c:v>
                </c:pt>
                <c:pt idx="7894">
                  <c:v>3.61E-2</c:v>
                </c:pt>
                <c:pt idx="7895">
                  <c:v>3.61E-2</c:v>
                </c:pt>
                <c:pt idx="7896">
                  <c:v>9.2100000000000001E-2</c:v>
                </c:pt>
                <c:pt idx="7897">
                  <c:v>-7.85E-2</c:v>
                </c:pt>
                <c:pt idx="7898">
                  <c:v>0.03</c:v>
                </c:pt>
                <c:pt idx="7899">
                  <c:v>0.03</c:v>
                </c:pt>
                <c:pt idx="7900">
                  <c:v>3.4299999999999997E-2</c:v>
                </c:pt>
                <c:pt idx="7901">
                  <c:v>3.4299999999999997E-2</c:v>
                </c:pt>
                <c:pt idx="7902">
                  <c:v>3.4299999999999997E-2</c:v>
                </c:pt>
                <c:pt idx="7903">
                  <c:v>3.4299999999999997E-2</c:v>
                </c:pt>
                <c:pt idx="7904">
                  <c:v>2.4299999999999999E-2</c:v>
                </c:pt>
                <c:pt idx="7905">
                  <c:v>2.4299999999999999E-2</c:v>
                </c:pt>
                <c:pt idx="7906">
                  <c:v>2.4299999999999999E-2</c:v>
                </c:pt>
                <c:pt idx="7907">
                  <c:v>2.4299999999999999E-2</c:v>
                </c:pt>
                <c:pt idx="7908">
                  <c:v>2.4299999999999999E-2</c:v>
                </c:pt>
                <c:pt idx="7909">
                  <c:v>2.4299999999999999E-2</c:v>
                </c:pt>
                <c:pt idx="7910">
                  <c:v>2.4299999999999999E-2</c:v>
                </c:pt>
                <c:pt idx="7911">
                  <c:v>-1.8800000000000001E-2</c:v>
                </c:pt>
                <c:pt idx="7912">
                  <c:v>-1.8800000000000001E-2</c:v>
                </c:pt>
                <c:pt idx="7913">
                  <c:v>-1.8800000000000001E-2</c:v>
                </c:pt>
                <c:pt idx="7914">
                  <c:v>-1.8800000000000001E-2</c:v>
                </c:pt>
                <c:pt idx="7915">
                  <c:v>-1.8800000000000001E-2</c:v>
                </c:pt>
                <c:pt idx="7916">
                  <c:v>-1.8800000000000001E-2</c:v>
                </c:pt>
                <c:pt idx="7917">
                  <c:v>-1.8800000000000001E-2</c:v>
                </c:pt>
                <c:pt idx="7918">
                  <c:v>-1.8800000000000001E-2</c:v>
                </c:pt>
                <c:pt idx="7919">
                  <c:v>5.8200000000000002E-2</c:v>
                </c:pt>
                <c:pt idx="7920">
                  <c:v>5.8200000000000002E-2</c:v>
                </c:pt>
                <c:pt idx="7921">
                  <c:v>5.8200000000000002E-2</c:v>
                </c:pt>
                <c:pt idx="7922">
                  <c:v>0.13400000000000001</c:v>
                </c:pt>
                <c:pt idx="7923">
                  <c:v>0.13400000000000001</c:v>
                </c:pt>
                <c:pt idx="7924">
                  <c:v>0.13400000000000001</c:v>
                </c:pt>
                <c:pt idx="7925">
                  <c:v>-0.11700000000000001</c:v>
                </c:pt>
                <c:pt idx="7926">
                  <c:v>-0.11700000000000001</c:v>
                </c:pt>
                <c:pt idx="7927">
                  <c:v>-0.11700000000000001</c:v>
                </c:pt>
                <c:pt idx="7928">
                  <c:v>-0.11700000000000001</c:v>
                </c:pt>
                <c:pt idx="7929">
                  <c:v>-0.11700000000000001</c:v>
                </c:pt>
                <c:pt idx="7930">
                  <c:v>-0.11700000000000001</c:v>
                </c:pt>
                <c:pt idx="7931">
                  <c:v>-0.11700000000000001</c:v>
                </c:pt>
                <c:pt idx="7932">
                  <c:v>-3.85E-2</c:v>
                </c:pt>
                <c:pt idx="7933">
                  <c:v>-3.85E-2</c:v>
                </c:pt>
                <c:pt idx="7934">
                  <c:v>-3.85E-2</c:v>
                </c:pt>
                <c:pt idx="7935">
                  <c:v>-2.75E-2</c:v>
                </c:pt>
                <c:pt idx="7936">
                  <c:v>-2.75E-2</c:v>
                </c:pt>
                <c:pt idx="7937">
                  <c:v>4.1700000000000001E-2</c:v>
                </c:pt>
                <c:pt idx="7938">
                  <c:v>2.5600000000000001E-2</c:v>
                </c:pt>
                <c:pt idx="7939">
                  <c:v>2.5600000000000001E-2</c:v>
                </c:pt>
                <c:pt idx="7940">
                  <c:v>2.5600000000000001E-2</c:v>
                </c:pt>
                <c:pt idx="7941">
                  <c:v>2.5600000000000001E-2</c:v>
                </c:pt>
                <c:pt idx="7942">
                  <c:v>2.5600000000000001E-2</c:v>
                </c:pt>
                <c:pt idx="7943">
                  <c:v>-2.7699999999999999E-2</c:v>
                </c:pt>
                <c:pt idx="7944">
                  <c:v>7.4900000000000001E-3</c:v>
                </c:pt>
                <c:pt idx="7945">
                  <c:v>7.4900000000000001E-3</c:v>
                </c:pt>
                <c:pt idx="7946">
                  <c:v>7.4900000000000001E-3</c:v>
                </c:pt>
                <c:pt idx="7947">
                  <c:v>1.24E-2</c:v>
                </c:pt>
                <c:pt idx="7948">
                  <c:v>1.24E-2</c:v>
                </c:pt>
                <c:pt idx="7949">
                  <c:v>1.24E-2</c:v>
                </c:pt>
                <c:pt idx="7950">
                  <c:v>1.24E-2</c:v>
                </c:pt>
                <c:pt idx="7951">
                  <c:v>1.24E-2</c:v>
                </c:pt>
                <c:pt idx="7952">
                  <c:v>8.9599999999999999E-2</c:v>
                </c:pt>
                <c:pt idx="7953">
                  <c:v>8.43E-2</c:v>
                </c:pt>
                <c:pt idx="7954">
                  <c:v>8.43E-2</c:v>
                </c:pt>
                <c:pt idx="7955">
                  <c:v>8.43E-2</c:v>
                </c:pt>
                <c:pt idx="7956">
                  <c:v>-8.1200000000000005E-3</c:v>
                </c:pt>
                <c:pt idx="7957">
                  <c:v>-8.1200000000000005E-3</c:v>
                </c:pt>
                <c:pt idx="7958">
                  <c:v>-8.1200000000000005E-3</c:v>
                </c:pt>
                <c:pt idx="7959">
                  <c:v>-8.1200000000000005E-3</c:v>
                </c:pt>
                <c:pt idx="7960">
                  <c:v>8.7500000000000008E-3</c:v>
                </c:pt>
                <c:pt idx="7961">
                  <c:v>8.7500000000000008E-3</c:v>
                </c:pt>
                <c:pt idx="7962">
                  <c:v>8.7500000000000008E-3</c:v>
                </c:pt>
                <c:pt idx="7963">
                  <c:v>8.7500000000000008E-3</c:v>
                </c:pt>
                <c:pt idx="7964">
                  <c:v>8.7500000000000008E-3</c:v>
                </c:pt>
                <c:pt idx="7965">
                  <c:v>8.7500000000000008E-3</c:v>
                </c:pt>
                <c:pt idx="7966">
                  <c:v>8.7500000000000008E-3</c:v>
                </c:pt>
                <c:pt idx="7967">
                  <c:v>8.7500000000000008E-3</c:v>
                </c:pt>
                <c:pt idx="7968">
                  <c:v>8.7500000000000008E-3</c:v>
                </c:pt>
                <c:pt idx="7969">
                  <c:v>-3.46E-3</c:v>
                </c:pt>
                <c:pt idx="7970">
                  <c:v>-5.2900000000000004E-3</c:v>
                </c:pt>
                <c:pt idx="7971">
                  <c:v>-5.2900000000000004E-3</c:v>
                </c:pt>
                <c:pt idx="7972">
                  <c:v>-1.89E-2</c:v>
                </c:pt>
                <c:pt idx="7973">
                  <c:v>-1.89E-2</c:v>
                </c:pt>
                <c:pt idx="7974">
                  <c:v>-1.89E-2</c:v>
                </c:pt>
                <c:pt idx="7975">
                  <c:v>-1.89E-2</c:v>
                </c:pt>
                <c:pt idx="7976">
                  <c:v>-1.89E-2</c:v>
                </c:pt>
                <c:pt idx="7977">
                  <c:v>-1.89E-2</c:v>
                </c:pt>
                <c:pt idx="7978">
                  <c:v>-1.89E-2</c:v>
                </c:pt>
                <c:pt idx="7979">
                  <c:v>-1.89E-2</c:v>
                </c:pt>
                <c:pt idx="7980">
                  <c:v>-1.89E-2</c:v>
                </c:pt>
                <c:pt idx="7981">
                  <c:v>-1.89E-2</c:v>
                </c:pt>
                <c:pt idx="7982">
                  <c:v>-1.89E-2</c:v>
                </c:pt>
                <c:pt idx="7983">
                  <c:v>-1.89E-2</c:v>
                </c:pt>
                <c:pt idx="7984">
                  <c:v>-1.89E-2</c:v>
                </c:pt>
                <c:pt idx="7985">
                  <c:v>-8.6400000000000001E-3</c:v>
                </c:pt>
                <c:pt idx="7986">
                  <c:v>-1.52E-2</c:v>
                </c:pt>
                <c:pt idx="7987">
                  <c:v>-1.52E-2</c:v>
                </c:pt>
                <c:pt idx="7988">
                  <c:v>-1.52E-2</c:v>
                </c:pt>
                <c:pt idx="7989">
                  <c:v>-1.52E-2</c:v>
                </c:pt>
                <c:pt idx="7990">
                  <c:v>-4.6100000000000002E-2</c:v>
                </c:pt>
                <c:pt idx="7991">
                  <c:v>2.8199999999999999E-2</c:v>
                </c:pt>
                <c:pt idx="7992">
                  <c:v>2.8199999999999999E-2</c:v>
                </c:pt>
                <c:pt idx="7993">
                  <c:v>-1.9199999999999998E-2</c:v>
                </c:pt>
                <c:pt idx="7994">
                  <c:v>-1.9199999999999998E-2</c:v>
                </c:pt>
                <c:pt idx="7995">
                  <c:v>-1.9199999999999998E-2</c:v>
                </c:pt>
                <c:pt idx="7996">
                  <c:v>4.0599999999999997E-2</c:v>
                </c:pt>
                <c:pt idx="7997">
                  <c:v>4.0599999999999997E-2</c:v>
                </c:pt>
                <c:pt idx="7998">
                  <c:v>4.0599999999999997E-2</c:v>
                </c:pt>
                <c:pt idx="7999">
                  <c:v>4.0599999999999997E-2</c:v>
                </c:pt>
                <c:pt idx="8000">
                  <c:v>4.0599999999999997E-2</c:v>
                </c:pt>
                <c:pt idx="8001">
                  <c:v>4.0599999999999997E-2</c:v>
                </c:pt>
                <c:pt idx="8002">
                  <c:v>-1.03E-2</c:v>
                </c:pt>
                <c:pt idx="8003">
                  <c:v>-1.03E-2</c:v>
                </c:pt>
                <c:pt idx="8004">
                  <c:v>-1.03E-2</c:v>
                </c:pt>
                <c:pt idx="8005">
                  <c:v>-1.03E-2</c:v>
                </c:pt>
                <c:pt idx="8006">
                  <c:v>-1.03E-2</c:v>
                </c:pt>
                <c:pt idx="8007">
                  <c:v>-1.03E-2</c:v>
                </c:pt>
                <c:pt idx="8008">
                  <c:v>2.4899999999999999E-2</c:v>
                </c:pt>
                <c:pt idx="8009">
                  <c:v>2.4899999999999999E-2</c:v>
                </c:pt>
                <c:pt idx="8010">
                  <c:v>2.4899999999999999E-2</c:v>
                </c:pt>
                <c:pt idx="8011">
                  <c:v>2.4899999999999999E-2</c:v>
                </c:pt>
                <c:pt idx="8012">
                  <c:v>3.95E-2</c:v>
                </c:pt>
                <c:pt idx="8013">
                  <c:v>3.95E-2</c:v>
                </c:pt>
                <c:pt idx="8014">
                  <c:v>3.95E-2</c:v>
                </c:pt>
                <c:pt idx="8015">
                  <c:v>-1.72E-3</c:v>
                </c:pt>
                <c:pt idx="8016">
                  <c:v>-1.72E-3</c:v>
                </c:pt>
                <c:pt idx="8017">
                  <c:v>-1.72E-3</c:v>
                </c:pt>
                <c:pt idx="8018">
                  <c:v>-1.72E-3</c:v>
                </c:pt>
                <c:pt idx="8019">
                  <c:v>1.1299999999999999E-2</c:v>
                </c:pt>
                <c:pt idx="8020">
                  <c:v>1.1299999999999999E-2</c:v>
                </c:pt>
                <c:pt idx="8021">
                  <c:v>1.1299999999999999E-2</c:v>
                </c:pt>
                <c:pt idx="8022">
                  <c:v>1.1299999999999999E-2</c:v>
                </c:pt>
                <c:pt idx="8023">
                  <c:v>1.9900000000000001E-2</c:v>
                </c:pt>
                <c:pt idx="8024">
                  <c:v>1.9900000000000001E-2</c:v>
                </c:pt>
                <c:pt idx="8025">
                  <c:v>1.9900000000000001E-2</c:v>
                </c:pt>
                <c:pt idx="8026">
                  <c:v>-8.7800000000000003E-2</c:v>
                </c:pt>
                <c:pt idx="8027">
                  <c:v>-8.7800000000000003E-2</c:v>
                </c:pt>
                <c:pt idx="8028">
                  <c:v>-6.3600000000000004E-2</c:v>
                </c:pt>
                <c:pt idx="8029">
                  <c:v>-6.4600000000000005E-2</c:v>
                </c:pt>
                <c:pt idx="8030">
                  <c:v>9.98E-2</c:v>
                </c:pt>
                <c:pt idx="8031">
                  <c:v>6.1899999999999997E-2</c:v>
                </c:pt>
                <c:pt idx="8032">
                  <c:v>6.1899999999999997E-2</c:v>
                </c:pt>
                <c:pt idx="8033">
                  <c:v>-5.9499999999999997E-2</c:v>
                </c:pt>
                <c:pt idx="8034">
                  <c:v>-6.5699999999999995E-2</c:v>
                </c:pt>
                <c:pt idx="8035">
                  <c:v>-6.5699999999999995E-2</c:v>
                </c:pt>
                <c:pt idx="8036">
                  <c:v>-6.5699999999999995E-2</c:v>
                </c:pt>
                <c:pt idx="8037">
                  <c:v>-5.8000000000000003E-2</c:v>
                </c:pt>
                <c:pt idx="8038">
                  <c:v>0.10199999999999999</c:v>
                </c:pt>
                <c:pt idx="8039">
                  <c:v>9.74E-2</c:v>
                </c:pt>
                <c:pt idx="8040">
                  <c:v>9.74E-2</c:v>
                </c:pt>
                <c:pt idx="8041">
                  <c:v>-9.3299999999999994E-2</c:v>
                </c:pt>
                <c:pt idx="8042">
                  <c:v>-3.2300000000000002E-2</c:v>
                </c:pt>
                <c:pt idx="8043">
                  <c:v>-3.2300000000000002E-2</c:v>
                </c:pt>
                <c:pt idx="8044">
                  <c:v>6.4399999999999999E-2</c:v>
                </c:pt>
                <c:pt idx="8045">
                  <c:v>6.4399999999999999E-2</c:v>
                </c:pt>
                <c:pt idx="8046">
                  <c:v>6.4399999999999999E-2</c:v>
                </c:pt>
                <c:pt idx="8047">
                  <c:v>6.4399999999999999E-2</c:v>
                </c:pt>
                <c:pt idx="8048">
                  <c:v>6.4399999999999999E-2</c:v>
                </c:pt>
                <c:pt idx="8049">
                  <c:v>6.4399999999999999E-2</c:v>
                </c:pt>
                <c:pt idx="8050">
                  <c:v>6.4399999999999999E-2</c:v>
                </c:pt>
                <c:pt idx="8051">
                  <c:v>-5.5899999999999998E-2</c:v>
                </c:pt>
                <c:pt idx="8052">
                  <c:v>-5.5899999999999998E-2</c:v>
                </c:pt>
                <c:pt idx="8053">
                  <c:v>-5.8000000000000003E-2</c:v>
                </c:pt>
                <c:pt idx="8054">
                  <c:v>-5.8000000000000003E-2</c:v>
                </c:pt>
                <c:pt idx="8055">
                  <c:v>-5.8000000000000003E-2</c:v>
                </c:pt>
                <c:pt idx="8056">
                  <c:v>9.9500000000000005E-2</c:v>
                </c:pt>
                <c:pt idx="8057">
                  <c:v>9.9500000000000005E-2</c:v>
                </c:pt>
                <c:pt idx="8058">
                  <c:v>9.9500000000000005E-2</c:v>
                </c:pt>
                <c:pt idx="8059">
                  <c:v>9.9500000000000005E-2</c:v>
                </c:pt>
                <c:pt idx="8060">
                  <c:v>-5.9400000000000001E-2</c:v>
                </c:pt>
                <c:pt idx="8061">
                  <c:v>-5.9400000000000001E-2</c:v>
                </c:pt>
                <c:pt idx="8062">
                  <c:v>-5.91E-2</c:v>
                </c:pt>
                <c:pt idx="8063">
                  <c:v>4.2900000000000001E-2</c:v>
                </c:pt>
                <c:pt idx="8064">
                  <c:v>3.2399999999999998E-2</c:v>
                </c:pt>
                <c:pt idx="8065">
                  <c:v>3.2399999999999998E-2</c:v>
                </c:pt>
                <c:pt idx="8066">
                  <c:v>8.2500000000000004E-2</c:v>
                </c:pt>
                <c:pt idx="8067">
                  <c:v>8.2500000000000004E-2</c:v>
                </c:pt>
                <c:pt idx="8068">
                  <c:v>8.2500000000000004E-2</c:v>
                </c:pt>
                <c:pt idx="8069">
                  <c:v>8.2500000000000004E-2</c:v>
                </c:pt>
                <c:pt idx="8070">
                  <c:v>5.7500000000000002E-2</c:v>
                </c:pt>
                <c:pt idx="8071">
                  <c:v>6.0699999999999997E-2</c:v>
                </c:pt>
                <c:pt idx="8072">
                  <c:v>6.0699999999999997E-2</c:v>
                </c:pt>
                <c:pt idx="8073">
                  <c:v>1.32E-2</c:v>
                </c:pt>
                <c:pt idx="8074">
                  <c:v>1.32E-2</c:v>
                </c:pt>
                <c:pt idx="8075">
                  <c:v>4.5900000000000003E-2</c:v>
                </c:pt>
                <c:pt idx="8076">
                  <c:v>4.5900000000000003E-2</c:v>
                </c:pt>
                <c:pt idx="8077">
                  <c:v>4.5900000000000003E-2</c:v>
                </c:pt>
                <c:pt idx="8078">
                  <c:v>4.5900000000000003E-2</c:v>
                </c:pt>
                <c:pt idx="8079">
                  <c:v>-4.3200000000000002E-2</c:v>
                </c:pt>
                <c:pt idx="8080">
                  <c:v>-4.3200000000000002E-2</c:v>
                </c:pt>
                <c:pt idx="8081">
                  <c:v>-4.3200000000000002E-2</c:v>
                </c:pt>
                <c:pt idx="8082">
                  <c:v>2.4299999999999999E-2</c:v>
                </c:pt>
                <c:pt idx="8083">
                  <c:v>2.4299999999999999E-2</c:v>
                </c:pt>
                <c:pt idx="8084">
                  <c:v>-1.23E-2</c:v>
                </c:pt>
                <c:pt idx="8085">
                  <c:v>-1.23E-2</c:v>
                </c:pt>
                <c:pt idx="8086">
                  <c:v>-1.23E-2</c:v>
                </c:pt>
                <c:pt idx="8087">
                  <c:v>-1.23E-2</c:v>
                </c:pt>
                <c:pt idx="8088">
                  <c:v>-1.23E-2</c:v>
                </c:pt>
                <c:pt idx="8089">
                  <c:v>-0.16200000000000001</c:v>
                </c:pt>
                <c:pt idx="8090">
                  <c:v>-0.16200000000000001</c:v>
                </c:pt>
                <c:pt idx="8091">
                  <c:v>0.104</c:v>
                </c:pt>
                <c:pt idx="8092">
                  <c:v>-0.113</c:v>
                </c:pt>
                <c:pt idx="8093">
                  <c:v>-0.113</c:v>
                </c:pt>
                <c:pt idx="8094">
                  <c:v>1.84E-2</c:v>
                </c:pt>
                <c:pt idx="8095">
                  <c:v>-1.6199999999999999E-3</c:v>
                </c:pt>
                <c:pt idx="8096">
                  <c:v>-1.6199999999999999E-3</c:v>
                </c:pt>
                <c:pt idx="8097">
                  <c:v>-1.6199999999999999E-3</c:v>
                </c:pt>
                <c:pt idx="8098">
                  <c:v>-1.6199999999999999E-3</c:v>
                </c:pt>
                <c:pt idx="8099">
                  <c:v>-1.6199999999999999E-3</c:v>
                </c:pt>
                <c:pt idx="8100">
                  <c:v>-1.6199999999999999E-3</c:v>
                </c:pt>
                <c:pt idx="8101">
                  <c:v>-1.6199999999999999E-3</c:v>
                </c:pt>
                <c:pt idx="8102">
                  <c:v>-1.6199999999999999E-3</c:v>
                </c:pt>
                <c:pt idx="8103">
                  <c:v>-1.6199999999999999E-3</c:v>
                </c:pt>
                <c:pt idx="8104">
                  <c:v>-4.24E-2</c:v>
                </c:pt>
                <c:pt idx="8105">
                  <c:v>-4.24E-2</c:v>
                </c:pt>
                <c:pt idx="8106">
                  <c:v>1.44E-2</c:v>
                </c:pt>
                <c:pt idx="8107">
                  <c:v>1.44E-2</c:v>
                </c:pt>
                <c:pt idx="8108">
                  <c:v>1.44E-2</c:v>
                </c:pt>
                <c:pt idx="8109">
                  <c:v>1.46E-2</c:v>
                </c:pt>
                <c:pt idx="8110">
                  <c:v>1.46E-2</c:v>
                </c:pt>
                <c:pt idx="8111">
                  <c:v>-2.69E-2</c:v>
                </c:pt>
                <c:pt idx="8112">
                  <c:v>-2.69E-2</c:v>
                </c:pt>
                <c:pt idx="8113">
                  <c:v>-1.7000000000000001E-4</c:v>
                </c:pt>
                <c:pt idx="8114">
                  <c:v>-1.7000000000000001E-4</c:v>
                </c:pt>
                <c:pt idx="8115">
                  <c:v>-1.7000000000000001E-4</c:v>
                </c:pt>
                <c:pt idx="8116">
                  <c:v>-1.7000000000000001E-4</c:v>
                </c:pt>
                <c:pt idx="8117">
                  <c:v>-1.7000000000000001E-4</c:v>
                </c:pt>
                <c:pt idx="8118">
                  <c:v>-1.7000000000000001E-4</c:v>
                </c:pt>
                <c:pt idx="8119">
                  <c:v>-1.7000000000000001E-4</c:v>
                </c:pt>
                <c:pt idx="8120">
                  <c:v>-1.7000000000000001E-4</c:v>
                </c:pt>
                <c:pt idx="8121">
                  <c:v>-1.7000000000000001E-4</c:v>
                </c:pt>
                <c:pt idx="8122">
                  <c:v>-2.6700000000000001E-3</c:v>
                </c:pt>
                <c:pt idx="8123">
                  <c:v>-2.6700000000000001E-3</c:v>
                </c:pt>
                <c:pt idx="8124">
                  <c:v>1.11E-2</c:v>
                </c:pt>
                <c:pt idx="8125">
                  <c:v>1.11E-2</c:v>
                </c:pt>
                <c:pt idx="8126">
                  <c:v>1.11E-2</c:v>
                </c:pt>
                <c:pt idx="8127">
                  <c:v>-1.07E-3</c:v>
                </c:pt>
                <c:pt idx="8128">
                  <c:v>7.7200000000000005E-2</c:v>
                </c:pt>
                <c:pt idx="8129">
                  <c:v>6.6100000000000006E-2</c:v>
                </c:pt>
                <c:pt idx="8130">
                  <c:v>-1.12E-2</c:v>
                </c:pt>
                <c:pt idx="8131">
                  <c:v>-0.02</c:v>
                </c:pt>
                <c:pt idx="8132">
                  <c:v>-0.02</c:v>
                </c:pt>
                <c:pt idx="8133">
                  <c:v>-2.5000000000000001E-3</c:v>
                </c:pt>
                <c:pt idx="8134">
                  <c:v>-1.83E-2</c:v>
                </c:pt>
                <c:pt idx="8135">
                  <c:v>-1.83E-2</c:v>
                </c:pt>
                <c:pt idx="8136">
                  <c:v>2.2499999999999999E-2</c:v>
                </c:pt>
                <c:pt idx="8137">
                  <c:v>2.2499999999999999E-2</c:v>
                </c:pt>
                <c:pt idx="8138">
                  <c:v>2.2499999999999999E-2</c:v>
                </c:pt>
                <c:pt idx="8139">
                  <c:v>2.0500000000000001E-2</c:v>
                </c:pt>
                <c:pt idx="8140">
                  <c:v>1.6500000000000001E-2</c:v>
                </c:pt>
                <c:pt idx="8141">
                  <c:v>1.6500000000000001E-2</c:v>
                </c:pt>
                <c:pt idx="8142">
                  <c:v>1.6500000000000001E-2</c:v>
                </c:pt>
                <c:pt idx="8143">
                  <c:v>-1.1299999999999999E-2</c:v>
                </c:pt>
                <c:pt idx="8144">
                  <c:v>-1.49E-2</c:v>
                </c:pt>
                <c:pt idx="8145">
                  <c:v>-1.04E-2</c:v>
                </c:pt>
                <c:pt idx="8146">
                  <c:v>-1.04E-2</c:v>
                </c:pt>
                <c:pt idx="8147">
                  <c:v>-1.04E-2</c:v>
                </c:pt>
                <c:pt idx="8148">
                  <c:v>-1.04E-2</c:v>
                </c:pt>
                <c:pt idx="8149">
                  <c:v>-1.04E-2</c:v>
                </c:pt>
                <c:pt idx="8150">
                  <c:v>-1.04E-2</c:v>
                </c:pt>
                <c:pt idx="8151">
                  <c:v>-8.4699999999999998E-2</c:v>
                </c:pt>
                <c:pt idx="8152">
                  <c:v>-8.4699999999999998E-2</c:v>
                </c:pt>
                <c:pt idx="8153">
                  <c:v>-8.4699999999999998E-2</c:v>
                </c:pt>
                <c:pt idx="8154">
                  <c:v>-7.5600000000000001E-2</c:v>
                </c:pt>
                <c:pt idx="8155">
                  <c:v>8.2600000000000007E-2</c:v>
                </c:pt>
                <c:pt idx="8156">
                  <c:v>8.2199999999999995E-2</c:v>
                </c:pt>
                <c:pt idx="8157">
                  <c:v>8.2199999999999995E-2</c:v>
                </c:pt>
                <c:pt idx="8158">
                  <c:v>8.2199999999999995E-2</c:v>
                </c:pt>
                <c:pt idx="8159">
                  <c:v>8.2199999999999995E-2</c:v>
                </c:pt>
                <c:pt idx="8160">
                  <c:v>-8.5199999999999998E-3</c:v>
                </c:pt>
                <c:pt idx="8161">
                  <c:v>-1.4500000000000001E-2</c:v>
                </c:pt>
                <c:pt idx="8162">
                  <c:v>-1.4500000000000001E-2</c:v>
                </c:pt>
                <c:pt idx="8163">
                  <c:v>-1.4500000000000001E-2</c:v>
                </c:pt>
                <c:pt idx="8164">
                  <c:v>-1.4500000000000001E-2</c:v>
                </c:pt>
                <c:pt idx="8165">
                  <c:v>-1.4500000000000001E-2</c:v>
                </c:pt>
                <c:pt idx="8166">
                  <c:v>-1.4500000000000001E-2</c:v>
                </c:pt>
                <c:pt idx="8167">
                  <c:v>-1.4999999999999999E-2</c:v>
                </c:pt>
                <c:pt idx="8168">
                  <c:v>-1.4999999999999999E-2</c:v>
                </c:pt>
                <c:pt idx="8169">
                  <c:v>-5.45E-2</c:v>
                </c:pt>
                <c:pt idx="8170">
                  <c:v>-5.45E-2</c:v>
                </c:pt>
                <c:pt idx="8171">
                  <c:v>5.6300000000000003E-2</c:v>
                </c:pt>
                <c:pt idx="8172">
                  <c:v>4.4900000000000002E-2</c:v>
                </c:pt>
                <c:pt idx="8173">
                  <c:v>4.4900000000000002E-2</c:v>
                </c:pt>
                <c:pt idx="8174">
                  <c:v>4.4900000000000002E-2</c:v>
                </c:pt>
                <c:pt idx="8175">
                  <c:v>4.4900000000000002E-2</c:v>
                </c:pt>
                <c:pt idx="8176">
                  <c:v>4.4900000000000002E-2</c:v>
                </c:pt>
                <c:pt idx="8177">
                  <c:v>4.4900000000000002E-2</c:v>
                </c:pt>
                <c:pt idx="8178">
                  <c:v>4.4900000000000002E-2</c:v>
                </c:pt>
                <c:pt idx="8179">
                  <c:v>-4.4000000000000003E-3</c:v>
                </c:pt>
                <c:pt idx="8180">
                  <c:v>-4.4000000000000003E-3</c:v>
                </c:pt>
                <c:pt idx="8181">
                  <c:v>-2.8799999999999999E-2</c:v>
                </c:pt>
                <c:pt idx="8182">
                  <c:v>9.4500000000000001E-2</c:v>
                </c:pt>
                <c:pt idx="8183">
                  <c:v>9.4500000000000001E-2</c:v>
                </c:pt>
                <c:pt idx="8184">
                  <c:v>9.4500000000000001E-2</c:v>
                </c:pt>
                <c:pt idx="8185">
                  <c:v>-9.8699999999999996E-2</c:v>
                </c:pt>
                <c:pt idx="8186">
                  <c:v>-9.8699999999999996E-2</c:v>
                </c:pt>
                <c:pt idx="8187">
                  <c:v>-9.8699999999999996E-2</c:v>
                </c:pt>
                <c:pt idx="8188">
                  <c:v>-9.8699999999999996E-2</c:v>
                </c:pt>
                <c:pt idx="8189">
                  <c:v>8.2600000000000007E-2</c:v>
                </c:pt>
                <c:pt idx="8190">
                  <c:v>4.7500000000000001E-2</c:v>
                </c:pt>
                <c:pt idx="8191">
                  <c:v>-6.6400000000000001E-2</c:v>
                </c:pt>
                <c:pt idx="8192">
                  <c:v>3.8100000000000002E-2</c:v>
                </c:pt>
                <c:pt idx="8193">
                  <c:v>3.8100000000000002E-2</c:v>
                </c:pt>
                <c:pt idx="8194">
                  <c:v>-1.2600000000000001E-3</c:v>
                </c:pt>
                <c:pt idx="8195">
                  <c:v>-1.2600000000000001E-3</c:v>
                </c:pt>
                <c:pt idx="8196">
                  <c:v>-1.2600000000000001E-3</c:v>
                </c:pt>
                <c:pt idx="8197">
                  <c:v>2.1999999999999999E-2</c:v>
                </c:pt>
                <c:pt idx="8198">
                  <c:v>3.6700000000000003E-2</c:v>
                </c:pt>
                <c:pt idx="8199">
                  <c:v>-7.5499999999999998E-2</c:v>
                </c:pt>
                <c:pt idx="8200">
                  <c:v>-7.5499999999999998E-2</c:v>
                </c:pt>
                <c:pt idx="8201">
                  <c:v>9.6299999999999997E-3</c:v>
                </c:pt>
                <c:pt idx="8202">
                  <c:v>9.6299999999999997E-3</c:v>
                </c:pt>
                <c:pt idx="8203">
                  <c:v>9.6299999999999997E-3</c:v>
                </c:pt>
                <c:pt idx="8204">
                  <c:v>9.6299999999999997E-3</c:v>
                </c:pt>
                <c:pt idx="8205">
                  <c:v>8.1799999999999998E-3</c:v>
                </c:pt>
                <c:pt idx="8206">
                  <c:v>8.1799999999999998E-3</c:v>
                </c:pt>
                <c:pt idx="8207">
                  <c:v>8.1799999999999998E-3</c:v>
                </c:pt>
                <c:pt idx="8208">
                  <c:v>-5.62E-3</c:v>
                </c:pt>
                <c:pt idx="8209">
                  <c:v>-5.62E-3</c:v>
                </c:pt>
                <c:pt idx="8210">
                  <c:v>-3.5400000000000001E-2</c:v>
                </c:pt>
                <c:pt idx="8211">
                  <c:v>3.5200000000000002E-2</c:v>
                </c:pt>
                <c:pt idx="8212">
                  <c:v>-4.6100000000000002E-2</c:v>
                </c:pt>
                <c:pt idx="8213">
                  <c:v>-4.6100000000000002E-2</c:v>
                </c:pt>
                <c:pt idx="8214">
                  <c:v>-4.3299999999999996E-3</c:v>
                </c:pt>
                <c:pt idx="8215">
                  <c:v>-4.3299999999999996E-3</c:v>
                </c:pt>
                <c:pt idx="8216">
                  <c:v>-4.3299999999999996E-3</c:v>
                </c:pt>
                <c:pt idx="8217">
                  <c:v>5.8700000000000002E-2</c:v>
                </c:pt>
                <c:pt idx="8218">
                  <c:v>3.9399999999999998E-2</c:v>
                </c:pt>
                <c:pt idx="8219">
                  <c:v>3.9399999999999998E-2</c:v>
                </c:pt>
                <c:pt idx="8220">
                  <c:v>-6.13E-2</c:v>
                </c:pt>
                <c:pt idx="8221">
                  <c:v>-6.13E-2</c:v>
                </c:pt>
                <c:pt idx="8222">
                  <c:v>-6.13E-2</c:v>
                </c:pt>
                <c:pt idx="8223">
                  <c:v>-6.13E-2</c:v>
                </c:pt>
                <c:pt idx="8224">
                  <c:v>-6.13E-2</c:v>
                </c:pt>
                <c:pt idx="8225">
                  <c:v>-6.13E-2</c:v>
                </c:pt>
                <c:pt idx="8226">
                  <c:v>5.8199999999999997E-3</c:v>
                </c:pt>
                <c:pt idx="8227">
                  <c:v>5.8199999999999997E-3</c:v>
                </c:pt>
                <c:pt idx="8228">
                  <c:v>5.8199999999999997E-3</c:v>
                </c:pt>
                <c:pt idx="8229">
                  <c:v>5.8199999999999997E-3</c:v>
                </c:pt>
                <c:pt idx="8230">
                  <c:v>5.8199999999999997E-3</c:v>
                </c:pt>
                <c:pt idx="8231">
                  <c:v>5.8199999999999997E-3</c:v>
                </c:pt>
                <c:pt idx="8232">
                  <c:v>5.8199999999999997E-3</c:v>
                </c:pt>
                <c:pt idx="8233">
                  <c:v>-6.2600000000000003E-2</c:v>
                </c:pt>
                <c:pt idx="8234">
                  <c:v>-6.2600000000000003E-2</c:v>
                </c:pt>
                <c:pt idx="8235">
                  <c:v>6.2899999999999998E-2</c:v>
                </c:pt>
                <c:pt idx="8236">
                  <c:v>6.2899999999999998E-2</c:v>
                </c:pt>
                <c:pt idx="8237">
                  <c:v>6.2899999999999998E-2</c:v>
                </c:pt>
                <c:pt idx="8238">
                  <c:v>-4.8000000000000001E-2</c:v>
                </c:pt>
                <c:pt idx="8239">
                  <c:v>-4.8000000000000001E-2</c:v>
                </c:pt>
                <c:pt idx="8240">
                  <c:v>-4.8000000000000001E-2</c:v>
                </c:pt>
                <c:pt idx="8241">
                  <c:v>-2.4299999999999999E-3</c:v>
                </c:pt>
                <c:pt idx="8242">
                  <c:v>9.7699999999999995E-2</c:v>
                </c:pt>
                <c:pt idx="8243">
                  <c:v>9.7699999999999995E-2</c:v>
                </c:pt>
                <c:pt idx="8244">
                  <c:v>-7.9000000000000001E-2</c:v>
                </c:pt>
                <c:pt idx="8245">
                  <c:v>-8.48E-2</c:v>
                </c:pt>
                <c:pt idx="8246">
                  <c:v>-8.48E-2</c:v>
                </c:pt>
                <c:pt idx="8247">
                  <c:v>-8.48E-2</c:v>
                </c:pt>
                <c:pt idx="8248">
                  <c:v>-8.48E-2</c:v>
                </c:pt>
                <c:pt idx="8249">
                  <c:v>0.10299999999999999</c:v>
                </c:pt>
                <c:pt idx="8250">
                  <c:v>0.10299999999999999</c:v>
                </c:pt>
                <c:pt idx="8251">
                  <c:v>0.10299999999999999</c:v>
                </c:pt>
                <c:pt idx="8252">
                  <c:v>0.10299999999999999</c:v>
                </c:pt>
                <c:pt idx="8253">
                  <c:v>0.10299999999999999</c:v>
                </c:pt>
                <c:pt idx="8254">
                  <c:v>0.10299999999999999</c:v>
                </c:pt>
                <c:pt idx="8255">
                  <c:v>0.10299999999999999</c:v>
                </c:pt>
                <c:pt idx="8256">
                  <c:v>0.10299999999999999</c:v>
                </c:pt>
                <c:pt idx="8257">
                  <c:v>0.10299999999999999</c:v>
                </c:pt>
                <c:pt idx="8258">
                  <c:v>0.10299999999999999</c:v>
                </c:pt>
                <c:pt idx="8259">
                  <c:v>-9.7199999999999995E-2</c:v>
                </c:pt>
                <c:pt idx="8260">
                  <c:v>-9.7199999999999995E-2</c:v>
                </c:pt>
                <c:pt idx="8261">
                  <c:v>-9.9600000000000001E-3</c:v>
                </c:pt>
                <c:pt idx="8262">
                  <c:v>-9.9600000000000001E-3</c:v>
                </c:pt>
                <c:pt idx="8263">
                  <c:v>-9.9600000000000001E-3</c:v>
                </c:pt>
                <c:pt idx="8264">
                  <c:v>-9.9600000000000001E-3</c:v>
                </c:pt>
                <c:pt idx="8265">
                  <c:v>-2.8400000000000001E-3</c:v>
                </c:pt>
                <c:pt idx="8266">
                  <c:v>-2.8400000000000001E-3</c:v>
                </c:pt>
                <c:pt idx="8267">
                  <c:v>-2.8400000000000001E-3</c:v>
                </c:pt>
                <c:pt idx="8268">
                  <c:v>-2.8400000000000001E-3</c:v>
                </c:pt>
                <c:pt idx="8269">
                  <c:v>-2.8400000000000001E-3</c:v>
                </c:pt>
                <c:pt idx="8270">
                  <c:v>-2.8400000000000001E-3</c:v>
                </c:pt>
                <c:pt idx="8271">
                  <c:v>-2.8400000000000001E-3</c:v>
                </c:pt>
                <c:pt idx="8272">
                  <c:v>-2.3400000000000001E-3</c:v>
                </c:pt>
                <c:pt idx="8273">
                  <c:v>-2.3400000000000001E-3</c:v>
                </c:pt>
                <c:pt idx="8274">
                  <c:v>-2.3400000000000001E-3</c:v>
                </c:pt>
                <c:pt idx="8275">
                  <c:v>4.6699999999999998E-2</c:v>
                </c:pt>
                <c:pt idx="8276">
                  <c:v>-1.9699999999999999E-2</c:v>
                </c:pt>
                <c:pt idx="8277">
                  <c:v>-4.8000000000000001E-2</c:v>
                </c:pt>
                <c:pt idx="8278">
                  <c:v>6.93E-2</c:v>
                </c:pt>
                <c:pt idx="8279">
                  <c:v>6.9099999999999995E-2</c:v>
                </c:pt>
                <c:pt idx="8280">
                  <c:v>6.9099999999999995E-2</c:v>
                </c:pt>
                <c:pt idx="8281">
                  <c:v>6.9099999999999995E-2</c:v>
                </c:pt>
                <c:pt idx="8282">
                  <c:v>6.9099999999999995E-2</c:v>
                </c:pt>
                <c:pt idx="8283">
                  <c:v>6.9099999999999995E-2</c:v>
                </c:pt>
                <c:pt idx="8284">
                  <c:v>6.9099999999999995E-2</c:v>
                </c:pt>
                <c:pt idx="8285">
                  <c:v>6.9099999999999995E-2</c:v>
                </c:pt>
                <c:pt idx="8286">
                  <c:v>6.9099999999999995E-2</c:v>
                </c:pt>
                <c:pt idx="8287">
                  <c:v>-1.8200000000000001E-2</c:v>
                </c:pt>
                <c:pt idx="8288">
                  <c:v>-1.8200000000000001E-2</c:v>
                </c:pt>
                <c:pt idx="8289">
                  <c:v>-1.8200000000000001E-2</c:v>
                </c:pt>
                <c:pt idx="8290">
                  <c:v>-1.8200000000000001E-2</c:v>
                </c:pt>
                <c:pt idx="8291">
                  <c:v>-1.8200000000000001E-2</c:v>
                </c:pt>
                <c:pt idx="8292">
                  <c:v>3.2500000000000001E-2</c:v>
                </c:pt>
                <c:pt idx="8293">
                  <c:v>3.2500000000000001E-2</c:v>
                </c:pt>
                <c:pt idx="8294">
                  <c:v>3.2500000000000001E-2</c:v>
                </c:pt>
                <c:pt idx="8295">
                  <c:v>3.2500000000000001E-2</c:v>
                </c:pt>
                <c:pt idx="8296">
                  <c:v>3.2500000000000001E-2</c:v>
                </c:pt>
                <c:pt idx="8297">
                  <c:v>3.2500000000000001E-2</c:v>
                </c:pt>
                <c:pt idx="8298">
                  <c:v>3.2500000000000001E-2</c:v>
                </c:pt>
                <c:pt idx="8299">
                  <c:v>3.2500000000000001E-2</c:v>
                </c:pt>
                <c:pt idx="8300">
                  <c:v>3.2500000000000001E-2</c:v>
                </c:pt>
                <c:pt idx="8301">
                  <c:v>3.2500000000000001E-2</c:v>
                </c:pt>
                <c:pt idx="8302">
                  <c:v>-2.75E-2</c:v>
                </c:pt>
                <c:pt idx="8303">
                  <c:v>-2.75E-2</c:v>
                </c:pt>
                <c:pt idx="8304">
                  <c:v>-2.75E-2</c:v>
                </c:pt>
                <c:pt idx="8305">
                  <c:v>5.9299999999999999E-2</c:v>
                </c:pt>
                <c:pt idx="8306">
                  <c:v>-4.6800000000000001E-3</c:v>
                </c:pt>
                <c:pt idx="8307">
                  <c:v>-4.6800000000000001E-3</c:v>
                </c:pt>
                <c:pt idx="8308">
                  <c:v>-4.6800000000000001E-3</c:v>
                </c:pt>
                <c:pt idx="8309">
                  <c:v>-4.6800000000000001E-3</c:v>
                </c:pt>
                <c:pt idx="8310">
                  <c:v>-4.6800000000000001E-3</c:v>
                </c:pt>
                <c:pt idx="8311">
                  <c:v>-4.6800000000000001E-3</c:v>
                </c:pt>
                <c:pt idx="8312">
                  <c:v>-4.6800000000000001E-3</c:v>
                </c:pt>
                <c:pt idx="8313">
                  <c:v>-4.6800000000000001E-3</c:v>
                </c:pt>
                <c:pt idx="8314">
                  <c:v>-4.6800000000000001E-3</c:v>
                </c:pt>
                <c:pt idx="8315">
                  <c:v>-4.6800000000000001E-3</c:v>
                </c:pt>
                <c:pt idx="8316">
                  <c:v>-4.6800000000000001E-3</c:v>
                </c:pt>
                <c:pt idx="8317">
                  <c:v>-4.6800000000000001E-3</c:v>
                </c:pt>
                <c:pt idx="8318">
                  <c:v>8.6499999999999994E-2</c:v>
                </c:pt>
                <c:pt idx="8319">
                  <c:v>-1.9E-2</c:v>
                </c:pt>
                <c:pt idx="8320">
                  <c:v>-1.9E-2</c:v>
                </c:pt>
                <c:pt idx="8321">
                  <c:v>2.2200000000000001E-2</c:v>
                </c:pt>
                <c:pt idx="8322">
                  <c:v>2.2200000000000001E-2</c:v>
                </c:pt>
                <c:pt idx="8323">
                  <c:v>2.2200000000000001E-2</c:v>
                </c:pt>
                <c:pt idx="8324">
                  <c:v>2.2200000000000001E-2</c:v>
                </c:pt>
                <c:pt idx="8325">
                  <c:v>2.2200000000000001E-2</c:v>
                </c:pt>
                <c:pt idx="8326">
                  <c:v>2.2200000000000001E-2</c:v>
                </c:pt>
                <c:pt idx="8327">
                  <c:v>5.28E-2</c:v>
                </c:pt>
                <c:pt idx="8328">
                  <c:v>5.28E-2</c:v>
                </c:pt>
                <c:pt idx="8329">
                  <c:v>5.28E-2</c:v>
                </c:pt>
                <c:pt idx="8330">
                  <c:v>5.28E-2</c:v>
                </c:pt>
                <c:pt idx="8331">
                  <c:v>-3.1199999999999999E-2</c:v>
                </c:pt>
                <c:pt idx="8332">
                  <c:v>2.1100000000000001E-2</c:v>
                </c:pt>
                <c:pt idx="8333">
                  <c:v>2.1100000000000001E-2</c:v>
                </c:pt>
                <c:pt idx="8334">
                  <c:v>2.1100000000000001E-2</c:v>
                </c:pt>
                <c:pt idx="8335">
                  <c:v>2.1100000000000001E-2</c:v>
                </c:pt>
                <c:pt idx="8336">
                  <c:v>2.1100000000000001E-2</c:v>
                </c:pt>
                <c:pt idx="8337">
                  <c:v>2.1100000000000001E-2</c:v>
                </c:pt>
                <c:pt idx="8338">
                  <c:v>2.81E-2</c:v>
                </c:pt>
                <c:pt idx="8339">
                  <c:v>2.2499999999999999E-2</c:v>
                </c:pt>
                <c:pt idx="8340">
                  <c:v>2.2499999999999999E-2</c:v>
                </c:pt>
                <c:pt idx="8341">
                  <c:v>2.2499999999999999E-2</c:v>
                </c:pt>
                <c:pt idx="8342">
                  <c:v>1.72E-2</c:v>
                </c:pt>
                <c:pt idx="8343">
                  <c:v>1.72E-2</c:v>
                </c:pt>
                <c:pt idx="8344">
                  <c:v>1.72E-2</c:v>
                </c:pt>
                <c:pt idx="8345">
                  <c:v>1.72E-2</c:v>
                </c:pt>
                <c:pt idx="8346">
                  <c:v>1.72E-2</c:v>
                </c:pt>
                <c:pt idx="8347">
                  <c:v>1.72E-2</c:v>
                </c:pt>
                <c:pt idx="8348">
                  <c:v>1.72E-2</c:v>
                </c:pt>
                <c:pt idx="8349">
                  <c:v>1.72E-2</c:v>
                </c:pt>
                <c:pt idx="8350">
                  <c:v>-2.98E-2</c:v>
                </c:pt>
                <c:pt idx="8351">
                  <c:v>-2.98E-2</c:v>
                </c:pt>
                <c:pt idx="8352">
                  <c:v>-2.98E-2</c:v>
                </c:pt>
                <c:pt idx="8353">
                  <c:v>-2.98E-2</c:v>
                </c:pt>
                <c:pt idx="8354">
                  <c:v>-2.98E-2</c:v>
                </c:pt>
                <c:pt idx="8355">
                  <c:v>-2.98E-2</c:v>
                </c:pt>
                <c:pt idx="8356">
                  <c:v>-2.98E-2</c:v>
                </c:pt>
                <c:pt idx="8357">
                  <c:v>6.7799999999999999E-2</c:v>
                </c:pt>
                <c:pt idx="8358">
                  <c:v>-0.13</c:v>
                </c:pt>
                <c:pt idx="8359">
                  <c:v>0.157</c:v>
                </c:pt>
                <c:pt idx="8360">
                  <c:v>0.157</c:v>
                </c:pt>
                <c:pt idx="8361">
                  <c:v>0.157</c:v>
                </c:pt>
                <c:pt idx="8362">
                  <c:v>0.157</c:v>
                </c:pt>
                <c:pt idx="8363">
                  <c:v>0.157</c:v>
                </c:pt>
                <c:pt idx="8364">
                  <c:v>0.157</c:v>
                </c:pt>
                <c:pt idx="8365">
                  <c:v>-4.3200000000000002E-2</c:v>
                </c:pt>
                <c:pt idx="8366">
                  <c:v>-4.3200000000000002E-2</c:v>
                </c:pt>
                <c:pt idx="8367">
                  <c:v>-4.3200000000000002E-2</c:v>
                </c:pt>
                <c:pt idx="8368">
                  <c:v>-4.3200000000000002E-2</c:v>
                </c:pt>
                <c:pt idx="8369">
                  <c:v>-4.3200000000000002E-2</c:v>
                </c:pt>
                <c:pt idx="8370">
                  <c:v>-3.8199999999999998E-2</c:v>
                </c:pt>
                <c:pt idx="8371">
                  <c:v>-3.8199999999999998E-2</c:v>
                </c:pt>
                <c:pt idx="8372">
                  <c:v>-1.89E-2</c:v>
                </c:pt>
                <c:pt idx="8373">
                  <c:v>-1.89E-2</c:v>
                </c:pt>
                <c:pt idx="8374">
                  <c:v>-1.89E-2</c:v>
                </c:pt>
                <c:pt idx="8375">
                  <c:v>-1.89E-2</c:v>
                </c:pt>
                <c:pt idx="8376">
                  <c:v>-1.89E-2</c:v>
                </c:pt>
                <c:pt idx="8377">
                  <c:v>-1.89E-2</c:v>
                </c:pt>
                <c:pt idx="8378" formatCode="0.00E+00">
                  <c:v>2.6800000000000001E-5</c:v>
                </c:pt>
                <c:pt idx="8379">
                  <c:v>4.4900000000000002E-2</c:v>
                </c:pt>
                <c:pt idx="8380">
                  <c:v>4.4900000000000002E-2</c:v>
                </c:pt>
                <c:pt idx="8381">
                  <c:v>2.3599999999999999E-2</c:v>
                </c:pt>
                <c:pt idx="8382">
                  <c:v>-2.0400000000000001E-3</c:v>
                </c:pt>
                <c:pt idx="8383">
                  <c:v>-2.0400000000000001E-3</c:v>
                </c:pt>
                <c:pt idx="8384">
                  <c:v>-2.0400000000000001E-3</c:v>
                </c:pt>
                <c:pt idx="8385">
                  <c:v>-1.6899999999999998E-2</c:v>
                </c:pt>
                <c:pt idx="8386">
                  <c:v>-1.6899999999999998E-2</c:v>
                </c:pt>
                <c:pt idx="8387">
                  <c:v>-1.6899999999999998E-2</c:v>
                </c:pt>
                <c:pt idx="8388">
                  <c:v>-1.6899999999999998E-2</c:v>
                </c:pt>
                <c:pt idx="8389">
                  <c:v>-1.6899999999999998E-2</c:v>
                </c:pt>
                <c:pt idx="8390">
                  <c:v>-1.6899999999999998E-2</c:v>
                </c:pt>
                <c:pt idx="8391">
                  <c:v>-1.6899999999999998E-2</c:v>
                </c:pt>
                <c:pt idx="8392">
                  <c:v>-1.6899999999999998E-2</c:v>
                </c:pt>
                <c:pt idx="8393">
                  <c:v>-2.87E-2</c:v>
                </c:pt>
                <c:pt idx="8394">
                  <c:v>-2.87E-2</c:v>
                </c:pt>
                <c:pt idx="8395">
                  <c:v>3.2899999999999999E-2</c:v>
                </c:pt>
                <c:pt idx="8396">
                  <c:v>3.2899999999999999E-2</c:v>
                </c:pt>
                <c:pt idx="8397">
                  <c:v>-1.49E-2</c:v>
                </c:pt>
                <c:pt idx="8398">
                  <c:v>8.1700000000000002E-3</c:v>
                </c:pt>
                <c:pt idx="8399">
                  <c:v>8.1700000000000002E-3</c:v>
                </c:pt>
                <c:pt idx="8400">
                  <c:v>-3.9199999999999999E-2</c:v>
                </c:pt>
                <c:pt idx="8401">
                  <c:v>7.6300000000000007E-2</c:v>
                </c:pt>
                <c:pt idx="8402">
                  <c:v>7.6300000000000007E-2</c:v>
                </c:pt>
                <c:pt idx="8403">
                  <c:v>-2.41E-2</c:v>
                </c:pt>
                <c:pt idx="8404">
                  <c:v>-2.41E-2</c:v>
                </c:pt>
                <c:pt idx="8405">
                  <c:v>-2.41E-2</c:v>
                </c:pt>
                <c:pt idx="8406">
                  <c:v>-2.41E-2</c:v>
                </c:pt>
                <c:pt idx="8407">
                  <c:v>-2.41E-2</c:v>
                </c:pt>
                <c:pt idx="8408">
                  <c:v>-2.41E-2</c:v>
                </c:pt>
                <c:pt idx="8409">
                  <c:v>-2.41E-2</c:v>
                </c:pt>
                <c:pt idx="8410">
                  <c:v>-2.3E-2</c:v>
                </c:pt>
                <c:pt idx="8411">
                  <c:v>3.0499999999999999E-2</c:v>
                </c:pt>
                <c:pt idx="8412">
                  <c:v>3.0499999999999999E-2</c:v>
                </c:pt>
                <c:pt idx="8413">
                  <c:v>3.0499999999999999E-2</c:v>
                </c:pt>
                <c:pt idx="8414">
                  <c:v>3.0499999999999999E-2</c:v>
                </c:pt>
                <c:pt idx="8415">
                  <c:v>-1.9599999999999999E-2</c:v>
                </c:pt>
                <c:pt idx="8416">
                  <c:v>6.08E-2</c:v>
                </c:pt>
                <c:pt idx="8417">
                  <c:v>6.08E-2</c:v>
                </c:pt>
                <c:pt idx="8418">
                  <c:v>6.08E-2</c:v>
                </c:pt>
                <c:pt idx="8419">
                  <c:v>6.08E-2</c:v>
                </c:pt>
                <c:pt idx="8420">
                  <c:v>6.08E-2</c:v>
                </c:pt>
                <c:pt idx="8421">
                  <c:v>6.08E-2</c:v>
                </c:pt>
                <c:pt idx="8422">
                  <c:v>-9.4400000000000005E-3</c:v>
                </c:pt>
                <c:pt idx="8423">
                  <c:v>-9.4400000000000005E-3</c:v>
                </c:pt>
                <c:pt idx="8424">
                  <c:v>-9.4400000000000005E-3</c:v>
                </c:pt>
                <c:pt idx="8425">
                  <c:v>-9.4400000000000005E-3</c:v>
                </c:pt>
                <c:pt idx="8426">
                  <c:v>-9.4400000000000005E-3</c:v>
                </c:pt>
                <c:pt idx="8427">
                  <c:v>-9.4400000000000005E-3</c:v>
                </c:pt>
                <c:pt idx="8428">
                  <c:v>-9.4400000000000005E-3</c:v>
                </c:pt>
                <c:pt idx="8429">
                  <c:v>-9.4400000000000005E-3</c:v>
                </c:pt>
                <c:pt idx="8430">
                  <c:v>-9.4400000000000005E-3</c:v>
                </c:pt>
                <c:pt idx="8431">
                  <c:v>-9.4400000000000005E-3</c:v>
                </c:pt>
                <c:pt idx="8432">
                  <c:v>-9.4400000000000005E-3</c:v>
                </c:pt>
                <c:pt idx="8433">
                  <c:v>-9.4400000000000005E-3</c:v>
                </c:pt>
                <c:pt idx="8434">
                  <c:v>-9.4400000000000005E-3</c:v>
                </c:pt>
                <c:pt idx="8435">
                  <c:v>-9.4400000000000005E-3</c:v>
                </c:pt>
                <c:pt idx="8436">
                  <c:v>-9.4400000000000005E-3</c:v>
                </c:pt>
                <c:pt idx="8437">
                  <c:v>-9.4400000000000005E-3</c:v>
                </c:pt>
                <c:pt idx="8438">
                  <c:v>-9.4400000000000005E-3</c:v>
                </c:pt>
                <c:pt idx="8439">
                  <c:v>-9.4400000000000005E-3</c:v>
                </c:pt>
                <c:pt idx="8440">
                  <c:v>-9.4400000000000005E-3</c:v>
                </c:pt>
                <c:pt idx="8441">
                  <c:v>-8.6900000000000005E-2</c:v>
                </c:pt>
                <c:pt idx="8442">
                  <c:v>5.3999999999999999E-2</c:v>
                </c:pt>
                <c:pt idx="8443">
                  <c:v>5.3999999999999999E-2</c:v>
                </c:pt>
                <c:pt idx="8444">
                  <c:v>-7.7799999999999994E-2</c:v>
                </c:pt>
                <c:pt idx="8445">
                  <c:v>-7.7799999999999994E-2</c:v>
                </c:pt>
                <c:pt idx="8446">
                  <c:v>6.6799999999999998E-2</c:v>
                </c:pt>
                <c:pt idx="8447">
                  <c:v>2.4199999999999999E-2</c:v>
                </c:pt>
                <c:pt idx="8448">
                  <c:v>-3.44E-2</c:v>
                </c:pt>
                <c:pt idx="8449">
                  <c:v>-3.44E-2</c:v>
                </c:pt>
                <c:pt idx="8450">
                  <c:v>-9.2299999999999993E-2</c:v>
                </c:pt>
                <c:pt idx="8451">
                  <c:v>-8.4500000000000006E-2</c:v>
                </c:pt>
                <c:pt idx="8452">
                  <c:v>-3.7199999999999997E-2</c:v>
                </c:pt>
                <c:pt idx="8453">
                  <c:v>-3.7199999999999997E-2</c:v>
                </c:pt>
                <c:pt idx="8454">
                  <c:v>-1.23E-2</c:v>
                </c:pt>
                <c:pt idx="8455">
                  <c:v>-3.1600000000000003E-2</c:v>
                </c:pt>
                <c:pt idx="8456">
                  <c:v>-3.1600000000000003E-2</c:v>
                </c:pt>
                <c:pt idx="8457">
                  <c:v>-3.1600000000000003E-2</c:v>
                </c:pt>
                <c:pt idx="8458">
                  <c:v>-3.1600000000000003E-2</c:v>
                </c:pt>
                <c:pt idx="8459">
                  <c:v>-3.1600000000000003E-2</c:v>
                </c:pt>
                <c:pt idx="8460">
                  <c:v>-3.1600000000000003E-2</c:v>
                </c:pt>
                <c:pt idx="8461">
                  <c:v>-5.3400000000000003E-2</c:v>
                </c:pt>
                <c:pt idx="8462">
                  <c:v>-5.3400000000000003E-2</c:v>
                </c:pt>
                <c:pt idx="8463">
                  <c:v>-1.0500000000000001E-2</c:v>
                </c:pt>
                <c:pt idx="8464">
                  <c:v>-1.0500000000000001E-2</c:v>
                </c:pt>
                <c:pt idx="8465">
                  <c:v>-1.0500000000000001E-2</c:v>
                </c:pt>
                <c:pt idx="8466">
                  <c:v>-1.0500000000000001E-2</c:v>
                </c:pt>
                <c:pt idx="8467">
                  <c:v>-1.0500000000000001E-2</c:v>
                </c:pt>
                <c:pt idx="8468">
                  <c:v>-1.0500000000000001E-2</c:v>
                </c:pt>
                <c:pt idx="8469">
                  <c:v>-1.0500000000000001E-2</c:v>
                </c:pt>
                <c:pt idx="8470">
                  <c:v>-1.0500000000000001E-2</c:v>
                </c:pt>
                <c:pt idx="8471">
                  <c:v>-1.0500000000000001E-2</c:v>
                </c:pt>
                <c:pt idx="8472">
                  <c:v>-1.0500000000000001E-2</c:v>
                </c:pt>
                <c:pt idx="8473">
                  <c:v>-1.0500000000000001E-2</c:v>
                </c:pt>
                <c:pt idx="8474">
                  <c:v>-1.0500000000000001E-2</c:v>
                </c:pt>
                <c:pt idx="8475">
                  <c:v>-1.0500000000000001E-2</c:v>
                </c:pt>
                <c:pt idx="8476">
                  <c:v>2.2800000000000001E-2</c:v>
                </c:pt>
                <c:pt idx="8477">
                  <c:v>2.2800000000000001E-2</c:v>
                </c:pt>
                <c:pt idx="8478">
                  <c:v>2.2800000000000001E-2</c:v>
                </c:pt>
                <c:pt idx="8479">
                  <c:v>2.2800000000000001E-2</c:v>
                </c:pt>
                <c:pt idx="8480">
                  <c:v>2.2800000000000001E-2</c:v>
                </c:pt>
                <c:pt idx="8481">
                  <c:v>2.2800000000000001E-2</c:v>
                </c:pt>
                <c:pt idx="8482">
                  <c:v>2.2800000000000001E-2</c:v>
                </c:pt>
                <c:pt idx="8483">
                  <c:v>2.2800000000000001E-2</c:v>
                </c:pt>
                <c:pt idx="8484">
                  <c:v>-4.3600000000000002E-3</c:v>
                </c:pt>
                <c:pt idx="8485">
                  <c:v>-4.3600000000000002E-3</c:v>
                </c:pt>
                <c:pt idx="8486">
                  <c:v>-4.3600000000000002E-3</c:v>
                </c:pt>
                <c:pt idx="8487">
                  <c:v>3.7699999999999999E-3</c:v>
                </c:pt>
                <c:pt idx="8488">
                  <c:v>1.2999999999999999E-2</c:v>
                </c:pt>
                <c:pt idx="8489">
                  <c:v>1.2999999999999999E-2</c:v>
                </c:pt>
                <c:pt idx="8490">
                  <c:v>1.2999999999999999E-2</c:v>
                </c:pt>
                <c:pt idx="8491">
                  <c:v>1.2999999999999999E-2</c:v>
                </c:pt>
                <c:pt idx="8492">
                  <c:v>-5.91E-2</c:v>
                </c:pt>
                <c:pt idx="8493">
                  <c:v>1.6400000000000001E-2</c:v>
                </c:pt>
                <c:pt idx="8494">
                  <c:v>1.6400000000000001E-2</c:v>
                </c:pt>
                <c:pt idx="8495">
                  <c:v>4.5199999999999997E-2</c:v>
                </c:pt>
                <c:pt idx="8496">
                  <c:v>4.5199999999999997E-2</c:v>
                </c:pt>
                <c:pt idx="8497">
                  <c:v>4.5199999999999997E-2</c:v>
                </c:pt>
                <c:pt idx="8498">
                  <c:v>4.5199999999999997E-2</c:v>
                </c:pt>
                <c:pt idx="8499">
                  <c:v>4.5199999999999997E-2</c:v>
                </c:pt>
                <c:pt idx="8500">
                  <c:v>-4.8399999999999999E-2</c:v>
                </c:pt>
                <c:pt idx="8501">
                  <c:v>-4.8399999999999999E-2</c:v>
                </c:pt>
                <c:pt idx="8502">
                  <c:v>-3.9899999999999996E-3</c:v>
                </c:pt>
                <c:pt idx="8503">
                  <c:v>-3.9899999999999996E-3</c:v>
                </c:pt>
                <c:pt idx="8504">
                  <c:v>-3.5000000000000003E-2</c:v>
                </c:pt>
                <c:pt idx="8505">
                  <c:v>-3.5000000000000003E-2</c:v>
                </c:pt>
                <c:pt idx="8506">
                  <c:v>-3.4200000000000001E-2</c:v>
                </c:pt>
                <c:pt idx="8507">
                  <c:v>2.7900000000000001E-2</c:v>
                </c:pt>
                <c:pt idx="8508">
                  <c:v>-1.5299999999999999E-2</c:v>
                </c:pt>
                <c:pt idx="8509">
                  <c:v>-5.8999999999999999E-3</c:v>
                </c:pt>
                <c:pt idx="8510">
                  <c:v>5.8400000000000001E-2</c:v>
                </c:pt>
                <c:pt idx="8511">
                  <c:v>-2.18E-2</c:v>
                </c:pt>
                <c:pt idx="8512">
                  <c:v>1.5699999999999999E-2</c:v>
                </c:pt>
                <c:pt idx="8513">
                  <c:v>1.5699999999999999E-2</c:v>
                </c:pt>
                <c:pt idx="8514">
                  <c:v>1.5699999999999999E-2</c:v>
                </c:pt>
                <c:pt idx="8515">
                  <c:v>1.5699999999999999E-2</c:v>
                </c:pt>
                <c:pt idx="8516">
                  <c:v>1.5699999999999999E-2</c:v>
                </c:pt>
                <c:pt idx="8517">
                  <c:v>0.112</c:v>
                </c:pt>
                <c:pt idx="8518">
                  <c:v>0.112</c:v>
                </c:pt>
                <c:pt idx="8519">
                  <c:v>0.112</c:v>
                </c:pt>
                <c:pt idx="8520">
                  <c:v>0.112</c:v>
                </c:pt>
                <c:pt idx="8521">
                  <c:v>1.04E-2</c:v>
                </c:pt>
                <c:pt idx="8522">
                  <c:v>2.53E-2</c:v>
                </c:pt>
                <c:pt idx="8523">
                  <c:v>2.53E-2</c:v>
                </c:pt>
                <c:pt idx="8524">
                  <c:v>2.53E-2</c:v>
                </c:pt>
                <c:pt idx="8525">
                  <c:v>2.53E-2</c:v>
                </c:pt>
                <c:pt idx="8526">
                  <c:v>-0.115</c:v>
                </c:pt>
                <c:pt idx="8527">
                  <c:v>-0.115</c:v>
                </c:pt>
                <c:pt idx="8528">
                  <c:v>-0.115</c:v>
                </c:pt>
                <c:pt idx="8529">
                  <c:v>-0.115</c:v>
                </c:pt>
                <c:pt idx="8530">
                  <c:v>8.3299999999999999E-2</c:v>
                </c:pt>
                <c:pt idx="8531">
                  <c:v>-3.3099999999999997E-2</c:v>
                </c:pt>
                <c:pt idx="8532">
                  <c:v>-2.8500000000000001E-2</c:v>
                </c:pt>
                <c:pt idx="8533">
                  <c:v>3.2899999999999999E-2</c:v>
                </c:pt>
                <c:pt idx="8534">
                  <c:v>3.2899999999999999E-2</c:v>
                </c:pt>
                <c:pt idx="8535">
                  <c:v>3.2899999999999999E-2</c:v>
                </c:pt>
                <c:pt idx="8536">
                  <c:v>3.2899999999999999E-2</c:v>
                </c:pt>
                <c:pt idx="8537">
                  <c:v>3.2899999999999999E-2</c:v>
                </c:pt>
                <c:pt idx="8538">
                  <c:v>3.2899999999999999E-2</c:v>
                </c:pt>
                <c:pt idx="8539">
                  <c:v>3.2899999999999999E-2</c:v>
                </c:pt>
                <c:pt idx="8540">
                  <c:v>3.2899999999999999E-2</c:v>
                </c:pt>
                <c:pt idx="8541">
                  <c:v>3.2899999999999999E-2</c:v>
                </c:pt>
                <c:pt idx="8542">
                  <c:v>3.2899999999999999E-2</c:v>
                </c:pt>
                <c:pt idx="8543">
                  <c:v>3.2899999999999999E-2</c:v>
                </c:pt>
                <c:pt idx="8544">
                  <c:v>3.2899999999999999E-2</c:v>
                </c:pt>
                <c:pt idx="8545">
                  <c:v>-1.3899999999999999E-2</c:v>
                </c:pt>
                <c:pt idx="8546">
                  <c:v>-1.3899999999999999E-2</c:v>
                </c:pt>
                <c:pt idx="8547">
                  <c:v>-1.4500000000000001E-2</c:v>
                </c:pt>
                <c:pt idx="8548">
                  <c:v>-1.4500000000000001E-2</c:v>
                </c:pt>
                <c:pt idx="8549">
                  <c:v>-1.4500000000000001E-2</c:v>
                </c:pt>
                <c:pt idx="8550">
                  <c:v>-1.4500000000000001E-2</c:v>
                </c:pt>
                <c:pt idx="8551">
                  <c:v>-1.2800000000000001E-2</c:v>
                </c:pt>
                <c:pt idx="8552">
                  <c:v>-2.5499999999999998E-2</c:v>
                </c:pt>
                <c:pt idx="8553">
                  <c:v>-2.5499999999999998E-2</c:v>
                </c:pt>
                <c:pt idx="8554">
                  <c:v>-2.5499999999999998E-2</c:v>
                </c:pt>
                <c:pt idx="8555">
                  <c:v>5.0200000000000002E-2</c:v>
                </c:pt>
                <c:pt idx="8556">
                  <c:v>5.0200000000000002E-2</c:v>
                </c:pt>
                <c:pt idx="8557">
                  <c:v>6.2700000000000004E-3</c:v>
                </c:pt>
                <c:pt idx="8558">
                  <c:v>6.2700000000000004E-3</c:v>
                </c:pt>
                <c:pt idx="8559">
                  <c:v>6.2700000000000004E-3</c:v>
                </c:pt>
                <c:pt idx="8560">
                  <c:v>6.2700000000000004E-3</c:v>
                </c:pt>
                <c:pt idx="8561">
                  <c:v>6.2700000000000004E-3</c:v>
                </c:pt>
                <c:pt idx="8562">
                  <c:v>6.2700000000000004E-3</c:v>
                </c:pt>
                <c:pt idx="8563">
                  <c:v>-8.2199999999999995E-2</c:v>
                </c:pt>
                <c:pt idx="8564">
                  <c:v>-1.29E-2</c:v>
                </c:pt>
                <c:pt idx="8565">
                  <c:v>-1.1900000000000001E-2</c:v>
                </c:pt>
                <c:pt idx="8566">
                  <c:v>-1.1900000000000001E-2</c:v>
                </c:pt>
                <c:pt idx="8567">
                  <c:v>-1.1900000000000001E-2</c:v>
                </c:pt>
                <c:pt idx="8568">
                  <c:v>-1.1900000000000001E-2</c:v>
                </c:pt>
                <c:pt idx="8569">
                  <c:v>-1.1900000000000001E-2</c:v>
                </c:pt>
                <c:pt idx="8570">
                  <c:v>-1.1900000000000001E-2</c:v>
                </c:pt>
                <c:pt idx="8571">
                  <c:v>-1.1900000000000001E-2</c:v>
                </c:pt>
                <c:pt idx="8572">
                  <c:v>-1.1900000000000001E-2</c:v>
                </c:pt>
                <c:pt idx="8573">
                  <c:v>-1.1900000000000001E-2</c:v>
                </c:pt>
                <c:pt idx="8574">
                  <c:v>-1.06E-2</c:v>
                </c:pt>
                <c:pt idx="8575">
                  <c:v>-1.06E-2</c:v>
                </c:pt>
                <c:pt idx="8576">
                  <c:v>-1.06E-2</c:v>
                </c:pt>
                <c:pt idx="8577">
                  <c:v>-1.06E-2</c:v>
                </c:pt>
                <c:pt idx="8578">
                  <c:v>-1.06E-2</c:v>
                </c:pt>
                <c:pt idx="8579">
                  <c:v>-1.06E-2</c:v>
                </c:pt>
                <c:pt idx="8580">
                  <c:v>-1.06E-2</c:v>
                </c:pt>
                <c:pt idx="8581">
                  <c:v>-1.06E-2</c:v>
                </c:pt>
                <c:pt idx="8582">
                  <c:v>-1.06E-2</c:v>
                </c:pt>
                <c:pt idx="8583">
                  <c:v>-5.4699999999999999E-2</c:v>
                </c:pt>
                <c:pt idx="8584">
                  <c:v>-5.4699999999999999E-2</c:v>
                </c:pt>
                <c:pt idx="8585">
                  <c:v>-5.4699999999999999E-2</c:v>
                </c:pt>
                <c:pt idx="8586">
                  <c:v>-5.4699999999999999E-2</c:v>
                </c:pt>
                <c:pt idx="8587">
                  <c:v>-5.4699999999999999E-2</c:v>
                </c:pt>
                <c:pt idx="8588">
                  <c:v>-5.4699999999999999E-2</c:v>
                </c:pt>
                <c:pt idx="8589">
                  <c:v>-5.4699999999999999E-2</c:v>
                </c:pt>
                <c:pt idx="8590">
                  <c:v>3.4500000000000003E-2</c:v>
                </c:pt>
                <c:pt idx="8591">
                  <c:v>3.4500000000000003E-2</c:v>
                </c:pt>
                <c:pt idx="8592">
                  <c:v>3.4500000000000003E-2</c:v>
                </c:pt>
                <c:pt idx="8593">
                  <c:v>3.4500000000000003E-2</c:v>
                </c:pt>
                <c:pt idx="8594">
                  <c:v>3.4500000000000003E-2</c:v>
                </c:pt>
                <c:pt idx="8595">
                  <c:v>5.8900000000000001E-2</c:v>
                </c:pt>
                <c:pt idx="8596">
                  <c:v>2.7E-2</c:v>
                </c:pt>
                <c:pt idx="8597">
                  <c:v>2.7E-2</c:v>
                </c:pt>
                <c:pt idx="8598">
                  <c:v>2.7E-2</c:v>
                </c:pt>
                <c:pt idx="8599">
                  <c:v>2.7E-2</c:v>
                </c:pt>
                <c:pt idx="8600">
                  <c:v>3.5099999999999999E-2</c:v>
                </c:pt>
                <c:pt idx="8601">
                  <c:v>-1.6199999999999999E-2</c:v>
                </c:pt>
                <c:pt idx="8602">
                  <c:v>-1.6199999999999999E-2</c:v>
                </c:pt>
                <c:pt idx="8603">
                  <c:v>-1.6199999999999999E-2</c:v>
                </c:pt>
                <c:pt idx="8604">
                  <c:v>-1.06E-2</c:v>
                </c:pt>
                <c:pt idx="8605">
                  <c:v>-4.3800000000000002E-3</c:v>
                </c:pt>
                <c:pt idx="8606">
                  <c:v>-4.3800000000000002E-3</c:v>
                </c:pt>
                <c:pt idx="8607">
                  <c:v>-4.3800000000000002E-3</c:v>
                </c:pt>
                <c:pt idx="8608">
                  <c:v>-4.3800000000000002E-3</c:v>
                </c:pt>
                <c:pt idx="8609">
                  <c:v>-4.3800000000000002E-3</c:v>
                </c:pt>
                <c:pt idx="8610">
                  <c:v>-4.3800000000000002E-3</c:v>
                </c:pt>
                <c:pt idx="8611">
                  <c:v>2.8E-3</c:v>
                </c:pt>
                <c:pt idx="8612">
                  <c:v>2.8E-3</c:v>
                </c:pt>
                <c:pt idx="8613">
                  <c:v>2.8E-3</c:v>
                </c:pt>
                <c:pt idx="8614">
                  <c:v>1.0999999999999999E-2</c:v>
                </c:pt>
                <c:pt idx="8615">
                  <c:v>1.0999999999999999E-2</c:v>
                </c:pt>
                <c:pt idx="8616">
                  <c:v>1.0999999999999999E-2</c:v>
                </c:pt>
                <c:pt idx="8617">
                  <c:v>1.0999999999999999E-2</c:v>
                </c:pt>
                <c:pt idx="8618">
                  <c:v>-8.2400000000000001E-2</c:v>
                </c:pt>
                <c:pt idx="8619">
                  <c:v>5.8599999999999999E-2</c:v>
                </c:pt>
                <c:pt idx="8620">
                  <c:v>5.8599999999999999E-2</c:v>
                </c:pt>
                <c:pt idx="8621">
                  <c:v>1.23E-2</c:v>
                </c:pt>
                <c:pt idx="8622">
                  <c:v>-3.9199999999999999E-2</c:v>
                </c:pt>
                <c:pt idx="8623">
                  <c:v>-3.9199999999999999E-2</c:v>
                </c:pt>
                <c:pt idx="8624">
                  <c:v>-3.9199999999999999E-2</c:v>
                </c:pt>
                <c:pt idx="8625">
                  <c:v>-3.9199999999999999E-2</c:v>
                </c:pt>
                <c:pt idx="8626">
                  <c:v>-3.9199999999999999E-2</c:v>
                </c:pt>
                <c:pt idx="8627">
                  <c:v>-0.109</c:v>
                </c:pt>
                <c:pt idx="8628">
                  <c:v>5.0299999999999997E-2</c:v>
                </c:pt>
                <c:pt idx="8629">
                  <c:v>1.8100000000000002E-2</c:v>
                </c:pt>
                <c:pt idx="8630">
                  <c:v>1.8100000000000002E-2</c:v>
                </c:pt>
                <c:pt idx="8631">
                  <c:v>1.8100000000000002E-2</c:v>
                </c:pt>
                <c:pt idx="8632">
                  <c:v>1.8100000000000002E-2</c:v>
                </c:pt>
                <c:pt idx="8633">
                  <c:v>-3.0499999999999999E-2</c:v>
                </c:pt>
                <c:pt idx="8634">
                  <c:v>-3.0499999999999999E-2</c:v>
                </c:pt>
                <c:pt idx="8635">
                  <c:v>-3.0499999999999999E-2</c:v>
                </c:pt>
                <c:pt idx="8636">
                  <c:v>-3.0499999999999999E-2</c:v>
                </c:pt>
                <c:pt idx="8637">
                  <c:v>-3.0499999999999999E-2</c:v>
                </c:pt>
                <c:pt idx="8638">
                  <c:v>-3.0499999999999999E-2</c:v>
                </c:pt>
                <c:pt idx="8639">
                  <c:v>-3.0499999999999999E-2</c:v>
                </c:pt>
                <c:pt idx="8640">
                  <c:v>-3.0499999999999999E-2</c:v>
                </c:pt>
                <c:pt idx="8641">
                  <c:v>1.8599999999999998E-2</c:v>
                </c:pt>
                <c:pt idx="8642">
                  <c:v>1.8599999999999998E-2</c:v>
                </c:pt>
                <c:pt idx="8643">
                  <c:v>-1.83E-2</c:v>
                </c:pt>
                <c:pt idx="8644">
                  <c:v>-2.87E-2</c:v>
                </c:pt>
                <c:pt idx="8645">
                  <c:v>-2.87E-2</c:v>
                </c:pt>
                <c:pt idx="8646">
                  <c:v>-2.87E-2</c:v>
                </c:pt>
                <c:pt idx="8647">
                  <c:v>3.4599999999999999E-2</c:v>
                </c:pt>
                <c:pt idx="8648">
                  <c:v>-6.8699999999999997E-2</c:v>
                </c:pt>
                <c:pt idx="8649">
                  <c:v>-6.8699999999999997E-2</c:v>
                </c:pt>
                <c:pt idx="8650">
                  <c:v>5.0700000000000002E-2</c:v>
                </c:pt>
                <c:pt idx="8651">
                  <c:v>5.9700000000000003E-2</c:v>
                </c:pt>
                <c:pt idx="8652">
                  <c:v>-3.2800000000000003E-2</c:v>
                </c:pt>
                <c:pt idx="8653">
                  <c:v>-3.2800000000000003E-2</c:v>
                </c:pt>
                <c:pt idx="8654">
                  <c:v>-3.2800000000000003E-2</c:v>
                </c:pt>
                <c:pt idx="8655">
                  <c:v>-3.2800000000000003E-2</c:v>
                </c:pt>
                <c:pt idx="8656">
                  <c:v>-3.2800000000000003E-2</c:v>
                </c:pt>
                <c:pt idx="8657">
                  <c:v>1.6299999999999999E-2</c:v>
                </c:pt>
                <c:pt idx="8658">
                  <c:v>1.6299999999999999E-2</c:v>
                </c:pt>
                <c:pt idx="8659">
                  <c:v>1.6299999999999999E-2</c:v>
                </c:pt>
                <c:pt idx="8660">
                  <c:v>-3.1899999999999998E-2</c:v>
                </c:pt>
                <c:pt idx="8661">
                  <c:v>-3.1899999999999998E-2</c:v>
                </c:pt>
                <c:pt idx="8662">
                  <c:v>-3.7900000000000003E-2</c:v>
                </c:pt>
                <c:pt idx="8663">
                  <c:v>-3.7900000000000003E-2</c:v>
                </c:pt>
                <c:pt idx="8664">
                  <c:v>-8.8900000000000003E-3</c:v>
                </c:pt>
                <c:pt idx="8665">
                  <c:v>-8.8900000000000003E-3</c:v>
                </c:pt>
                <c:pt idx="8666">
                  <c:v>3.6900000000000002E-2</c:v>
                </c:pt>
                <c:pt idx="8667">
                  <c:v>3.7699999999999997E-2</c:v>
                </c:pt>
                <c:pt idx="8668">
                  <c:v>3.7699999999999997E-2</c:v>
                </c:pt>
                <c:pt idx="8669">
                  <c:v>3.7699999999999997E-2</c:v>
                </c:pt>
                <c:pt idx="8670">
                  <c:v>-5.8200000000000002E-2</c:v>
                </c:pt>
                <c:pt idx="8671">
                  <c:v>4.8399999999999999E-2</c:v>
                </c:pt>
                <c:pt idx="8672">
                  <c:v>1.34E-2</c:v>
                </c:pt>
                <c:pt idx="8673">
                  <c:v>1.34E-2</c:v>
                </c:pt>
                <c:pt idx="8674">
                  <c:v>1.34E-2</c:v>
                </c:pt>
                <c:pt idx="8675">
                  <c:v>-3.5099999999999999E-2</c:v>
                </c:pt>
                <c:pt idx="8676">
                  <c:v>-3.5099999999999999E-2</c:v>
                </c:pt>
                <c:pt idx="8677">
                  <c:v>-3.5099999999999999E-2</c:v>
                </c:pt>
                <c:pt idx="8678">
                  <c:v>1.9E-2</c:v>
                </c:pt>
                <c:pt idx="8679">
                  <c:v>1.11E-2</c:v>
                </c:pt>
                <c:pt idx="8680">
                  <c:v>1.11E-2</c:v>
                </c:pt>
                <c:pt idx="8681">
                  <c:v>1.11E-2</c:v>
                </c:pt>
                <c:pt idx="8682">
                  <c:v>1.6299999999999999E-2</c:v>
                </c:pt>
                <c:pt idx="8683">
                  <c:v>1.6299999999999999E-2</c:v>
                </c:pt>
                <c:pt idx="8684">
                  <c:v>1.6299999999999999E-2</c:v>
                </c:pt>
                <c:pt idx="8685">
                  <c:v>1.6299999999999999E-2</c:v>
                </c:pt>
                <c:pt idx="8686">
                  <c:v>1.6299999999999999E-2</c:v>
                </c:pt>
                <c:pt idx="8687">
                  <c:v>-4.5900000000000003E-2</c:v>
                </c:pt>
                <c:pt idx="8688">
                  <c:v>-4.5900000000000003E-2</c:v>
                </c:pt>
                <c:pt idx="8689">
                  <c:v>-4.5900000000000003E-2</c:v>
                </c:pt>
                <c:pt idx="8690">
                  <c:v>1.64E-4</c:v>
                </c:pt>
                <c:pt idx="8691">
                  <c:v>1.64E-4</c:v>
                </c:pt>
                <c:pt idx="8692">
                  <c:v>1.64E-4</c:v>
                </c:pt>
                <c:pt idx="8693">
                  <c:v>1.64E-4</c:v>
                </c:pt>
                <c:pt idx="8694">
                  <c:v>1.64E-4</c:v>
                </c:pt>
                <c:pt idx="8695">
                  <c:v>1.2200000000000001E-2</c:v>
                </c:pt>
                <c:pt idx="8696">
                  <c:v>1.37E-2</c:v>
                </c:pt>
                <c:pt idx="8697">
                  <c:v>1.37E-2</c:v>
                </c:pt>
                <c:pt idx="8698">
                  <c:v>-1.3899999999999999E-2</c:v>
                </c:pt>
                <c:pt idx="8699">
                  <c:v>-1.3899999999999999E-2</c:v>
                </c:pt>
                <c:pt idx="8700">
                  <c:v>-1.3899999999999999E-2</c:v>
                </c:pt>
                <c:pt idx="8701">
                  <c:v>-4.8000000000000001E-2</c:v>
                </c:pt>
                <c:pt idx="8702">
                  <c:v>-4.8000000000000001E-2</c:v>
                </c:pt>
                <c:pt idx="8703">
                  <c:v>9.6699999999999994E-2</c:v>
                </c:pt>
                <c:pt idx="8704">
                  <c:v>9.6699999999999994E-2</c:v>
                </c:pt>
                <c:pt idx="8705">
                  <c:v>9.6699999999999994E-2</c:v>
                </c:pt>
                <c:pt idx="8706">
                  <c:v>9.6699999999999994E-2</c:v>
                </c:pt>
                <c:pt idx="8707">
                  <c:v>-2.2599999999999999E-2</c:v>
                </c:pt>
                <c:pt idx="8708">
                  <c:v>-0.108</c:v>
                </c:pt>
                <c:pt idx="8709">
                  <c:v>-0.108</c:v>
                </c:pt>
                <c:pt idx="8710">
                  <c:v>-0.108</c:v>
                </c:pt>
                <c:pt idx="8711">
                  <c:v>-0.108</c:v>
                </c:pt>
                <c:pt idx="8712">
                  <c:v>-0.108</c:v>
                </c:pt>
                <c:pt idx="8713">
                  <c:v>-0.108</c:v>
                </c:pt>
                <c:pt idx="8714">
                  <c:v>-0.108</c:v>
                </c:pt>
                <c:pt idx="8715">
                  <c:v>-0.108</c:v>
                </c:pt>
                <c:pt idx="8716">
                  <c:v>-0.115</c:v>
                </c:pt>
                <c:pt idx="8717">
                  <c:v>-6.0499999999999998E-3</c:v>
                </c:pt>
                <c:pt idx="8718">
                  <c:v>-1.5100000000000001E-2</c:v>
                </c:pt>
                <c:pt idx="8719">
                  <c:v>-1.5100000000000001E-2</c:v>
                </c:pt>
                <c:pt idx="8720">
                  <c:v>-1.5100000000000001E-2</c:v>
                </c:pt>
                <c:pt idx="8721">
                  <c:v>-1.5100000000000001E-2</c:v>
                </c:pt>
                <c:pt idx="8722">
                  <c:v>1.6299999999999999E-2</c:v>
                </c:pt>
                <c:pt idx="8723">
                  <c:v>-1.9800000000000002E-2</c:v>
                </c:pt>
                <c:pt idx="8724">
                  <c:v>-1.9800000000000002E-2</c:v>
                </c:pt>
                <c:pt idx="8725">
                  <c:v>-1.9800000000000002E-2</c:v>
                </c:pt>
                <c:pt idx="8726">
                  <c:v>-2.9399999999999999E-2</c:v>
                </c:pt>
                <c:pt idx="8727">
                  <c:v>-2.9399999999999999E-2</c:v>
                </c:pt>
                <c:pt idx="8728">
                  <c:v>-2.9399999999999999E-2</c:v>
                </c:pt>
                <c:pt idx="8729">
                  <c:v>-2.9399999999999999E-2</c:v>
                </c:pt>
                <c:pt idx="8730">
                  <c:v>3.9399999999999998E-2</c:v>
                </c:pt>
                <c:pt idx="8731">
                  <c:v>8.43E-2</c:v>
                </c:pt>
                <c:pt idx="8732">
                  <c:v>8.43E-2</c:v>
                </c:pt>
                <c:pt idx="8733">
                  <c:v>8.43E-2</c:v>
                </c:pt>
                <c:pt idx="8734">
                  <c:v>8.43E-2</c:v>
                </c:pt>
                <c:pt idx="8735">
                  <c:v>-3.1899999999999998E-2</c:v>
                </c:pt>
                <c:pt idx="8736">
                  <c:v>-6.3600000000000004E-2</c:v>
                </c:pt>
                <c:pt idx="8737">
                  <c:v>9.2200000000000004E-2</c:v>
                </c:pt>
                <c:pt idx="8738">
                  <c:v>9.2200000000000004E-2</c:v>
                </c:pt>
                <c:pt idx="8739">
                  <c:v>5.1299999999999998E-2</c:v>
                </c:pt>
                <c:pt idx="8740">
                  <c:v>5.1299999999999998E-2</c:v>
                </c:pt>
                <c:pt idx="8741">
                  <c:v>-5.79E-2</c:v>
                </c:pt>
                <c:pt idx="8742">
                  <c:v>-5.79E-2</c:v>
                </c:pt>
                <c:pt idx="8743">
                  <c:v>4.8500000000000001E-2</c:v>
                </c:pt>
                <c:pt idx="8744">
                  <c:v>4.8500000000000001E-2</c:v>
                </c:pt>
                <c:pt idx="8745">
                  <c:v>4.8500000000000001E-2</c:v>
                </c:pt>
                <c:pt idx="8746">
                  <c:v>4.8500000000000001E-2</c:v>
                </c:pt>
                <c:pt idx="8747">
                  <c:v>4.8500000000000001E-2</c:v>
                </c:pt>
                <c:pt idx="8748">
                  <c:v>4.8500000000000001E-2</c:v>
                </c:pt>
                <c:pt idx="8749">
                  <c:v>4.8500000000000001E-2</c:v>
                </c:pt>
                <c:pt idx="8750">
                  <c:v>4.8500000000000001E-2</c:v>
                </c:pt>
                <c:pt idx="8751">
                  <c:v>4.8500000000000001E-2</c:v>
                </c:pt>
                <c:pt idx="8752">
                  <c:v>4.8500000000000001E-2</c:v>
                </c:pt>
                <c:pt idx="8753">
                  <c:v>4.8500000000000001E-2</c:v>
                </c:pt>
                <c:pt idx="8754">
                  <c:v>4.8500000000000001E-2</c:v>
                </c:pt>
                <c:pt idx="8755">
                  <c:v>4.8500000000000001E-2</c:v>
                </c:pt>
                <c:pt idx="8756">
                  <c:v>4.8500000000000001E-2</c:v>
                </c:pt>
                <c:pt idx="8757">
                  <c:v>4.8500000000000001E-2</c:v>
                </c:pt>
                <c:pt idx="8758">
                  <c:v>6.7299999999999999E-2</c:v>
                </c:pt>
                <c:pt idx="8759">
                  <c:v>6.7299999999999999E-2</c:v>
                </c:pt>
                <c:pt idx="8760">
                  <c:v>6.7299999999999999E-2</c:v>
                </c:pt>
                <c:pt idx="8761">
                  <c:v>6.7299999999999999E-2</c:v>
                </c:pt>
                <c:pt idx="8762">
                  <c:v>6.7299999999999999E-2</c:v>
                </c:pt>
                <c:pt idx="8763">
                  <c:v>6.6000000000000003E-2</c:v>
                </c:pt>
                <c:pt idx="8764">
                  <c:v>-9.75E-3</c:v>
                </c:pt>
                <c:pt idx="8765">
                  <c:v>-9.75E-3</c:v>
                </c:pt>
                <c:pt idx="8766">
                  <c:v>-2.3900000000000001E-2</c:v>
                </c:pt>
                <c:pt idx="8767">
                  <c:v>2.33E-3</c:v>
                </c:pt>
                <c:pt idx="8768">
                  <c:v>4.8900000000000002E-3</c:v>
                </c:pt>
                <c:pt idx="8769">
                  <c:v>3.1300000000000001E-2</c:v>
                </c:pt>
                <c:pt idx="8770">
                  <c:v>3.1300000000000001E-2</c:v>
                </c:pt>
                <c:pt idx="8771">
                  <c:v>3.1300000000000001E-2</c:v>
                </c:pt>
                <c:pt idx="8772">
                  <c:v>3.1300000000000001E-2</c:v>
                </c:pt>
                <c:pt idx="8773">
                  <c:v>3.1300000000000001E-2</c:v>
                </c:pt>
                <c:pt idx="8774">
                  <c:v>3.1300000000000001E-2</c:v>
                </c:pt>
                <c:pt idx="8775">
                  <c:v>3.1300000000000001E-2</c:v>
                </c:pt>
                <c:pt idx="8776">
                  <c:v>3.1300000000000001E-2</c:v>
                </c:pt>
                <c:pt idx="8777">
                  <c:v>-6.7599999999999993E-2</c:v>
                </c:pt>
                <c:pt idx="8778">
                  <c:v>-5.4399999999999997E-2</c:v>
                </c:pt>
                <c:pt idx="8779">
                  <c:v>-5.4399999999999997E-2</c:v>
                </c:pt>
                <c:pt idx="8780">
                  <c:v>8.2100000000000006E-2</c:v>
                </c:pt>
                <c:pt idx="8781">
                  <c:v>8.2100000000000006E-2</c:v>
                </c:pt>
                <c:pt idx="8782">
                  <c:v>8.2100000000000006E-2</c:v>
                </c:pt>
                <c:pt idx="8783">
                  <c:v>-3.1099999999999999E-2</c:v>
                </c:pt>
                <c:pt idx="8784">
                  <c:v>-3.1099999999999999E-2</c:v>
                </c:pt>
                <c:pt idx="8785">
                  <c:v>-3.1099999999999999E-2</c:v>
                </c:pt>
                <c:pt idx="8786">
                  <c:v>-3.1099999999999999E-2</c:v>
                </c:pt>
                <c:pt idx="8787">
                  <c:v>-3.1099999999999999E-2</c:v>
                </c:pt>
                <c:pt idx="8788">
                  <c:v>-3.1099999999999999E-2</c:v>
                </c:pt>
                <c:pt idx="8789">
                  <c:v>-7.8200000000000006E-2</c:v>
                </c:pt>
                <c:pt idx="8790">
                  <c:v>-7.8200000000000006E-2</c:v>
                </c:pt>
                <c:pt idx="8791">
                  <c:v>-7.8200000000000006E-2</c:v>
                </c:pt>
                <c:pt idx="8792">
                  <c:v>-8.6300000000000002E-2</c:v>
                </c:pt>
                <c:pt idx="8793">
                  <c:v>-8.6300000000000002E-2</c:v>
                </c:pt>
                <c:pt idx="8794">
                  <c:v>-8.6300000000000002E-2</c:v>
                </c:pt>
                <c:pt idx="8795">
                  <c:v>-8.6300000000000002E-2</c:v>
                </c:pt>
                <c:pt idx="8796">
                  <c:v>1.9099999999999999E-2</c:v>
                </c:pt>
                <c:pt idx="8797">
                  <c:v>1.9099999999999999E-2</c:v>
                </c:pt>
                <c:pt idx="8798">
                  <c:v>1.9099999999999999E-2</c:v>
                </c:pt>
                <c:pt idx="8799">
                  <c:v>1.9099999999999999E-2</c:v>
                </c:pt>
                <c:pt idx="8800">
                  <c:v>1.9099999999999999E-2</c:v>
                </c:pt>
                <c:pt idx="8801">
                  <c:v>-3.4599999999999999E-2</c:v>
                </c:pt>
                <c:pt idx="8802">
                  <c:v>3.2800000000000003E-2</c:v>
                </c:pt>
                <c:pt idx="8803">
                  <c:v>3.2800000000000003E-2</c:v>
                </c:pt>
                <c:pt idx="8804">
                  <c:v>4.5100000000000001E-2</c:v>
                </c:pt>
                <c:pt idx="8805">
                  <c:v>4.5100000000000001E-2</c:v>
                </c:pt>
                <c:pt idx="8806">
                  <c:v>-5.8900000000000001E-2</c:v>
                </c:pt>
                <c:pt idx="8807">
                  <c:v>-5.8900000000000001E-2</c:v>
                </c:pt>
                <c:pt idx="8808">
                  <c:v>1.5299999999999999E-2</c:v>
                </c:pt>
                <c:pt idx="8809">
                  <c:v>-1.3100000000000001E-2</c:v>
                </c:pt>
                <c:pt idx="8810">
                  <c:v>-1.3100000000000001E-2</c:v>
                </c:pt>
                <c:pt idx="8811">
                  <c:v>-1.2800000000000001E-2</c:v>
                </c:pt>
                <c:pt idx="8812">
                  <c:v>-1.2800000000000001E-2</c:v>
                </c:pt>
                <c:pt idx="8813">
                  <c:v>-1.2800000000000001E-2</c:v>
                </c:pt>
                <c:pt idx="8814">
                  <c:v>-3.09E-2</c:v>
                </c:pt>
                <c:pt idx="8815">
                  <c:v>-3.09E-2</c:v>
                </c:pt>
                <c:pt idx="8816">
                  <c:v>-3.09E-2</c:v>
                </c:pt>
                <c:pt idx="8817">
                  <c:v>-3.09E-2</c:v>
                </c:pt>
                <c:pt idx="8818">
                  <c:v>-2.6700000000000002E-2</c:v>
                </c:pt>
                <c:pt idx="8819">
                  <c:v>-2.6700000000000002E-2</c:v>
                </c:pt>
                <c:pt idx="8820">
                  <c:v>-2.6700000000000002E-2</c:v>
                </c:pt>
                <c:pt idx="8821">
                  <c:v>-2.86E-2</c:v>
                </c:pt>
                <c:pt idx="8822">
                  <c:v>-2.86E-2</c:v>
                </c:pt>
                <c:pt idx="8823">
                  <c:v>-5.9299999999999999E-2</c:v>
                </c:pt>
                <c:pt idx="8824">
                  <c:v>-5.9299999999999999E-2</c:v>
                </c:pt>
                <c:pt idx="8825">
                  <c:v>-7.4899999999999999E-4</c:v>
                </c:pt>
                <c:pt idx="8826">
                  <c:v>-7.4899999999999999E-4</c:v>
                </c:pt>
                <c:pt idx="8827">
                  <c:v>-7.4899999999999999E-4</c:v>
                </c:pt>
                <c:pt idx="8828">
                  <c:v>-4.8599999999999997E-2</c:v>
                </c:pt>
                <c:pt idx="8829">
                  <c:v>-4.8599999999999997E-2</c:v>
                </c:pt>
                <c:pt idx="8830">
                  <c:v>-4.8599999999999997E-2</c:v>
                </c:pt>
                <c:pt idx="8831">
                  <c:v>-4.8599999999999997E-2</c:v>
                </c:pt>
                <c:pt idx="8832">
                  <c:v>-2.7099999999999999E-2</c:v>
                </c:pt>
                <c:pt idx="8833">
                  <c:v>-2.7099999999999999E-2</c:v>
                </c:pt>
                <c:pt idx="8834">
                  <c:v>-5.0799999999999998E-2</c:v>
                </c:pt>
                <c:pt idx="8835">
                  <c:v>-5.0799999999999998E-2</c:v>
                </c:pt>
                <c:pt idx="8836">
                  <c:v>0.12</c:v>
                </c:pt>
                <c:pt idx="8837">
                  <c:v>2.3099999999999999E-2</c:v>
                </c:pt>
                <c:pt idx="8838">
                  <c:v>2.3099999999999999E-2</c:v>
                </c:pt>
                <c:pt idx="8839">
                  <c:v>2.3099999999999999E-2</c:v>
                </c:pt>
                <c:pt idx="8840">
                  <c:v>2.3099999999999999E-2</c:v>
                </c:pt>
                <c:pt idx="8841">
                  <c:v>2.3099999999999999E-2</c:v>
                </c:pt>
                <c:pt idx="8842">
                  <c:v>2.3099999999999999E-2</c:v>
                </c:pt>
                <c:pt idx="8843">
                  <c:v>2.3099999999999999E-2</c:v>
                </c:pt>
                <c:pt idx="8844">
                  <c:v>2.3099999999999999E-2</c:v>
                </c:pt>
                <c:pt idx="8845">
                  <c:v>2.3099999999999999E-2</c:v>
                </c:pt>
                <c:pt idx="8846">
                  <c:v>-5.9799999999999999E-2</c:v>
                </c:pt>
                <c:pt idx="8847">
                  <c:v>-5.9799999999999999E-2</c:v>
                </c:pt>
                <c:pt idx="8848">
                  <c:v>-5.9799999999999999E-2</c:v>
                </c:pt>
                <c:pt idx="8849">
                  <c:v>5.1499999999999997E-2</c:v>
                </c:pt>
                <c:pt idx="8850">
                  <c:v>5.4199999999999998E-2</c:v>
                </c:pt>
                <c:pt idx="8851">
                  <c:v>5.4199999999999998E-2</c:v>
                </c:pt>
                <c:pt idx="8852">
                  <c:v>5.4199999999999998E-2</c:v>
                </c:pt>
                <c:pt idx="8853">
                  <c:v>5.4199999999999998E-2</c:v>
                </c:pt>
                <c:pt idx="8854">
                  <c:v>-9.7900000000000001E-2</c:v>
                </c:pt>
                <c:pt idx="8855">
                  <c:v>-9.7900000000000001E-2</c:v>
                </c:pt>
                <c:pt idx="8856">
                  <c:v>-9.7900000000000001E-2</c:v>
                </c:pt>
                <c:pt idx="8857">
                  <c:v>-2.0400000000000001E-2</c:v>
                </c:pt>
                <c:pt idx="8858">
                  <c:v>-2.0400000000000001E-2</c:v>
                </c:pt>
                <c:pt idx="8859">
                  <c:v>-2.0400000000000001E-2</c:v>
                </c:pt>
                <c:pt idx="8860">
                  <c:v>4.3900000000000002E-2</c:v>
                </c:pt>
                <c:pt idx="8861">
                  <c:v>6.7299999999999999E-2</c:v>
                </c:pt>
                <c:pt idx="8862">
                  <c:v>7.4900000000000001E-3</c:v>
                </c:pt>
                <c:pt idx="8863">
                  <c:v>7.4900000000000001E-3</c:v>
                </c:pt>
                <c:pt idx="8864">
                  <c:v>0.111</c:v>
                </c:pt>
                <c:pt idx="8865">
                  <c:v>0.111</c:v>
                </c:pt>
                <c:pt idx="8866">
                  <c:v>0.111</c:v>
                </c:pt>
                <c:pt idx="8867">
                  <c:v>0.111</c:v>
                </c:pt>
                <c:pt idx="8868">
                  <c:v>0.111</c:v>
                </c:pt>
                <c:pt idx="8869">
                  <c:v>0.111</c:v>
                </c:pt>
                <c:pt idx="8870">
                  <c:v>0.111</c:v>
                </c:pt>
                <c:pt idx="8871">
                  <c:v>3.9199999999999999E-2</c:v>
                </c:pt>
                <c:pt idx="8872">
                  <c:v>3.9199999999999999E-2</c:v>
                </c:pt>
                <c:pt idx="8873">
                  <c:v>3.9199999999999999E-2</c:v>
                </c:pt>
                <c:pt idx="8874">
                  <c:v>3.9199999999999999E-2</c:v>
                </c:pt>
                <c:pt idx="8875">
                  <c:v>-4.1200000000000001E-2</c:v>
                </c:pt>
                <c:pt idx="8876">
                  <c:v>-4.1200000000000001E-2</c:v>
                </c:pt>
                <c:pt idx="8877">
                  <c:v>4.6100000000000002E-2</c:v>
                </c:pt>
                <c:pt idx="8878">
                  <c:v>4.6100000000000002E-2</c:v>
                </c:pt>
                <c:pt idx="8879">
                  <c:v>-2.7199999999999998E-2</c:v>
                </c:pt>
                <c:pt idx="8880">
                  <c:v>-2.7199999999999998E-2</c:v>
                </c:pt>
                <c:pt idx="8881">
                  <c:v>2.7900000000000001E-2</c:v>
                </c:pt>
                <c:pt idx="8882">
                  <c:v>2.7900000000000001E-2</c:v>
                </c:pt>
                <c:pt idx="8883">
                  <c:v>2.5999999999999999E-2</c:v>
                </c:pt>
                <c:pt idx="8884">
                  <c:v>2.5999999999999999E-2</c:v>
                </c:pt>
                <c:pt idx="8885">
                  <c:v>-1.23E-2</c:v>
                </c:pt>
                <c:pt idx="8886">
                  <c:v>-2.8400000000000002E-2</c:v>
                </c:pt>
                <c:pt idx="8887">
                  <c:v>-2.8400000000000002E-2</c:v>
                </c:pt>
                <c:pt idx="8888">
                  <c:v>-2.8400000000000002E-2</c:v>
                </c:pt>
                <c:pt idx="8889">
                  <c:v>-2.8400000000000002E-2</c:v>
                </c:pt>
                <c:pt idx="8890">
                  <c:v>-2.8400000000000002E-2</c:v>
                </c:pt>
                <c:pt idx="8891">
                  <c:v>-2.8400000000000002E-2</c:v>
                </c:pt>
                <c:pt idx="8892">
                  <c:v>3.2800000000000003E-2</c:v>
                </c:pt>
                <c:pt idx="8893">
                  <c:v>3.2800000000000003E-2</c:v>
                </c:pt>
                <c:pt idx="8894">
                  <c:v>-0.10199999999999999</c:v>
                </c:pt>
                <c:pt idx="8895">
                  <c:v>-0.10199999999999999</c:v>
                </c:pt>
                <c:pt idx="8896">
                  <c:v>-0.10199999999999999</c:v>
                </c:pt>
                <c:pt idx="8897">
                  <c:v>0.105</c:v>
                </c:pt>
                <c:pt idx="8898">
                  <c:v>8.4400000000000003E-2</c:v>
                </c:pt>
                <c:pt idx="8899">
                  <c:v>8.4400000000000003E-2</c:v>
                </c:pt>
                <c:pt idx="8900">
                  <c:v>8.4400000000000003E-2</c:v>
                </c:pt>
                <c:pt idx="8901">
                  <c:v>8.4400000000000003E-2</c:v>
                </c:pt>
                <c:pt idx="8902">
                  <c:v>7.7200000000000005E-2</c:v>
                </c:pt>
                <c:pt idx="8903">
                  <c:v>6.0900000000000003E-2</c:v>
                </c:pt>
                <c:pt idx="8904">
                  <c:v>3.7999999999999999E-2</c:v>
                </c:pt>
                <c:pt idx="8905">
                  <c:v>-3.5099999999999999E-2</c:v>
                </c:pt>
                <c:pt idx="8906">
                  <c:v>-3.5099999999999999E-2</c:v>
                </c:pt>
                <c:pt idx="8907">
                  <c:v>-5.9799999999999999E-2</c:v>
                </c:pt>
                <c:pt idx="8908">
                  <c:v>-5.9799999999999999E-2</c:v>
                </c:pt>
                <c:pt idx="8909">
                  <c:v>6.5000000000000002E-2</c:v>
                </c:pt>
                <c:pt idx="8910">
                  <c:v>-1.49E-3</c:v>
                </c:pt>
                <c:pt idx="8911">
                  <c:v>-1.49E-3</c:v>
                </c:pt>
                <c:pt idx="8912">
                  <c:v>-1.49E-3</c:v>
                </c:pt>
                <c:pt idx="8913">
                  <c:v>-1.49E-3</c:v>
                </c:pt>
                <c:pt idx="8914">
                  <c:v>-1.49E-3</c:v>
                </c:pt>
                <c:pt idx="8915">
                  <c:v>-1.49E-3</c:v>
                </c:pt>
                <c:pt idx="8916">
                  <c:v>-1.49E-3</c:v>
                </c:pt>
                <c:pt idx="8917">
                  <c:v>-6.6500000000000004E-2</c:v>
                </c:pt>
                <c:pt idx="8918">
                  <c:v>-6.6500000000000004E-2</c:v>
                </c:pt>
                <c:pt idx="8919">
                  <c:v>-6.6500000000000004E-2</c:v>
                </c:pt>
                <c:pt idx="8920">
                  <c:v>-6.6500000000000004E-2</c:v>
                </c:pt>
                <c:pt idx="8921">
                  <c:v>-7.8399999999999997E-2</c:v>
                </c:pt>
                <c:pt idx="8922">
                  <c:v>5.8000000000000003E-2</c:v>
                </c:pt>
                <c:pt idx="8923">
                  <c:v>5.8000000000000003E-2</c:v>
                </c:pt>
                <c:pt idx="8924">
                  <c:v>5.8000000000000003E-2</c:v>
                </c:pt>
                <c:pt idx="8925">
                  <c:v>5.8000000000000003E-2</c:v>
                </c:pt>
                <c:pt idx="8926">
                  <c:v>5.9100000000000003E-3</c:v>
                </c:pt>
                <c:pt idx="8927">
                  <c:v>5.9100000000000003E-3</c:v>
                </c:pt>
                <c:pt idx="8928">
                  <c:v>5.9100000000000003E-3</c:v>
                </c:pt>
                <c:pt idx="8929">
                  <c:v>2.9600000000000001E-2</c:v>
                </c:pt>
                <c:pt idx="8930">
                  <c:v>6.4799999999999996E-3</c:v>
                </c:pt>
                <c:pt idx="8931">
                  <c:v>-4.3400000000000001E-2</c:v>
                </c:pt>
                <c:pt idx="8932">
                  <c:v>5.7400000000000003E-3</c:v>
                </c:pt>
                <c:pt idx="8933">
                  <c:v>5.7400000000000003E-3</c:v>
                </c:pt>
                <c:pt idx="8934">
                  <c:v>5.7400000000000003E-3</c:v>
                </c:pt>
                <c:pt idx="8935">
                  <c:v>5.7400000000000003E-3</c:v>
                </c:pt>
                <c:pt idx="8936">
                  <c:v>5.7400000000000003E-3</c:v>
                </c:pt>
                <c:pt idx="8937">
                  <c:v>1.3599999999999999E-2</c:v>
                </c:pt>
                <c:pt idx="8938">
                  <c:v>1.3599999999999999E-2</c:v>
                </c:pt>
                <c:pt idx="8939">
                  <c:v>1.3599999999999999E-2</c:v>
                </c:pt>
                <c:pt idx="8940">
                  <c:v>1.3599999999999999E-2</c:v>
                </c:pt>
                <c:pt idx="8941">
                  <c:v>1.3599999999999999E-2</c:v>
                </c:pt>
                <c:pt idx="8942">
                  <c:v>1.3599999999999999E-2</c:v>
                </c:pt>
                <c:pt idx="8943">
                  <c:v>1.3599999999999999E-2</c:v>
                </c:pt>
                <c:pt idx="8944">
                  <c:v>9.1800000000000007E-2</c:v>
                </c:pt>
                <c:pt idx="8945">
                  <c:v>9.1800000000000007E-2</c:v>
                </c:pt>
                <c:pt idx="8946">
                  <c:v>-0.1</c:v>
                </c:pt>
                <c:pt idx="8947">
                  <c:v>-0.10299999999999999</c:v>
                </c:pt>
                <c:pt idx="8948">
                  <c:v>2.8899999999999999E-2</c:v>
                </c:pt>
                <c:pt idx="8949">
                  <c:v>-2.1600000000000001E-2</c:v>
                </c:pt>
                <c:pt idx="8950">
                  <c:v>-2.1600000000000001E-2</c:v>
                </c:pt>
                <c:pt idx="8951">
                  <c:v>-1.8700000000000001E-2</c:v>
                </c:pt>
                <c:pt idx="8952">
                  <c:v>-1.8700000000000001E-2</c:v>
                </c:pt>
                <c:pt idx="8953">
                  <c:v>-1.8700000000000001E-2</c:v>
                </c:pt>
                <c:pt idx="8954">
                  <c:v>8.6900000000000005E-2</c:v>
                </c:pt>
                <c:pt idx="8955">
                  <c:v>8.6900000000000005E-2</c:v>
                </c:pt>
                <c:pt idx="8956">
                  <c:v>5.7799999999999997E-2</c:v>
                </c:pt>
                <c:pt idx="8957">
                  <c:v>5.5399999999999998E-2</c:v>
                </c:pt>
                <c:pt idx="8958">
                  <c:v>5.5399999999999998E-2</c:v>
                </c:pt>
                <c:pt idx="8959">
                  <c:v>5.5399999999999998E-2</c:v>
                </c:pt>
                <c:pt idx="8960">
                  <c:v>5.5399999999999998E-2</c:v>
                </c:pt>
                <c:pt idx="8961">
                  <c:v>5.5399999999999998E-2</c:v>
                </c:pt>
                <c:pt idx="8962">
                  <c:v>-8.7399999999999995E-3</c:v>
                </c:pt>
                <c:pt idx="8963">
                  <c:v>-8.7399999999999995E-3</c:v>
                </c:pt>
                <c:pt idx="8964">
                  <c:v>5.1400000000000001E-2</c:v>
                </c:pt>
                <c:pt idx="8965">
                  <c:v>5.1400000000000001E-2</c:v>
                </c:pt>
                <c:pt idx="8966">
                  <c:v>5.1400000000000001E-2</c:v>
                </c:pt>
                <c:pt idx="8967">
                  <c:v>5.1400000000000001E-2</c:v>
                </c:pt>
                <c:pt idx="8968">
                  <c:v>5.1400000000000001E-2</c:v>
                </c:pt>
                <c:pt idx="8969">
                  <c:v>-4.3499999999999997E-2</c:v>
                </c:pt>
                <c:pt idx="8970">
                  <c:v>-4.3499999999999997E-2</c:v>
                </c:pt>
                <c:pt idx="8971">
                  <c:v>-4.3499999999999997E-2</c:v>
                </c:pt>
                <c:pt idx="8972">
                  <c:v>-1.0999999999999999E-2</c:v>
                </c:pt>
                <c:pt idx="8973">
                  <c:v>-1.0999999999999999E-2</c:v>
                </c:pt>
                <c:pt idx="8974">
                  <c:v>-1.0999999999999999E-2</c:v>
                </c:pt>
                <c:pt idx="8975">
                  <c:v>-1.0999999999999999E-2</c:v>
                </c:pt>
                <c:pt idx="8976">
                  <c:v>-1.0999999999999999E-2</c:v>
                </c:pt>
                <c:pt idx="8977">
                  <c:v>-2.69E-2</c:v>
                </c:pt>
                <c:pt idx="8978">
                  <c:v>-2.69E-2</c:v>
                </c:pt>
                <c:pt idx="8979">
                  <c:v>-0.13</c:v>
                </c:pt>
                <c:pt idx="8980">
                  <c:v>-0.13</c:v>
                </c:pt>
                <c:pt idx="8981">
                  <c:v>-7.3899999999999993E-2</c:v>
                </c:pt>
                <c:pt idx="8982">
                  <c:v>-7.3899999999999993E-2</c:v>
                </c:pt>
                <c:pt idx="8983">
                  <c:v>-7.3899999999999993E-2</c:v>
                </c:pt>
                <c:pt idx="8984">
                  <c:v>-7.3899999999999993E-2</c:v>
                </c:pt>
                <c:pt idx="8985">
                  <c:v>-7.3899999999999993E-2</c:v>
                </c:pt>
                <c:pt idx="8986">
                  <c:v>-7.3899999999999993E-2</c:v>
                </c:pt>
                <c:pt idx="8987">
                  <c:v>4.7500000000000001E-2</c:v>
                </c:pt>
                <c:pt idx="8988">
                  <c:v>1.24E-2</c:v>
                </c:pt>
                <c:pt idx="8989">
                  <c:v>1.24E-2</c:v>
                </c:pt>
                <c:pt idx="8990">
                  <c:v>1.24E-2</c:v>
                </c:pt>
                <c:pt idx="8991">
                  <c:v>-9.5999999999999992E-3</c:v>
                </c:pt>
                <c:pt idx="8992">
                  <c:v>-9.5999999999999992E-3</c:v>
                </c:pt>
                <c:pt idx="8993">
                  <c:v>-9.5999999999999992E-3</c:v>
                </c:pt>
                <c:pt idx="8994">
                  <c:v>-9.5999999999999992E-3</c:v>
                </c:pt>
                <c:pt idx="8995">
                  <c:v>-9.5999999999999992E-3</c:v>
                </c:pt>
                <c:pt idx="8996">
                  <c:v>-9.5999999999999992E-3</c:v>
                </c:pt>
                <c:pt idx="8997">
                  <c:v>-9.5999999999999992E-3</c:v>
                </c:pt>
                <c:pt idx="8998">
                  <c:v>-9.5999999999999992E-3</c:v>
                </c:pt>
                <c:pt idx="8999">
                  <c:v>-9.5999999999999992E-3</c:v>
                </c:pt>
                <c:pt idx="9000">
                  <c:v>-9.5999999999999992E-3</c:v>
                </c:pt>
                <c:pt idx="9001">
                  <c:v>-9.5999999999999992E-3</c:v>
                </c:pt>
                <c:pt idx="9002">
                  <c:v>-9.5999999999999992E-3</c:v>
                </c:pt>
                <c:pt idx="9003">
                  <c:v>-9.5999999999999992E-3</c:v>
                </c:pt>
                <c:pt idx="9004">
                  <c:v>-9.5999999999999992E-3</c:v>
                </c:pt>
                <c:pt idx="9005">
                  <c:v>8.7200000000000003E-3</c:v>
                </c:pt>
                <c:pt idx="9006">
                  <c:v>8.7200000000000003E-3</c:v>
                </c:pt>
                <c:pt idx="9007">
                  <c:v>8.7200000000000003E-3</c:v>
                </c:pt>
                <c:pt idx="9008">
                  <c:v>-3.9399999999999998E-2</c:v>
                </c:pt>
                <c:pt idx="9009">
                  <c:v>-3.9399999999999998E-2</c:v>
                </c:pt>
                <c:pt idx="9010">
                  <c:v>-3.9399999999999998E-2</c:v>
                </c:pt>
                <c:pt idx="9011">
                  <c:v>-3.9399999999999998E-2</c:v>
                </c:pt>
                <c:pt idx="9012">
                  <c:v>-3.9399999999999998E-2</c:v>
                </c:pt>
                <c:pt idx="9013">
                  <c:v>-6.0499999999999996E-4</c:v>
                </c:pt>
                <c:pt idx="9014">
                  <c:v>-6.0499999999999996E-4</c:v>
                </c:pt>
                <c:pt idx="9015">
                  <c:v>-6.0499999999999996E-4</c:v>
                </c:pt>
                <c:pt idx="9016">
                  <c:v>-6.0499999999999996E-4</c:v>
                </c:pt>
                <c:pt idx="9017">
                  <c:v>-6.0499999999999996E-4</c:v>
                </c:pt>
                <c:pt idx="9018">
                  <c:v>-6.0499999999999996E-4</c:v>
                </c:pt>
                <c:pt idx="9019">
                  <c:v>-6.0499999999999996E-4</c:v>
                </c:pt>
                <c:pt idx="9020">
                  <c:v>2.06E-2</c:v>
                </c:pt>
                <c:pt idx="9021">
                  <c:v>2.06E-2</c:v>
                </c:pt>
                <c:pt idx="9022">
                  <c:v>2.06E-2</c:v>
                </c:pt>
                <c:pt idx="9023">
                  <c:v>2.06E-2</c:v>
                </c:pt>
                <c:pt idx="9024">
                  <c:v>-2.0400000000000001E-2</c:v>
                </c:pt>
                <c:pt idx="9025">
                  <c:v>-2.0400000000000001E-2</c:v>
                </c:pt>
                <c:pt idx="9026">
                  <c:v>-2.0400000000000001E-2</c:v>
                </c:pt>
                <c:pt idx="9027">
                  <c:v>-2.0400000000000001E-2</c:v>
                </c:pt>
                <c:pt idx="9028">
                  <c:v>-2.0400000000000001E-2</c:v>
                </c:pt>
                <c:pt idx="9029">
                  <c:v>5.7599999999999998E-2</c:v>
                </c:pt>
                <c:pt idx="9030">
                  <c:v>-4.6699999999999998E-2</c:v>
                </c:pt>
                <c:pt idx="9031">
                  <c:v>7.5999999999999998E-2</c:v>
                </c:pt>
                <c:pt idx="9032">
                  <c:v>7.5999999999999998E-2</c:v>
                </c:pt>
                <c:pt idx="9033">
                  <c:v>-9.5100000000000004E-2</c:v>
                </c:pt>
                <c:pt idx="9034">
                  <c:v>3.6499999999999998E-2</c:v>
                </c:pt>
                <c:pt idx="9035">
                  <c:v>3.6499999999999998E-2</c:v>
                </c:pt>
                <c:pt idx="9036">
                  <c:v>3.6499999999999998E-2</c:v>
                </c:pt>
                <c:pt idx="9037">
                  <c:v>3.6499999999999998E-2</c:v>
                </c:pt>
                <c:pt idx="9038">
                  <c:v>3.6499999999999998E-2</c:v>
                </c:pt>
                <c:pt idx="9039">
                  <c:v>-7.3899999999999999E-3</c:v>
                </c:pt>
                <c:pt idx="9040">
                  <c:v>-7.3899999999999999E-3</c:v>
                </c:pt>
                <c:pt idx="9041">
                  <c:v>-7.3899999999999999E-3</c:v>
                </c:pt>
                <c:pt idx="9042">
                  <c:v>-7.3899999999999999E-3</c:v>
                </c:pt>
                <c:pt idx="9043">
                  <c:v>4.4699999999999997E-2</c:v>
                </c:pt>
                <c:pt idx="9044">
                  <c:v>4.4699999999999997E-2</c:v>
                </c:pt>
                <c:pt idx="9045">
                  <c:v>5.8500000000000002E-4</c:v>
                </c:pt>
                <c:pt idx="9046">
                  <c:v>-1.9099999999999999E-2</c:v>
                </c:pt>
                <c:pt idx="9047">
                  <c:v>4.4900000000000002E-2</c:v>
                </c:pt>
                <c:pt idx="9048">
                  <c:v>9.1999999999999998E-2</c:v>
                </c:pt>
                <c:pt idx="9049">
                  <c:v>8.14E-2</c:v>
                </c:pt>
                <c:pt idx="9050">
                  <c:v>8.14E-2</c:v>
                </c:pt>
                <c:pt idx="9051">
                  <c:v>8.14E-2</c:v>
                </c:pt>
                <c:pt idx="9052">
                  <c:v>8.14E-2</c:v>
                </c:pt>
                <c:pt idx="9053">
                  <c:v>8.14E-2</c:v>
                </c:pt>
                <c:pt idx="9054">
                  <c:v>8.14E-2</c:v>
                </c:pt>
                <c:pt idx="9055">
                  <c:v>8.14E-2</c:v>
                </c:pt>
                <c:pt idx="9056">
                  <c:v>8.14E-2</c:v>
                </c:pt>
                <c:pt idx="9057">
                  <c:v>9.7000000000000003E-2</c:v>
                </c:pt>
                <c:pt idx="9058">
                  <c:v>9.7000000000000003E-2</c:v>
                </c:pt>
                <c:pt idx="9059">
                  <c:v>9.7000000000000003E-2</c:v>
                </c:pt>
                <c:pt idx="9060">
                  <c:v>-0.105</c:v>
                </c:pt>
                <c:pt idx="9061">
                  <c:v>-7.0199999999999999E-2</c:v>
                </c:pt>
                <c:pt idx="9062">
                  <c:v>-7.0199999999999999E-2</c:v>
                </c:pt>
                <c:pt idx="9063">
                  <c:v>7.1199999999999999E-2</c:v>
                </c:pt>
                <c:pt idx="9064">
                  <c:v>7.1199999999999999E-2</c:v>
                </c:pt>
                <c:pt idx="9065">
                  <c:v>7.1199999999999999E-2</c:v>
                </c:pt>
                <c:pt idx="9066">
                  <c:v>3.2399999999999998E-2</c:v>
                </c:pt>
                <c:pt idx="9067">
                  <c:v>1.7100000000000001E-2</c:v>
                </c:pt>
                <c:pt idx="9068">
                  <c:v>7.3800000000000005E-4</c:v>
                </c:pt>
                <c:pt idx="9069">
                  <c:v>7.3800000000000005E-4</c:v>
                </c:pt>
                <c:pt idx="9070">
                  <c:v>-2.24E-2</c:v>
                </c:pt>
                <c:pt idx="9071">
                  <c:v>-1.34E-2</c:v>
                </c:pt>
                <c:pt idx="9072">
                  <c:v>-1.5699999999999999E-2</c:v>
                </c:pt>
                <c:pt idx="9073">
                  <c:v>-1.5699999999999999E-2</c:v>
                </c:pt>
                <c:pt idx="9074">
                  <c:v>-1.5699999999999999E-2</c:v>
                </c:pt>
                <c:pt idx="9075">
                  <c:v>-1.5699999999999999E-2</c:v>
                </c:pt>
                <c:pt idx="9076">
                  <c:v>-1.5699999999999999E-2</c:v>
                </c:pt>
                <c:pt idx="9077">
                  <c:v>0.111</c:v>
                </c:pt>
                <c:pt idx="9078">
                  <c:v>0.111</c:v>
                </c:pt>
                <c:pt idx="9079">
                  <c:v>4.07E-2</c:v>
                </c:pt>
                <c:pt idx="9080">
                  <c:v>4.07E-2</c:v>
                </c:pt>
                <c:pt idx="9081">
                  <c:v>4.07E-2</c:v>
                </c:pt>
                <c:pt idx="9082">
                  <c:v>-4.0899999999999999E-3</c:v>
                </c:pt>
                <c:pt idx="9083">
                  <c:v>-4.0899999999999999E-3</c:v>
                </c:pt>
                <c:pt idx="9084">
                  <c:v>-4.0899999999999999E-3</c:v>
                </c:pt>
                <c:pt idx="9085">
                  <c:v>-4.0899999999999999E-3</c:v>
                </c:pt>
                <c:pt idx="9086">
                  <c:v>-4.0899999999999999E-3</c:v>
                </c:pt>
                <c:pt idx="9087">
                  <c:v>-4.0899999999999999E-3</c:v>
                </c:pt>
                <c:pt idx="9088">
                  <c:v>-4.0899999999999999E-3</c:v>
                </c:pt>
                <c:pt idx="9089">
                  <c:v>-1.21E-2</c:v>
                </c:pt>
                <c:pt idx="9090">
                  <c:v>-1.21E-2</c:v>
                </c:pt>
                <c:pt idx="9091">
                  <c:v>-1.21E-2</c:v>
                </c:pt>
                <c:pt idx="9092">
                  <c:v>-1.21E-2</c:v>
                </c:pt>
                <c:pt idx="9093">
                  <c:v>-1.21E-2</c:v>
                </c:pt>
                <c:pt idx="9094">
                  <c:v>-1.21E-2</c:v>
                </c:pt>
                <c:pt idx="9095">
                  <c:v>-1.21E-2</c:v>
                </c:pt>
                <c:pt idx="9096">
                  <c:v>-1.2E-2</c:v>
                </c:pt>
                <c:pt idx="9097">
                  <c:v>2.65E-3</c:v>
                </c:pt>
                <c:pt idx="9098">
                  <c:v>2.65E-3</c:v>
                </c:pt>
                <c:pt idx="9099">
                  <c:v>4.9000000000000002E-2</c:v>
                </c:pt>
                <c:pt idx="9100">
                  <c:v>-6.3200000000000006E-2</c:v>
                </c:pt>
                <c:pt idx="9101">
                  <c:v>-6.3200000000000006E-2</c:v>
                </c:pt>
                <c:pt idx="9102">
                  <c:v>-6.3200000000000006E-2</c:v>
                </c:pt>
                <c:pt idx="9103">
                  <c:v>-6.2300000000000001E-2</c:v>
                </c:pt>
                <c:pt idx="9104">
                  <c:v>-6.2300000000000001E-2</c:v>
                </c:pt>
                <c:pt idx="9105">
                  <c:v>-6.2300000000000001E-2</c:v>
                </c:pt>
                <c:pt idx="9106">
                  <c:v>-3.3500000000000002E-2</c:v>
                </c:pt>
                <c:pt idx="9107">
                  <c:v>6.0900000000000003E-2</c:v>
                </c:pt>
                <c:pt idx="9108">
                  <c:v>-2.1299999999999999E-2</c:v>
                </c:pt>
                <c:pt idx="9109">
                  <c:v>-2.1299999999999999E-2</c:v>
                </c:pt>
                <c:pt idx="9110">
                  <c:v>-2.1299999999999999E-2</c:v>
                </c:pt>
                <c:pt idx="9111">
                  <c:v>-2.1299999999999999E-2</c:v>
                </c:pt>
                <c:pt idx="9112">
                  <c:v>-2.1299999999999999E-2</c:v>
                </c:pt>
                <c:pt idx="9113">
                  <c:v>-2.1299999999999999E-2</c:v>
                </c:pt>
                <c:pt idx="9114">
                  <c:v>-2.1299999999999999E-2</c:v>
                </c:pt>
                <c:pt idx="9115">
                  <c:v>-2.1299999999999999E-2</c:v>
                </c:pt>
                <c:pt idx="9116">
                  <c:v>-2.3E-2</c:v>
                </c:pt>
                <c:pt idx="9117">
                  <c:v>-2.3E-2</c:v>
                </c:pt>
                <c:pt idx="9118">
                  <c:v>-2.3E-2</c:v>
                </c:pt>
                <c:pt idx="9119">
                  <c:v>-2.3E-2</c:v>
                </c:pt>
                <c:pt idx="9120">
                  <c:v>-2.3E-2</c:v>
                </c:pt>
                <c:pt idx="9121">
                  <c:v>-2.3E-2</c:v>
                </c:pt>
                <c:pt idx="9122">
                  <c:v>-4.5100000000000001E-3</c:v>
                </c:pt>
                <c:pt idx="9123">
                  <c:v>-4.5100000000000001E-3</c:v>
                </c:pt>
                <c:pt idx="9124">
                  <c:v>-4.5100000000000001E-3</c:v>
                </c:pt>
                <c:pt idx="9125">
                  <c:v>-5.4300000000000001E-2</c:v>
                </c:pt>
                <c:pt idx="9126">
                  <c:v>5.4100000000000002E-2</c:v>
                </c:pt>
                <c:pt idx="9127">
                  <c:v>5.4100000000000002E-2</c:v>
                </c:pt>
                <c:pt idx="9128">
                  <c:v>5.4100000000000002E-2</c:v>
                </c:pt>
                <c:pt idx="9129">
                  <c:v>5.4100000000000002E-2</c:v>
                </c:pt>
                <c:pt idx="9130">
                  <c:v>5.4100000000000002E-2</c:v>
                </c:pt>
                <c:pt idx="9131">
                  <c:v>5.4100000000000002E-2</c:v>
                </c:pt>
                <c:pt idx="9132">
                  <c:v>-0.13600000000000001</c:v>
                </c:pt>
                <c:pt idx="9133">
                  <c:v>-4.4600000000000004E-3</c:v>
                </c:pt>
                <c:pt idx="9134">
                  <c:v>-4.4600000000000004E-3</c:v>
                </c:pt>
                <c:pt idx="9135">
                  <c:v>-4.4600000000000004E-3</c:v>
                </c:pt>
                <c:pt idx="9136">
                  <c:v>-4.4600000000000004E-3</c:v>
                </c:pt>
                <c:pt idx="9137">
                  <c:v>-4.4600000000000004E-3</c:v>
                </c:pt>
                <c:pt idx="9138">
                  <c:v>-4.4600000000000004E-3</c:v>
                </c:pt>
                <c:pt idx="9139">
                  <c:v>-4.4600000000000004E-3</c:v>
                </c:pt>
                <c:pt idx="9140">
                  <c:v>-4.4600000000000004E-3</c:v>
                </c:pt>
                <c:pt idx="9141">
                  <c:v>-4.4600000000000004E-3</c:v>
                </c:pt>
                <c:pt idx="9142">
                  <c:v>-4.4600000000000004E-3</c:v>
                </c:pt>
                <c:pt idx="9143">
                  <c:v>-4.4600000000000004E-3</c:v>
                </c:pt>
                <c:pt idx="9144">
                  <c:v>-4.4600000000000004E-3</c:v>
                </c:pt>
                <c:pt idx="9145">
                  <c:v>-2.9000000000000001E-2</c:v>
                </c:pt>
                <c:pt idx="9146">
                  <c:v>9.0799999999999995E-3</c:v>
                </c:pt>
                <c:pt idx="9147">
                  <c:v>1.44E-2</c:v>
                </c:pt>
                <c:pt idx="9148">
                  <c:v>1.44E-2</c:v>
                </c:pt>
                <c:pt idx="9149">
                  <c:v>1.44E-2</c:v>
                </c:pt>
                <c:pt idx="9150">
                  <c:v>1.44E-2</c:v>
                </c:pt>
                <c:pt idx="9151">
                  <c:v>1.44E-2</c:v>
                </c:pt>
                <c:pt idx="9152">
                  <c:v>1.44E-2</c:v>
                </c:pt>
                <c:pt idx="9153">
                  <c:v>5.1299999999999998E-2</c:v>
                </c:pt>
                <c:pt idx="9154">
                  <c:v>4.1399999999999999E-2</c:v>
                </c:pt>
                <c:pt idx="9155">
                  <c:v>2.2800000000000001E-2</c:v>
                </c:pt>
                <c:pt idx="9156">
                  <c:v>2.0299999999999999E-2</c:v>
                </c:pt>
                <c:pt idx="9157">
                  <c:v>2.0299999999999999E-2</c:v>
                </c:pt>
                <c:pt idx="9158">
                  <c:v>6.6500000000000004E-2</c:v>
                </c:pt>
                <c:pt idx="9159">
                  <c:v>6.6500000000000004E-2</c:v>
                </c:pt>
                <c:pt idx="9160">
                  <c:v>-0.16500000000000001</c:v>
                </c:pt>
                <c:pt idx="9161">
                  <c:v>-4.9099999999999998E-2</c:v>
                </c:pt>
                <c:pt idx="9162">
                  <c:v>-4.9099999999999998E-2</c:v>
                </c:pt>
                <c:pt idx="9163">
                  <c:v>-0.03</c:v>
                </c:pt>
                <c:pt idx="9164">
                  <c:v>-0.03</c:v>
                </c:pt>
                <c:pt idx="9165">
                  <c:v>-6.1499999999999999E-2</c:v>
                </c:pt>
                <c:pt idx="9166">
                  <c:v>-4.7699999999999999E-2</c:v>
                </c:pt>
                <c:pt idx="9167">
                  <c:v>-4.7699999999999999E-2</c:v>
                </c:pt>
                <c:pt idx="9168">
                  <c:v>7.2700000000000004E-3</c:v>
                </c:pt>
                <c:pt idx="9169">
                  <c:v>9.4599999999999997E-3</c:v>
                </c:pt>
                <c:pt idx="9170">
                  <c:v>9.4599999999999997E-3</c:v>
                </c:pt>
                <c:pt idx="9171">
                  <c:v>9.4599999999999997E-3</c:v>
                </c:pt>
                <c:pt idx="9172">
                  <c:v>9.4599999999999997E-3</c:v>
                </c:pt>
                <c:pt idx="9173">
                  <c:v>9.4599999999999997E-3</c:v>
                </c:pt>
                <c:pt idx="9174">
                  <c:v>9.4599999999999997E-3</c:v>
                </c:pt>
                <c:pt idx="9175">
                  <c:v>9.4599999999999997E-3</c:v>
                </c:pt>
                <c:pt idx="9176">
                  <c:v>9.4599999999999997E-3</c:v>
                </c:pt>
                <c:pt idx="9177">
                  <c:v>9.4599999999999997E-3</c:v>
                </c:pt>
                <c:pt idx="9178">
                  <c:v>9.4599999999999997E-3</c:v>
                </c:pt>
                <c:pt idx="9179">
                  <c:v>-9.1300000000000006E-2</c:v>
                </c:pt>
                <c:pt idx="9180">
                  <c:v>-9.1300000000000006E-2</c:v>
                </c:pt>
                <c:pt idx="9181">
                  <c:v>7.2599999999999998E-2</c:v>
                </c:pt>
                <c:pt idx="9182">
                  <c:v>7.2599999999999998E-2</c:v>
                </c:pt>
                <c:pt idx="9183">
                  <c:v>7.2599999999999998E-2</c:v>
                </c:pt>
                <c:pt idx="9184">
                  <c:v>7.2599999999999998E-2</c:v>
                </c:pt>
                <c:pt idx="9185">
                  <c:v>7.2599999999999998E-2</c:v>
                </c:pt>
                <c:pt idx="9186">
                  <c:v>5.2900000000000003E-2</c:v>
                </c:pt>
                <c:pt idx="9187">
                  <c:v>7.1800000000000003E-2</c:v>
                </c:pt>
                <c:pt idx="9188">
                  <c:v>7.1800000000000003E-2</c:v>
                </c:pt>
                <c:pt idx="9189">
                  <c:v>7.1800000000000003E-2</c:v>
                </c:pt>
                <c:pt idx="9190">
                  <c:v>7.7499999999999999E-2</c:v>
                </c:pt>
                <c:pt idx="9191">
                  <c:v>8.6900000000000005E-2</c:v>
                </c:pt>
                <c:pt idx="9192">
                  <c:v>8.6900000000000005E-2</c:v>
                </c:pt>
                <c:pt idx="9193">
                  <c:v>8.0500000000000002E-2</c:v>
                </c:pt>
                <c:pt idx="9194">
                  <c:v>-8.7800000000000003E-2</c:v>
                </c:pt>
                <c:pt idx="9195">
                  <c:v>-8.7800000000000003E-2</c:v>
                </c:pt>
                <c:pt idx="9196">
                  <c:v>-8.7800000000000003E-2</c:v>
                </c:pt>
                <c:pt idx="9197">
                  <c:v>-8.7800000000000003E-2</c:v>
                </c:pt>
                <c:pt idx="9198">
                  <c:v>-8.7800000000000003E-2</c:v>
                </c:pt>
                <c:pt idx="9199">
                  <c:v>-8.7800000000000003E-2</c:v>
                </c:pt>
                <c:pt idx="9200">
                  <c:v>3.4500000000000003E-2</c:v>
                </c:pt>
                <c:pt idx="9201">
                  <c:v>3.4500000000000003E-2</c:v>
                </c:pt>
                <c:pt idx="9202">
                  <c:v>3.4500000000000003E-2</c:v>
                </c:pt>
                <c:pt idx="9203">
                  <c:v>3.4500000000000003E-2</c:v>
                </c:pt>
                <c:pt idx="9204">
                  <c:v>3.4500000000000003E-2</c:v>
                </c:pt>
                <c:pt idx="9205">
                  <c:v>-3.4799999999999998E-2</c:v>
                </c:pt>
                <c:pt idx="9206">
                  <c:v>-3.4799999999999998E-2</c:v>
                </c:pt>
                <c:pt idx="9207">
                  <c:v>-4.7200000000000002E-3</c:v>
                </c:pt>
                <c:pt idx="9208">
                  <c:v>-4.7200000000000002E-3</c:v>
                </c:pt>
                <c:pt idx="9209">
                  <c:v>-1.47E-2</c:v>
                </c:pt>
                <c:pt idx="9210">
                  <c:v>-2.3500000000000001E-3</c:v>
                </c:pt>
                <c:pt idx="9211">
                  <c:v>-1.5100000000000001E-2</c:v>
                </c:pt>
                <c:pt idx="9212">
                  <c:v>3.1900000000000001E-3</c:v>
                </c:pt>
                <c:pt idx="9213" formatCode="0.00E+00">
                  <c:v>5.24E-5</c:v>
                </c:pt>
                <c:pt idx="9214">
                  <c:v>9.1500000000000001E-3</c:v>
                </c:pt>
                <c:pt idx="9215">
                  <c:v>9.1500000000000001E-3</c:v>
                </c:pt>
                <c:pt idx="9216">
                  <c:v>9.1500000000000001E-3</c:v>
                </c:pt>
                <c:pt idx="9217">
                  <c:v>9.1500000000000001E-3</c:v>
                </c:pt>
                <c:pt idx="9218">
                  <c:v>9.1500000000000001E-3</c:v>
                </c:pt>
                <c:pt idx="9219">
                  <c:v>-4.6600000000000003E-2</c:v>
                </c:pt>
                <c:pt idx="9220">
                  <c:v>-4.6600000000000003E-2</c:v>
                </c:pt>
                <c:pt idx="9221">
                  <c:v>-4.6600000000000003E-2</c:v>
                </c:pt>
                <c:pt idx="9222">
                  <c:v>-4.6600000000000003E-2</c:v>
                </c:pt>
                <c:pt idx="9223">
                  <c:v>-4.6600000000000003E-2</c:v>
                </c:pt>
                <c:pt idx="9224">
                  <c:v>-4.6600000000000003E-2</c:v>
                </c:pt>
                <c:pt idx="9225">
                  <c:v>-4.6600000000000003E-2</c:v>
                </c:pt>
                <c:pt idx="9226">
                  <c:v>-4.6600000000000003E-2</c:v>
                </c:pt>
                <c:pt idx="9227">
                  <c:v>8.1099999999999992E-3</c:v>
                </c:pt>
                <c:pt idx="9228">
                  <c:v>8.1099999999999992E-3</c:v>
                </c:pt>
                <c:pt idx="9229">
                  <c:v>8.1099999999999992E-3</c:v>
                </c:pt>
                <c:pt idx="9230">
                  <c:v>8.1099999999999992E-3</c:v>
                </c:pt>
                <c:pt idx="9231">
                  <c:v>2.0899999999999998E-2</c:v>
                </c:pt>
                <c:pt idx="9232">
                  <c:v>2.0899999999999998E-2</c:v>
                </c:pt>
                <c:pt idx="9233">
                  <c:v>2.0899999999999998E-2</c:v>
                </c:pt>
                <c:pt idx="9234">
                  <c:v>2.0899999999999998E-2</c:v>
                </c:pt>
                <c:pt idx="9235">
                  <c:v>2.0899999999999998E-2</c:v>
                </c:pt>
                <c:pt idx="9236">
                  <c:v>2.0899999999999998E-2</c:v>
                </c:pt>
                <c:pt idx="9237">
                  <c:v>2.0899999999999998E-2</c:v>
                </c:pt>
                <c:pt idx="9238">
                  <c:v>2.1100000000000001E-2</c:v>
                </c:pt>
                <c:pt idx="9239">
                  <c:v>3.0700000000000002E-2</c:v>
                </c:pt>
                <c:pt idx="9240">
                  <c:v>-3.4799999999999998E-2</c:v>
                </c:pt>
                <c:pt idx="9241">
                  <c:v>2.2100000000000002E-2</c:v>
                </c:pt>
                <c:pt idx="9242">
                  <c:v>2.2100000000000002E-2</c:v>
                </c:pt>
                <c:pt idx="9243">
                  <c:v>1.52E-2</c:v>
                </c:pt>
                <c:pt idx="9244">
                  <c:v>1.52E-2</c:v>
                </c:pt>
                <c:pt idx="9245">
                  <c:v>1.52E-2</c:v>
                </c:pt>
                <c:pt idx="9246">
                  <c:v>1.52E-2</c:v>
                </c:pt>
                <c:pt idx="9247">
                  <c:v>1.52E-2</c:v>
                </c:pt>
                <c:pt idx="9248">
                  <c:v>1.52E-2</c:v>
                </c:pt>
                <c:pt idx="9249">
                  <c:v>1.52E-2</c:v>
                </c:pt>
                <c:pt idx="9250">
                  <c:v>-5.4399999999999997E-2</c:v>
                </c:pt>
                <c:pt idx="9251">
                  <c:v>-5.4399999999999997E-2</c:v>
                </c:pt>
                <c:pt idx="9252">
                  <c:v>3.39E-2</c:v>
                </c:pt>
                <c:pt idx="9253">
                  <c:v>3.39E-2</c:v>
                </c:pt>
                <c:pt idx="9254">
                  <c:v>3.39E-2</c:v>
                </c:pt>
                <c:pt idx="9255">
                  <c:v>3.39E-2</c:v>
                </c:pt>
                <c:pt idx="9256">
                  <c:v>5.9299999999999999E-2</c:v>
                </c:pt>
                <c:pt idx="9257">
                  <c:v>5.9299999999999999E-2</c:v>
                </c:pt>
                <c:pt idx="9258">
                  <c:v>5.9299999999999999E-2</c:v>
                </c:pt>
                <c:pt idx="9259">
                  <c:v>-6.4299999999999996E-2</c:v>
                </c:pt>
                <c:pt idx="9260">
                  <c:v>-6.4299999999999996E-2</c:v>
                </c:pt>
                <c:pt idx="9261">
                  <c:v>-6.4299999999999996E-2</c:v>
                </c:pt>
                <c:pt idx="9262">
                  <c:v>-6.4299999999999996E-2</c:v>
                </c:pt>
                <c:pt idx="9263">
                  <c:v>1.89E-2</c:v>
                </c:pt>
                <c:pt idx="9264">
                  <c:v>5.96E-3</c:v>
                </c:pt>
                <c:pt idx="9265">
                  <c:v>5.96E-3</c:v>
                </c:pt>
                <c:pt idx="9266">
                  <c:v>5.96E-3</c:v>
                </c:pt>
                <c:pt idx="9267">
                  <c:v>5.96E-3</c:v>
                </c:pt>
                <c:pt idx="9268">
                  <c:v>3.1600000000000003E-2</c:v>
                </c:pt>
                <c:pt idx="9269">
                  <c:v>3.1600000000000003E-2</c:v>
                </c:pt>
                <c:pt idx="9270">
                  <c:v>-2.8199999999999999E-2</c:v>
                </c:pt>
                <c:pt idx="9271">
                  <c:v>-3.2599999999999997E-2</c:v>
                </c:pt>
                <c:pt idx="9272">
                  <c:v>6.5100000000000005E-2</c:v>
                </c:pt>
                <c:pt idx="9273">
                  <c:v>6.5100000000000005E-2</c:v>
                </c:pt>
                <c:pt idx="9274">
                  <c:v>6.5100000000000005E-2</c:v>
                </c:pt>
                <c:pt idx="9275">
                  <c:v>6.5100000000000005E-2</c:v>
                </c:pt>
                <c:pt idx="9276">
                  <c:v>6.5100000000000005E-2</c:v>
                </c:pt>
                <c:pt idx="9277">
                  <c:v>6.5100000000000005E-2</c:v>
                </c:pt>
                <c:pt idx="9278">
                  <c:v>-7.3300000000000004E-2</c:v>
                </c:pt>
                <c:pt idx="9279">
                  <c:v>-2.64E-2</c:v>
                </c:pt>
                <c:pt idx="9280">
                  <c:v>-2.64E-2</c:v>
                </c:pt>
                <c:pt idx="9281">
                  <c:v>-2.4800000000000001E-4</c:v>
                </c:pt>
                <c:pt idx="9282">
                  <c:v>-2.4800000000000001E-4</c:v>
                </c:pt>
                <c:pt idx="9283">
                  <c:v>2.6599999999999999E-2</c:v>
                </c:pt>
                <c:pt idx="9284">
                  <c:v>2.6599999999999999E-2</c:v>
                </c:pt>
                <c:pt idx="9285">
                  <c:v>-5.0999999999999997E-2</c:v>
                </c:pt>
                <c:pt idx="9286">
                  <c:v>-3.3799999999999997E-2</c:v>
                </c:pt>
                <c:pt idx="9287">
                  <c:v>-3.3799999999999997E-2</c:v>
                </c:pt>
                <c:pt idx="9288">
                  <c:v>-3.3799999999999997E-2</c:v>
                </c:pt>
                <c:pt idx="9289">
                  <c:v>-2.3699999999999999E-2</c:v>
                </c:pt>
                <c:pt idx="9290">
                  <c:v>-0.09</c:v>
                </c:pt>
                <c:pt idx="9291">
                  <c:v>-0.09</c:v>
                </c:pt>
                <c:pt idx="9292">
                  <c:v>0.12</c:v>
                </c:pt>
                <c:pt idx="9293">
                  <c:v>0.12</c:v>
                </c:pt>
                <c:pt idx="9294">
                  <c:v>-0.14399999999999999</c:v>
                </c:pt>
                <c:pt idx="9295">
                  <c:v>-0.14399999999999999</c:v>
                </c:pt>
                <c:pt idx="9296">
                  <c:v>8.1799999999999998E-2</c:v>
                </c:pt>
                <c:pt idx="9297">
                  <c:v>8.1799999999999998E-2</c:v>
                </c:pt>
                <c:pt idx="9298">
                  <c:v>8.1799999999999998E-2</c:v>
                </c:pt>
                <c:pt idx="9299">
                  <c:v>8.1799999999999998E-2</c:v>
                </c:pt>
                <c:pt idx="9300">
                  <c:v>8.1799999999999998E-2</c:v>
                </c:pt>
                <c:pt idx="9301">
                  <c:v>8.1799999999999998E-2</c:v>
                </c:pt>
                <c:pt idx="9302">
                  <c:v>-8.9200000000000002E-2</c:v>
                </c:pt>
                <c:pt idx="9303">
                  <c:v>0.105</c:v>
                </c:pt>
                <c:pt idx="9304">
                  <c:v>-3.2200000000000002E-3</c:v>
                </c:pt>
                <c:pt idx="9305">
                  <c:v>-8.7399999999999995E-3</c:v>
                </c:pt>
                <c:pt idx="9306">
                  <c:v>-8.7399999999999995E-3</c:v>
                </c:pt>
                <c:pt idx="9307">
                  <c:v>-8.7399999999999995E-3</c:v>
                </c:pt>
                <c:pt idx="9308">
                  <c:v>4.6699999999999998E-2</c:v>
                </c:pt>
                <c:pt idx="9309">
                  <c:v>6.2399999999999999E-3</c:v>
                </c:pt>
                <c:pt idx="9310">
                  <c:v>6.2399999999999999E-3</c:v>
                </c:pt>
                <c:pt idx="9311">
                  <c:v>6.2399999999999999E-3</c:v>
                </c:pt>
                <c:pt idx="9312">
                  <c:v>6.2399999999999999E-3</c:v>
                </c:pt>
                <c:pt idx="9313">
                  <c:v>6.2399999999999999E-3</c:v>
                </c:pt>
                <c:pt idx="9314">
                  <c:v>6.2399999999999999E-3</c:v>
                </c:pt>
                <c:pt idx="9315">
                  <c:v>6.2399999999999999E-3</c:v>
                </c:pt>
                <c:pt idx="9316">
                  <c:v>6.2399999999999999E-3</c:v>
                </c:pt>
                <c:pt idx="9317">
                  <c:v>6.2399999999999999E-3</c:v>
                </c:pt>
                <c:pt idx="9318">
                  <c:v>-3.5299999999999998E-2</c:v>
                </c:pt>
                <c:pt idx="9319">
                  <c:v>-3.5299999999999998E-2</c:v>
                </c:pt>
                <c:pt idx="9320">
                  <c:v>-3.5299999999999998E-2</c:v>
                </c:pt>
                <c:pt idx="9321">
                  <c:v>4.2900000000000004E-3</c:v>
                </c:pt>
                <c:pt idx="9322">
                  <c:v>-4.6899999999999997E-3</c:v>
                </c:pt>
                <c:pt idx="9323">
                  <c:v>-4.6899999999999997E-3</c:v>
                </c:pt>
                <c:pt idx="9324">
                  <c:v>-4.6899999999999997E-3</c:v>
                </c:pt>
                <c:pt idx="9325">
                  <c:v>2.75E-2</c:v>
                </c:pt>
                <c:pt idx="9326">
                  <c:v>2.75E-2</c:v>
                </c:pt>
                <c:pt idx="9327">
                  <c:v>2.75E-2</c:v>
                </c:pt>
                <c:pt idx="9328">
                  <c:v>2.75E-2</c:v>
                </c:pt>
                <c:pt idx="9329">
                  <c:v>2.75E-2</c:v>
                </c:pt>
                <c:pt idx="9330">
                  <c:v>2.75E-2</c:v>
                </c:pt>
                <c:pt idx="9331">
                  <c:v>2.75E-2</c:v>
                </c:pt>
                <c:pt idx="9332">
                  <c:v>-1.12E-2</c:v>
                </c:pt>
                <c:pt idx="9333">
                  <c:v>2.0200000000000001E-3</c:v>
                </c:pt>
                <c:pt idx="9334">
                  <c:v>2.0200000000000001E-3</c:v>
                </c:pt>
                <c:pt idx="9335">
                  <c:v>2.0200000000000001E-3</c:v>
                </c:pt>
                <c:pt idx="9336">
                  <c:v>2.0200000000000001E-3</c:v>
                </c:pt>
                <c:pt idx="9337">
                  <c:v>-1.9599999999999999E-2</c:v>
                </c:pt>
                <c:pt idx="9338">
                  <c:v>-1.9599999999999999E-2</c:v>
                </c:pt>
                <c:pt idx="9339">
                  <c:v>-1.9599999999999999E-2</c:v>
                </c:pt>
                <c:pt idx="9340">
                  <c:v>-1.9599999999999999E-2</c:v>
                </c:pt>
                <c:pt idx="9341">
                  <c:v>-1.9599999999999999E-2</c:v>
                </c:pt>
                <c:pt idx="9342">
                  <c:v>-1.9599999999999999E-2</c:v>
                </c:pt>
                <c:pt idx="9343">
                  <c:v>-7.8600000000000007E-3</c:v>
                </c:pt>
                <c:pt idx="9344">
                  <c:v>-7.8600000000000007E-3</c:v>
                </c:pt>
                <c:pt idx="9345">
                  <c:v>-7.8600000000000007E-3</c:v>
                </c:pt>
                <c:pt idx="9346">
                  <c:v>-7.8600000000000007E-3</c:v>
                </c:pt>
                <c:pt idx="9347">
                  <c:v>-7.8600000000000007E-3</c:v>
                </c:pt>
                <c:pt idx="9348">
                  <c:v>-7.8600000000000007E-3</c:v>
                </c:pt>
                <c:pt idx="9349">
                  <c:v>-7.8600000000000007E-3</c:v>
                </c:pt>
                <c:pt idx="9350">
                  <c:v>-7.8600000000000007E-3</c:v>
                </c:pt>
                <c:pt idx="9351">
                  <c:v>-7.8600000000000007E-3</c:v>
                </c:pt>
                <c:pt idx="9352">
                  <c:v>-7.8600000000000007E-3</c:v>
                </c:pt>
                <c:pt idx="9353">
                  <c:v>-7.8600000000000007E-3</c:v>
                </c:pt>
                <c:pt idx="9354">
                  <c:v>-7.8600000000000007E-3</c:v>
                </c:pt>
                <c:pt idx="9355">
                  <c:v>2.33E-3</c:v>
                </c:pt>
                <c:pt idx="9356">
                  <c:v>2.33E-3</c:v>
                </c:pt>
                <c:pt idx="9357">
                  <c:v>-9.4699999999999993E-3</c:v>
                </c:pt>
                <c:pt idx="9358">
                  <c:v>-9.4699999999999993E-3</c:v>
                </c:pt>
                <c:pt idx="9359">
                  <c:v>-9.4699999999999993E-3</c:v>
                </c:pt>
                <c:pt idx="9360">
                  <c:v>-9.4699999999999993E-3</c:v>
                </c:pt>
                <c:pt idx="9361">
                  <c:v>-4.0800000000000003E-2</c:v>
                </c:pt>
                <c:pt idx="9362">
                  <c:v>-4.0800000000000003E-2</c:v>
                </c:pt>
                <c:pt idx="9363">
                  <c:v>3.5799999999999998E-2</c:v>
                </c:pt>
                <c:pt idx="9364">
                  <c:v>3.5799999999999998E-2</c:v>
                </c:pt>
                <c:pt idx="9365">
                  <c:v>3.5799999999999998E-2</c:v>
                </c:pt>
                <c:pt idx="9366">
                  <c:v>-2.18E-2</c:v>
                </c:pt>
                <c:pt idx="9367">
                  <c:v>-2.18E-2</c:v>
                </c:pt>
                <c:pt idx="9368">
                  <c:v>-2.18E-2</c:v>
                </c:pt>
                <c:pt idx="9369">
                  <c:v>-2.18E-2</c:v>
                </c:pt>
                <c:pt idx="9370">
                  <c:v>-2.18E-2</c:v>
                </c:pt>
                <c:pt idx="9371">
                  <c:v>-2.18E-2</c:v>
                </c:pt>
                <c:pt idx="9372">
                  <c:v>-2.18E-2</c:v>
                </c:pt>
                <c:pt idx="9373">
                  <c:v>-2.18E-2</c:v>
                </c:pt>
                <c:pt idx="9374">
                  <c:v>-2.18E-2</c:v>
                </c:pt>
                <c:pt idx="9375">
                  <c:v>-2.18E-2</c:v>
                </c:pt>
                <c:pt idx="9376">
                  <c:v>-2.18E-2</c:v>
                </c:pt>
                <c:pt idx="9377">
                  <c:v>2.1100000000000001E-2</c:v>
                </c:pt>
                <c:pt idx="9378">
                  <c:v>2.1100000000000001E-2</c:v>
                </c:pt>
                <c:pt idx="9379">
                  <c:v>2.1100000000000001E-2</c:v>
                </c:pt>
                <c:pt idx="9380">
                  <c:v>2.1100000000000001E-2</c:v>
                </c:pt>
                <c:pt idx="9381">
                  <c:v>2.1100000000000001E-2</c:v>
                </c:pt>
                <c:pt idx="9382">
                  <c:v>2.1100000000000001E-2</c:v>
                </c:pt>
                <c:pt idx="9383">
                  <c:v>2.1100000000000001E-2</c:v>
                </c:pt>
                <c:pt idx="9384">
                  <c:v>1.2099999999999999E-3</c:v>
                </c:pt>
                <c:pt idx="9385">
                  <c:v>6.0900000000000003E-2</c:v>
                </c:pt>
                <c:pt idx="9386">
                  <c:v>6.0900000000000003E-2</c:v>
                </c:pt>
                <c:pt idx="9387">
                  <c:v>6.0900000000000003E-2</c:v>
                </c:pt>
                <c:pt idx="9388">
                  <c:v>6.0900000000000003E-2</c:v>
                </c:pt>
                <c:pt idx="9389">
                  <c:v>6.0900000000000003E-2</c:v>
                </c:pt>
                <c:pt idx="9390">
                  <c:v>6.0900000000000003E-2</c:v>
                </c:pt>
                <c:pt idx="9391">
                  <c:v>6.0900000000000003E-2</c:v>
                </c:pt>
                <c:pt idx="9392">
                  <c:v>-3.2399999999999998E-2</c:v>
                </c:pt>
                <c:pt idx="9393">
                  <c:v>-3.2399999999999998E-2</c:v>
                </c:pt>
                <c:pt idx="9394">
                  <c:v>3.1399999999999997E-2</c:v>
                </c:pt>
                <c:pt idx="9395">
                  <c:v>9.3200000000000002E-3</c:v>
                </c:pt>
                <c:pt idx="9396">
                  <c:v>2.7400000000000001E-2</c:v>
                </c:pt>
                <c:pt idx="9397">
                  <c:v>2.7400000000000001E-2</c:v>
                </c:pt>
                <c:pt idx="9398">
                  <c:v>2.7400000000000001E-2</c:v>
                </c:pt>
                <c:pt idx="9399">
                  <c:v>2.7400000000000001E-2</c:v>
                </c:pt>
                <c:pt idx="9400">
                  <c:v>2.7400000000000001E-2</c:v>
                </c:pt>
                <c:pt idx="9401">
                  <c:v>2.7400000000000001E-2</c:v>
                </c:pt>
                <c:pt idx="9402">
                  <c:v>-6.8500000000000005E-2</c:v>
                </c:pt>
                <c:pt idx="9403">
                  <c:v>-6.8500000000000005E-2</c:v>
                </c:pt>
                <c:pt idx="9404">
                  <c:v>-6.8500000000000005E-2</c:v>
                </c:pt>
                <c:pt idx="9405">
                  <c:v>-6.8500000000000005E-2</c:v>
                </c:pt>
                <c:pt idx="9406">
                  <c:v>-6.8500000000000005E-2</c:v>
                </c:pt>
                <c:pt idx="9407">
                  <c:v>8.8099999999999998E-2</c:v>
                </c:pt>
                <c:pt idx="9408">
                  <c:v>8.8099999999999998E-2</c:v>
                </c:pt>
                <c:pt idx="9409">
                  <c:v>-9.0999999999999998E-2</c:v>
                </c:pt>
                <c:pt idx="9410">
                  <c:v>-9.0999999999999998E-2</c:v>
                </c:pt>
                <c:pt idx="9411">
                  <c:v>-9.0999999999999998E-2</c:v>
                </c:pt>
                <c:pt idx="9412">
                  <c:v>-9.0999999999999998E-2</c:v>
                </c:pt>
                <c:pt idx="9413">
                  <c:v>-9.0999999999999998E-2</c:v>
                </c:pt>
                <c:pt idx="9414">
                  <c:v>-9.0999999999999998E-2</c:v>
                </c:pt>
                <c:pt idx="9415">
                  <c:v>-9.0999999999999998E-2</c:v>
                </c:pt>
                <c:pt idx="9416">
                  <c:v>-9.0999999999999998E-2</c:v>
                </c:pt>
                <c:pt idx="9417">
                  <c:v>-9.0999999999999998E-2</c:v>
                </c:pt>
                <c:pt idx="9418">
                  <c:v>-9.0999999999999998E-2</c:v>
                </c:pt>
                <c:pt idx="9419">
                  <c:v>-3.2099999999999997E-2</c:v>
                </c:pt>
                <c:pt idx="9420">
                  <c:v>-3.2099999999999997E-2</c:v>
                </c:pt>
                <c:pt idx="9421">
                  <c:v>-3.2099999999999997E-2</c:v>
                </c:pt>
                <c:pt idx="9422">
                  <c:v>-3.2099999999999997E-2</c:v>
                </c:pt>
                <c:pt idx="9423">
                  <c:v>-3.2099999999999997E-2</c:v>
                </c:pt>
                <c:pt idx="9424">
                  <c:v>-3.2099999999999997E-2</c:v>
                </c:pt>
                <c:pt idx="9425">
                  <c:v>-3.2099999999999997E-2</c:v>
                </c:pt>
                <c:pt idx="9426">
                  <c:v>2.9499999999999999E-3</c:v>
                </c:pt>
                <c:pt idx="9427">
                  <c:v>2.9499999999999999E-3</c:v>
                </c:pt>
                <c:pt idx="9428">
                  <c:v>-4.6499999999999996E-3</c:v>
                </c:pt>
                <c:pt idx="9429">
                  <c:v>5.1900000000000002E-2</c:v>
                </c:pt>
                <c:pt idx="9430">
                  <c:v>5.1900000000000002E-2</c:v>
                </c:pt>
                <c:pt idx="9431">
                  <c:v>2.8999999999999998E-3</c:v>
                </c:pt>
                <c:pt idx="9432">
                  <c:v>2.8999999999999998E-3</c:v>
                </c:pt>
                <c:pt idx="9433">
                  <c:v>2.8999999999999998E-3</c:v>
                </c:pt>
                <c:pt idx="9434">
                  <c:v>2.8999999999999998E-3</c:v>
                </c:pt>
                <c:pt idx="9435">
                  <c:v>2.8999999999999998E-3</c:v>
                </c:pt>
                <c:pt idx="9436">
                  <c:v>1.2999999999999999E-2</c:v>
                </c:pt>
                <c:pt idx="9437">
                  <c:v>1.2999999999999999E-2</c:v>
                </c:pt>
                <c:pt idx="9438">
                  <c:v>1.2999999999999999E-2</c:v>
                </c:pt>
                <c:pt idx="9439">
                  <c:v>1.2999999999999999E-2</c:v>
                </c:pt>
                <c:pt idx="9440">
                  <c:v>1.2999999999999999E-2</c:v>
                </c:pt>
                <c:pt idx="9441">
                  <c:v>1.2999999999999999E-2</c:v>
                </c:pt>
                <c:pt idx="9442">
                  <c:v>1.2999999999999999E-2</c:v>
                </c:pt>
                <c:pt idx="9443">
                  <c:v>5.6800000000000003E-2</c:v>
                </c:pt>
                <c:pt idx="9444">
                  <c:v>-2.87E-2</c:v>
                </c:pt>
                <c:pt idx="9445">
                  <c:v>-2.87E-2</c:v>
                </c:pt>
                <c:pt idx="9446">
                  <c:v>-2.87E-2</c:v>
                </c:pt>
                <c:pt idx="9447">
                  <c:v>-2.3900000000000001E-2</c:v>
                </c:pt>
                <c:pt idx="9448">
                  <c:v>-2.3900000000000001E-2</c:v>
                </c:pt>
                <c:pt idx="9449">
                  <c:v>-2.3900000000000001E-2</c:v>
                </c:pt>
                <c:pt idx="9450">
                  <c:v>1.4800000000000001E-2</c:v>
                </c:pt>
                <c:pt idx="9451">
                  <c:v>7.4200000000000004E-3</c:v>
                </c:pt>
                <c:pt idx="9452">
                  <c:v>-3.7499999999999999E-2</c:v>
                </c:pt>
                <c:pt idx="9453">
                  <c:v>-3.7499999999999999E-2</c:v>
                </c:pt>
                <c:pt idx="9454">
                  <c:v>-3.7499999999999999E-2</c:v>
                </c:pt>
                <c:pt idx="9455">
                  <c:v>-3.7499999999999999E-2</c:v>
                </c:pt>
                <c:pt idx="9456">
                  <c:v>-3.7499999999999999E-2</c:v>
                </c:pt>
                <c:pt idx="9457">
                  <c:v>-3.7499999999999999E-2</c:v>
                </c:pt>
                <c:pt idx="9458">
                  <c:v>-3.7499999999999999E-2</c:v>
                </c:pt>
                <c:pt idx="9459">
                  <c:v>-3.7499999999999999E-2</c:v>
                </c:pt>
                <c:pt idx="9460">
                  <c:v>-3.7499999999999999E-2</c:v>
                </c:pt>
                <c:pt idx="9461">
                  <c:v>-3.7499999999999999E-2</c:v>
                </c:pt>
                <c:pt idx="9462">
                  <c:v>-3.7499999999999999E-2</c:v>
                </c:pt>
                <c:pt idx="9463">
                  <c:v>-3.7499999999999999E-2</c:v>
                </c:pt>
                <c:pt idx="9464">
                  <c:v>1.11E-2</c:v>
                </c:pt>
                <c:pt idx="9465">
                  <c:v>-8.7100000000000007E-3</c:v>
                </c:pt>
                <c:pt idx="9466">
                  <c:v>-8.7100000000000007E-3</c:v>
                </c:pt>
                <c:pt idx="9467">
                  <c:v>-8.7100000000000007E-3</c:v>
                </c:pt>
                <c:pt idx="9468">
                  <c:v>-8.7100000000000007E-3</c:v>
                </c:pt>
                <c:pt idx="9469">
                  <c:v>-8.7100000000000007E-3</c:v>
                </c:pt>
                <c:pt idx="9470">
                  <c:v>5.8100000000000001E-3</c:v>
                </c:pt>
                <c:pt idx="9471">
                  <c:v>5.7099999999999998E-2</c:v>
                </c:pt>
                <c:pt idx="9472">
                  <c:v>5.7099999999999998E-2</c:v>
                </c:pt>
                <c:pt idx="9473">
                  <c:v>5.7099999999999998E-2</c:v>
                </c:pt>
                <c:pt idx="9474">
                  <c:v>5.7099999999999998E-2</c:v>
                </c:pt>
                <c:pt idx="9475">
                  <c:v>5.7099999999999998E-2</c:v>
                </c:pt>
                <c:pt idx="9476">
                  <c:v>0.14000000000000001</c:v>
                </c:pt>
                <c:pt idx="9477">
                  <c:v>-0.14299999999999999</c:v>
                </c:pt>
                <c:pt idx="9478">
                  <c:v>-5.7799999999999997E-2</c:v>
                </c:pt>
                <c:pt idx="9479">
                  <c:v>-5.7799999999999997E-2</c:v>
                </c:pt>
                <c:pt idx="9480">
                  <c:v>-5.7799999999999997E-2</c:v>
                </c:pt>
                <c:pt idx="9481">
                  <c:v>-5.7799999999999997E-2</c:v>
                </c:pt>
                <c:pt idx="9482">
                  <c:v>-5.7799999999999997E-2</c:v>
                </c:pt>
                <c:pt idx="9483">
                  <c:v>1.2E-2</c:v>
                </c:pt>
                <c:pt idx="9484">
                  <c:v>1.83E-2</c:v>
                </c:pt>
                <c:pt idx="9485">
                  <c:v>5.4800000000000001E-2</c:v>
                </c:pt>
                <c:pt idx="9486">
                  <c:v>3.7600000000000001E-2</c:v>
                </c:pt>
                <c:pt idx="9487">
                  <c:v>3.7600000000000001E-2</c:v>
                </c:pt>
                <c:pt idx="9488">
                  <c:v>3.7600000000000001E-2</c:v>
                </c:pt>
                <c:pt idx="9489">
                  <c:v>3.7600000000000001E-2</c:v>
                </c:pt>
                <c:pt idx="9490">
                  <c:v>3.7600000000000001E-2</c:v>
                </c:pt>
                <c:pt idx="9491">
                  <c:v>-1.09E-2</c:v>
                </c:pt>
                <c:pt idx="9492">
                  <c:v>-3.15E-3</c:v>
                </c:pt>
                <c:pt idx="9493">
                  <c:v>-3.15E-3</c:v>
                </c:pt>
                <c:pt idx="9494">
                  <c:v>-3.15E-3</c:v>
                </c:pt>
                <c:pt idx="9495">
                  <c:v>-3.15E-3</c:v>
                </c:pt>
                <c:pt idx="9496">
                  <c:v>-3.15E-3</c:v>
                </c:pt>
                <c:pt idx="9497">
                  <c:v>-2.7300000000000001E-2</c:v>
                </c:pt>
                <c:pt idx="9498">
                  <c:v>-2.7300000000000001E-2</c:v>
                </c:pt>
                <c:pt idx="9499">
                  <c:v>-2.7300000000000001E-2</c:v>
                </c:pt>
                <c:pt idx="9500">
                  <c:v>-2.7300000000000001E-2</c:v>
                </c:pt>
                <c:pt idx="9501">
                  <c:v>-8.7400000000000005E-2</c:v>
                </c:pt>
                <c:pt idx="9502">
                  <c:v>-8.7400000000000005E-2</c:v>
                </c:pt>
                <c:pt idx="9503">
                  <c:v>-8.7400000000000005E-2</c:v>
                </c:pt>
                <c:pt idx="9504">
                  <c:v>-8.7400000000000005E-2</c:v>
                </c:pt>
                <c:pt idx="9505">
                  <c:v>-8.7400000000000005E-2</c:v>
                </c:pt>
                <c:pt idx="9506">
                  <c:v>-6.4199999999999993E-2</c:v>
                </c:pt>
                <c:pt idx="9507">
                  <c:v>-6.4199999999999993E-2</c:v>
                </c:pt>
                <c:pt idx="9508">
                  <c:v>2.8000000000000001E-2</c:v>
                </c:pt>
                <c:pt idx="9509">
                  <c:v>2.8000000000000001E-2</c:v>
                </c:pt>
                <c:pt idx="9510">
                  <c:v>-7.17E-2</c:v>
                </c:pt>
                <c:pt idx="9511">
                  <c:v>-7.17E-2</c:v>
                </c:pt>
                <c:pt idx="9512">
                  <c:v>-7.17E-2</c:v>
                </c:pt>
                <c:pt idx="9513">
                  <c:v>-7.17E-2</c:v>
                </c:pt>
                <c:pt idx="9514">
                  <c:v>-7.17E-2</c:v>
                </c:pt>
                <c:pt idx="9515">
                  <c:v>7.1499999999999994E-2</c:v>
                </c:pt>
                <c:pt idx="9516">
                  <c:v>7.1499999999999994E-2</c:v>
                </c:pt>
                <c:pt idx="9517">
                  <c:v>7.1499999999999994E-2</c:v>
                </c:pt>
                <c:pt idx="9518">
                  <c:v>7.1499999999999994E-2</c:v>
                </c:pt>
                <c:pt idx="9519">
                  <c:v>7.1499999999999994E-2</c:v>
                </c:pt>
                <c:pt idx="9520">
                  <c:v>-7.5999999999999998E-2</c:v>
                </c:pt>
                <c:pt idx="9521">
                  <c:v>-7.5999999999999998E-2</c:v>
                </c:pt>
                <c:pt idx="9522">
                  <c:v>-7.5999999999999998E-2</c:v>
                </c:pt>
                <c:pt idx="9523">
                  <c:v>-7.5999999999999998E-2</c:v>
                </c:pt>
                <c:pt idx="9524">
                  <c:v>-7.5999999999999998E-2</c:v>
                </c:pt>
                <c:pt idx="9525">
                  <c:v>-7.5999999999999998E-2</c:v>
                </c:pt>
                <c:pt idx="9526">
                  <c:v>5.0299999999999997E-2</c:v>
                </c:pt>
                <c:pt idx="9527">
                  <c:v>5.0299999999999997E-2</c:v>
                </c:pt>
                <c:pt idx="9528">
                  <c:v>3.2000000000000001E-2</c:v>
                </c:pt>
                <c:pt idx="9529">
                  <c:v>-1.35E-2</c:v>
                </c:pt>
                <c:pt idx="9530">
                  <c:v>-1.2E-2</c:v>
                </c:pt>
                <c:pt idx="9531">
                  <c:v>-1.2E-2</c:v>
                </c:pt>
                <c:pt idx="9532">
                  <c:v>2.64E-2</c:v>
                </c:pt>
                <c:pt idx="9533">
                  <c:v>2.64E-2</c:v>
                </c:pt>
                <c:pt idx="9534">
                  <c:v>2.64E-2</c:v>
                </c:pt>
                <c:pt idx="9535">
                  <c:v>2.64E-2</c:v>
                </c:pt>
                <c:pt idx="9536">
                  <c:v>2.64E-2</c:v>
                </c:pt>
                <c:pt idx="9537">
                  <c:v>2.64E-2</c:v>
                </c:pt>
                <c:pt idx="9538">
                  <c:v>2.64E-2</c:v>
                </c:pt>
                <c:pt idx="9539">
                  <c:v>-1.7600000000000001E-2</c:v>
                </c:pt>
                <c:pt idx="9540">
                  <c:v>-1.7600000000000001E-2</c:v>
                </c:pt>
                <c:pt idx="9541">
                  <c:v>3.8199999999999998E-2</c:v>
                </c:pt>
                <c:pt idx="9542">
                  <c:v>3.8199999999999998E-2</c:v>
                </c:pt>
                <c:pt idx="9543">
                  <c:v>3.8199999999999998E-2</c:v>
                </c:pt>
                <c:pt idx="9544">
                  <c:v>3.8199999999999998E-2</c:v>
                </c:pt>
                <c:pt idx="9545">
                  <c:v>3.8199999999999998E-2</c:v>
                </c:pt>
                <c:pt idx="9546">
                  <c:v>6.7400000000000002E-2</c:v>
                </c:pt>
                <c:pt idx="9547">
                  <c:v>-3.4799999999999998E-2</c:v>
                </c:pt>
                <c:pt idx="9548">
                  <c:v>-2.7799999999999998E-2</c:v>
                </c:pt>
                <c:pt idx="9549">
                  <c:v>-2.7799999999999998E-2</c:v>
                </c:pt>
                <c:pt idx="9550">
                  <c:v>9.3399999999999993E-3</c:v>
                </c:pt>
                <c:pt idx="9551">
                  <c:v>9.3399999999999993E-3</c:v>
                </c:pt>
                <c:pt idx="9552">
                  <c:v>9.3399999999999993E-3</c:v>
                </c:pt>
                <c:pt idx="9553">
                  <c:v>9.3399999999999993E-3</c:v>
                </c:pt>
                <c:pt idx="9554">
                  <c:v>9.3399999999999993E-3</c:v>
                </c:pt>
                <c:pt idx="9555">
                  <c:v>-1.6899999999999998E-2</c:v>
                </c:pt>
                <c:pt idx="9556">
                  <c:v>-1.6899999999999998E-2</c:v>
                </c:pt>
                <c:pt idx="9557">
                  <c:v>-1.6899999999999998E-2</c:v>
                </c:pt>
                <c:pt idx="9558">
                  <c:v>1.5100000000000001E-2</c:v>
                </c:pt>
                <c:pt idx="9559">
                  <c:v>1.5100000000000001E-2</c:v>
                </c:pt>
                <c:pt idx="9560">
                  <c:v>1.5100000000000001E-2</c:v>
                </c:pt>
                <c:pt idx="9561">
                  <c:v>1.5100000000000001E-2</c:v>
                </c:pt>
                <c:pt idx="9562">
                  <c:v>1.5100000000000001E-2</c:v>
                </c:pt>
                <c:pt idx="9563">
                  <c:v>1.5100000000000001E-2</c:v>
                </c:pt>
                <c:pt idx="9564">
                  <c:v>1.5100000000000001E-2</c:v>
                </c:pt>
                <c:pt idx="9565">
                  <c:v>1.5100000000000001E-2</c:v>
                </c:pt>
                <c:pt idx="9566">
                  <c:v>1.5100000000000001E-2</c:v>
                </c:pt>
                <c:pt idx="9567">
                  <c:v>1.5100000000000001E-2</c:v>
                </c:pt>
                <c:pt idx="9568">
                  <c:v>1.5100000000000001E-2</c:v>
                </c:pt>
                <c:pt idx="9569">
                  <c:v>1.5100000000000001E-2</c:v>
                </c:pt>
                <c:pt idx="9570">
                  <c:v>1.9099999999999999E-2</c:v>
                </c:pt>
                <c:pt idx="9571">
                  <c:v>-1.34E-2</c:v>
                </c:pt>
                <c:pt idx="9572">
                  <c:v>-4.8399999999999997E-3</c:v>
                </c:pt>
                <c:pt idx="9573">
                  <c:v>-4.8399999999999997E-3</c:v>
                </c:pt>
                <c:pt idx="9574">
                  <c:v>-4.8399999999999997E-3</c:v>
                </c:pt>
                <c:pt idx="9575">
                  <c:v>3.1E-2</c:v>
                </c:pt>
                <c:pt idx="9576">
                  <c:v>3.1E-2</c:v>
                </c:pt>
                <c:pt idx="9577">
                  <c:v>3.1E-2</c:v>
                </c:pt>
                <c:pt idx="9578">
                  <c:v>3.1E-2</c:v>
                </c:pt>
                <c:pt idx="9579">
                  <c:v>3.1E-2</c:v>
                </c:pt>
                <c:pt idx="9580">
                  <c:v>3.1E-2</c:v>
                </c:pt>
                <c:pt idx="9581">
                  <c:v>3.1E-2</c:v>
                </c:pt>
                <c:pt idx="9582">
                  <c:v>3.1E-2</c:v>
                </c:pt>
                <c:pt idx="9583">
                  <c:v>3.1E-2</c:v>
                </c:pt>
                <c:pt idx="9584">
                  <c:v>3.1E-2</c:v>
                </c:pt>
                <c:pt idx="9585">
                  <c:v>3.1600000000000003E-2</c:v>
                </c:pt>
                <c:pt idx="9586">
                  <c:v>3.1600000000000003E-2</c:v>
                </c:pt>
                <c:pt idx="9587">
                  <c:v>-3.0699999999999998E-3</c:v>
                </c:pt>
                <c:pt idx="9588">
                  <c:v>-3.0699999999999998E-3</c:v>
                </c:pt>
                <c:pt idx="9589">
                  <c:v>-3.0699999999999998E-3</c:v>
                </c:pt>
                <c:pt idx="9590">
                  <c:v>1.23E-2</c:v>
                </c:pt>
                <c:pt idx="9591" formatCode="0.00E+00">
                  <c:v>4.1100000000000003E-5</c:v>
                </c:pt>
                <c:pt idx="9592">
                  <c:v>8.6700000000000006E-3</c:v>
                </c:pt>
                <c:pt idx="9593">
                  <c:v>8.6700000000000006E-3</c:v>
                </c:pt>
                <c:pt idx="9594">
                  <c:v>-9.5700000000000004E-3</c:v>
                </c:pt>
                <c:pt idx="9595">
                  <c:v>-9.5700000000000004E-3</c:v>
                </c:pt>
                <c:pt idx="9596">
                  <c:v>-9.5700000000000004E-3</c:v>
                </c:pt>
                <c:pt idx="9597">
                  <c:v>-9.5700000000000004E-3</c:v>
                </c:pt>
                <c:pt idx="9598">
                  <c:v>-9.5700000000000004E-3</c:v>
                </c:pt>
                <c:pt idx="9599">
                  <c:v>-9.5700000000000004E-3</c:v>
                </c:pt>
                <c:pt idx="9600">
                  <c:v>-9.5700000000000004E-3</c:v>
                </c:pt>
                <c:pt idx="9601">
                  <c:v>-9.5700000000000004E-3</c:v>
                </c:pt>
                <c:pt idx="9602">
                  <c:v>-9.5700000000000004E-3</c:v>
                </c:pt>
                <c:pt idx="9603">
                  <c:v>-9.5700000000000004E-3</c:v>
                </c:pt>
                <c:pt idx="9604">
                  <c:v>-9.5700000000000004E-3</c:v>
                </c:pt>
                <c:pt idx="9605">
                  <c:v>-9.5700000000000004E-3</c:v>
                </c:pt>
                <c:pt idx="9606">
                  <c:v>-9.5700000000000004E-3</c:v>
                </c:pt>
                <c:pt idx="9607">
                  <c:v>-9.5700000000000004E-3</c:v>
                </c:pt>
                <c:pt idx="9608">
                  <c:v>-9.5700000000000004E-3</c:v>
                </c:pt>
                <c:pt idx="9609">
                  <c:v>-9.5700000000000004E-3</c:v>
                </c:pt>
                <c:pt idx="9610">
                  <c:v>4.3400000000000001E-2</c:v>
                </c:pt>
                <c:pt idx="9611">
                  <c:v>-4.9599999999999998E-2</c:v>
                </c:pt>
                <c:pt idx="9612">
                  <c:v>-4.9599999999999998E-2</c:v>
                </c:pt>
                <c:pt idx="9613">
                  <c:v>-4.9599999999999998E-2</c:v>
                </c:pt>
                <c:pt idx="9614">
                  <c:v>-2.1899999999999999E-2</c:v>
                </c:pt>
                <c:pt idx="9615">
                  <c:v>-2.3099999999999999E-2</c:v>
                </c:pt>
                <c:pt idx="9616">
                  <c:v>-2.3099999999999999E-2</c:v>
                </c:pt>
                <c:pt idx="9617">
                  <c:v>-2.3099999999999999E-2</c:v>
                </c:pt>
                <c:pt idx="9618">
                  <c:v>-2.3099999999999999E-2</c:v>
                </c:pt>
                <c:pt idx="9619">
                  <c:v>-2.3099999999999999E-2</c:v>
                </c:pt>
                <c:pt idx="9620">
                  <c:v>-2.0100000000000001E-3</c:v>
                </c:pt>
                <c:pt idx="9621">
                  <c:v>-2.0100000000000001E-3</c:v>
                </c:pt>
                <c:pt idx="9622">
                  <c:v>-2.0100000000000001E-3</c:v>
                </c:pt>
                <c:pt idx="9623">
                  <c:v>-2.0100000000000001E-3</c:v>
                </c:pt>
                <c:pt idx="9624">
                  <c:v>-6.3399999999999998E-2</c:v>
                </c:pt>
                <c:pt idx="9625">
                  <c:v>9.8399999999999998E-3</c:v>
                </c:pt>
                <c:pt idx="9626">
                  <c:v>9.8399999999999998E-3</c:v>
                </c:pt>
                <c:pt idx="9627">
                  <c:v>9.8399999999999998E-3</c:v>
                </c:pt>
                <c:pt idx="9628">
                  <c:v>9.8399999999999998E-3</c:v>
                </c:pt>
                <c:pt idx="9629">
                  <c:v>9.8399999999999998E-3</c:v>
                </c:pt>
                <c:pt idx="9630">
                  <c:v>9.8399999999999998E-3</c:v>
                </c:pt>
                <c:pt idx="9631">
                  <c:v>-5.6300000000000003E-2</c:v>
                </c:pt>
                <c:pt idx="9632">
                  <c:v>-5.6300000000000003E-2</c:v>
                </c:pt>
                <c:pt idx="9633">
                  <c:v>-5.6300000000000003E-2</c:v>
                </c:pt>
                <c:pt idx="9634">
                  <c:v>-5.6300000000000003E-2</c:v>
                </c:pt>
                <c:pt idx="9635">
                  <c:v>-5.6300000000000003E-2</c:v>
                </c:pt>
                <c:pt idx="9636">
                  <c:v>-6.3100000000000003E-2</c:v>
                </c:pt>
                <c:pt idx="9637">
                  <c:v>-1.84E-2</c:v>
                </c:pt>
                <c:pt idx="9638">
                  <c:v>-1.84E-2</c:v>
                </c:pt>
                <c:pt idx="9639">
                  <c:v>-1.84E-2</c:v>
                </c:pt>
                <c:pt idx="9640">
                  <c:v>-1.84E-2</c:v>
                </c:pt>
                <c:pt idx="9641">
                  <c:v>2.5200000000000001E-3</c:v>
                </c:pt>
                <c:pt idx="9642">
                  <c:v>2.5200000000000001E-3</c:v>
                </c:pt>
                <c:pt idx="9643">
                  <c:v>2.5200000000000001E-3</c:v>
                </c:pt>
                <c:pt idx="9644">
                  <c:v>2.5200000000000001E-3</c:v>
                </c:pt>
                <c:pt idx="9645">
                  <c:v>2.5200000000000001E-3</c:v>
                </c:pt>
                <c:pt idx="9646">
                  <c:v>2.5200000000000001E-3</c:v>
                </c:pt>
                <c:pt idx="9647">
                  <c:v>2.5200000000000001E-3</c:v>
                </c:pt>
                <c:pt idx="9648">
                  <c:v>2.5200000000000001E-3</c:v>
                </c:pt>
                <c:pt idx="9649">
                  <c:v>2.5200000000000001E-3</c:v>
                </c:pt>
                <c:pt idx="9650">
                  <c:v>2.5200000000000001E-3</c:v>
                </c:pt>
                <c:pt idx="9651">
                  <c:v>2.5200000000000001E-3</c:v>
                </c:pt>
                <c:pt idx="9652">
                  <c:v>2.5200000000000001E-3</c:v>
                </c:pt>
                <c:pt idx="9653">
                  <c:v>2.5200000000000001E-3</c:v>
                </c:pt>
                <c:pt idx="9654">
                  <c:v>2.5200000000000001E-3</c:v>
                </c:pt>
                <c:pt idx="9655">
                  <c:v>2.5200000000000001E-3</c:v>
                </c:pt>
                <c:pt idx="9656">
                  <c:v>4.4999999999999998E-2</c:v>
                </c:pt>
                <c:pt idx="9657">
                  <c:v>-4.6100000000000002E-2</c:v>
                </c:pt>
                <c:pt idx="9658">
                  <c:v>-4.6100000000000002E-2</c:v>
                </c:pt>
                <c:pt idx="9659">
                  <c:v>-4.6100000000000002E-2</c:v>
                </c:pt>
                <c:pt idx="9660">
                  <c:v>-4.6100000000000002E-2</c:v>
                </c:pt>
                <c:pt idx="9661">
                  <c:v>0.02</c:v>
                </c:pt>
                <c:pt idx="9662">
                  <c:v>0.02</c:v>
                </c:pt>
                <c:pt idx="9663">
                  <c:v>2.1399999999999999E-2</c:v>
                </c:pt>
                <c:pt idx="9664">
                  <c:v>6.54E-2</c:v>
                </c:pt>
                <c:pt idx="9665">
                  <c:v>6.54E-2</c:v>
                </c:pt>
                <c:pt idx="9666">
                  <c:v>0.11600000000000001</c:v>
                </c:pt>
                <c:pt idx="9667">
                  <c:v>0.11600000000000001</c:v>
                </c:pt>
                <c:pt idx="9668">
                  <c:v>-1.1900000000000001E-2</c:v>
                </c:pt>
                <c:pt idx="9669">
                  <c:v>-1.1900000000000001E-2</c:v>
                </c:pt>
                <c:pt idx="9670">
                  <c:v>1.4500000000000001E-2</c:v>
                </c:pt>
                <c:pt idx="9671">
                  <c:v>1.4500000000000001E-2</c:v>
                </c:pt>
                <c:pt idx="9672">
                  <c:v>1.4500000000000001E-2</c:v>
                </c:pt>
                <c:pt idx="9673">
                  <c:v>1.4500000000000001E-2</c:v>
                </c:pt>
                <c:pt idx="9674">
                  <c:v>1.4500000000000001E-2</c:v>
                </c:pt>
                <c:pt idx="9675">
                  <c:v>1.4500000000000001E-2</c:v>
                </c:pt>
                <c:pt idx="9676">
                  <c:v>1.4500000000000001E-2</c:v>
                </c:pt>
                <c:pt idx="9677">
                  <c:v>1.4500000000000001E-2</c:v>
                </c:pt>
                <c:pt idx="9678">
                  <c:v>1.4500000000000001E-2</c:v>
                </c:pt>
                <c:pt idx="9679">
                  <c:v>1.4500000000000001E-2</c:v>
                </c:pt>
                <c:pt idx="9680">
                  <c:v>1.4500000000000001E-2</c:v>
                </c:pt>
                <c:pt idx="9681">
                  <c:v>1.4500000000000001E-2</c:v>
                </c:pt>
                <c:pt idx="9682">
                  <c:v>-5.4699999999999999E-2</c:v>
                </c:pt>
                <c:pt idx="9683">
                  <c:v>-5.4699999999999999E-2</c:v>
                </c:pt>
                <c:pt idx="9684">
                  <c:v>-5.4699999999999999E-2</c:v>
                </c:pt>
                <c:pt idx="9685">
                  <c:v>-5.4699999999999999E-2</c:v>
                </c:pt>
                <c:pt idx="9686">
                  <c:v>6.3200000000000006E-2</c:v>
                </c:pt>
                <c:pt idx="9687">
                  <c:v>6.3200000000000006E-2</c:v>
                </c:pt>
                <c:pt idx="9688">
                  <c:v>6.3200000000000006E-2</c:v>
                </c:pt>
                <c:pt idx="9689">
                  <c:v>-1.15E-3</c:v>
                </c:pt>
                <c:pt idx="9690">
                  <c:v>-6.3E-2</c:v>
                </c:pt>
                <c:pt idx="9691">
                  <c:v>-6.3E-2</c:v>
                </c:pt>
                <c:pt idx="9692">
                  <c:v>-6.3E-2</c:v>
                </c:pt>
                <c:pt idx="9693">
                  <c:v>-6.3E-2</c:v>
                </c:pt>
                <c:pt idx="9694">
                  <c:v>-1.8200000000000001E-2</c:v>
                </c:pt>
                <c:pt idx="9695">
                  <c:v>-1.8200000000000001E-2</c:v>
                </c:pt>
                <c:pt idx="9696">
                  <c:v>-1.8200000000000001E-2</c:v>
                </c:pt>
                <c:pt idx="9697">
                  <c:v>-1.8200000000000001E-2</c:v>
                </c:pt>
                <c:pt idx="9698">
                  <c:v>-1.8200000000000001E-2</c:v>
                </c:pt>
                <c:pt idx="9699">
                  <c:v>-1.8200000000000001E-2</c:v>
                </c:pt>
                <c:pt idx="9700">
                  <c:v>-1.8200000000000001E-2</c:v>
                </c:pt>
                <c:pt idx="9701">
                  <c:v>-1.8200000000000001E-2</c:v>
                </c:pt>
                <c:pt idx="9702">
                  <c:v>3.98E-3</c:v>
                </c:pt>
                <c:pt idx="9703">
                  <c:v>3.98E-3</c:v>
                </c:pt>
                <c:pt idx="9704">
                  <c:v>3.98E-3</c:v>
                </c:pt>
                <c:pt idx="9705">
                  <c:v>3.2099999999999997E-2</c:v>
                </c:pt>
                <c:pt idx="9706">
                  <c:v>3.2099999999999997E-2</c:v>
                </c:pt>
                <c:pt idx="9707">
                  <c:v>-2.2499999999999999E-2</c:v>
                </c:pt>
                <c:pt idx="9708">
                  <c:v>-2.2499999999999999E-2</c:v>
                </c:pt>
                <c:pt idx="9709">
                  <c:v>-2.2499999999999999E-2</c:v>
                </c:pt>
                <c:pt idx="9710">
                  <c:v>-2.2499999999999999E-2</c:v>
                </c:pt>
                <c:pt idx="9711">
                  <c:v>-2.2499999999999999E-2</c:v>
                </c:pt>
                <c:pt idx="9712">
                  <c:v>-2.2499999999999999E-2</c:v>
                </c:pt>
                <c:pt idx="9713">
                  <c:v>-2.2499999999999999E-2</c:v>
                </c:pt>
                <c:pt idx="9714">
                  <c:v>-2.2499999999999999E-2</c:v>
                </c:pt>
                <c:pt idx="9715">
                  <c:v>-2.2499999999999999E-2</c:v>
                </c:pt>
                <c:pt idx="9716">
                  <c:v>-2.2499999999999999E-2</c:v>
                </c:pt>
                <c:pt idx="9717">
                  <c:v>-2.2499999999999999E-2</c:v>
                </c:pt>
                <c:pt idx="9718">
                  <c:v>-2.2499999999999999E-2</c:v>
                </c:pt>
                <c:pt idx="9719">
                  <c:v>-2.2499999999999999E-2</c:v>
                </c:pt>
                <c:pt idx="9720">
                  <c:v>-4.8599999999999997E-2</c:v>
                </c:pt>
                <c:pt idx="9721">
                  <c:v>-9.8900000000000002E-2</c:v>
                </c:pt>
                <c:pt idx="9722">
                  <c:v>-0.16600000000000001</c:v>
                </c:pt>
                <c:pt idx="9723">
                  <c:v>-0.16600000000000001</c:v>
                </c:pt>
                <c:pt idx="9724">
                  <c:v>-0.13300000000000001</c:v>
                </c:pt>
                <c:pt idx="9725">
                  <c:v>3.0500000000000002E-3</c:v>
                </c:pt>
                <c:pt idx="9726">
                  <c:v>3.0500000000000002E-3</c:v>
                </c:pt>
                <c:pt idx="9727">
                  <c:v>3.0500000000000002E-3</c:v>
                </c:pt>
                <c:pt idx="9728">
                  <c:v>3.0500000000000002E-3</c:v>
                </c:pt>
                <c:pt idx="9729">
                  <c:v>3.0500000000000002E-3</c:v>
                </c:pt>
                <c:pt idx="9730">
                  <c:v>-1.34E-2</c:v>
                </c:pt>
                <c:pt idx="9731">
                  <c:v>-1.34E-2</c:v>
                </c:pt>
                <c:pt idx="9732">
                  <c:v>0.11700000000000001</c:v>
                </c:pt>
                <c:pt idx="9733">
                  <c:v>0.11700000000000001</c:v>
                </c:pt>
                <c:pt idx="9734">
                  <c:v>0.11700000000000001</c:v>
                </c:pt>
                <c:pt idx="9735">
                  <c:v>0.11700000000000001</c:v>
                </c:pt>
                <c:pt idx="9736">
                  <c:v>-0.121</c:v>
                </c:pt>
                <c:pt idx="9737">
                  <c:v>1.73E-3</c:v>
                </c:pt>
                <c:pt idx="9738">
                  <c:v>1.73E-3</c:v>
                </c:pt>
                <c:pt idx="9739">
                  <c:v>-4.08E-4</c:v>
                </c:pt>
                <c:pt idx="9740">
                  <c:v>2.18E-2</c:v>
                </c:pt>
                <c:pt idx="9741">
                  <c:v>2.18E-2</c:v>
                </c:pt>
                <c:pt idx="9742">
                  <c:v>2.18E-2</c:v>
                </c:pt>
                <c:pt idx="9743">
                  <c:v>2.18E-2</c:v>
                </c:pt>
                <c:pt idx="9744">
                  <c:v>2.18E-2</c:v>
                </c:pt>
                <c:pt idx="9745">
                  <c:v>2.18E-2</c:v>
                </c:pt>
                <c:pt idx="9746">
                  <c:v>2.18E-2</c:v>
                </c:pt>
                <c:pt idx="9747">
                  <c:v>2.18E-2</c:v>
                </c:pt>
                <c:pt idx="9748">
                  <c:v>2.18E-2</c:v>
                </c:pt>
                <c:pt idx="9749">
                  <c:v>2.18E-2</c:v>
                </c:pt>
                <c:pt idx="9750">
                  <c:v>2.3199999999999998E-2</c:v>
                </c:pt>
                <c:pt idx="9751">
                  <c:v>-4.5600000000000002E-2</c:v>
                </c:pt>
                <c:pt idx="9752">
                  <c:v>0.05</c:v>
                </c:pt>
                <c:pt idx="9753">
                  <c:v>7.8399999999999997E-2</c:v>
                </c:pt>
                <c:pt idx="9754">
                  <c:v>7.8399999999999997E-2</c:v>
                </c:pt>
                <c:pt idx="9755">
                  <c:v>3.3500000000000002E-2</c:v>
                </c:pt>
                <c:pt idx="9756">
                  <c:v>3.3500000000000002E-2</c:v>
                </c:pt>
                <c:pt idx="9757">
                  <c:v>-2.5999999999999999E-2</c:v>
                </c:pt>
                <c:pt idx="9758">
                  <c:v>-2.5999999999999999E-2</c:v>
                </c:pt>
                <c:pt idx="9759">
                  <c:v>-2.5999999999999999E-2</c:v>
                </c:pt>
                <c:pt idx="9760">
                  <c:v>-2.5999999999999999E-2</c:v>
                </c:pt>
                <c:pt idx="9761">
                  <c:v>-2.5999999999999999E-2</c:v>
                </c:pt>
                <c:pt idx="9762">
                  <c:v>-8.1299999999999997E-2</c:v>
                </c:pt>
                <c:pt idx="9763">
                  <c:v>-8.1299999999999997E-2</c:v>
                </c:pt>
                <c:pt idx="9764">
                  <c:v>-8.1299999999999997E-2</c:v>
                </c:pt>
                <c:pt idx="9765">
                  <c:v>-8.1299999999999997E-2</c:v>
                </c:pt>
                <c:pt idx="9766">
                  <c:v>-6.9099999999999995E-2</c:v>
                </c:pt>
                <c:pt idx="9767">
                  <c:v>-6.9099999999999995E-2</c:v>
                </c:pt>
                <c:pt idx="9768">
                  <c:v>-6.9099999999999995E-2</c:v>
                </c:pt>
                <c:pt idx="9769">
                  <c:v>-6.9099999999999995E-2</c:v>
                </c:pt>
                <c:pt idx="9770">
                  <c:v>-6.9099999999999995E-2</c:v>
                </c:pt>
                <c:pt idx="9771">
                  <c:v>1.38E-2</c:v>
                </c:pt>
                <c:pt idx="9772">
                  <c:v>1.24E-2</c:v>
                </c:pt>
                <c:pt idx="9773">
                  <c:v>-1.6299999999999999E-2</c:v>
                </c:pt>
                <c:pt idx="9774">
                  <c:v>-1.6299999999999999E-2</c:v>
                </c:pt>
                <c:pt idx="9775">
                  <c:v>2.7699999999999999E-2</c:v>
                </c:pt>
                <c:pt idx="9776">
                  <c:v>2.7699999999999999E-2</c:v>
                </c:pt>
                <c:pt idx="9777">
                  <c:v>2.7699999999999999E-2</c:v>
                </c:pt>
                <c:pt idx="9778">
                  <c:v>2.7699999999999999E-2</c:v>
                </c:pt>
                <c:pt idx="9779">
                  <c:v>2.7699999999999999E-2</c:v>
                </c:pt>
                <c:pt idx="9780">
                  <c:v>2.7699999999999999E-2</c:v>
                </c:pt>
                <c:pt idx="9781">
                  <c:v>2.64E-2</c:v>
                </c:pt>
                <c:pt idx="9782">
                  <c:v>1.2600000000000001E-3</c:v>
                </c:pt>
                <c:pt idx="9783">
                  <c:v>1.2600000000000001E-3</c:v>
                </c:pt>
                <c:pt idx="9784">
                  <c:v>1.2600000000000001E-3</c:v>
                </c:pt>
                <c:pt idx="9785">
                  <c:v>9.6100000000000005E-2</c:v>
                </c:pt>
                <c:pt idx="9786">
                  <c:v>9.6100000000000005E-2</c:v>
                </c:pt>
                <c:pt idx="9787">
                  <c:v>4.7500000000000001E-2</c:v>
                </c:pt>
                <c:pt idx="9788">
                  <c:v>4.5600000000000002E-2</c:v>
                </c:pt>
                <c:pt idx="9789">
                  <c:v>4.5600000000000002E-2</c:v>
                </c:pt>
                <c:pt idx="9790">
                  <c:v>2.1299999999999999E-2</c:v>
                </c:pt>
                <c:pt idx="9791">
                  <c:v>2.1299999999999999E-2</c:v>
                </c:pt>
                <c:pt idx="9792">
                  <c:v>-2.8499999999999999E-4</c:v>
                </c:pt>
                <c:pt idx="9793">
                  <c:v>-2.8499999999999999E-4</c:v>
                </c:pt>
                <c:pt idx="9794">
                  <c:v>-2.8499999999999999E-4</c:v>
                </c:pt>
                <c:pt idx="9795">
                  <c:v>-2.8499999999999999E-4</c:v>
                </c:pt>
                <c:pt idx="9796">
                  <c:v>-1.29E-2</c:v>
                </c:pt>
                <c:pt idx="9797">
                  <c:v>1.52E-2</c:v>
                </c:pt>
                <c:pt idx="9798">
                  <c:v>1.52E-2</c:v>
                </c:pt>
                <c:pt idx="9799">
                  <c:v>-8.8000000000000005E-3</c:v>
                </c:pt>
                <c:pt idx="9800">
                  <c:v>-6.62E-3</c:v>
                </c:pt>
                <c:pt idx="9801">
                  <c:v>-6.62E-3</c:v>
                </c:pt>
                <c:pt idx="9802">
                  <c:v>-6.62E-3</c:v>
                </c:pt>
                <c:pt idx="9803">
                  <c:v>-6.62E-3</c:v>
                </c:pt>
                <c:pt idx="9804">
                  <c:v>-6.62E-3</c:v>
                </c:pt>
                <c:pt idx="9805">
                  <c:v>-1.9599999999999999E-2</c:v>
                </c:pt>
                <c:pt idx="9806">
                  <c:v>-1.9599999999999999E-2</c:v>
                </c:pt>
                <c:pt idx="9807">
                  <c:v>-1.9599999999999999E-2</c:v>
                </c:pt>
                <c:pt idx="9808">
                  <c:v>-1.9599999999999999E-2</c:v>
                </c:pt>
                <c:pt idx="9809">
                  <c:v>-1.9599999999999999E-2</c:v>
                </c:pt>
                <c:pt idx="9810">
                  <c:v>-1.9599999999999999E-2</c:v>
                </c:pt>
                <c:pt idx="9811">
                  <c:v>-1.9599999999999999E-2</c:v>
                </c:pt>
                <c:pt idx="9812">
                  <c:v>-9.0299999999999998E-3</c:v>
                </c:pt>
                <c:pt idx="9813">
                  <c:v>5.2399999999999999E-3</c:v>
                </c:pt>
                <c:pt idx="9814">
                  <c:v>5.2399999999999999E-3</c:v>
                </c:pt>
                <c:pt idx="9815">
                  <c:v>5.2399999999999999E-3</c:v>
                </c:pt>
                <c:pt idx="9816">
                  <c:v>5.2399999999999999E-3</c:v>
                </c:pt>
                <c:pt idx="9817">
                  <c:v>5.6599999999999998E-2</c:v>
                </c:pt>
                <c:pt idx="9818">
                  <c:v>4.3899999999999998E-3</c:v>
                </c:pt>
                <c:pt idx="9819">
                  <c:v>-2.6599999999999999E-2</c:v>
                </c:pt>
                <c:pt idx="9820">
                  <c:v>-2.6599999999999999E-2</c:v>
                </c:pt>
                <c:pt idx="9821">
                  <c:v>2.7300000000000001E-2</c:v>
                </c:pt>
                <c:pt idx="9822">
                  <c:v>2.7300000000000001E-2</c:v>
                </c:pt>
                <c:pt idx="9823">
                  <c:v>2.7300000000000001E-2</c:v>
                </c:pt>
                <c:pt idx="9824">
                  <c:v>-7.1799999999999998E-3</c:v>
                </c:pt>
                <c:pt idx="9825">
                  <c:v>-7.1799999999999998E-3</c:v>
                </c:pt>
                <c:pt idx="9826">
                  <c:v>-7.1799999999999998E-3</c:v>
                </c:pt>
                <c:pt idx="9827">
                  <c:v>-7.1799999999999998E-3</c:v>
                </c:pt>
                <c:pt idx="9828">
                  <c:v>-7.1799999999999998E-3</c:v>
                </c:pt>
                <c:pt idx="9829">
                  <c:v>-7.1799999999999998E-3</c:v>
                </c:pt>
                <c:pt idx="9830">
                  <c:v>-7.1799999999999998E-3</c:v>
                </c:pt>
                <c:pt idx="9831">
                  <c:v>-7.1799999999999998E-3</c:v>
                </c:pt>
                <c:pt idx="9832">
                  <c:v>-7.1799999999999998E-3</c:v>
                </c:pt>
                <c:pt idx="9833">
                  <c:v>-7.1799999999999998E-3</c:v>
                </c:pt>
                <c:pt idx="9834">
                  <c:v>-3.44E-2</c:v>
                </c:pt>
                <c:pt idx="9835">
                  <c:v>-3.44E-2</c:v>
                </c:pt>
                <c:pt idx="9836">
                  <c:v>-3.44E-2</c:v>
                </c:pt>
                <c:pt idx="9837">
                  <c:v>-3.44E-2</c:v>
                </c:pt>
                <c:pt idx="9838">
                  <c:v>-2.98E-2</c:v>
                </c:pt>
                <c:pt idx="9839">
                  <c:v>-2.98E-2</c:v>
                </c:pt>
                <c:pt idx="9840">
                  <c:v>-2.98E-2</c:v>
                </c:pt>
                <c:pt idx="9841">
                  <c:v>-2.98E-2</c:v>
                </c:pt>
                <c:pt idx="9842">
                  <c:v>-2.98E-2</c:v>
                </c:pt>
                <c:pt idx="9843">
                  <c:v>-2.98E-2</c:v>
                </c:pt>
                <c:pt idx="9844">
                  <c:v>2.3400000000000001E-2</c:v>
                </c:pt>
                <c:pt idx="9845">
                  <c:v>2.3400000000000001E-2</c:v>
                </c:pt>
                <c:pt idx="9846">
                  <c:v>2.3400000000000001E-2</c:v>
                </c:pt>
                <c:pt idx="9847">
                  <c:v>2.3400000000000001E-2</c:v>
                </c:pt>
                <c:pt idx="9848">
                  <c:v>2.3400000000000001E-2</c:v>
                </c:pt>
                <c:pt idx="9849">
                  <c:v>2.3400000000000001E-2</c:v>
                </c:pt>
                <c:pt idx="9850">
                  <c:v>2.3400000000000001E-2</c:v>
                </c:pt>
                <c:pt idx="9851">
                  <c:v>2.3400000000000001E-2</c:v>
                </c:pt>
                <c:pt idx="9852">
                  <c:v>2.3400000000000001E-2</c:v>
                </c:pt>
                <c:pt idx="9853">
                  <c:v>-1.7100000000000001E-2</c:v>
                </c:pt>
                <c:pt idx="9854">
                  <c:v>-1.7100000000000001E-2</c:v>
                </c:pt>
                <c:pt idx="9855">
                  <c:v>-1.7100000000000001E-2</c:v>
                </c:pt>
                <c:pt idx="9856">
                  <c:v>-1.7100000000000001E-2</c:v>
                </c:pt>
                <c:pt idx="9857">
                  <c:v>-1.7100000000000001E-2</c:v>
                </c:pt>
                <c:pt idx="9858">
                  <c:v>-1.7100000000000001E-2</c:v>
                </c:pt>
                <c:pt idx="9859">
                  <c:v>-1.7100000000000001E-2</c:v>
                </c:pt>
                <c:pt idx="9860">
                  <c:v>-1.7100000000000001E-2</c:v>
                </c:pt>
                <c:pt idx="9861">
                  <c:v>-1.7100000000000001E-2</c:v>
                </c:pt>
                <c:pt idx="9862">
                  <c:v>1.11E-2</c:v>
                </c:pt>
                <c:pt idx="9863">
                  <c:v>3.44E-2</c:v>
                </c:pt>
                <c:pt idx="9864">
                  <c:v>2.1000000000000001E-2</c:v>
                </c:pt>
                <c:pt idx="9865">
                  <c:v>7.5200000000000003E-2</c:v>
                </c:pt>
                <c:pt idx="9866">
                  <c:v>-9.8400000000000001E-2</c:v>
                </c:pt>
                <c:pt idx="9867">
                  <c:v>-9.8400000000000001E-2</c:v>
                </c:pt>
                <c:pt idx="9868">
                  <c:v>-6.9000000000000006E-2</c:v>
                </c:pt>
                <c:pt idx="9869">
                  <c:v>7.0300000000000001E-2</c:v>
                </c:pt>
                <c:pt idx="9870">
                  <c:v>-2.9499999999999998E-2</c:v>
                </c:pt>
                <c:pt idx="9871">
                  <c:v>-2.9499999999999998E-2</c:v>
                </c:pt>
                <c:pt idx="9872">
                  <c:v>-2.9499999999999998E-2</c:v>
                </c:pt>
                <c:pt idx="9873">
                  <c:v>1.5499999999999999E-3</c:v>
                </c:pt>
                <c:pt idx="9874">
                  <c:v>2.3699999999999999E-2</c:v>
                </c:pt>
                <c:pt idx="9875">
                  <c:v>2.3699999999999999E-2</c:v>
                </c:pt>
                <c:pt idx="9876">
                  <c:v>-1.55E-2</c:v>
                </c:pt>
                <c:pt idx="9877">
                  <c:v>2.3800000000000002E-2</c:v>
                </c:pt>
                <c:pt idx="9878">
                  <c:v>2.3800000000000002E-2</c:v>
                </c:pt>
                <c:pt idx="9879">
                  <c:v>2.3800000000000002E-2</c:v>
                </c:pt>
                <c:pt idx="9880">
                  <c:v>2.3800000000000002E-2</c:v>
                </c:pt>
                <c:pt idx="9881">
                  <c:v>5.4600000000000003E-2</c:v>
                </c:pt>
                <c:pt idx="9882">
                  <c:v>-4.8300000000000003E-2</c:v>
                </c:pt>
                <c:pt idx="9883">
                  <c:v>-4.8300000000000003E-2</c:v>
                </c:pt>
                <c:pt idx="9884">
                  <c:v>-4.8300000000000003E-2</c:v>
                </c:pt>
                <c:pt idx="9885">
                  <c:v>-4.8300000000000003E-2</c:v>
                </c:pt>
                <c:pt idx="9886">
                  <c:v>-4.8300000000000003E-2</c:v>
                </c:pt>
                <c:pt idx="9887">
                  <c:v>-8.1699999999999995E-2</c:v>
                </c:pt>
                <c:pt idx="9888">
                  <c:v>-8.1699999999999995E-2</c:v>
                </c:pt>
                <c:pt idx="9889">
                  <c:v>-8.1699999999999995E-2</c:v>
                </c:pt>
                <c:pt idx="9890">
                  <c:v>-8.1699999999999995E-2</c:v>
                </c:pt>
                <c:pt idx="9891">
                  <c:v>-7.1800000000000003E-2</c:v>
                </c:pt>
                <c:pt idx="9892">
                  <c:v>-7.1800000000000003E-2</c:v>
                </c:pt>
                <c:pt idx="9893">
                  <c:v>-7.1800000000000003E-2</c:v>
                </c:pt>
                <c:pt idx="9894">
                  <c:v>-7.1800000000000003E-2</c:v>
                </c:pt>
                <c:pt idx="9895">
                  <c:v>-7.1800000000000003E-2</c:v>
                </c:pt>
                <c:pt idx="9896">
                  <c:v>-7.1800000000000003E-2</c:v>
                </c:pt>
                <c:pt idx="9897">
                  <c:v>-7.1800000000000003E-2</c:v>
                </c:pt>
                <c:pt idx="9898">
                  <c:v>5.5599999999999997E-2</c:v>
                </c:pt>
                <c:pt idx="9899">
                  <c:v>-4.8000000000000001E-2</c:v>
                </c:pt>
                <c:pt idx="9900">
                  <c:v>5.4100000000000002E-2</c:v>
                </c:pt>
                <c:pt idx="9901">
                  <c:v>2.0799999999999999E-2</c:v>
                </c:pt>
                <c:pt idx="9902">
                  <c:v>2.0799999999999999E-2</c:v>
                </c:pt>
                <c:pt idx="9903">
                  <c:v>2.0799999999999999E-2</c:v>
                </c:pt>
                <c:pt idx="9904">
                  <c:v>-3.15E-2</c:v>
                </c:pt>
                <c:pt idx="9905">
                  <c:v>-3.15E-2</c:v>
                </c:pt>
                <c:pt idx="9906">
                  <c:v>-3.1399999999999997E-2</c:v>
                </c:pt>
                <c:pt idx="9907">
                  <c:v>-3.1399999999999997E-2</c:v>
                </c:pt>
                <c:pt idx="9908">
                  <c:v>-3.1399999999999997E-2</c:v>
                </c:pt>
                <c:pt idx="9909">
                  <c:v>-3.1399999999999997E-2</c:v>
                </c:pt>
                <c:pt idx="9910">
                  <c:v>-3.1399999999999997E-2</c:v>
                </c:pt>
                <c:pt idx="9911">
                  <c:v>3.9199999999999999E-3</c:v>
                </c:pt>
                <c:pt idx="9912">
                  <c:v>3.9199999999999999E-3</c:v>
                </c:pt>
                <c:pt idx="9913">
                  <c:v>3.9199999999999999E-3</c:v>
                </c:pt>
                <c:pt idx="9914">
                  <c:v>3.9199999999999999E-3</c:v>
                </c:pt>
                <c:pt idx="9915">
                  <c:v>3.9199999999999999E-3</c:v>
                </c:pt>
                <c:pt idx="9916">
                  <c:v>3.9199999999999999E-3</c:v>
                </c:pt>
                <c:pt idx="9917">
                  <c:v>3.9199999999999999E-3</c:v>
                </c:pt>
                <c:pt idx="9918">
                  <c:v>3.9199999999999999E-3</c:v>
                </c:pt>
                <c:pt idx="9919">
                  <c:v>3.9199999999999999E-3</c:v>
                </c:pt>
                <c:pt idx="9920">
                  <c:v>3.9199999999999999E-3</c:v>
                </c:pt>
                <c:pt idx="9921">
                  <c:v>3.9199999999999999E-3</c:v>
                </c:pt>
                <c:pt idx="9922">
                  <c:v>3.9199999999999999E-3</c:v>
                </c:pt>
                <c:pt idx="9923">
                  <c:v>3.9199999999999999E-3</c:v>
                </c:pt>
                <c:pt idx="9924">
                  <c:v>3.9199999999999999E-3</c:v>
                </c:pt>
                <c:pt idx="9925">
                  <c:v>3.9199999999999999E-3</c:v>
                </c:pt>
                <c:pt idx="9926">
                  <c:v>9.3399999999999997E-2</c:v>
                </c:pt>
                <c:pt idx="9927">
                  <c:v>6.8099999999999994E-2</c:v>
                </c:pt>
                <c:pt idx="9928">
                  <c:v>-4.2200000000000001E-2</c:v>
                </c:pt>
                <c:pt idx="9929">
                  <c:v>-4.2200000000000001E-2</c:v>
                </c:pt>
                <c:pt idx="9930">
                  <c:v>5.6399999999999999E-2</c:v>
                </c:pt>
                <c:pt idx="9931">
                  <c:v>5.6399999999999999E-2</c:v>
                </c:pt>
                <c:pt idx="9932">
                  <c:v>5.6399999999999999E-2</c:v>
                </c:pt>
                <c:pt idx="9933">
                  <c:v>7.6799999999999993E-2</c:v>
                </c:pt>
                <c:pt idx="9934">
                  <c:v>3.6400000000000002E-2</c:v>
                </c:pt>
                <c:pt idx="9935">
                  <c:v>-1.12E-2</c:v>
                </c:pt>
                <c:pt idx="9936">
                  <c:v>-1.12E-2</c:v>
                </c:pt>
                <c:pt idx="9937">
                  <c:v>-2.4299999999999999E-3</c:v>
                </c:pt>
                <c:pt idx="9938">
                  <c:v>2.1700000000000001E-3</c:v>
                </c:pt>
                <c:pt idx="9939">
                  <c:v>2.1700000000000001E-3</c:v>
                </c:pt>
                <c:pt idx="9940">
                  <c:v>-1.4999999999999999E-2</c:v>
                </c:pt>
                <c:pt idx="9941">
                  <c:v>-1.4999999999999999E-2</c:v>
                </c:pt>
                <c:pt idx="9942">
                  <c:v>5.3900000000000003E-2</c:v>
                </c:pt>
                <c:pt idx="9943">
                  <c:v>5.3900000000000003E-2</c:v>
                </c:pt>
                <c:pt idx="9944">
                  <c:v>5.3900000000000003E-2</c:v>
                </c:pt>
                <c:pt idx="9945">
                  <c:v>5.3900000000000003E-2</c:v>
                </c:pt>
                <c:pt idx="9946">
                  <c:v>-2.0199999999999999E-2</c:v>
                </c:pt>
                <c:pt idx="9947">
                  <c:v>-1.2800000000000001E-2</c:v>
                </c:pt>
                <c:pt idx="9948">
                  <c:v>-1.2800000000000001E-2</c:v>
                </c:pt>
                <c:pt idx="9949">
                  <c:v>-1.2800000000000001E-2</c:v>
                </c:pt>
                <c:pt idx="9950">
                  <c:v>-1.2800000000000001E-2</c:v>
                </c:pt>
                <c:pt idx="9951">
                  <c:v>-4.6100000000000002E-2</c:v>
                </c:pt>
                <c:pt idx="9952">
                  <c:v>-4.6100000000000002E-2</c:v>
                </c:pt>
                <c:pt idx="9953">
                  <c:v>-4.6100000000000002E-2</c:v>
                </c:pt>
                <c:pt idx="9954">
                  <c:v>-5.6899999999999999E-2</c:v>
                </c:pt>
                <c:pt idx="9955">
                  <c:v>-5.6899999999999999E-2</c:v>
                </c:pt>
                <c:pt idx="9956">
                  <c:v>-5.8799999999999998E-2</c:v>
                </c:pt>
                <c:pt idx="9957">
                  <c:v>-0.104</c:v>
                </c:pt>
                <c:pt idx="9958">
                  <c:v>-0.104</c:v>
                </c:pt>
                <c:pt idx="9959">
                  <c:v>-1.3100000000000001E-4</c:v>
                </c:pt>
                <c:pt idx="9960">
                  <c:v>3.5799999999999998E-2</c:v>
                </c:pt>
                <c:pt idx="9961">
                  <c:v>2.9899999999999999E-2</c:v>
                </c:pt>
                <c:pt idx="9962">
                  <c:v>-4.1200000000000001E-2</c:v>
                </c:pt>
                <c:pt idx="9963">
                  <c:v>-4.1200000000000001E-2</c:v>
                </c:pt>
                <c:pt idx="9964">
                  <c:v>-1.04E-2</c:v>
                </c:pt>
                <c:pt idx="9965">
                  <c:v>-2.12E-2</c:v>
                </c:pt>
                <c:pt idx="9966">
                  <c:v>-2.12E-2</c:v>
                </c:pt>
                <c:pt idx="9967">
                  <c:v>-2.12E-2</c:v>
                </c:pt>
                <c:pt idx="9968">
                  <c:v>-2.12E-2</c:v>
                </c:pt>
                <c:pt idx="9969">
                  <c:v>-2.12E-2</c:v>
                </c:pt>
                <c:pt idx="9970">
                  <c:v>-2.12E-2</c:v>
                </c:pt>
                <c:pt idx="9971">
                  <c:v>-2.12E-2</c:v>
                </c:pt>
                <c:pt idx="9972">
                  <c:v>-2.41E-2</c:v>
                </c:pt>
                <c:pt idx="9973">
                  <c:v>-2.41E-2</c:v>
                </c:pt>
                <c:pt idx="9974">
                  <c:v>0.151</c:v>
                </c:pt>
                <c:pt idx="9975">
                  <c:v>0.151</c:v>
                </c:pt>
                <c:pt idx="9976">
                  <c:v>0.151</c:v>
                </c:pt>
                <c:pt idx="9977">
                  <c:v>-3.0000000000000001E-3</c:v>
                </c:pt>
                <c:pt idx="9978">
                  <c:v>-3.0000000000000001E-3</c:v>
                </c:pt>
                <c:pt idx="9979">
                  <c:v>7.8200000000000006E-2</c:v>
                </c:pt>
                <c:pt idx="9980">
                  <c:v>1.9E-2</c:v>
                </c:pt>
                <c:pt idx="9981">
                  <c:v>1.9E-2</c:v>
                </c:pt>
                <c:pt idx="9982">
                  <c:v>1.9E-2</c:v>
                </c:pt>
                <c:pt idx="9983">
                  <c:v>1.9E-2</c:v>
                </c:pt>
                <c:pt idx="9984">
                  <c:v>1.9E-2</c:v>
                </c:pt>
                <c:pt idx="9985">
                  <c:v>7.0299999999999998E-3</c:v>
                </c:pt>
                <c:pt idx="9986">
                  <c:v>7.0299999999999998E-3</c:v>
                </c:pt>
                <c:pt idx="9987">
                  <c:v>7.0299999999999998E-3</c:v>
                </c:pt>
                <c:pt idx="9988">
                  <c:v>-4.0599999999999997E-2</c:v>
                </c:pt>
                <c:pt idx="9989">
                  <c:v>-4.0599999999999997E-2</c:v>
                </c:pt>
                <c:pt idx="9990">
                  <c:v>-4.0599999999999997E-2</c:v>
                </c:pt>
                <c:pt idx="9991">
                  <c:v>-4.0599999999999997E-2</c:v>
                </c:pt>
                <c:pt idx="9992">
                  <c:v>-4.0599999999999997E-2</c:v>
                </c:pt>
                <c:pt idx="9993">
                  <c:v>-4.0599999999999997E-2</c:v>
                </c:pt>
                <c:pt idx="9994">
                  <c:v>-4.0599999999999997E-2</c:v>
                </c:pt>
                <c:pt idx="9995">
                  <c:v>4.9500000000000002E-2</c:v>
                </c:pt>
                <c:pt idx="9996">
                  <c:v>4.9500000000000002E-2</c:v>
                </c:pt>
                <c:pt idx="9997">
                  <c:v>4.9500000000000002E-2</c:v>
                </c:pt>
                <c:pt idx="9998">
                  <c:v>-6.0900000000000003E-2</c:v>
                </c:pt>
                <c:pt idx="9999">
                  <c:v>-6.0900000000000003E-2</c:v>
                </c:pt>
                <c:pt idx="10000">
                  <c:v>-6.0900000000000003E-2</c:v>
                </c:pt>
                <c:pt idx="10001">
                  <c:v>-0.112</c:v>
                </c:pt>
                <c:pt idx="10002">
                  <c:v>-0.112</c:v>
                </c:pt>
                <c:pt idx="10003">
                  <c:v>-0.112</c:v>
                </c:pt>
                <c:pt idx="10004">
                  <c:v>2.69E-2</c:v>
                </c:pt>
                <c:pt idx="10005">
                  <c:v>2.69E-2</c:v>
                </c:pt>
                <c:pt idx="10006">
                  <c:v>2.69E-2</c:v>
                </c:pt>
                <c:pt idx="10007">
                  <c:v>2.69E-2</c:v>
                </c:pt>
                <c:pt idx="10008">
                  <c:v>5.2499999999999998E-2</c:v>
                </c:pt>
                <c:pt idx="10009">
                  <c:v>5.2499999999999998E-2</c:v>
                </c:pt>
                <c:pt idx="10010">
                  <c:v>5.2499999999999998E-2</c:v>
                </c:pt>
                <c:pt idx="10011">
                  <c:v>5.2499999999999998E-2</c:v>
                </c:pt>
                <c:pt idx="10012">
                  <c:v>5.2499999999999998E-2</c:v>
                </c:pt>
                <c:pt idx="10013">
                  <c:v>5.2499999999999998E-2</c:v>
                </c:pt>
                <c:pt idx="10014">
                  <c:v>5.2499999999999998E-2</c:v>
                </c:pt>
                <c:pt idx="10015">
                  <c:v>5.2499999999999998E-2</c:v>
                </c:pt>
                <c:pt idx="10016">
                  <c:v>5.2499999999999998E-2</c:v>
                </c:pt>
                <c:pt idx="10017">
                  <c:v>7.1999999999999995E-2</c:v>
                </c:pt>
                <c:pt idx="10018">
                  <c:v>7.1999999999999995E-2</c:v>
                </c:pt>
                <c:pt idx="10019">
                  <c:v>4.0000000000000001E-3</c:v>
                </c:pt>
                <c:pt idx="10020">
                  <c:v>4.0000000000000001E-3</c:v>
                </c:pt>
                <c:pt idx="10021">
                  <c:v>-4.7899999999999998E-2</c:v>
                </c:pt>
                <c:pt idx="10022">
                  <c:v>7.8600000000000003E-2</c:v>
                </c:pt>
                <c:pt idx="10023">
                  <c:v>7.8600000000000003E-2</c:v>
                </c:pt>
                <c:pt idx="10024">
                  <c:v>7.8600000000000003E-2</c:v>
                </c:pt>
                <c:pt idx="10025">
                  <c:v>2.6100000000000002E-2</c:v>
                </c:pt>
                <c:pt idx="10026">
                  <c:v>2.6100000000000002E-2</c:v>
                </c:pt>
                <c:pt idx="10027">
                  <c:v>2.6100000000000002E-2</c:v>
                </c:pt>
                <c:pt idx="10028">
                  <c:v>6.6199999999999995E-2</c:v>
                </c:pt>
                <c:pt idx="10029">
                  <c:v>-2.69E-2</c:v>
                </c:pt>
                <c:pt idx="10030">
                  <c:v>-5.3800000000000001E-2</c:v>
                </c:pt>
                <c:pt idx="10031">
                  <c:v>-5.3800000000000001E-2</c:v>
                </c:pt>
                <c:pt idx="10032">
                  <c:v>-5.3800000000000001E-2</c:v>
                </c:pt>
                <c:pt idx="10033">
                  <c:v>-5.3800000000000001E-2</c:v>
                </c:pt>
                <c:pt idx="10034">
                  <c:v>-5.3800000000000001E-2</c:v>
                </c:pt>
                <c:pt idx="10035">
                  <c:v>-3.7499999999999999E-3</c:v>
                </c:pt>
                <c:pt idx="10036">
                  <c:v>5.4600000000000003E-2</c:v>
                </c:pt>
                <c:pt idx="10037">
                  <c:v>5.4600000000000003E-2</c:v>
                </c:pt>
                <c:pt idx="10038">
                  <c:v>-1.06E-2</c:v>
                </c:pt>
                <c:pt idx="10039">
                  <c:v>-1.61E-2</c:v>
                </c:pt>
                <c:pt idx="10040">
                  <c:v>-1.61E-2</c:v>
                </c:pt>
                <c:pt idx="10041">
                  <c:v>-1.61E-2</c:v>
                </c:pt>
                <c:pt idx="10042">
                  <c:v>0.111</c:v>
                </c:pt>
                <c:pt idx="10043">
                  <c:v>-0.13400000000000001</c:v>
                </c:pt>
                <c:pt idx="10044">
                  <c:v>-0.13400000000000001</c:v>
                </c:pt>
                <c:pt idx="10045">
                  <c:v>-7.7299999999999994E-2</c:v>
                </c:pt>
                <c:pt idx="10046">
                  <c:v>-7.7299999999999994E-2</c:v>
                </c:pt>
                <c:pt idx="10047">
                  <c:v>-7.7299999999999994E-2</c:v>
                </c:pt>
                <c:pt idx="10048">
                  <c:v>-7.7299999999999994E-2</c:v>
                </c:pt>
                <c:pt idx="10049">
                  <c:v>-7.7299999999999994E-2</c:v>
                </c:pt>
                <c:pt idx="10050">
                  <c:v>-7.7299999999999994E-2</c:v>
                </c:pt>
                <c:pt idx="10051">
                  <c:v>-7.46E-2</c:v>
                </c:pt>
                <c:pt idx="10052">
                  <c:v>-7.46E-2</c:v>
                </c:pt>
                <c:pt idx="10053">
                  <c:v>-7.46E-2</c:v>
                </c:pt>
                <c:pt idx="10054">
                  <c:v>-7.46E-2</c:v>
                </c:pt>
                <c:pt idx="10055">
                  <c:v>7.3300000000000004E-2</c:v>
                </c:pt>
                <c:pt idx="10056">
                  <c:v>7.3300000000000004E-2</c:v>
                </c:pt>
                <c:pt idx="10057">
                  <c:v>7.3300000000000004E-2</c:v>
                </c:pt>
                <c:pt idx="10058">
                  <c:v>7.3300000000000004E-2</c:v>
                </c:pt>
                <c:pt idx="10059">
                  <c:v>7.3300000000000004E-2</c:v>
                </c:pt>
                <c:pt idx="10060">
                  <c:v>7.3300000000000004E-2</c:v>
                </c:pt>
                <c:pt idx="10061">
                  <c:v>7.3300000000000004E-2</c:v>
                </c:pt>
                <c:pt idx="10062">
                  <c:v>7.3300000000000004E-2</c:v>
                </c:pt>
                <c:pt idx="10063">
                  <c:v>7.3300000000000004E-2</c:v>
                </c:pt>
                <c:pt idx="10064">
                  <c:v>7.3300000000000004E-2</c:v>
                </c:pt>
                <c:pt idx="10065">
                  <c:v>7.6600000000000001E-2</c:v>
                </c:pt>
                <c:pt idx="10066">
                  <c:v>7.6600000000000001E-2</c:v>
                </c:pt>
                <c:pt idx="10067">
                  <c:v>7.6600000000000001E-2</c:v>
                </c:pt>
                <c:pt idx="10068">
                  <c:v>7.6600000000000001E-2</c:v>
                </c:pt>
                <c:pt idx="10069">
                  <c:v>-3.2099999999999997E-2</c:v>
                </c:pt>
                <c:pt idx="10070">
                  <c:v>-3.2099999999999997E-2</c:v>
                </c:pt>
                <c:pt idx="10071">
                  <c:v>-3.2099999999999997E-2</c:v>
                </c:pt>
                <c:pt idx="10072">
                  <c:v>-3.2099999999999997E-2</c:v>
                </c:pt>
                <c:pt idx="10073">
                  <c:v>-3.2099999999999997E-2</c:v>
                </c:pt>
                <c:pt idx="10074">
                  <c:v>-3.2099999999999997E-2</c:v>
                </c:pt>
                <c:pt idx="10075">
                  <c:v>-3.2099999999999997E-2</c:v>
                </c:pt>
                <c:pt idx="10076">
                  <c:v>1.8499999999999999E-2</c:v>
                </c:pt>
                <c:pt idx="10077">
                  <c:v>1.8499999999999999E-2</c:v>
                </c:pt>
                <c:pt idx="10078">
                  <c:v>-1.9E-2</c:v>
                </c:pt>
                <c:pt idx="10079">
                  <c:v>-1.9E-2</c:v>
                </c:pt>
                <c:pt idx="10080">
                  <c:v>-1.9E-2</c:v>
                </c:pt>
                <c:pt idx="10081">
                  <c:v>-1.7899999999999999E-2</c:v>
                </c:pt>
                <c:pt idx="10082">
                  <c:v>-1.7899999999999999E-2</c:v>
                </c:pt>
                <c:pt idx="10083">
                  <c:v>-1.7899999999999999E-2</c:v>
                </c:pt>
                <c:pt idx="10084">
                  <c:v>-1.7899999999999999E-2</c:v>
                </c:pt>
                <c:pt idx="10085">
                  <c:v>-1.7899999999999999E-2</c:v>
                </c:pt>
                <c:pt idx="10086">
                  <c:v>-1.7899999999999999E-2</c:v>
                </c:pt>
                <c:pt idx="10087">
                  <c:v>-1.7899999999999999E-2</c:v>
                </c:pt>
                <c:pt idx="10088">
                  <c:v>-3.3999999999999998E-3</c:v>
                </c:pt>
                <c:pt idx="10089">
                  <c:v>-3.3999999999999998E-3</c:v>
                </c:pt>
                <c:pt idx="10090">
                  <c:v>-3.3999999999999998E-3</c:v>
                </c:pt>
                <c:pt idx="10091">
                  <c:v>-3.3999999999999998E-3</c:v>
                </c:pt>
                <c:pt idx="10092">
                  <c:v>9.4600000000000004E-2</c:v>
                </c:pt>
                <c:pt idx="10093">
                  <c:v>9.4600000000000004E-2</c:v>
                </c:pt>
                <c:pt idx="10094">
                  <c:v>9.4600000000000004E-2</c:v>
                </c:pt>
                <c:pt idx="10095">
                  <c:v>9.4600000000000004E-2</c:v>
                </c:pt>
                <c:pt idx="10096">
                  <c:v>-4.36E-2</c:v>
                </c:pt>
                <c:pt idx="10097">
                  <c:v>-4.36E-2</c:v>
                </c:pt>
                <c:pt idx="10098">
                  <c:v>-1.9E-2</c:v>
                </c:pt>
                <c:pt idx="10099">
                  <c:v>-1.9E-2</c:v>
                </c:pt>
                <c:pt idx="10100">
                  <c:v>3.21E-4</c:v>
                </c:pt>
                <c:pt idx="10101">
                  <c:v>3.21E-4</c:v>
                </c:pt>
                <c:pt idx="10102">
                  <c:v>3.21E-4</c:v>
                </c:pt>
                <c:pt idx="10103">
                  <c:v>3.21E-4</c:v>
                </c:pt>
                <c:pt idx="10104">
                  <c:v>3.21E-4</c:v>
                </c:pt>
                <c:pt idx="10105">
                  <c:v>-3.32E-2</c:v>
                </c:pt>
                <c:pt idx="10106">
                  <c:v>-0.107</c:v>
                </c:pt>
                <c:pt idx="10107">
                  <c:v>-0.107</c:v>
                </c:pt>
                <c:pt idx="10108">
                  <c:v>-0.107</c:v>
                </c:pt>
                <c:pt idx="10109">
                  <c:v>6.8400000000000002E-2</c:v>
                </c:pt>
                <c:pt idx="10110">
                  <c:v>8.0799999999999997E-2</c:v>
                </c:pt>
                <c:pt idx="10111">
                  <c:v>2.0299999999999999E-2</c:v>
                </c:pt>
                <c:pt idx="10112">
                  <c:v>2.2200000000000001E-2</c:v>
                </c:pt>
                <c:pt idx="10113">
                  <c:v>2.2200000000000001E-2</c:v>
                </c:pt>
                <c:pt idx="10114">
                  <c:v>2.2200000000000001E-2</c:v>
                </c:pt>
                <c:pt idx="10115">
                  <c:v>2.2200000000000001E-2</c:v>
                </c:pt>
                <c:pt idx="10116">
                  <c:v>1.66E-2</c:v>
                </c:pt>
                <c:pt idx="10117">
                  <c:v>1.66E-2</c:v>
                </c:pt>
                <c:pt idx="10118">
                  <c:v>1.66E-2</c:v>
                </c:pt>
                <c:pt idx="10119">
                  <c:v>2.7199999999999998E-2</c:v>
                </c:pt>
                <c:pt idx="10120">
                  <c:v>2.7199999999999998E-2</c:v>
                </c:pt>
                <c:pt idx="10121">
                  <c:v>2.7199999999999998E-2</c:v>
                </c:pt>
                <c:pt idx="10122">
                  <c:v>2.7199999999999998E-2</c:v>
                </c:pt>
                <c:pt idx="10123">
                  <c:v>2.7199999999999998E-2</c:v>
                </c:pt>
                <c:pt idx="10124">
                  <c:v>2.7199999999999998E-2</c:v>
                </c:pt>
                <c:pt idx="10125">
                  <c:v>2.7199999999999998E-2</c:v>
                </c:pt>
                <c:pt idx="10126">
                  <c:v>2.7199999999999998E-2</c:v>
                </c:pt>
                <c:pt idx="10127">
                  <c:v>2.7199999999999998E-2</c:v>
                </c:pt>
                <c:pt idx="10128">
                  <c:v>2.7199999999999998E-2</c:v>
                </c:pt>
                <c:pt idx="10129">
                  <c:v>2.7199999999999998E-2</c:v>
                </c:pt>
                <c:pt idx="10130">
                  <c:v>2.7199999999999998E-2</c:v>
                </c:pt>
                <c:pt idx="10131">
                  <c:v>7.9699999999999993E-2</c:v>
                </c:pt>
                <c:pt idx="10132">
                  <c:v>7.9699999999999993E-2</c:v>
                </c:pt>
                <c:pt idx="10133">
                  <c:v>-8.8900000000000007E-2</c:v>
                </c:pt>
                <c:pt idx="10134">
                  <c:v>-8.8900000000000007E-2</c:v>
                </c:pt>
                <c:pt idx="10135">
                  <c:v>1.6299999999999999E-2</c:v>
                </c:pt>
                <c:pt idx="10136">
                  <c:v>1.6299999999999999E-2</c:v>
                </c:pt>
                <c:pt idx="10137">
                  <c:v>1.6500000000000001E-2</c:v>
                </c:pt>
                <c:pt idx="10138">
                  <c:v>1.6500000000000001E-2</c:v>
                </c:pt>
                <c:pt idx="10139">
                  <c:v>-5.5599999999999998E-3</c:v>
                </c:pt>
                <c:pt idx="10140">
                  <c:v>-5.5599999999999998E-3</c:v>
                </c:pt>
                <c:pt idx="10141">
                  <c:v>-5.5599999999999998E-3</c:v>
                </c:pt>
                <c:pt idx="10142">
                  <c:v>-5.5599999999999998E-3</c:v>
                </c:pt>
                <c:pt idx="10143">
                  <c:v>4.1200000000000004E-3</c:v>
                </c:pt>
                <c:pt idx="10144">
                  <c:v>4.1200000000000004E-3</c:v>
                </c:pt>
                <c:pt idx="10145">
                  <c:v>4.1200000000000004E-3</c:v>
                </c:pt>
                <c:pt idx="10146">
                  <c:v>4.1200000000000004E-3</c:v>
                </c:pt>
                <c:pt idx="10147">
                  <c:v>4.1200000000000004E-3</c:v>
                </c:pt>
                <c:pt idx="10148">
                  <c:v>4.1200000000000004E-3</c:v>
                </c:pt>
                <c:pt idx="10149">
                  <c:v>4.1200000000000004E-3</c:v>
                </c:pt>
                <c:pt idx="10150">
                  <c:v>4.1200000000000004E-3</c:v>
                </c:pt>
                <c:pt idx="10151">
                  <c:v>4.1200000000000004E-3</c:v>
                </c:pt>
                <c:pt idx="10152">
                  <c:v>4.1200000000000004E-3</c:v>
                </c:pt>
                <c:pt idx="10153">
                  <c:v>4.1200000000000004E-3</c:v>
                </c:pt>
                <c:pt idx="10154">
                  <c:v>4.1200000000000004E-3</c:v>
                </c:pt>
                <c:pt idx="10155">
                  <c:v>4.1200000000000004E-3</c:v>
                </c:pt>
                <c:pt idx="10156">
                  <c:v>6.4799999999999996E-2</c:v>
                </c:pt>
                <c:pt idx="10157">
                  <c:v>6.4799999999999996E-2</c:v>
                </c:pt>
                <c:pt idx="10158">
                  <c:v>5.6599999999999998E-2</c:v>
                </c:pt>
                <c:pt idx="10159">
                  <c:v>5.6599999999999998E-2</c:v>
                </c:pt>
                <c:pt idx="10160">
                  <c:v>-7.0000000000000007E-2</c:v>
                </c:pt>
                <c:pt idx="10161">
                  <c:v>-7.0000000000000007E-2</c:v>
                </c:pt>
                <c:pt idx="10162">
                  <c:v>-7.0000000000000007E-2</c:v>
                </c:pt>
                <c:pt idx="10163">
                  <c:v>-3.0599999999999999E-2</c:v>
                </c:pt>
                <c:pt idx="10164">
                  <c:v>-6.7799999999999999E-2</c:v>
                </c:pt>
                <c:pt idx="10165">
                  <c:v>-6.7799999999999999E-2</c:v>
                </c:pt>
                <c:pt idx="10166">
                  <c:v>-3.9600000000000003E-2</c:v>
                </c:pt>
                <c:pt idx="10167">
                  <c:v>2.93E-2</c:v>
                </c:pt>
                <c:pt idx="10168">
                  <c:v>-4.2500000000000003E-3</c:v>
                </c:pt>
                <c:pt idx="10169">
                  <c:v>-4.2500000000000003E-3</c:v>
                </c:pt>
                <c:pt idx="10170">
                  <c:v>-4.2500000000000003E-3</c:v>
                </c:pt>
                <c:pt idx="10171">
                  <c:v>-4.2500000000000003E-3</c:v>
                </c:pt>
                <c:pt idx="10172">
                  <c:v>-1.8700000000000001E-2</c:v>
                </c:pt>
                <c:pt idx="10173">
                  <c:v>-1.8700000000000001E-2</c:v>
                </c:pt>
                <c:pt idx="10174">
                  <c:v>-1.8700000000000001E-2</c:v>
                </c:pt>
                <c:pt idx="10175">
                  <c:v>-1.8700000000000001E-2</c:v>
                </c:pt>
                <c:pt idx="10176">
                  <c:v>-1.8700000000000001E-2</c:v>
                </c:pt>
                <c:pt idx="10177">
                  <c:v>-1.9E-3</c:v>
                </c:pt>
                <c:pt idx="10178">
                  <c:v>2.3E-2</c:v>
                </c:pt>
                <c:pt idx="10179">
                  <c:v>2.3E-2</c:v>
                </c:pt>
                <c:pt idx="10180">
                  <c:v>2.3E-2</c:v>
                </c:pt>
                <c:pt idx="10181">
                  <c:v>2.3E-2</c:v>
                </c:pt>
                <c:pt idx="10182">
                  <c:v>2.3E-2</c:v>
                </c:pt>
                <c:pt idx="10183">
                  <c:v>2.3E-2</c:v>
                </c:pt>
                <c:pt idx="10184">
                  <c:v>-8.2400000000000001E-2</c:v>
                </c:pt>
                <c:pt idx="10185">
                  <c:v>-8.2400000000000001E-2</c:v>
                </c:pt>
                <c:pt idx="10186">
                  <c:v>-8.2400000000000001E-2</c:v>
                </c:pt>
                <c:pt idx="10187">
                  <c:v>1.5699999999999999E-2</c:v>
                </c:pt>
                <c:pt idx="10188">
                  <c:v>1.5699999999999999E-2</c:v>
                </c:pt>
                <c:pt idx="10189">
                  <c:v>1.5699999999999999E-2</c:v>
                </c:pt>
                <c:pt idx="10190">
                  <c:v>1.5699999999999999E-2</c:v>
                </c:pt>
                <c:pt idx="10191">
                  <c:v>-1.3100000000000001E-2</c:v>
                </c:pt>
                <c:pt idx="10192">
                  <c:v>-1.3100000000000001E-2</c:v>
                </c:pt>
                <c:pt idx="10193">
                  <c:v>-1.3100000000000001E-2</c:v>
                </c:pt>
                <c:pt idx="10194">
                  <c:v>-1.3100000000000001E-2</c:v>
                </c:pt>
                <c:pt idx="10195">
                  <c:v>-1.3100000000000001E-2</c:v>
                </c:pt>
                <c:pt idx="10196">
                  <c:v>2.5399999999999999E-2</c:v>
                </c:pt>
                <c:pt idx="10197">
                  <c:v>3.8999999999999998E-3</c:v>
                </c:pt>
                <c:pt idx="10198">
                  <c:v>5.7599999999999998E-2</c:v>
                </c:pt>
                <c:pt idx="10199">
                  <c:v>5.7599999999999998E-2</c:v>
                </c:pt>
                <c:pt idx="10200">
                  <c:v>5.7599999999999998E-2</c:v>
                </c:pt>
                <c:pt idx="10201">
                  <c:v>-1.2E-2</c:v>
                </c:pt>
                <c:pt idx="10202">
                  <c:v>-1.2E-2</c:v>
                </c:pt>
                <c:pt idx="10203">
                  <c:v>-1.2E-2</c:v>
                </c:pt>
                <c:pt idx="10204">
                  <c:v>-1.2200000000000001E-2</c:v>
                </c:pt>
                <c:pt idx="10205">
                  <c:v>-1.2200000000000001E-2</c:v>
                </c:pt>
                <c:pt idx="10206">
                  <c:v>-1.2200000000000001E-2</c:v>
                </c:pt>
                <c:pt idx="10207">
                  <c:v>-1.2200000000000001E-2</c:v>
                </c:pt>
                <c:pt idx="10208">
                  <c:v>-1.2200000000000001E-2</c:v>
                </c:pt>
                <c:pt idx="10209">
                  <c:v>3.04E-2</c:v>
                </c:pt>
                <c:pt idx="10210">
                  <c:v>2.06E-2</c:v>
                </c:pt>
                <c:pt idx="10211">
                  <c:v>-6.3299999999999995E-2</c:v>
                </c:pt>
                <c:pt idx="10212">
                  <c:v>6.7900000000000002E-2</c:v>
                </c:pt>
                <c:pt idx="10213">
                  <c:v>-0.112</c:v>
                </c:pt>
                <c:pt idx="10214">
                  <c:v>-9.6600000000000002E-3</c:v>
                </c:pt>
                <c:pt idx="10215">
                  <c:v>3.7499999999999999E-2</c:v>
                </c:pt>
                <c:pt idx="10216">
                  <c:v>3.2800000000000003E-2</c:v>
                </c:pt>
                <c:pt idx="10217">
                  <c:v>3.2800000000000003E-2</c:v>
                </c:pt>
                <c:pt idx="10218">
                  <c:v>3.2800000000000003E-2</c:v>
                </c:pt>
                <c:pt idx="10219">
                  <c:v>5.2400000000000002E-2</c:v>
                </c:pt>
                <c:pt idx="10220">
                  <c:v>5.2400000000000002E-2</c:v>
                </c:pt>
                <c:pt idx="10221">
                  <c:v>5.2400000000000002E-2</c:v>
                </c:pt>
                <c:pt idx="10222">
                  <c:v>-5.0299999999999997E-2</c:v>
                </c:pt>
                <c:pt idx="10223">
                  <c:v>-5.0299999999999997E-2</c:v>
                </c:pt>
                <c:pt idx="10224">
                  <c:v>-5.0299999999999997E-2</c:v>
                </c:pt>
                <c:pt idx="10225">
                  <c:v>-5.0299999999999997E-2</c:v>
                </c:pt>
                <c:pt idx="10226">
                  <c:v>-5.0299999999999997E-2</c:v>
                </c:pt>
                <c:pt idx="10227">
                  <c:v>7.9299999999999995E-2</c:v>
                </c:pt>
                <c:pt idx="10228">
                  <c:v>7.9299999999999995E-2</c:v>
                </c:pt>
                <c:pt idx="10229">
                  <c:v>1.4E-2</c:v>
                </c:pt>
                <c:pt idx="10230">
                  <c:v>1.4E-2</c:v>
                </c:pt>
                <c:pt idx="10231">
                  <c:v>1.4E-2</c:v>
                </c:pt>
                <c:pt idx="10232">
                  <c:v>1.4E-2</c:v>
                </c:pt>
                <c:pt idx="10233">
                  <c:v>1.4E-2</c:v>
                </c:pt>
                <c:pt idx="10234">
                  <c:v>-8.8099999999999998E-2</c:v>
                </c:pt>
                <c:pt idx="10235">
                  <c:v>8.1900000000000001E-2</c:v>
                </c:pt>
                <c:pt idx="10236">
                  <c:v>8.1900000000000001E-2</c:v>
                </c:pt>
                <c:pt idx="10237">
                  <c:v>8.1900000000000001E-2</c:v>
                </c:pt>
                <c:pt idx="10238">
                  <c:v>8.1900000000000001E-2</c:v>
                </c:pt>
                <c:pt idx="10239">
                  <c:v>8.1900000000000001E-2</c:v>
                </c:pt>
                <c:pt idx="10240">
                  <c:v>0.10100000000000001</c:v>
                </c:pt>
                <c:pt idx="10241">
                  <c:v>-0.14000000000000001</c:v>
                </c:pt>
                <c:pt idx="10242">
                  <c:v>0.104</c:v>
                </c:pt>
                <c:pt idx="10243">
                  <c:v>0.104</c:v>
                </c:pt>
                <c:pt idx="10244">
                  <c:v>0.104</c:v>
                </c:pt>
                <c:pt idx="10245">
                  <c:v>0.104</c:v>
                </c:pt>
                <c:pt idx="10246">
                  <c:v>0.104</c:v>
                </c:pt>
                <c:pt idx="10247">
                  <c:v>0.104</c:v>
                </c:pt>
                <c:pt idx="10248">
                  <c:v>-1.95E-2</c:v>
                </c:pt>
                <c:pt idx="10249">
                  <c:v>-1.95E-2</c:v>
                </c:pt>
                <c:pt idx="10250">
                  <c:v>-1.7100000000000001E-2</c:v>
                </c:pt>
                <c:pt idx="10251">
                  <c:v>-1.7100000000000001E-2</c:v>
                </c:pt>
                <c:pt idx="10252">
                  <c:v>-3.4599999999999999E-2</c:v>
                </c:pt>
                <c:pt idx="10253">
                  <c:v>-3.4599999999999999E-2</c:v>
                </c:pt>
                <c:pt idx="10254">
                  <c:v>7.0199999999999999E-2</c:v>
                </c:pt>
                <c:pt idx="10255">
                  <c:v>5.6500000000000002E-2</c:v>
                </c:pt>
                <c:pt idx="10256">
                  <c:v>5.6500000000000002E-2</c:v>
                </c:pt>
                <c:pt idx="10257">
                  <c:v>5.6500000000000002E-2</c:v>
                </c:pt>
                <c:pt idx="10258">
                  <c:v>5.6500000000000002E-2</c:v>
                </c:pt>
                <c:pt idx="10259">
                  <c:v>5.6500000000000002E-2</c:v>
                </c:pt>
                <c:pt idx="10260">
                  <c:v>5.6500000000000002E-2</c:v>
                </c:pt>
                <c:pt idx="10261">
                  <c:v>5.6500000000000002E-2</c:v>
                </c:pt>
                <c:pt idx="10262">
                  <c:v>-3.7799999999999999E-3</c:v>
                </c:pt>
                <c:pt idx="10263">
                  <c:v>-3.7799999999999999E-3</c:v>
                </c:pt>
                <c:pt idx="10264">
                  <c:v>-3.7799999999999999E-3</c:v>
                </c:pt>
                <c:pt idx="10265">
                  <c:v>-3.7799999999999999E-3</c:v>
                </c:pt>
                <c:pt idx="10266">
                  <c:v>2.5499999999999998E-2</c:v>
                </c:pt>
                <c:pt idx="10267">
                  <c:v>1.7399999999999999E-2</c:v>
                </c:pt>
                <c:pt idx="10268">
                  <c:v>1.7399999999999999E-2</c:v>
                </c:pt>
                <c:pt idx="10269">
                  <c:v>1.7399999999999999E-2</c:v>
                </c:pt>
                <c:pt idx="10270">
                  <c:v>1.7399999999999999E-2</c:v>
                </c:pt>
                <c:pt idx="10271">
                  <c:v>1.7399999999999999E-2</c:v>
                </c:pt>
                <c:pt idx="10272">
                  <c:v>-2.3E-2</c:v>
                </c:pt>
                <c:pt idx="10273">
                  <c:v>-2.3E-2</c:v>
                </c:pt>
                <c:pt idx="10274">
                  <c:v>-2.3E-2</c:v>
                </c:pt>
                <c:pt idx="10275">
                  <c:v>-6.0199999999999997E-2</c:v>
                </c:pt>
                <c:pt idx="10276">
                  <c:v>8.5000000000000006E-2</c:v>
                </c:pt>
                <c:pt idx="10277">
                  <c:v>5.8000000000000003E-2</c:v>
                </c:pt>
                <c:pt idx="10278">
                  <c:v>5.8000000000000003E-2</c:v>
                </c:pt>
                <c:pt idx="10279">
                  <c:v>5.8000000000000003E-2</c:v>
                </c:pt>
                <c:pt idx="10280">
                  <c:v>5.8000000000000003E-2</c:v>
                </c:pt>
                <c:pt idx="10281">
                  <c:v>5.8000000000000003E-2</c:v>
                </c:pt>
                <c:pt idx="10282">
                  <c:v>5.8000000000000003E-2</c:v>
                </c:pt>
                <c:pt idx="10283">
                  <c:v>-3.0599999999999999E-2</c:v>
                </c:pt>
                <c:pt idx="10284">
                  <c:v>-3.0599999999999999E-2</c:v>
                </c:pt>
                <c:pt idx="10285">
                  <c:v>-3.0599999999999999E-2</c:v>
                </c:pt>
                <c:pt idx="10286">
                  <c:v>-3.0599999999999999E-2</c:v>
                </c:pt>
                <c:pt idx="10287">
                  <c:v>-6.7699999999999996E-2</c:v>
                </c:pt>
                <c:pt idx="10288">
                  <c:v>-1.6299999999999999E-2</c:v>
                </c:pt>
                <c:pt idx="10289">
                  <c:v>9.1999999999999998E-3</c:v>
                </c:pt>
                <c:pt idx="10290">
                  <c:v>9.1999999999999998E-3</c:v>
                </c:pt>
                <c:pt idx="10291">
                  <c:v>9.1999999999999998E-3</c:v>
                </c:pt>
                <c:pt idx="10292">
                  <c:v>9.1999999999999998E-3</c:v>
                </c:pt>
                <c:pt idx="10293">
                  <c:v>9.1999999999999998E-3</c:v>
                </c:pt>
                <c:pt idx="10294">
                  <c:v>9.1999999999999998E-3</c:v>
                </c:pt>
                <c:pt idx="10295">
                  <c:v>5.6500000000000002E-2</c:v>
                </c:pt>
                <c:pt idx="10296">
                  <c:v>5.6500000000000002E-2</c:v>
                </c:pt>
                <c:pt idx="10297">
                  <c:v>5.6500000000000002E-2</c:v>
                </c:pt>
                <c:pt idx="10298">
                  <c:v>5.6500000000000002E-2</c:v>
                </c:pt>
                <c:pt idx="10299">
                  <c:v>3.8899999999999997E-2</c:v>
                </c:pt>
                <c:pt idx="10300">
                  <c:v>3.8899999999999997E-2</c:v>
                </c:pt>
                <c:pt idx="10301">
                  <c:v>3.8899999999999997E-2</c:v>
                </c:pt>
                <c:pt idx="10302">
                  <c:v>3.8899999999999997E-2</c:v>
                </c:pt>
                <c:pt idx="10303">
                  <c:v>3.8899999999999997E-2</c:v>
                </c:pt>
                <c:pt idx="10304">
                  <c:v>-2.8199999999999999E-2</c:v>
                </c:pt>
                <c:pt idx="10305">
                  <c:v>-2.8199999999999999E-2</c:v>
                </c:pt>
                <c:pt idx="10306">
                  <c:v>-2.8199999999999999E-2</c:v>
                </c:pt>
                <c:pt idx="10307">
                  <c:v>-2.8199999999999999E-2</c:v>
                </c:pt>
                <c:pt idx="10308">
                  <c:v>-3.5099999999999999E-2</c:v>
                </c:pt>
                <c:pt idx="10309">
                  <c:v>-3.5099999999999999E-2</c:v>
                </c:pt>
                <c:pt idx="10310">
                  <c:v>-3.5099999999999999E-2</c:v>
                </c:pt>
                <c:pt idx="10311">
                  <c:v>-3.5099999999999999E-2</c:v>
                </c:pt>
                <c:pt idx="10312">
                  <c:v>-3.9600000000000003E-2</c:v>
                </c:pt>
                <c:pt idx="10313">
                  <c:v>0.10199999999999999</c:v>
                </c:pt>
                <c:pt idx="10314">
                  <c:v>0.10199999999999999</c:v>
                </c:pt>
                <c:pt idx="10315">
                  <c:v>4.8500000000000001E-2</c:v>
                </c:pt>
                <c:pt idx="10316">
                  <c:v>4.8500000000000001E-2</c:v>
                </c:pt>
                <c:pt idx="10317">
                  <c:v>4.8500000000000001E-2</c:v>
                </c:pt>
                <c:pt idx="10318">
                  <c:v>4.8500000000000001E-2</c:v>
                </c:pt>
                <c:pt idx="10319">
                  <c:v>-3.8199999999999998E-2</c:v>
                </c:pt>
                <c:pt idx="10320">
                  <c:v>-3.8199999999999998E-2</c:v>
                </c:pt>
                <c:pt idx="10321">
                  <c:v>-3.8199999999999998E-2</c:v>
                </c:pt>
                <c:pt idx="10322">
                  <c:v>-3.8199999999999998E-2</c:v>
                </c:pt>
                <c:pt idx="10323">
                  <c:v>-3.8199999999999998E-2</c:v>
                </c:pt>
                <c:pt idx="10324">
                  <c:v>-3.8199999999999998E-2</c:v>
                </c:pt>
                <c:pt idx="10325">
                  <c:v>-3.8199999999999998E-2</c:v>
                </c:pt>
                <c:pt idx="10326">
                  <c:v>-5.3400000000000003E-2</c:v>
                </c:pt>
                <c:pt idx="10327">
                  <c:v>-5.3400000000000003E-2</c:v>
                </c:pt>
                <c:pt idx="10328">
                  <c:v>-5.8500000000000003E-2</c:v>
                </c:pt>
                <c:pt idx="10329">
                  <c:v>4.1300000000000003E-2</c:v>
                </c:pt>
                <c:pt idx="10330">
                  <c:v>4.1300000000000003E-2</c:v>
                </c:pt>
                <c:pt idx="10331">
                  <c:v>-2.7E-2</c:v>
                </c:pt>
                <c:pt idx="10332">
                  <c:v>-1.23E-2</c:v>
                </c:pt>
                <c:pt idx="10333">
                  <c:v>-2.7400000000000001E-2</c:v>
                </c:pt>
                <c:pt idx="10334">
                  <c:v>-2.7400000000000001E-2</c:v>
                </c:pt>
                <c:pt idx="10335">
                  <c:v>-2.7400000000000001E-2</c:v>
                </c:pt>
                <c:pt idx="10336">
                  <c:v>-2.7400000000000001E-2</c:v>
                </c:pt>
                <c:pt idx="10337">
                  <c:v>7.1999999999999995E-2</c:v>
                </c:pt>
                <c:pt idx="10338">
                  <c:v>6.4500000000000002E-2</c:v>
                </c:pt>
                <c:pt idx="10339">
                  <c:v>-6.1400000000000003E-2</c:v>
                </c:pt>
                <c:pt idx="10340">
                  <c:v>4.2999999999999997E-2</c:v>
                </c:pt>
                <c:pt idx="10341">
                  <c:v>-7.6899999999999996E-2</c:v>
                </c:pt>
                <c:pt idx="10342">
                  <c:v>-2.3800000000000002E-2</c:v>
                </c:pt>
                <c:pt idx="10343">
                  <c:v>-1.35E-2</c:v>
                </c:pt>
                <c:pt idx="10344">
                  <c:v>-1.35E-2</c:v>
                </c:pt>
                <c:pt idx="10345">
                  <c:v>-1.35E-2</c:v>
                </c:pt>
                <c:pt idx="10346">
                  <c:v>-1.35E-2</c:v>
                </c:pt>
                <c:pt idx="10347">
                  <c:v>-1.35E-2</c:v>
                </c:pt>
                <c:pt idx="10348">
                  <c:v>-1.35E-2</c:v>
                </c:pt>
                <c:pt idx="10349">
                  <c:v>-6.3299999999999995E-2</c:v>
                </c:pt>
                <c:pt idx="10350">
                  <c:v>-9.1999999999999998E-2</c:v>
                </c:pt>
                <c:pt idx="10351">
                  <c:v>-9.1999999999999998E-2</c:v>
                </c:pt>
                <c:pt idx="10352">
                  <c:v>-9.1999999999999998E-2</c:v>
                </c:pt>
                <c:pt idx="10353">
                  <c:v>-9.1999999999999998E-2</c:v>
                </c:pt>
                <c:pt idx="10354">
                  <c:v>2.1999999999999999E-2</c:v>
                </c:pt>
                <c:pt idx="10355">
                  <c:v>2.1999999999999999E-2</c:v>
                </c:pt>
                <c:pt idx="10356">
                  <c:v>2.1999999999999999E-2</c:v>
                </c:pt>
                <c:pt idx="10357">
                  <c:v>2.1999999999999999E-2</c:v>
                </c:pt>
                <c:pt idx="10358">
                  <c:v>2.1999999999999999E-2</c:v>
                </c:pt>
                <c:pt idx="10359">
                  <c:v>2.1999999999999999E-2</c:v>
                </c:pt>
                <c:pt idx="10360">
                  <c:v>6.7699999999999996E-2</c:v>
                </c:pt>
                <c:pt idx="10361">
                  <c:v>6.7699999999999996E-2</c:v>
                </c:pt>
                <c:pt idx="10362">
                  <c:v>6.7699999999999996E-2</c:v>
                </c:pt>
                <c:pt idx="10363">
                  <c:v>6.7699999999999996E-2</c:v>
                </c:pt>
                <c:pt idx="10364">
                  <c:v>-1.8100000000000002E-2</c:v>
                </c:pt>
                <c:pt idx="10365">
                  <c:v>-1.8100000000000002E-2</c:v>
                </c:pt>
                <c:pt idx="10366">
                  <c:v>-1.8100000000000002E-2</c:v>
                </c:pt>
                <c:pt idx="10367">
                  <c:v>6.13E-2</c:v>
                </c:pt>
                <c:pt idx="10368">
                  <c:v>-4.6399999999999997E-2</c:v>
                </c:pt>
                <c:pt idx="10369">
                  <c:v>2.9600000000000001E-2</c:v>
                </c:pt>
                <c:pt idx="10370">
                  <c:v>2.9600000000000001E-2</c:v>
                </c:pt>
                <c:pt idx="10371">
                  <c:v>2.9600000000000001E-2</c:v>
                </c:pt>
                <c:pt idx="10372">
                  <c:v>2.9600000000000001E-2</c:v>
                </c:pt>
                <c:pt idx="10373">
                  <c:v>2.9600000000000001E-2</c:v>
                </c:pt>
                <c:pt idx="10374">
                  <c:v>2.9600000000000001E-2</c:v>
                </c:pt>
                <c:pt idx="10375">
                  <c:v>2.9600000000000001E-2</c:v>
                </c:pt>
                <c:pt idx="10376">
                  <c:v>-1.1900000000000001E-2</c:v>
                </c:pt>
                <c:pt idx="10377">
                  <c:v>-1.1900000000000001E-2</c:v>
                </c:pt>
                <c:pt idx="10378">
                  <c:v>-1.1900000000000001E-2</c:v>
                </c:pt>
                <c:pt idx="10379">
                  <c:v>-9.0200000000000002E-3</c:v>
                </c:pt>
                <c:pt idx="10380">
                  <c:v>-9.0200000000000002E-3</c:v>
                </c:pt>
                <c:pt idx="10381">
                  <c:v>-9.0200000000000002E-3</c:v>
                </c:pt>
                <c:pt idx="10382">
                  <c:v>-9.0200000000000002E-3</c:v>
                </c:pt>
                <c:pt idx="10383">
                  <c:v>-5.3899999999999998E-3</c:v>
                </c:pt>
                <c:pt idx="10384">
                  <c:v>-5.3899999999999998E-3</c:v>
                </c:pt>
                <c:pt idx="10385">
                  <c:v>-1.8800000000000001E-2</c:v>
                </c:pt>
                <c:pt idx="10386">
                  <c:v>1.75E-4</c:v>
                </c:pt>
                <c:pt idx="10387">
                  <c:v>-3.6600000000000001E-2</c:v>
                </c:pt>
                <c:pt idx="10388">
                  <c:v>-1.9E-2</c:v>
                </c:pt>
                <c:pt idx="10389">
                  <c:v>-1.9E-2</c:v>
                </c:pt>
                <c:pt idx="10390">
                  <c:v>-1.9E-2</c:v>
                </c:pt>
                <c:pt idx="10391">
                  <c:v>-1.9E-2</c:v>
                </c:pt>
                <c:pt idx="10392">
                  <c:v>-1.9E-2</c:v>
                </c:pt>
                <c:pt idx="10393">
                  <c:v>1.03E-2</c:v>
                </c:pt>
                <c:pt idx="10394">
                  <c:v>1.03E-2</c:v>
                </c:pt>
                <c:pt idx="10395">
                  <c:v>1.03E-2</c:v>
                </c:pt>
                <c:pt idx="10396">
                  <c:v>1.03E-2</c:v>
                </c:pt>
                <c:pt idx="10397">
                  <c:v>4.87E-2</c:v>
                </c:pt>
                <c:pt idx="10398">
                  <c:v>4.87E-2</c:v>
                </c:pt>
                <c:pt idx="10399">
                  <c:v>4.87E-2</c:v>
                </c:pt>
                <c:pt idx="10400">
                  <c:v>4.87E-2</c:v>
                </c:pt>
                <c:pt idx="10401">
                  <c:v>4.87E-2</c:v>
                </c:pt>
                <c:pt idx="10402">
                  <c:v>4.87E-2</c:v>
                </c:pt>
                <c:pt idx="10403">
                  <c:v>4.87E-2</c:v>
                </c:pt>
                <c:pt idx="10404">
                  <c:v>4.87E-2</c:v>
                </c:pt>
                <c:pt idx="10405">
                  <c:v>4.87E-2</c:v>
                </c:pt>
                <c:pt idx="10406">
                  <c:v>-4.53E-2</c:v>
                </c:pt>
                <c:pt idx="10407">
                  <c:v>2.0899999999999998E-2</c:v>
                </c:pt>
                <c:pt idx="10408">
                  <c:v>2.0899999999999998E-2</c:v>
                </c:pt>
                <c:pt idx="10409">
                  <c:v>0.106</c:v>
                </c:pt>
                <c:pt idx="10410">
                  <c:v>0.106</c:v>
                </c:pt>
                <c:pt idx="10411">
                  <c:v>-6.2399999999999997E-2</c:v>
                </c:pt>
                <c:pt idx="10412">
                  <c:v>-6.0299999999999999E-2</c:v>
                </c:pt>
                <c:pt idx="10413">
                  <c:v>5.6599999999999998E-2</c:v>
                </c:pt>
                <c:pt idx="10414">
                  <c:v>5.6599999999999998E-2</c:v>
                </c:pt>
                <c:pt idx="10415">
                  <c:v>5.6599999999999998E-2</c:v>
                </c:pt>
                <c:pt idx="10416">
                  <c:v>-0.1</c:v>
                </c:pt>
                <c:pt idx="10417">
                  <c:v>-3.9800000000000002E-2</c:v>
                </c:pt>
                <c:pt idx="10418">
                  <c:v>-3.9800000000000002E-2</c:v>
                </c:pt>
                <c:pt idx="10419">
                  <c:v>-3.9800000000000002E-2</c:v>
                </c:pt>
                <c:pt idx="10420">
                  <c:v>-4.2900000000000001E-2</c:v>
                </c:pt>
                <c:pt idx="10421">
                  <c:v>-4.2900000000000001E-2</c:v>
                </c:pt>
                <c:pt idx="10422">
                  <c:v>2.0500000000000001E-2</c:v>
                </c:pt>
                <c:pt idx="10423">
                  <c:v>2.0500000000000001E-2</c:v>
                </c:pt>
                <c:pt idx="10424">
                  <c:v>2.0500000000000001E-2</c:v>
                </c:pt>
                <c:pt idx="10425">
                  <c:v>-1.78E-2</c:v>
                </c:pt>
                <c:pt idx="10426">
                  <c:v>-1.0200000000000001E-2</c:v>
                </c:pt>
                <c:pt idx="10427">
                  <c:v>-1.0200000000000001E-2</c:v>
                </c:pt>
                <c:pt idx="10428">
                  <c:v>-1.0200000000000001E-2</c:v>
                </c:pt>
                <c:pt idx="10429">
                  <c:v>-5.5799999999999999E-3</c:v>
                </c:pt>
                <c:pt idx="10430">
                  <c:v>-5.5799999999999999E-3</c:v>
                </c:pt>
                <c:pt idx="10431">
                  <c:v>-5.5799999999999999E-3</c:v>
                </c:pt>
                <c:pt idx="10432">
                  <c:v>-5.5799999999999999E-3</c:v>
                </c:pt>
                <c:pt idx="10433">
                  <c:v>-5.5799999999999999E-3</c:v>
                </c:pt>
                <c:pt idx="10434">
                  <c:v>-5.5799999999999999E-3</c:v>
                </c:pt>
                <c:pt idx="10435">
                  <c:v>-5.5799999999999999E-3</c:v>
                </c:pt>
                <c:pt idx="10436">
                  <c:v>-2.4299999999999999E-2</c:v>
                </c:pt>
                <c:pt idx="10437">
                  <c:v>-2.4299999999999999E-2</c:v>
                </c:pt>
                <c:pt idx="10438">
                  <c:v>-2.4299999999999999E-2</c:v>
                </c:pt>
                <c:pt idx="10439">
                  <c:v>-2.4299999999999999E-2</c:v>
                </c:pt>
                <c:pt idx="10440">
                  <c:v>-2.4299999999999999E-2</c:v>
                </c:pt>
                <c:pt idx="10441">
                  <c:v>8.5400000000000007E-3</c:v>
                </c:pt>
                <c:pt idx="10442">
                  <c:v>8.5400000000000007E-3</c:v>
                </c:pt>
                <c:pt idx="10443">
                  <c:v>8.5400000000000007E-3</c:v>
                </c:pt>
                <c:pt idx="10444">
                  <c:v>3.32E-3</c:v>
                </c:pt>
                <c:pt idx="10445">
                  <c:v>3.32E-3</c:v>
                </c:pt>
                <c:pt idx="10446">
                  <c:v>2.3699999999999999E-2</c:v>
                </c:pt>
                <c:pt idx="10447">
                  <c:v>2.3699999999999999E-2</c:v>
                </c:pt>
                <c:pt idx="10448">
                  <c:v>-1.7600000000000001E-2</c:v>
                </c:pt>
                <c:pt idx="10449">
                  <c:v>-1.7600000000000001E-2</c:v>
                </c:pt>
                <c:pt idx="10450">
                  <c:v>-1.7600000000000001E-2</c:v>
                </c:pt>
                <c:pt idx="10451">
                  <c:v>-0.02</c:v>
                </c:pt>
                <c:pt idx="10452">
                  <c:v>1.3899999999999999E-2</c:v>
                </c:pt>
                <c:pt idx="10453">
                  <c:v>1.3899999999999999E-2</c:v>
                </c:pt>
                <c:pt idx="10454">
                  <c:v>1.3899999999999999E-2</c:v>
                </c:pt>
                <c:pt idx="10455">
                  <c:v>1.3899999999999999E-2</c:v>
                </c:pt>
                <c:pt idx="10456">
                  <c:v>-2.8799999999999999E-2</c:v>
                </c:pt>
                <c:pt idx="10457">
                  <c:v>-2.8799999999999999E-2</c:v>
                </c:pt>
                <c:pt idx="10458">
                  <c:v>-2.8799999999999999E-2</c:v>
                </c:pt>
                <c:pt idx="10459">
                  <c:v>4.0099999999999997E-3</c:v>
                </c:pt>
                <c:pt idx="10460">
                  <c:v>4.0099999999999997E-3</c:v>
                </c:pt>
                <c:pt idx="10461">
                  <c:v>4.0099999999999997E-3</c:v>
                </c:pt>
                <c:pt idx="10462">
                  <c:v>4.0099999999999997E-3</c:v>
                </c:pt>
                <c:pt idx="10463">
                  <c:v>-5.5999999999999999E-3</c:v>
                </c:pt>
                <c:pt idx="10464">
                  <c:v>-5.5999999999999999E-3</c:v>
                </c:pt>
                <c:pt idx="10465">
                  <c:v>-5.5999999999999999E-3</c:v>
                </c:pt>
                <c:pt idx="10466">
                  <c:v>-5.5999999999999999E-3</c:v>
                </c:pt>
                <c:pt idx="10467">
                  <c:v>-6.7000000000000004E-2</c:v>
                </c:pt>
                <c:pt idx="10468">
                  <c:v>-6.7000000000000004E-2</c:v>
                </c:pt>
                <c:pt idx="10469">
                  <c:v>-6.7000000000000004E-2</c:v>
                </c:pt>
                <c:pt idx="10470">
                  <c:v>-6.7000000000000004E-2</c:v>
                </c:pt>
                <c:pt idx="10471">
                  <c:v>-1.72E-2</c:v>
                </c:pt>
                <c:pt idx="10472">
                  <c:v>-1.72E-2</c:v>
                </c:pt>
                <c:pt idx="10473">
                  <c:v>-1.72E-2</c:v>
                </c:pt>
                <c:pt idx="10474">
                  <c:v>-1.72E-2</c:v>
                </c:pt>
                <c:pt idx="10475">
                  <c:v>-4.3499999999999997E-2</c:v>
                </c:pt>
                <c:pt idx="10476">
                  <c:v>-4.3499999999999997E-2</c:v>
                </c:pt>
                <c:pt idx="10477">
                  <c:v>-4.3499999999999997E-2</c:v>
                </c:pt>
                <c:pt idx="10478">
                  <c:v>-4.3499999999999997E-2</c:v>
                </c:pt>
                <c:pt idx="10479">
                  <c:v>-8.7400000000000005E-2</c:v>
                </c:pt>
                <c:pt idx="10480">
                  <c:v>9.8799999999999999E-2</c:v>
                </c:pt>
                <c:pt idx="10481">
                  <c:v>1.5299999999999999E-3</c:v>
                </c:pt>
                <c:pt idx="10482">
                  <c:v>6.5100000000000002E-3</c:v>
                </c:pt>
                <c:pt idx="10483">
                  <c:v>-3.9199999999999999E-2</c:v>
                </c:pt>
                <c:pt idx="10484">
                  <c:v>-3.9199999999999999E-2</c:v>
                </c:pt>
                <c:pt idx="10485">
                  <c:v>-3.9199999999999999E-2</c:v>
                </c:pt>
                <c:pt idx="10486">
                  <c:v>-3.9199999999999999E-2</c:v>
                </c:pt>
                <c:pt idx="10487">
                  <c:v>-6.8599999999999998E-3</c:v>
                </c:pt>
                <c:pt idx="10488">
                  <c:v>-6.5300000000000002E-3</c:v>
                </c:pt>
                <c:pt idx="10489">
                  <c:v>-6.5300000000000002E-3</c:v>
                </c:pt>
                <c:pt idx="10490">
                  <c:v>-1.0800000000000001E-2</c:v>
                </c:pt>
                <c:pt idx="10491">
                  <c:v>-1.0800000000000001E-2</c:v>
                </c:pt>
                <c:pt idx="10492">
                  <c:v>-1.0800000000000001E-2</c:v>
                </c:pt>
                <c:pt idx="10493">
                  <c:v>3.3999999999999998E-3</c:v>
                </c:pt>
                <c:pt idx="10494">
                  <c:v>1.67E-2</c:v>
                </c:pt>
                <c:pt idx="10495">
                  <c:v>1.67E-2</c:v>
                </c:pt>
                <c:pt idx="10496">
                  <c:v>-2.5700000000000001E-2</c:v>
                </c:pt>
                <c:pt idx="10497">
                  <c:v>-2.5700000000000001E-2</c:v>
                </c:pt>
                <c:pt idx="10498">
                  <c:v>5.0099999999999999E-2</c:v>
                </c:pt>
                <c:pt idx="10499">
                  <c:v>5.0099999999999999E-2</c:v>
                </c:pt>
                <c:pt idx="10500">
                  <c:v>5.0099999999999999E-2</c:v>
                </c:pt>
                <c:pt idx="10501">
                  <c:v>-7.0400000000000003E-3</c:v>
                </c:pt>
                <c:pt idx="10502">
                  <c:v>-7.0400000000000003E-3</c:v>
                </c:pt>
                <c:pt idx="10503">
                  <c:v>-7.0400000000000003E-3</c:v>
                </c:pt>
                <c:pt idx="10504">
                  <c:v>3.8800000000000001E-2</c:v>
                </c:pt>
                <c:pt idx="10505">
                  <c:v>3.8800000000000001E-2</c:v>
                </c:pt>
                <c:pt idx="10506">
                  <c:v>3.8800000000000001E-2</c:v>
                </c:pt>
                <c:pt idx="10507">
                  <c:v>3.8800000000000001E-2</c:v>
                </c:pt>
                <c:pt idx="10508">
                  <c:v>1.89E-2</c:v>
                </c:pt>
                <c:pt idx="10509">
                  <c:v>1.89E-2</c:v>
                </c:pt>
                <c:pt idx="10510">
                  <c:v>2.6499999999999999E-2</c:v>
                </c:pt>
                <c:pt idx="10511">
                  <c:v>2.6499999999999999E-2</c:v>
                </c:pt>
                <c:pt idx="10512">
                  <c:v>-2.75E-2</c:v>
                </c:pt>
                <c:pt idx="10513">
                  <c:v>-4.9399999999999999E-2</c:v>
                </c:pt>
                <c:pt idx="10514">
                  <c:v>-4.9399999999999999E-2</c:v>
                </c:pt>
                <c:pt idx="10515">
                  <c:v>-4.9399999999999999E-2</c:v>
                </c:pt>
                <c:pt idx="10516">
                  <c:v>-4.9399999999999999E-2</c:v>
                </c:pt>
                <c:pt idx="10517">
                  <c:v>-4.9399999999999999E-2</c:v>
                </c:pt>
                <c:pt idx="10518">
                  <c:v>-6.4399999999999999E-2</c:v>
                </c:pt>
                <c:pt idx="10519">
                  <c:v>-6.4399999999999999E-2</c:v>
                </c:pt>
                <c:pt idx="10520">
                  <c:v>-6.4399999999999999E-2</c:v>
                </c:pt>
                <c:pt idx="10521">
                  <c:v>-6.4399999999999999E-2</c:v>
                </c:pt>
                <c:pt idx="10522">
                  <c:v>-6.4399999999999999E-2</c:v>
                </c:pt>
                <c:pt idx="10523">
                  <c:v>-6.4399999999999999E-2</c:v>
                </c:pt>
                <c:pt idx="10524">
                  <c:v>-6.4399999999999999E-2</c:v>
                </c:pt>
                <c:pt idx="10525">
                  <c:v>-6.4399999999999999E-2</c:v>
                </c:pt>
                <c:pt idx="10526">
                  <c:v>-0.04</c:v>
                </c:pt>
                <c:pt idx="10527">
                  <c:v>-0.04</c:v>
                </c:pt>
                <c:pt idx="10528">
                  <c:v>-0.04</c:v>
                </c:pt>
                <c:pt idx="10529">
                  <c:v>-8.92E-4</c:v>
                </c:pt>
                <c:pt idx="10530">
                  <c:v>-8.92E-4</c:v>
                </c:pt>
                <c:pt idx="10531">
                  <c:v>5.79E-2</c:v>
                </c:pt>
                <c:pt idx="10532">
                  <c:v>5.79E-2</c:v>
                </c:pt>
                <c:pt idx="10533">
                  <c:v>-1.0200000000000001E-2</c:v>
                </c:pt>
                <c:pt idx="10534">
                  <c:v>-1.0200000000000001E-2</c:v>
                </c:pt>
                <c:pt idx="10535">
                  <c:v>-1.0200000000000001E-2</c:v>
                </c:pt>
                <c:pt idx="10536">
                  <c:v>-1.41E-2</c:v>
                </c:pt>
                <c:pt idx="10537">
                  <c:v>-1.41E-2</c:v>
                </c:pt>
                <c:pt idx="10538">
                  <c:v>-1.41E-2</c:v>
                </c:pt>
                <c:pt idx="10539">
                  <c:v>-1.41E-2</c:v>
                </c:pt>
                <c:pt idx="10540">
                  <c:v>-1.41E-2</c:v>
                </c:pt>
                <c:pt idx="10541">
                  <c:v>-1.41E-2</c:v>
                </c:pt>
                <c:pt idx="10542">
                  <c:v>2.63E-2</c:v>
                </c:pt>
                <c:pt idx="10543">
                  <c:v>2.63E-2</c:v>
                </c:pt>
                <c:pt idx="10544">
                  <c:v>2.63E-2</c:v>
                </c:pt>
                <c:pt idx="10545">
                  <c:v>2.63E-2</c:v>
                </c:pt>
                <c:pt idx="10546">
                  <c:v>2.63E-2</c:v>
                </c:pt>
                <c:pt idx="10547">
                  <c:v>2.63E-2</c:v>
                </c:pt>
                <c:pt idx="10548">
                  <c:v>2.63E-2</c:v>
                </c:pt>
                <c:pt idx="10549">
                  <c:v>2.63E-2</c:v>
                </c:pt>
                <c:pt idx="10550">
                  <c:v>2.63E-2</c:v>
                </c:pt>
                <c:pt idx="10551">
                  <c:v>2.63E-2</c:v>
                </c:pt>
                <c:pt idx="10552">
                  <c:v>2.75E-2</c:v>
                </c:pt>
                <c:pt idx="10553">
                  <c:v>-4.1599999999999997E-4</c:v>
                </c:pt>
                <c:pt idx="10554">
                  <c:v>-4.1599999999999997E-4</c:v>
                </c:pt>
                <c:pt idx="10555">
                  <c:v>-4.1599999999999997E-4</c:v>
                </c:pt>
                <c:pt idx="10556">
                  <c:v>-4.1599999999999997E-4</c:v>
                </c:pt>
                <c:pt idx="10557">
                  <c:v>1.47E-2</c:v>
                </c:pt>
                <c:pt idx="10558">
                  <c:v>1.47E-2</c:v>
                </c:pt>
                <c:pt idx="10559">
                  <c:v>-8.9300000000000004E-3</c:v>
                </c:pt>
                <c:pt idx="10560">
                  <c:v>-8.9300000000000004E-3</c:v>
                </c:pt>
                <c:pt idx="10561">
                  <c:v>-1.49E-2</c:v>
                </c:pt>
                <c:pt idx="10562">
                  <c:v>-1.5399999999999999E-3</c:v>
                </c:pt>
                <c:pt idx="10563">
                  <c:v>-1.5399999999999999E-3</c:v>
                </c:pt>
                <c:pt idx="10564">
                  <c:v>-1.5399999999999999E-3</c:v>
                </c:pt>
                <c:pt idx="10565">
                  <c:v>-1.5399999999999999E-3</c:v>
                </c:pt>
                <c:pt idx="10566">
                  <c:v>5.21E-2</c:v>
                </c:pt>
                <c:pt idx="10567">
                  <c:v>5.21E-2</c:v>
                </c:pt>
                <c:pt idx="10568">
                  <c:v>-4.7899999999999998E-2</c:v>
                </c:pt>
                <c:pt idx="10569">
                  <c:v>-4.6699999999999998E-2</c:v>
                </c:pt>
                <c:pt idx="10570">
                  <c:v>-6.2199999999999998E-2</c:v>
                </c:pt>
                <c:pt idx="10571">
                  <c:v>-5.3199999999999997E-2</c:v>
                </c:pt>
                <c:pt idx="10572">
                  <c:v>-5.3199999999999997E-2</c:v>
                </c:pt>
                <c:pt idx="10573">
                  <c:v>-5.3199999999999997E-2</c:v>
                </c:pt>
                <c:pt idx="10574">
                  <c:v>-5.3199999999999997E-2</c:v>
                </c:pt>
                <c:pt idx="10575">
                  <c:v>-3.8899999999999997E-2</c:v>
                </c:pt>
                <c:pt idx="10576">
                  <c:v>-3.8899999999999997E-2</c:v>
                </c:pt>
                <c:pt idx="10577">
                  <c:v>-3.8899999999999997E-2</c:v>
                </c:pt>
                <c:pt idx="10578">
                  <c:v>-1.6500000000000001E-2</c:v>
                </c:pt>
                <c:pt idx="10579">
                  <c:v>-1.6500000000000001E-2</c:v>
                </c:pt>
                <c:pt idx="10580">
                  <c:v>-1.1900000000000001E-2</c:v>
                </c:pt>
                <c:pt idx="10581">
                  <c:v>-2.5399999999999999E-2</c:v>
                </c:pt>
                <c:pt idx="10582">
                  <c:v>8.8299999999999993E-3</c:v>
                </c:pt>
                <c:pt idx="10583">
                  <c:v>8.8299999999999993E-3</c:v>
                </c:pt>
                <c:pt idx="10584">
                  <c:v>8.8299999999999993E-3</c:v>
                </c:pt>
                <c:pt idx="10585">
                  <c:v>8.8299999999999993E-3</c:v>
                </c:pt>
                <c:pt idx="10586">
                  <c:v>2.5000000000000001E-2</c:v>
                </c:pt>
                <c:pt idx="10587">
                  <c:v>5.7600000000000004E-3</c:v>
                </c:pt>
                <c:pt idx="10588">
                  <c:v>5.7600000000000004E-3</c:v>
                </c:pt>
                <c:pt idx="10589">
                  <c:v>5.7600000000000004E-3</c:v>
                </c:pt>
                <c:pt idx="10590">
                  <c:v>5.7600000000000004E-3</c:v>
                </c:pt>
                <c:pt idx="10591">
                  <c:v>-4.4900000000000002E-2</c:v>
                </c:pt>
                <c:pt idx="10592">
                  <c:v>-4.4900000000000002E-2</c:v>
                </c:pt>
                <c:pt idx="10593">
                  <c:v>-4.4900000000000002E-2</c:v>
                </c:pt>
                <c:pt idx="10594">
                  <c:v>-5.2299999999999999E-2</c:v>
                </c:pt>
                <c:pt idx="10595">
                  <c:v>-3.2099999999999997E-2</c:v>
                </c:pt>
                <c:pt idx="10596">
                  <c:v>-3.2099999999999997E-2</c:v>
                </c:pt>
                <c:pt idx="10597">
                  <c:v>-3.2099999999999997E-2</c:v>
                </c:pt>
                <c:pt idx="10598">
                  <c:v>-3.2099999999999997E-2</c:v>
                </c:pt>
                <c:pt idx="10599">
                  <c:v>-3.2099999999999997E-2</c:v>
                </c:pt>
                <c:pt idx="10600">
                  <c:v>-3.2099999999999997E-2</c:v>
                </c:pt>
                <c:pt idx="10601">
                  <c:v>-3.2099999999999997E-2</c:v>
                </c:pt>
                <c:pt idx="10602">
                  <c:v>-3.2099999999999997E-2</c:v>
                </c:pt>
                <c:pt idx="10603">
                  <c:v>-6.5000000000000002E-2</c:v>
                </c:pt>
                <c:pt idx="10604">
                  <c:v>-6.5000000000000002E-2</c:v>
                </c:pt>
                <c:pt idx="10605">
                  <c:v>-6.5000000000000002E-2</c:v>
                </c:pt>
                <c:pt idx="10606">
                  <c:v>-2.75E-2</c:v>
                </c:pt>
                <c:pt idx="10607">
                  <c:v>-2.75E-2</c:v>
                </c:pt>
                <c:pt idx="10608">
                  <c:v>-2.0299999999999999E-2</c:v>
                </c:pt>
                <c:pt idx="10609">
                  <c:v>-2.0299999999999999E-2</c:v>
                </c:pt>
                <c:pt idx="10610">
                  <c:v>-2.0299999999999999E-2</c:v>
                </c:pt>
                <c:pt idx="10611">
                  <c:v>3.09E-2</c:v>
                </c:pt>
                <c:pt idx="10612">
                  <c:v>-4.5699999999999998E-2</c:v>
                </c:pt>
                <c:pt idx="10613">
                  <c:v>-4.5699999999999998E-2</c:v>
                </c:pt>
                <c:pt idx="10614">
                  <c:v>-4.5699999999999998E-2</c:v>
                </c:pt>
                <c:pt idx="10615">
                  <c:v>-4.5699999999999998E-2</c:v>
                </c:pt>
                <c:pt idx="10616">
                  <c:v>1.6899999999999998E-2</c:v>
                </c:pt>
                <c:pt idx="10617">
                  <c:v>1.6899999999999998E-2</c:v>
                </c:pt>
                <c:pt idx="10618">
                  <c:v>1.6899999999999998E-2</c:v>
                </c:pt>
                <c:pt idx="10619">
                  <c:v>1.6899999999999998E-2</c:v>
                </c:pt>
                <c:pt idx="10620">
                  <c:v>1.6899999999999998E-2</c:v>
                </c:pt>
                <c:pt idx="10621">
                  <c:v>1.6899999999999998E-2</c:v>
                </c:pt>
                <c:pt idx="10622">
                  <c:v>1.6899999999999998E-2</c:v>
                </c:pt>
                <c:pt idx="10623">
                  <c:v>1.6899999999999998E-2</c:v>
                </c:pt>
                <c:pt idx="10624">
                  <c:v>-4.02E-2</c:v>
                </c:pt>
                <c:pt idx="10625">
                  <c:v>-4.02E-2</c:v>
                </c:pt>
                <c:pt idx="10626">
                  <c:v>3.8399999999999997E-2</c:v>
                </c:pt>
                <c:pt idx="10627">
                  <c:v>3.8399999999999997E-2</c:v>
                </c:pt>
                <c:pt idx="10628">
                  <c:v>3.8399999999999997E-2</c:v>
                </c:pt>
                <c:pt idx="10629">
                  <c:v>3.8399999999999997E-2</c:v>
                </c:pt>
                <c:pt idx="10630">
                  <c:v>3.8399999999999997E-2</c:v>
                </c:pt>
                <c:pt idx="10631">
                  <c:v>3.8399999999999997E-2</c:v>
                </c:pt>
                <c:pt idx="10632">
                  <c:v>-1.8499999999999999E-2</c:v>
                </c:pt>
                <c:pt idx="10633">
                  <c:v>-4.8599999999999997E-2</c:v>
                </c:pt>
                <c:pt idx="10634">
                  <c:v>-4.8599999999999997E-2</c:v>
                </c:pt>
                <c:pt idx="10635">
                  <c:v>-4.8599999999999997E-2</c:v>
                </c:pt>
                <c:pt idx="10636">
                  <c:v>-4.5999999999999999E-2</c:v>
                </c:pt>
                <c:pt idx="10637">
                  <c:v>-4.5999999999999999E-2</c:v>
                </c:pt>
                <c:pt idx="10638">
                  <c:v>-4.5999999999999999E-2</c:v>
                </c:pt>
                <c:pt idx="10639">
                  <c:v>-4.5999999999999999E-2</c:v>
                </c:pt>
                <c:pt idx="10640">
                  <c:v>-4.5999999999999999E-2</c:v>
                </c:pt>
                <c:pt idx="10641">
                  <c:v>-4.5999999999999999E-2</c:v>
                </c:pt>
                <c:pt idx="10642">
                  <c:v>-4.5999999999999999E-2</c:v>
                </c:pt>
                <c:pt idx="10643">
                  <c:v>-4.5999999999999999E-2</c:v>
                </c:pt>
                <c:pt idx="10644">
                  <c:v>2.47E-2</c:v>
                </c:pt>
                <c:pt idx="10645">
                  <c:v>2.47E-2</c:v>
                </c:pt>
                <c:pt idx="10646">
                  <c:v>-2.1399999999999999E-2</c:v>
                </c:pt>
                <c:pt idx="10647">
                  <c:v>-2.1399999999999999E-2</c:v>
                </c:pt>
                <c:pt idx="10648">
                  <c:v>-2.1399999999999999E-2</c:v>
                </c:pt>
                <c:pt idx="10649">
                  <c:v>-2.1399999999999999E-2</c:v>
                </c:pt>
                <c:pt idx="10650">
                  <c:v>-2.1399999999999999E-2</c:v>
                </c:pt>
                <c:pt idx="10651">
                  <c:v>-2.1399999999999999E-2</c:v>
                </c:pt>
                <c:pt idx="10652">
                  <c:v>-2.1399999999999999E-2</c:v>
                </c:pt>
                <c:pt idx="10653">
                  <c:v>-2.1399999999999999E-2</c:v>
                </c:pt>
                <c:pt idx="10654">
                  <c:v>-2.1399999999999999E-2</c:v>
                </c:pt>
                <c:pt idx="10655">
                  <c:v>5.1200000000000002E-2</c:v>
                </c:pt>
                <c:pt idx="10656">
                  <c:v>0.05</c:v>
                </c:pt>
                <c:pt idx="10657">
                  <c:v>0.05</c:v>
                </c:pt>
                <c:pt idx="10658">
                  <c:v>1.9800000000000002E-2</c:v>
                </c:pt>
                <c:pt idx="10659">
                  <c:v>-3.1300000000000001E-2</c:v>
                </c:pt>
                <c:pt idx="10660">
                  <c:v>-3.1300000000000001E-2</c:v>
                </c:pt>
                <c:pt idx="10661">
                  <c:v>-3.1300000000000001E-2</c:v>
                </c:pt>
                <c:pt idx="10662">
                  <c:v>-3.1300000000000001E-2</c:v>
                </c:pt>
                <c:pt idx="10663">
                  <c:v>-3.1300000000000001E-2</c:v>
                </c:pt>
                <c:pt idx="10664">
                  <c:v>-3.1300000000000001E-2</c:v>
                </c:pt>
                <c:pt idx="10665">
                  <c:v>-3.1300000000000001E-2</c:v>
                </c:pt>
                <c:pt idx="10666">
                  <c:v>-3.1300000000000001E-2</c:v>
                </c:pt>
                <c:pt idx="10667">
                  <c:v>8.2799999999999999E-2</c:v>
                </c:pt>
                <c:pt idx="10668">
                  <c:v>8.2799999999999999E-2</c:v>
                </c:pt>
                <c:pt idx="10669">
                  <c:v>8.2799999999999999E-2</c:v>
                </c:pt>
                <c:pt idx="10670">
                  <c:v>8.2799999999999999E-2</c:v>
                </c:pt>
                <c:pt idx="10671">
                  <c:v>7.7499999999999999E-2</c:v>
                </c:pt>
                <c:pt idx="10672">
                  <c:v>5.2499999999999998E-2</c:v>
                </c:pt>
                <c:pt idx="10673">
                  <c:v>-4.3099999999999999E-2</c:v>
                </c:pt>
                <c:pt idx="10674">
                  <c:v>-4.3099999999999999E-2</c:v>
                </c:pt>
                <c:pt idx="10675">
                  <c:v>-4.3099999999999999E-2</c:v>
                </c:pt>
                <c:pt idx="10676">
                  <c:v>-4.3099999999999999E-2</c:v>
                </c:pt>
                <c:pt idx="10677">
                  <c:v>-4.3099999999999999E-2</c:v>
                </c:pt>
                <c:pt idx="10678">
                  <c:v>-1.18E-2</c:v>
                </c:pt>
                <c:pt idx="10679">
                  <c:v>-1.18E-2</c:v>
                </c:pt>
                <c:pt idx="10680">
                  <c:v>-1.18E-2</c:v>
                </c:pt>
                <c:pt idx="10681">
                  <c:v>-1.18E-2</c:v>
                </c:pt>
                <c:pt idx="10682">
                  <c:v>-1.18E-2</c:v>
                </c:pt>
                <c:pt idx="10683">
                  <c:v>-1.18E-2</c:v>
                </c:pt>
                <c:pt idx="10684">
                  <c:v>6.7699999999999996E-2</c:v>
                </c:pt>
                <c:pt idx="10685">
                  <c:v>6.7699999999999996E-2</c:v>
                </c:pt>
                <c:pt idx="10686">
                  <c:v>6.7199999999999996E-2</c:v>
                </c:pt>
                <c:pt idx="10687">
                  <c:v>6.7199999999999996E-2</c:v>
                </c:pt>
                <c:pt idx="10688">
                  <c:v>6.7199999999999996E-2</c:v>
                </c:pt>
                <c:pt idx="10689">
                  <c:v>6.7199999999999996E-2</c:v>
                </c:pt>
                <c:pt idx="10690">
                  <c:v>6.7199999999999996E-2</c:v>
                </c:pt>
                <c:pt idx="10691">
                  <c:v>6.7199999999999996E-2</c:v>
                </c:pt>
                <c:pt idx="10692">
                  <c:v>7.1800000000000003E-2</c:v>
                </c:pt>
                <c:pt idx="10693">
                  <c:v>7.1800000000000003E-2</c:v>
                </c:pt>
                <c:pt idx="10694">
                  <c:v>7.1800000000000003E-2</c:v>
                </c:pt>
                <c:pt idx="10695">
                  <c:v>7.1800000000000003E-2</c:v>
                </c:pt>
                <c:pt idx="10696">
                  <c:v>6.7799999999999999E-2</c:v>
                </c:pt>
                <c:pt idx="10697">
                  <c:v>-7.8E-2</c:v>
                </c:pt>
                <c:pt idx="10698">
                  <c:v>-6.7000000000000004E-2</c:v>
                </c:pt>
                <c:pt idx="10699">
                  <c:v>-6.7000000000000004E-2</c:v>
                </c:pt>
                <c:pt idx="10700">
                  <c:v>-6.7000000000000004E-2</c:v>
                </c:pt>
                <c:pt idx="10701">
                  <c:v>-6.7000000000000004E-2</c:v>
                </c:pt>
                <c:pt idx="10702">
                  <c:v>6.2599999999999999E-3</c:v>
                </c:pt>
                <c:pt idx="10703">
                  <c:v>6.2599999999999999E-3</c:v>
                </c:pt>
                <c:pt idx="10704">
                  <c:v>6.2599999999999999E-3</c:v>
                </c:pt>
                <c:pt idx="10705">
                  <c:v>6.2599999999999999E-3</c:v>
                </c:pt>
                <c:pt idx="10706">
                  <c:v>6.2599999999999999E-3</c:v>
                </c:pt>
                <c:pt idx="10707">
                  <c:v>6.2599999999999999E-3</c:v>
                </c:pt>
                <c:pt idx="10708">
                  <c:v>6.2599999999999999E-3</c:v>
                </c:pt>
                <c:pt idx="10709">
                  <c:v>6.2599999999999999E-3</c:v>
                </c:pt>
                <c:pt idx="10710">
                  <c:v>6.2599999999999999E-3</c:v>
                </c:pt>
                <c:pt idx="10711">
                  <c:v>6.2599999999999999E-3</c:v>
                </c:pt>
                <c:pt idx="10712">
                  <c:v>6.2599999999999999E-3</c:v>
                </c:pt>
                <c:pt idx="10713">
                  <c:v>6.2599999999999999E-3</c:v>
                </c:pt>
                <c:pt idx="10714">
                  <c:v>-2.8299999999999999E-2</c:v>
                </c:pt>
                <c:pt idx="10715">
                  <c:v>-2.8299999999999999E-2</c:v>
                </c:pt>
                <c:pt idx="10716">
                  <c:v>-2.8299999999999999E-2</c:v>
                </c:pt>
                <c:pt idx="10717">
                  <c:v>-2.8299999999999999E-2</c:v>
                </c:pt>
                <c:pt idx="10718">
                  <c:v>-2.8299999999999999E-2</c:v>
                </c:pt>
                <c:pt idx="10719">
                  <c:v>-2.8299999999999999E-2</c:v>
                </c:pt>
                <c:pt idx="10720">
                  <c:v>-2.8299999999999999E-2</c:v>
                </c:pt>
                <c:pt idx="10721">
                  <c:v>-2.8299999999999999E-2</c:v>
                </c:pt>
                <c:pt idx="10722">
                  <c:v>-2.8299999999999999E-2</c:v>
                </c:pt>
                <c:pt idx="10723">
                  <c:v>-2.8299999999999999E-2</c:v>
                </c:pt>
                <c:pt idx="10724">
                  <c:v>-3.7199999999999997E-2</c:v>
                </c:pt>
                <c:pt idx="10725">
                  <c:v>-3.7199999999999997E-2</c:v>
                </c:pt>
                <c:pt idx="10726">
                  <c:v>-3.7199999999999997E-2</c:v>
                </c:pt>
                <c:pt idx="10727">
                  <c:v>-3.7199999999999997E-2</c:v>
                </c:pt>
                <c:pt idx="10728">
                  <c:v>-3.7199999999999997E-2</c:v>
                </c:pt>
                <c:pt idx="10729">
                  <c:v>-3.7199999999999997E-2</c:v>
                </c:pt>
                <c:pt idx="10730">
                  <c:v>-3.7199999999999997E-2</c:v>
                </c:pt>
                <c:pt idx="10731">
                  <c:v>-4.8500000000000001E-2</c:v>
                </c:pt>
                <c:pt idx="10732">
                  <c:v>1.3100000000000001E-2</c:v>
                </c:pt>
                <c:pt idx="10733">
                  <c:v>1.3100000000000001E-2</c:v>
                </c:pt>
                <c:pt idx="10734">
                  <c:v>1.3100000000000001E-2</c:v>
                </c:pt>
                <c:pt idx="10735">
                  <c:v>1.3100000000000001E-2</c:v>
                </c:pt>
                <c:pt idx="10736">
                  <c:v>1.3100000000000001E-2</c:v>
                </c:pt>
                <c:pt idx="10737">
                  <c:v>1.3100000000000001E-2</c:v>
                </c:pt>
                <c:pt idx="10738">
                  <c:v>1.3100000000000001E-2</c:v>
                </c:pt>
                <c:pt idx="10739">
                  <c:v>1.4999999999999999E-2</c:v>
                </c:pt>
                <c:pt idx="10740">
                  <c:v>1.4999999999999999E-2</c:v>
                </c:pt>
                <c:pt idx="10741">
                  <c:v>2.07E-2</c:v>
                </c:pt>
                <c:pt idx="10742">
                  <c:v>-4.07E-2</c:v>
                </c:pt>
                <c:pt idx="10743">
                  <c:v>-4.07E-2</c:v>
                </c:pt>
                <c:pt idx="10744">
                  <c:v>-4.07E-2</c:v>
                </c:pt>
                <c:pt idx="10745">
                  <c:v>1.29E-2</c:v>
                </c:pt>
                <c:pt idx="10746">
                  <c:v>1.29E-2</c:v>
                </c:pt>
                <c:pt idx="10747">
                  <c:v>1.29E-2</c:v>
                </c:pt>
                <c:pt idx="10748">
                  <c:v>1.29E-2</c:v>
                </c:pt>
                <c:pt idx="10749">
                  <c:v>4.7800000000000002E-2</c:v>
                </c:pt>
                <c:pt idx="10750">
                  <c:v>-5.45E-3</c:v>
                </c:pt>
                <c:pt idx="10751">
                  <c:v>5.7599999999999998E-2</c:v>
                </c:pt>
                <c:pt idx="10752">
                  <c:v>5.7599999999999998E-2</c:v>
                </c:pt>
                <c:pt idx="10753">
                  <c:v>5.7599999999999998E-2</c:v>
                </c:pt>
                <c:pt idx="10754">
                  <c:v>2.9600000000000001E-2</c:v>
                </c:pt>
                <c:pt idx="10755">
                  <c:v>1.0699999999999999E-2</c:v>
                </c:pt>
                <c:pt idx="10756">
                  <c:v>1.0699999999999999E-2</c:v>
                </c:pt>
                <c:pt idx="10757">
                  <c:v>1.0699999999999999E-2</c:v>
                </c:pt>
                <c:pt idx="10758">
                  <c:v>1.0699999999999999E-2</c:v>
                </c:pt>
                <c:pt idx="10759">
                  <c:v>1.0699999999999999E-2</c:v>
                </c:pt>
                <c:pt idx="10760">
                  <c:v>1.0699999999999999E-2</c:v>
                </c:pt>
                <c:pt idx="10761">
                  <c:v>1.0699999999999999E-2</c:v>
                </c:pt>
                <c:pt idx="10762">
                  <c:v>1.0699999999999999E-2</c:v>
                </c:pt>
                <c:pt idx="10763">
                  <c:v>1.0699999999999999E-2</c:v>
                </c:pt>
                <c:pt idx="10764">
                  <c:v>3.1099999999999999E-2</c:v>
                </c:pt>
                <c:pt idx="10765">
                  <c:v>1.47E-2</c:v>
                </c:pt>
                <c:pt idx="10766">
                  <c:v>1.47E-2</c:v>
                </c:pt>
                <c:pt idx="10767">
                  <c:v>1.47E-2</c:v>
                </c:pt>
                <c:pt idx="10768">
                  <c:v>1.47E-2</c:v>
                </c:pt>
                <c:pt idx="10769">
                  <c:v>1.47E-2</c:v>
                </c:pt>
                <c:pt idx="10770">
                  <c:v>-1.4800000000000001E-2</c:v>
                </c:pt>
                <c:pt idx="10771">
                  <c:v>-1.4800000000000001E-2</c:v>
                </c:pt>
                <c:pt idx="10772">
                  <c:v>1.21E-2</c:v>
                </c:pt>
                <c:pt idx="10773">
                  <c:v>-2.2000000000000001E-3</c:v>
                </c:pt>
                <c:pt idx="10774">
                  <c:v>1.4999999999999999E-2</c:v>
                </c:pt>
                <c:pt idx="10775">
                  <c:v>1.4999999999999999E-2</c:v>
                </c:pt>
                <c:pt idx="10776">
                  <c:v>-1.9699999999999999E-2</c:v>
                </c:pt>
                <c:pt idx="10777">
                  <c:v>-1.9699999999999999E-2</c:v>
                </c:pt>
                <c:pt idx="10778">
                  <c:v>-1.9699999999999999E-2</c:v>
                </c:pt>
                <c:pt idx="10779">
                  <c:v>-1.9699999999999999E-2</c:v>
                </c:pt>
                <c:pt idx="10780">
                  <c:v>-1.9699999999999999E-2</c:v>
                </c:pt>
                <c:pt idx="10781">
                  <c:v>2.52E-2</c:v>
                </c:pt>
                <c:pt idx="10782">
                  <c:v>-6.3100000000000003E-2</c:v>
                </c:pt>
                <c:pt idx="10783">
                  <c:v>-3.73E-2</c:v>
                </c:pt>
                <c:pt idx="10784">
                  <c:v>-3.73E-2</c:v>
                </c:pt>
                <c:pt idx="10785">
                  <c:v>-3.73E-2</c:v>
                </c:pt>
                <c:pt idx="10786">
                  <c:v>-3.73E-2</c:v>
                </c:pt>
                <c:pt idx="10787">
                  <c:v>-3.73E-2</c:v>
                </c:pt>
                <c:pt idx="10788">
                  <c:v>2.6499999999999999E-2</c:v>
                </c:pt>
                <c:pt idx="10789">
                  <c:v>2.6499999999999999E-2</c:v>
                </c:pt>
                <c:pt idx="10790">
                  <c:v>2.6499999999999999E-2</c:v>
                </c:pt>
                <c:pt idx="10791">
                  <c:v>-3.3E-3</c:v>
                </c:pt>
                <c:pt idx="10792">
                  <c:v>-3.3E-3</c:v>
                </c:pt>
                <c:pt idx="10793">
                  <c:v>-3.3E-3</c:v>
                </c:pt>
                <c:pt idx="10794">
                  <c:v>1.34E-2</c:v>
                </c:pt>
                <c:pt idx="10795">
                  <c:v>1.34E-2</c:v>
                </c:pt>
                <c:pt idx="10796">
                  <c:v>1.34E-2</c:v>
                </c:pt>
                <c:pt idx="10797">
                  <c:v>1.34E-2</c:v>
                </c:pt>
                <c:pt idx="10798">
                  <c:v>-2.1999999999999999E-2</c:v>
                </c:pt>
                <c:pt idx="10799">
                  <c:v>-2.1999999999999999E-2</c:v>
                </c:pt>
                <c:pt idx="10800">
                  <c:v>-2.1999999999999999E-2</c:v>
                </c:pt>
                <c:pt idx="10801">
                  <c:v>-2.1999999999999999E-2</c:v>
                </c:pt>
                <c:pt idx="10802">
                  <c:v>2.3400000000000001E-2</c:v>
                </c:pt>
                <c:pt idx="10803">
                  <c:v>1.4E-2</c:v>
                </c:pt>
                <c:pt idx="10804">
                  <c:v>1.77E-2</c:v>
                </c:pt>
                <c:pt idx="10805">
                  <c:v>1.77E-2</c:v>
                </c:pt>
                <c:pt idx="10806">
                  <c:v>1.77E-2</c:v>
                </c:pt>
                <c:pt idx="10807">
                  <c:v>-1.2699999999999999E-2</c:v>
                </c:pt>
                <c:pt idx="10808">
                  <c:v>-1.2699999999999999E-2</c:v>
                </c:pt>
                <c:pt idx="10809">
                  <c:v>-1.2699999999999999E-2</c:v>
                </c:pt>
                <c:pt idx="10810">
                  <c:v>-1.2699999999999999E-2</c:v>
                </c:pt>
                <c:pt idx="10811">
                  <c:v>5.7299999999999997E-2</c:v>
                </c:pt>
                <c:pt idx="10812">
                  <c:v>5.7299999999999997E-2</c:v>
                </c:pt>
                <c:pt idx="10813">
                  <c:v>5.7299999999999997E-2</c:v>
                </c:pt>
                <c:pt idx="10814">
                  <c:v>5.7299999999999997E-2</c:v>
                </c:pt>
                <c:pt idx="10815">
                  <c:v>7.2700000000000001E-2</c:v>
                </c:pt>
                <c:pt idx="10816">
                  <c:v>5.6599999999999998E-2</c:v>
                </c:pt>
                <c:pt idx="10817">
                  <c:v>-3.09E-2</c:v>
                </c:pt>
                <c:pt idx="10818">
                  <c:v>-3.09E-2</c:v>
                </c:pt>
                <c:pt idx="10819">
                  <c:v>-3.09E-2</c:v>
                </c:pt>
                <c:pt idx="10820">
                  <c:v>-3.09E-2</c:v>
                </c:pt>
                <c:pt idx="10821">
                  <c:v>-3.09E-2</c:v>
                </c:pt>
                <c:pt idx="10822">
                  <c:v>-3.09E-2</c:v>
                </c:pt>
                <c:pt idx="10823">
                  <c:v>-3.09E-2</c:v>
                </c:pt>
                <c:pt idx="10824">
                  <c:v>9.69E-2</c:v>
                </c:pt>
                <c:pt idx="10825">
                  <c:v>9.69E-2</c:v>
                </c:pt>
                <c:pt idx="10826">
                  <c:v>9.69E-2</c:v>
                </c:pt>
                <c:pt idx="10827">
                  <c:v>9.69E-2</c:v>
                </c:pt>
                <c:pt idx="10828">
                  <c:v>1.6E-2</c:v>
                </c:pt>
                <c:pt idx="10829">
                  <c:v>1.6E-2</c:v>
                </c:pt>
                <c:pt idx="10830">
                  <c:v>1.6E-2</c:v>
                </c:pt>
                <c:pt idx="10831">
                  <c:v>-1.0800000000000001E-2</c:v>
                </c:pt>
                <c:pt idx="10832">
                  <c:v>1.0500000000000001E-2</c:v>
                </c:pt>
                <c:pt idx="10833">
                  <c:v>2.9399999999999999E-2</c:v>
                </c:pt>
                <c:pt idx="10834">
                  <c:v>5.9799999999999999E-2</c:v>
                </c:pt>
                <c:pt idx="10835">
                  <c:v>5.9799999999999999E-2</c:v>
                </c:pt>
                <c:pt idx="10836">
                  <c:v>6.3799999999999996E-2</c:v>
                </c:pt>
                <c:pt idx="10837">
                  <c:v>-2.7099999999999999E-2</c:v>
                </c:pt>
                <c:pt idx="10838">
                  <c:v>-2.7099999999999999E-2</c:v>
                </c:pt>
                <c:pt idx="10839">
                  <c:v>-2.7099999999999999E-2</c:v>
                </c:pt>
                <c:pt idx="10840">
                  <c:v>-2.7099999999999999E-2</c:v>
                </c:pt>
                <c:pt idx="10841">
                  <c:v>2.8000000000000001E-2</c:v>
                </c:pt>
                <c:pt idx="10842">
                  <c:v>2.8000000000000001E-2</c:v>
                </c:pt>
                <c:pt idx="10843">
                  <c:v>2.8000000000000001E-2</c:v>
                </c:pt>
                <c:pt idx="10844">
                  <c:v>4.82E-2</c:v>
                </c:pt>
                <c:pt idx="10845">
                  <c:v>-6.5100000000000005E-2</c:v>
                </c:pt>
                <c:pt idx="10846">
                  <c:v>-6.5100000000000005E-2</c:v>
                </c:pt>
                <c:pt idx="10847">
                  <c:v>-6.5100000000000005E-2</c:v>
                </c:pt>
                <c:pt idx="10848">
                  <c:v>8.43E-2</c:v>
                </c:pt>
                <c:pt idx="10849">
                  <c:v>-3.56E-2</c:v>
                </c:pt>
                <c:pt idx="10850">
                  <c:v>-6.4299999999999996E-2</c:v>
                </c:pt>
                <c:pt idx="10851">
                  <c:v>-0.11</c:v>
                </c:pt>
                <c:pt idx="10852">
                  <c:v>-0.12</c:v>
                </c:pt>
                <c:pt idx="10853">
                  <c:v>-0.12</c:v>
                </c:pt>
                <c:pt idx="10854">
                  <c:v>-0.12</c:v>
                </c:pt>
                <c:pt idx="10855">
                  <c:v>-7.9000000000000001E-2</c:v>
                </c:pt>
                <c:pt idx="10856">
                  <c:v>-3.2599999999999997E-2</c:v>
                </c:pt>
                <c:pt idx="10857">
                  <c:v>-3.2599999999999997E-2</c:v>
                </c:pt>
                <c:pt idx="10858">
                  <c:v>-3.4799999999999998E-2</c:v>
                </c:pt>
                <c:pt idx="10859">
                  <c:v>-3.4799999999999998E-2</c:v>
                </c:pt>
                <c:pt idx="10860">
                  <c:v>-4.6499999999999996E-3</c:v>
                </c:pt>
                <c:pt idx="10861">
                  <c:v>-4.6499999999999996E-3</c:v>
                </c:pt>
                <c:pt idx="10862">
                  <c:v>-4.6499999999999996E-3</c:v>
                </c:pt>
                <c:pt idx="10863">
                  <c:v>-4.6499999999999996E-3</c:v>
                </c:pt>
                <c:pt idx="10864">
                  <c:v>-4.6499999999999996E-3</c:v>
                </c:pt>
                <c:pt idx="10865">
                  <c:v>-4.6499999999999996E-3</c:v>
                </c:pt>
                <c:pt idx="10866">
                  <c:v>-4.6499999999999996E-3</c:v>
                </c:pt>
                <c:pt idx="10867">
                  <c:v>-4.6499999999999996E-3</c:v>
                </c:pt>
                <c:pt idx="10868">
                  <c:v>-2.5000000000000001E-2</c:v>
                </c:pt>
                <c:pt idx="10869">
                  <c:v>-1.6400000000000001E-2</c:v>
                </c:pt>
                <c:pt idx="10870">
                  <c:v>-1.6400000000000001E-2</c:v>
                </c:pt>
                <c:pt idx="10871">
                  <c:v>-1.6400000000000001E-2</c:v>
                </c:pt>
                <c:pt idx="10872">
                  <c:v>-1.6400000000000001E-2</c:v>
                </c:pt>
                <c:pt idx="10873">
                  <c:v>-1.6400000000000001E-2</c:v>
                </c:pt>
                <c:pt idx="10874">
                  <c:v>-1.6400000000000001E-2</c:v>
                </c:pt>
                <c:pt idx="10875">
                  <c:v>-1.6400000000000001E-2</c:v>
                </c:pt>
                <c:pt idx="10876">
                  <c:v>-1.6400000000000001E-2</c:v>
                </c:pt>
                <c:pt idx="10877">
                  <c:v>-1.6400000000000001E-2</c:v>
                </c:pt>
                <c:pt idx="10878">
                  <c:v>-7.9600000000000001E-3</c:v>
                </c:pt>
                <c:pt idx="10879">
                  <c:v>-7.9600000000000001E-3</c:v>
                </c:pt>
                <c:pt idx="10880">
                  <c:v>-7.9600000000000001E-3</c:v>
                </c:pt>
                <c:pt idx="10881">
                  <c:v>-7.9600000000000001E-3</c:v>
                </c:pt>
                <c:pt idx="10882">
                  <c:v>-7.9600000000000001E-3</c:v>
                </c:pt>
                <c:pt idx="10883">
                  <c:v>-9.1599999999999997E-3</c:v>
                </c:pt>
                <c:pt idx="10884">
                  <c:v>-9.1599999999999997E-3</c:v>
                </c:pt>
                <c:pt idx="10885">
                  <c:v>-9.1599999999999997E-3</c:v>
                </c:pt>
                <c:pt idx="10886">
                  <c:v>3.2099999999999997E-2</c:v>
                </c:pt>
                <c:pt idx="10887">
                  <c:v>3.2099999999999997E-2</c:v>
                </c:pt>
                <c:pt idx="10888">
                  <c:v>4.1099999999999998E-2</c:v>
                </c:pt>
                <c:pt idx="10889">
                  <c:v>4.1099999999999998E-2</c:v>
                </c:pt>
                <c:pt idx="10890">
                  <c:v>2.3300000000000001E-2</c:v>
                </c:pt>
                <c:pt idx="10891">
                  <c:v>4.3099999999999999E-2</c:v>
                </c:pt>
                <c:pt idx="10892">
                  <c:v>4.3099999999999999E-2</c:v>
                </c:pt>
                <c:pt idx="10893">
                  <c:v>4.3099999999999999E-2</c:v>
                </c:pt>
                <c:pt idx="10894">
                  <c:v>4.3099999999999999E-2</c:v>
                </c:pt>
                <c:pt idx="10895">
                  <c:v>4.3099999999999999E-2</c:v>
                </c:pt>
                <c:pt idx="10896">
                  <c:v>2.47E-3</c:v>
                </c:pt>
                <c:pt idx="10897">
                  <c:v>2.47E-3</c:v>
                </c:pt>
                <c:pt idx="10898">
                  <c:v>3.1300000000000001E-2</c:v>
                </c:pt>
                <c:pt idx="10899">
                  <c:v>3.1300000000000001E-2</c:v>
                </c:pt>
                <c:pt idx="10900">
                  <c:v>6.3899999999999998E-3</c:v>
                </c:pt>
                <c:pt idx="10901">
                  <c:v>6.4799999999999996E-2</c:v>
                </c:pt>
                <c:pt idx="10902">
                  <c:v>-7.6499999999999997E-3</c:v>
                </c:pt>
                <c:pt idx="10903">
                  <c:v>5.8400000000000001E-2</c:v>
                </c:pt>
                <c:pt idx="10904">
                  <c:v>-0.06</c:v>
                </c:pt>
                <c:pt idx="10905">
                  <c:v>5.5800000000000002E-2</c:v>
                </c:pt>
                <c:pt idx="10906">
                  <c:v>-4.6600000000000001E-3</c:v>
                </c:pt>
                <c:pt idx="10907">
                  <c:v>-4.6600000000000001E-3</c:v>
                </c:pt>
                <c:pt idx="10908">
                  <c:v>-4.6600000000000001E-3</c:v>
                </c:pt>
                <c:pt idx="10909">
                  <c:v>-1.15E-2</c:v>
                </c:pt>
                <c:pt idx="10910">
                  <c:v>-1.15E-2</c:v>
                </c:pt>
                <c:pt idx="10911">
                  <c:v>-1.15E-2</c:v>
                </c:pt>
                <c:pt idx="10912">
                  <c:v>-1.15E-2</c:v>
                </c:pt>
                <c:pt idx="10913">
                  <c:v>4.8899999999999999E-2</c:v>
                </c:pt>
                <c:pt idx="10914">
                  <c:v>4.8899999999999999E-2</c:v>
                </c:pt>
                <c:pt idx="10915">
                  <c:v>4.8899999999999999E-2</c:v>
                </c:pt>
                <c:pt idx="10916">
                  <c:v>4.8899999999999999E-2</c:v>
                </c:pt>
                <c:pt idx="10917">
                  <c:v>4.8899999999999999E-2</c:v>
                </c:pt>
                <c:pt idx="10918">
                  <c:v>4.3099999999999999E-2</c:v>
                </c:pt>
                <c:pt idx="10919">
                  <c:v>-5.5899999999999998E-2</c:v>
                </c:pt>
                <c:pt idx="10920">
                  <c:v>-5.5899999999999998E-2</c:v>
                </c:pt>
                <c:pt idx="10921">
                  <c:v>5.0200000000000002E-2</c:v>
                </c:pt>
                <c:pt idx="10922">
                  <c:v>5.0200000000000002E-2</c:v>
                </c:pt>
                <c:pt idx="10923">
                  <c:v>3.4700000000000002E-2</c:v>
                </c:pt>
                <c:pt idx="10924">
                  <c:v>-2.6499999999999999E-2</c:v>
                </c:pt>
                <c:pt idx="10925">
                  <c:v>-2.6499999999999999E-2</c:v>
                </c:pt>
                <c:pt idx="10926">
                  <c:v>-2.6499999999999999E-2</c:v>
                </c:pt>
                <c:pt idx="10927">
                  <c:v>-2.6499999999999999E-2</c:v>
                </c:pt>
                <c:pt idx="10928">
                  <c:v>5.8500000000000003E-2</c:v>
                </c:pt>
                <c:pt idx="10929">
                  <c:v>5.8500000000000003E-2</c:v>
                </c:pt>
                <c:pt idx="10930">
                  <c:v>5.8500000000000003E-2</c:v>
                </c:pt>
                <c:pt idx="10931">
                  <c:v>6.6699999999999995E-2</c:v>
                </c:pt>
                <c:pt idx="10932">
                  <c:v>-4.7600000000000003E-2</c:v>
                </c:pt>
                <c:pt idx="10933">
                  <c:v>-4.7600000000000003E-2</c:v>
                </c:pt>
                <c:pt idx="10934">
                  <c:v>4.7999999999999996E-3</c:v>
                </c:pt>
                <c:pt idx="10935">
                  <c:v>7.77E-3</c:v>
                </c:pt>
                <c:pt idx="10936">
                  <c:v>7.77E-3</c:v>
                </c:pt>
                <c:pt idx="10937">
                  <c:v>6.83E-2</c:v>
                </c:pt>
                <c:pt idx="10938">
                  <c:v>-1.9900000000000001E-2</c:v>
                </c:pt>
                <c:pt idx="10939">
                  <c:v>-1.9900000000000001E-2</c:v>
                </c:pt>
                <c:pt idx="10940">
                  <c:v>-1.9900000000000001E-2</c:v>
                </c:pt>
                <c:pt idx="10941">
                  <c:v>-1.9900000000000001E-2</c:v>
                </c:pt>
                <c:pt idx="10942">
                  <c:v>-1.9900000000000001E-2</c:v>
                </c:pt>
                <c:pt idx="10943">
                  <c:v>-1.9900000000000001E-2</c:v>
                </c:pt>
                <c:pt idx="10944">
                  <c:v>-1.9900000000000001E-2</c:v>
                </c:pt>
                <c:pt idx="10945">
                  <c:v>-1.9900000000000001E-2</c:v>
                </c:pt>
                <c:pt idx="10946">
                  <c:v>-1.9900000000000001E-2</c:v>
                </c:pt>
                <c:pt idx="10947">
                  <c:v>-1.9900000000000001E-2</c:v>
                </c:pt>
                <c:pt idx="10948">
                  <c:v>-1.9900000000000001E-2</c:v>
                </c:pt>
                <c:pt idx="10949">
                  <c:v>-1.9900000000000001E-2</c:v>
                </c:pt>
                <c:pt idx="10950">
                  <c:v>-1.9900000000000001E-2</c:v>
                </c:pt>
                <c:pt idx="10951">
                  <c:v>-1.9900000000000001E-2</c:v>
                </c:pt>
                <c:pt idx="10952">
                  <c:v>-1.9900000000000001E-2</c:v>
                </c:pt>
                <c:pt idx="10953">
                  <c:v>-1.9900000000000001E-2</c:v>
                </c:pt>
                <c:pt idx="10954">
                  <c:v>-3.0200000000000001E-2</c:v>
                </c:pt>
                <c:pt idx="10955">
                  <c:v>-3.0200000000000001E-2</c:v>
                </c:pt>
                <c:pt idx="10956">
                  <c:v>-3.0200000000000001E-2</c:v>
                </c:pt>
                <c:pt idx="10957">
                  <c:v>3.5799999999999998E-3</c:v>
                </c:pt>
                <c:pt idx="10958">
                  <c:v>3.5799999999999998E-3</c:v>
                </c:pt>
                <c:pt idx="10959">
                  <c:v>3.5799999999999998E-3</c:v>
                </c:pt>
                <c:pt idx="10960">
                  <c:v>3.5799999999999998E-3</c:v>
                </c:pt>
                <c:pt idx="10961">
                  <c:v>3.5799999999999998E-3</c:v>
                </c:pt>
                <c:pt idx="10962">
                  <c:v>3.5799999999999998E-3</c:v>
                </c:pt>
                <c:pt idx="10963">
                  <c:v>3.5799999999999998E-3</c:v>
                </c:pt>
                <c:pt idx="10964">
                  <c:v>-1.26E-2</c:v>
                </c:pt>
                <c:pt idx="10965">
                  <c:v>-4.0800000000000003E-2</c:v>
                </c:pt>
                <c:pt idx="10966">
                  <c:v>2.2100000000000002E-2</c:v>
                </c:pt>
                <c:pt idx="10967">
                  <c:v>2.2100000000000002E-2</c:v>
                </c:pt>
                <c:pt idx="10968">
                  <c:v>2.2100000000000002E-2</c:v>
                </c:pt>
                <c:pt idx="10969">
                  <c:v>2.2100000000000002E-2</c:v>
                </c:pt>
                <c:pt idx="10970">
                  <c:v>2.2100000000000002E-2</c:v>
                </c:pt>
                <c:pt idx="10971">
                  <c:v>2.2100000000000002E-2</c:v>
                </c:pt>
                <c:pt idx="10972">
                  <c:v>-9.8599999999999993E-2</c:v>
                </c:pt>
                <c:pt idx="10973">
                  <c:v>-2.0500000000000002E-3</c:v>
                </c:pt>
                <c:pt idx="10974">
                  <c:v>-8.3999999999999995E-3</c:v>
                </c:pt>
                <c:pt idx="10975">
                  <c:v>-8.3999999999999995E-3</c:v>
                </c:pt>
                <c:pt idx="10976">
                  <c:v>-8.3999999999999995E-3</c:v>
                </c:pt>
                <c:pt idx="10977">
                  <c:v>-8.3999999999999995E-3</c:v>
                </c:pt>
                <c:pt idx="10978">
                  <c:v>-1.1599999999999999E-2</c:v>
                </c:pt>
                <c:pt idx="10979">
                  <c:v>-1.1599999999999999E-2</c:v>
                </c:pt>
                <c:pt idx="10980">
                  <c:v>-1.1599999999999999E-2</c:v>
                </c:pt>
                <c:pt idx="10981">
                  <c:v>-1.1599999999999999E-2</c:v>
                </c:pt>
                <c:pt idx="10982">
                  <c:v>-1.5699999999999999E-2</c:v>
                </c:pt>
                <c:pt idx="10983">
                  <c:v>-4.4699999999999997E-2</c:v>
                </c:pt>
                <c:pt idx="10984">
                  <c:v>-4.4699999999999997E-2</c:v>
                </c:pt>
                <c:pt idx="10985">
                  <c:v>8.4499999999999992E-3</c:v>
                </c:pt>
                <c:pt idx="10986">
                  <c:v>-3.6600000000000001E-2</c:v>
                </c:pt>
                <c:pt idx="10987">
                  <c:v>-3.6600000000000001E-2</c:v>
                </c:pt>
                <c:pt idx="10988">
                  <c:v>-3.6600000000000001E-2</c:v>
                </c:pt>
                <c:pt idx="10989">
                  <c:v>-2.7699999999999999E-2</c:v>
                </c:pt>
                <c:pt idx="10990">
                  <c:v>-2.7699999999999999E-2</c:v>
                </c:pt>
                <c:pt idx="10991">
                  <c:v>-2.7699999999999999E-2</c:v>
                </c:pt>
                <c:pt idx="10992">
                  <c:v>5.2200000000000003E-2</c:v>
                </c:pt>
                <c:pt idx="10993">
                  <c:v>-4.6899999999999997E-2</c:v>
                </c:pt>
                <c:pt idx="10994">
                  <c:v>-4.6899999999999997E-2</c:v>
                </c:pt>
                <c:pt idx="10995">
                  <c:v>-6.8400000000000004E-4</c:v>
                </c:pt>
                <c:pt idx="10996">
                  <c:v>1.1900000000000001E-2</c:v>
                </c:pt>
                <c:pt idx="10997">
                  <c:v>1.1900000000000001E-2</c:v>
                </c:pt>
                <c:pt idx="10998">
                  <c:v>1.7000000000000001E-2</c:v>
                </c:pt>
                <c:pt idx="10999">
                  <c:v>1.7000000000000001E-2</c:v>
                </c:pt>
                <c:pt idx="11000">
                  <c:v>1.7000000000000001E-2</c:v>
                </c:pt>
                <c:pt idx="11001">
                  <c:v>1.7000000000000001E-2</c:v>
                </c:pt>
                <c:pt idx="11002">
                  <c:v>2.7099999999999999E-2</c:v>
                </c:pt>
                <c:pt idx="11003">
                  <c:v>-2.7900000000000001E-2</c:v>
                </c:pt>
                <c:pt idx="11004">
                  <c:v>-2.7900000000000001E-2</c:v>
                </c:pt>
                <c:pt idx="11005">
                  <c:v>-2.7900000000000001E-2</c:v>
                </c:pt>
                <c:pt idx="11006">
                  <c:v>5.2400000000000002E-2</c:v>
                </c:pt>
                <c:pt idx="11007">
                  <c:v>2.76E-2</c:v>
                </c:pt>
                <c:pt idx="11008">
                  <c:v>-1.6E-2</c:v>
                </c:pt>
                <c:pt idx="11009">
                  <c:v>-1.6E-2</c:v>
                </c:pt>
                <c:pt idx="11010">
                  <c:v>-1.6E-2</c:v>
                </c:pt>
                <c:pt idx="11011">
                  <c:v>-4.4200000000000003E-2</c:v>
                </c:pt>
                <c:pt idx="11012">
                  <c:v>-4.4200000000000003E-2</c:v>
                </c:pt>
                <c:pt idx="11013">
                  <c:v>-4.4200000000000003E-2</c:v>
                </c:pt>
                <c:pt idx="11014">
                  <c:v>1.91E-3</c:v>
                </c:pt>
                <c:pt idx="11015">
                  <c:v>1.91E-3</c:v>
                </c:pt>
                <c:pt idx="11016">
                  <c:v>1.91E-3</c:v>
                </c:pt>
                <c:pt idx="11017">
                  <c:v>-3.5799999999999998E-2</c:v>
                </c:pt>
                <c:pt idx="11018">
                  <c:v>-0.08</c:v>
                </c:pt>
                <c:pt idx="11019">
                  <c:v>-0.08</c:v>
                </c:pt>
                <c:pt idx="11020">
                  <c:v>5.8900000000000001E-2</c:v>
                </c:pt>
                <c:pt idx="11021">
                  <c:v>5.8900000000000001E-2</c:v>
                </c:pt>
                <c:pt idx="11022">
                  <c:v>7.6399999999999996E-2</c:v>
                </c:pt>
                <c:pt idx="11023">
                  <c:v>3.1899999999999998E-2</c:v>
                </c:pt>
                <c:pt idx="11024">
                  <c:v>3.1899999999999998E-2</c:v>
                </c:pt>
                <c:pt idx="11025">
                  <c:v>3.1899999999999998E-2</c:v>
                </c:pt>
                <c:pt idx="11026">
                  <c:v>3.1899999999999998E-2</c:v>
                </c:pt>
                <c:pt idx="11027">
                  <c:v>3.1899999999999998E-2</c:v>
                </c:pt>
                <c:pt idx="11028">
                  <c:v>3.1899999999999998E-2</c:v>
                </c:pt>
                <c:pt idx="11029">
                  <c:v>2.07E-2</c:v>
                </c:pt>
                <c:pt idx="11030">
                  <c:v>2.07E-2</c:v>
                </c:pt>
                <c:pt idx="11031">
                  <c:v>2.07E-2</c:v>
                </c:pt>
                <c:pt idx="11032">
                  <c:v>2.07E-2</c:v>
                </c:pt>
                <c:pt idx="11033">
                  <c:v>3.7900000000000003E-2</c:v>
                </c:pt>
                <c:pt idx="11034">
                  <c:v>8.6499999999999999E-4</c:v>
                </c:pt>
                <c:pt idx="11035">
                  <c:v>8.6499999999999999E-4</c:v>
                </c:pt>
                <c:pt idx="11036">
                  <c:v>8.6499999999999999E-4</c:v>
                </c:pt>
                <c:pt idx="11037">
                  <c:v>3.2899999999999999E-2</c:v>
                </c:pt>
                <c:pt idx="11038">
                  <c:v>3.2899999999999999E-2</c:v>
                </c:pt>
                <c:pt idx="11039">
                  <c:v>-6.9500000000000006E-2</c:v>
                </c:pt>
                <c:pt idx="11040">
                  <c:v>-6.9500000000000006E-2</c:v>
                </c:pt>
                <c:pt idx="11041">
                  <c:v>-6.9500000000000006E-2</c:v>
                </c:pt>
                <c:pt idx="11042">
                  <c:v>-6.9500000000000006E-2</c:v>
                </c:pt>
                <c:pt idx="11043">
                  <c:v>3.1699999999999999E-2</c:v>
                </c:pt>
                <c:pt idx="11044">
                  <c:v>2.2700000000000001E-2</c:v>
                </c:pt>
                <c:pt idx="11045">
                  <c:v>2.2700000000000001E-2</c:v>
                </c:pt>
                <c:pt idx="11046">
                  <c:v>2.2700000000000001E-2</c:v>
                </c:pt>
                <c:pt idx="11047">
                  <c:v>2.2700000000000001E-2</c:v>
                </c:pt>
                <c:pt idx="11048">
                  <c:v>2.2700000000000001E-2</c:v>
                </c:pt>
                <c:pt idx="11049">
                  <c:v>2.2700000000000001E-2</c:v>
                </c:pt>
                <c:pt idx="11050">
                  <c:v>2.0899999999999998E-2</c:v>
                </c:pt>
                <c:pt idx="11051">
                  <c:v>2.0899999999999998E-2</c:v>
                </c:pt>
                <c:pt idx="11052">
                  <c:v>2.0899999999999998E-2</c:v>
                </c:pt>
                <c:pt idx="11053">
                  <c:v>2.0899999999999998E-2</c:v>
                </c:pt>
                <c:pt idx="11054">
                  <c:v>2.0899999999999998E-2</c:v>
                </c:pt>
                <c:pt idx="11055">
                  <c:v>2.0899999999999998E-2</c:v>
                </c:pt>
                <c:pt idx="11056">
                  <c:v>2.0899999999999998E-2</c:v>
                </c:pt>
                <c:pt idx="11057">
                  <c:v>-9.5200000000000007E-3</c:v>
                </c:pt>
                <c:pt idx="11058">
                  <c:v>2.4500000000000001E-2</c:v>
                </c:pt>
                <c:pt idx="11059">
                  <c:v>2.4500000000000001E-2</c:v>
                </c:pt>
                <c:pt idx="11060">
                  <c:v>2.4500000000000001E-2</c:v>
                </c:pt>
                <c:pt idx="11061">
                  <c:v>-2.2699999999999999E-3</c:v>
                </c:pt>
                <c:pt idx="11062">
                  <c:v>-2.2699999999999999E-3</c:v>
                </c:pt>
                <c:pt idx="11063">
                  <c:v>-2.2699999999999999E-3</c:v>
                </c:pt>
                <c:pt idx="11064">
                  <c:v>-2.2699999999999999E-3</c:v>
                </c:pt>
                <c:pt idx="11065">
                  <c:v>-2.2699999999999999E-3</c:v>
                </c:pt>
                <c:pt idx="11066">
                  <c:v>-2.2699999999999999E-3</c:v>
                </c:pt>
                <c:pt idx="11067">
                  <c:v>-2.2699999999999999E-3</c:v>
                </c:pt>
                <c:pt idx="11068">
                  <c:v>-2.2699999999999999E-3</c:v>
                </c:pt>
                <c:pt idx="11069">
                  <c:v>-2.2699999999999999E-3</c:v>
                </c:pt>
                <c:pt idx="11070">
                  <c:v>-2.2699999999999999E-3</c:v>
                </c:pt>
                <c:pt idx="11071">
                  <c:v>-2.2699999999999999E-3</c:v>
                </c:pt>
                <c:pt idx="11072">
                  <c:v>-2.2699999999999999E-3</c:v>
                </c:pt>
                <c:pt idx="11073">
                  <c:v>-2.2699999999999999E-3</c:v>
                </c:pt>
                <c:pt idx="11074">
                  <c:v>-2.2699999999999999E-3</c:v>
                </c:pt>
                <c:pt idx="11075">
                  <c:v>-2.2699999999999999E-3</c:v>
                </c:pt>
                <c:pt idx="11076">
                  <c:v>-2.2699999999999999E-3</c:v>
                </c:pt>
                <c:pt idx="11077">
                  <c:v>-2.2699999999999999E-3</c:v>
                </c:pt>
                <c:pt idx="11078">
                  <c:v>-2.2699999999999999E-3</c:v>
                </c:pt>
                <c:pt idx="11079">
                  <c:v>-2.2699999999999999E-3</c:v>
                </c:pt>
                <c:pt idx="11080">
                  <c:v>-2.2699999999999999E-3</c:v>
                </c:pt>
                <c:pt idx="11081">
                  <c:v>-2.2699999999999999E-3</c:v>
                </c:pt>
                <c:pt idx="11082">
                  <c:v>-9.2200000000000008E-3</c:v>
                </c:pt>
                <c:pt idx="11083">
                  <c:v>-9.11E-3</c:v>
                </c:pt>
                <c:pt idx="11084">
                  <c:v>3.1800000000000002E-2</c:v>
                </c:pt>
                <c:pt idx="11085">
                  <c:v>3.1800000000000002E-2</c:v>
                </c:pt>
                <c:pt idx="11086">
                  <c:v>3.1800000000000002E-2</c:v>
                </c:pt>
                <c:pt idx="11087">
                  <c:v>3.1800000000000002E-2</c:v>
                </c:pt>
                <c:pt idx="11088">
                  <c:v>6.2199999999999998E-2</c:v>
                </c:pt>
                <c:pt idx="11089">
                  <c:v>2.3900000000000001E-2</c:v>
                </c:pt>
                <c:pt idx="11090">
                  <c:v>2.3900000000000001E-2</c:v>
                </c:pt>
                <c:pt idx="11091">
                  <c:v>2.3900000000000001E-2</c:v>
                </c:pt>
                <c:pt idx="11092">
                  <c:v>2.3900000000000001E-2</c:v>
                </c:pt>
                <c:pt idx="11093">
                  <c:v>2.3900000000000001E-2</c:v>
                </c:pt>
                <c:pt idx="11094">
                  <c:v>7.1000000000000004E-3</c:v>
                </c:pt>
                <c:pt idx="11095">
                  <c:v>7.1000000000000004E-3</c:v>
                </c:pt>
                <c:pt idx="11096">
                  <c:v>7.1000000000000004E-3</c:v>
                </c:pt>
                <c:pt idx="11097">
                  <c:v>7.1000000000000004E-3</c:v>
                </c:pt>
                <c:pt idx="11098">
                  <c:v>7.1000000000000004E-3</c:v>
                </c:pt>
                <c:pt idx="11099">
                  <c:v>-6.2799999999999995E-2</c:v>
                </c:pt>
                <c:pt idx="11100">
                  <c:v>-6.2799999999999995E-2</c:v>
                </c:pt>
                <c:pt idx="11101">
                  <c:v>-6.2799999999999995E-2</c:v>
                </c:pt>
                <c:pt idx="11102">
                  <c:v>-6.2799999999999995E-2</c:v>
                </c:pt>
                <c:pt idx="11103">
                  <c:v>-6.2799999999999995E-2</c:v>
                </c:pt>
                <c:pt idx="11104">
                  <c:v>3.5499999999999997E-2</c:v>
                </c:pt>
                <c:pt idx="11105">
                  <c:v>3.5499999999999997E-2</c:v>
                </c:pt>
                <c:pt idx="11106">
                  <c:v>3.5499999999999997E-2</c:v>
                </c:pt>
                <c:pt idx="11107">
                  <c:v>-3.7600000000000001E-2</c:v>
                </c:pt>
                <c:pt idx="11108">
                  <c:v>-3.7600000000000001E-2</c:v>
                </c:pt>
                <c:pt idx="11109">
                  <c:v>-3.7600000000000001E-2</c:v>
                </c:pt>
                <c:pt idx="11110">
                  <c:v>-3.1600000000000003E-2</c:v>
                </c:pt>
                <c:pt idx="11111">
                  <c:v>-3.1600000000000003E-2</c:v>
                </c:pt>
                <c:pt idx="11112">
                  <c:v>-5.8500000000000003E-2</c:v>
                </c:pt>
                <c:pt idx="11113">
                  <c:v>-5.8500000000000003E-2</c:v>
                </c:pt>
                <c:pt idx="11114">
                  <c:v>-5.8500000000000003E-2</c:v>
                </c:pt>
                <c:pt idx="11115">
                  <c:v>-6.3800000000000003E-3</c:v>
                </c:pt>
                <c:pt idx="11116">
                  <c:v>1.0499999999999999E-3</c:v>
                </c:pt>
                <c:pt idx="11117">
                  <c:v>1.0499999999999999E-3</c:v>
                </c:pt>
                <c:pt idx="11118">
                  <c:v>1.0499999999999999E-3</c:v>
                </c:pt>
                <c:pt idx="11119">
                  <c:v>1.0499999999999999E-3</c:v>
                </c:pt>
                <c:pt idx="11120">
                  <c:v>1.0499999999999999E-3</c:v>
                </c:pt>
                <c:pt idx="11121">
                  <c:v>-8.2500000000000004E-3</c:v>
                </c:pt>
                <c:pt idx="11122">
                  <c:v>-8.2500000000000004E-3</c:v>
                </c:pt>
                <c:pt idx="11123">
                  <c:v>-8.2500000000000004E-3</c:v>
                </c:pt>
                <c:pt idx="11124">
                  <c:v>-8.2500000000000004E-3</c:v>
                </c:pt>
                <c:pt idx="11125">
                  <c:v>-8.2500000000000004E-3</c:v>
                </c:pt>
                <c:pt idx="11126">
                  <c:v>-8.2500000000000004E-3</c:v>
                </c:pt>
                <c:pt idx="11127">
                  <c:v>-8.2500000000000004E-3</c:v>
                </c:pt>
                <c:pt idx="11128">
                  <c:v>5.7400000000000003E-3</c:v>
                </c:pt>
                <c:pt idx="11129">
                  <c:v>5.7400000000000003E-3</c:v>
                </c:pt>
                <c:pt idx="11130">
                  <c:v>5.7400000000000003E-3</c:v>
                </c:pt>
                <c:pt idx="11131">
                  <c:v>-2.9100000000000001E-2</c:v>
                </c:pt>
                <c:pt idx="11132">
                  <c:v>-2.9100000000000001E-2</c:v>
                </c:pt>
                <c:pt idx="11133">
                  <c:v>-2.9100000000000001E-2</c:v>
                </c:pt>
                <c:pt idx="11134">
                  <c:v>-2.9100000000000001E-2</c:v>
                </c:pt>
                <c:pt idx="11135">
                  <c:v>1.26E-2</c:v>
                </c:pt>
                <c:pt idx="11136">
                  <c:v>5.8299999999999998E-2</c:v>
                </c:pt>
                <c:pt idx="11137">
                  <c:v>5.8299999999999998E-2</c:v>
                </c:pt>
                <c:pt idx="11138">
                  <c:v>5.8299999999999998E-2</c:v>
                </c:pt>
                <c:pt idx="11139">
                  <c:v>-3.73E-2</c:v>
                </c:pt>
                <c:pt idx="11140">
                  <c:v>-3.7400000000000003E-2</c:v>
                </c:pt>
                <c:pt idx="11141">
                  <c:v>-3.7400000000000003E-2</c:v>
                </c:pt>
                <c:pt idx="11142">
                  <c:v>6.2700000000000004E-3</c:v>
                </c:pt>
                <c:pt idx="11143">
                  <c:v>2.18E-2</c:v>
                </c:pt>
                <c:pt idx="11144">
                  <c:v>4.4499999999999998E-2</c:v>
                </c:pt>
                <c:pt idx="11145">
                  <c:v>4.4499999999999998E-2</c:v>
                </c:pt>
                <c:pt idx="11146">
                  <c:v>-2.6200000000000001E-2</c:v>
                </c:pt>
                <c:pt idx="11147">
                  <c:v>1.9099999999999999E-2</c:v>
                </c:pt>
                <c:pt idx="11148">
                  <c:v>-5.0900000000000001E-2</c:v>
                </c:pt>
                <c:pt idx="11149">
                  <c:v>2.8600000000000001E-3</c:v>
                </c:pt>
                <c:pt idx="11150">
                  <c:v>2.8600000000000001E-3</c:v>
                </c:pt>
                <c:pt idx="11151">
                  <c:v>2.8600000000000001E-3</c:v>
                </c:pt>
                <c:pt idx="11152">
                  <c:v>2.8600000000000001E-3</c:v>
                </c:pt>
                <c:pt idx="11153">
                  <c:v>2.8600000000000001E-3</c:v>
                </c:pt>
                <c:pt idx="11154">
                  <c:v>5.5E-2</c:v>
                </c:pt>
                <c:pt idx="11155">
                  <c:v>5.5E-2</c:v>
                </c:pt>
                <c:pt idx="11156">
                  <c:v>5.5E-2</c:v>
                </c:pt>
                <c:pt idx="11157">
                  <c:v>5.5E-2</c:v>
                </c:pt>
                <c:pt idx="11158">
                  <c:v>-5.2499999999999998E-2</c:v>
                </c:pt>
                <c:pt idx="11159">
                  <c:v>7.0800000000000002E-2</c:v>
                </c:pt>
                <c:pt idx="11160">
                  <c:v>7.0800000000000002E-2</c:v>
                </c:pt>
                <c:pt idx="11161">
                  <c:v>4.0899999999999999E-2</c:v>
                </c:pt>
                <c:pt idx="11162">
                  <c:v>4.0899999999999999E-2</c:v>
                </c:pt>
                <c:pt idx="11163">
                  <c:v>4.0899999999999999E-2</c:v>
                </c:pt>
                <c:pt idx="11164">
                  <c:v>-5.4899999999999997E-2</c:v>
                </c:pt>
                <c:pt idx="11165">
                  <c:v>-5.4899999999999997E-2</c:v>
                </c:pt>
                <c:pt idx="11166">
                  <c:v>7.7300000000000003E-4</c:v>
                </c:pt>
                <c:pt idx="11167">
                  <c:v>3.4500000000000003E-2</c:v>
                </c:pt>
                <c:pt idx="11168">
                  <c:v>-2.5600000000000001E-2</c:v>
                </c:pt>
                <c:pt idx="11169">
                  <c:v>-2.5600000000000001E-2</c:v>
                </c:pt>
                <c:pt idx="11170">
                  <c:v>-2.5600000000000001E-2</c:v>
                </c:pt>
                <c:pt idx="11171">
                  <c:v>-2.5600000000000001E-2</c:v>
                </c:pt>
                <c:pt idx="11172">
                  <c:v>-2.5600000000000001E-2</c:v>
                </c:pt>
                <c:pt idx="11173">
                  <c:v>-2.5600000000000001E-2</c:v>
                </c:pt>
                <c:pt idx="11174">
                  <c:v>-2.5600000000000001E-2</c:v>
                </c:pt>
                <c:pt idx="11175">
                  <c:v>-5.8299999999999998E-2</c:v>
                </c:pt>
                <c:pt idx="11176">
                  <c:v>6.6100000000000006E-2</c:v>
                </c:pt>
                <c:pt idx="11177">
                  <c:v>6.8400000000000002E-2</c:v>
                </c:pt>
                <c:pt idx="11178">
                  <c:v>6.8400000000000002E-2</c:v>
                </c:pt>
                <c:pt idx="11179">
                  <c:v>6.8400000000000002E-2</c:v>
                </c:pt>
                <c:pt idx="11180">
                  <c:v>-1.12E-2</c:v>
                </c:pt>
                <c:pt idx="11181">
                  <c:v>-1.12E-2</c:v>
                </c:pt>
                <c:pt idx="11182">
                  <c:v>-1.12E-2</c:v>
                </c:pt>
                <c:pt idx="11183">
                  <c:v>1.6E-2</c:v>
                </c:pt>
                <c:pt idx="11184">
                  <c:v>-2.6700000000000002E-2</c:v>
                </c:pt>
                <c:pt idx="11185">
                  <c:v>1.6799999999999999E-2</c:v>
                </c:pt>
                <c:pt idx="11186">
                  <c:v>1.6799999999999999E-2</c:v>
                </c:pt>
                <c:pt idx="11187">
                  <c:v>1.6799999999999999E-2</c:v>
                </c:pt>
                <c:pt idx="11188">
                  <c:v>1.6799999999999999E-2</c:v>
                </c:pt>
                <c:pt idx="11189">
                  <c:v>1.6799999999999999E-2</c:v>
                </c:pt>
                <c:pt idx="11190">
                  <c:v>1.6799999999999999E-2</c:v>
                </c:pt>
                <c:pt idx="11191">
                  <c:v>1.6799999999999999E-2</c:v>
                </c:pt>
                <c:pt idx="11192">
                  <c:v>1.6799999999999999E-2</c:v>
                </c:pt>
                <c:pt idx="11193">
                  <c:v>1.6799999999999999E-2</c:v>
                </c:pt>
                <c:pt idx="11194">
                  <c:v>1.6799999999999999E-2</c:v>
                </c:pt>
                <c:pt idx="11195">
                  <c:v>1.6799999999999999E-2</c:v>
                </c:pt>
                <c:pt idx="11196">
                  <c:v>1.6799999999999999E-2</c:v>
                </c:pt>
                <c:pt idx="11197">
                  <c:v>2.5399999999999999E-2</c:v>
                </c:pt>
                <c:pt idx="11198">
                  <c:v>2.5399999999999999E-2</c:v>
                </c:pt>
                <c:pt idx="11199">
                  <c:v>2.5399999999999999E-2</c:v>
                </c:pt>
                <c:pt idx="11200">
                  <c:v>2.5399999999999999E-2</c:v>
                </c:pt>
                <c:pt idx="11201">
                  <c:v>1.6299999999999999E-2</c:v>
                </c:pt>
                <c:pt idx="11202">
                  <c:v>1.6299999999999999E-2</c:v>
                </c:pt>
                <c:pt idx="11203">
                  <c:v>1.6299999999999999E-2</c:v>
                </c:pt>
                <c:pt idx="11204">
                  <c:v>-2.29E-2</c:v>
                </c:pt>
                <c:pt idx="11205">
                  <c:v>-2.29E-2</c:v>
                </c:pt>
                <c:pt idx="11206">
                  <c:v>-2.29E-2</c:v>
                </c:pt>
                <c:pt idx="11207">
                  <c:v>-2.29E-2</c:v>
                </c:pt>
                <c:pt idx="11208">
                  <c:v>-2.29E-2</c:v>
                </c:pt>
                <c:pt idx="11209">
                  <c:v>-2.29E-2</c:v>
                </c:pt>
                <c:pt idx="11210">
                  <c:v>-2.29E-2</c:v>
                </c:pt>
                <c:pt idx="11211">
                  <c:v>-2.29E-2</c:v>
                </c:pt>
                <c:pt idx="11212">
                  <c:v>-2.29E-2</c:v>
                </c:pt>
                <c:pt idx="11213">
                  <c:v>-2.29E-2</c:v>
                </c:pt>
                <c:pt idx="11214">
                  <c:v>-2.29E-2</c:v>
                </c:pt>
                <c:pt idx="11215">
                  <c:v>-2.1100000000000001E-2</c:v>
                </c:pt>
                <c:pt idx="11216">
                  <c:v>-2.1100000000000001E-2</c:v>
                </c:pt>
                <c:pt idx="11217">
                  <c:v>-2.1100000000000001E-2</c:v>
                </c:pt>
                <c:pt idx="11218">
                  <c:v>-6.0099999999999997E-3</c:v>
                </c:pt>
                <c:pt idx="11219">
                  <c:v>-3.56E-2</c:v>
                </c:pt>
                <c:pt idx="11220">
                  <c:v>-3.56E-2</c:v>
                </c:pt>
                <c:pt idx="11221">
                  <c:v>-3.56E-2</c:v>
                </c:pt>
                <c:pt idx="11222">
                  <c:v>-3.56E-2</c:v>
                </c:pt>
                <c:pt idx="11223">
                  <c:v>1.49E-2</c:v>
                </c:pt>
                <c:pt idx="11224">
                  <c:v>1.49E-2</c:v>
                </c:pt>
                <c:pt idx="11225">
                  <c:v>1.49E-2</c:v>
                </c:pt>
                <c:pt idx="11226">
                  <c:v>-1.95E-2</c:v>
                </c:pt>
                <c:pt idx="11227">
                  <c:v>-1.95E-2</c:v>
                </c:pt>
                <c:pt idx="11228">
                  <c:v>-1.95E-2</c:v>
                </c:pt>
                <c:pt idx="11229">
                  <c:v>-1.95E-2</c:v>
                </c:pt>
                <c:pt idx="11230">
                  <c:v>-1.95E-2</c:v>
                </c:pt>
                <c:pt idx="11231">
                  <c:v>-1.95E-2</c:v>
                </c:pt>
                <c:pt idx="11232">
                  <c:v>-1.95E-2</c:v>
                </c:pt>
                <c:pt idx="11233">
                  <c:v>-1.95E-2</c:v>
                </c:pt>
                <c:pt idx="11234">
                  <c:v>-1.95E-2</c:v>
                </c:pt>
                <c:pt idx="11235">
                  <c:v>-1.95E-2</c:v>
                </c:pt>
                <c:pt idx="11236">
                  <c:v>-1.95E-2</c:v>
                </c:pt>
                <c:pt idx="11237">
                  <c:v>-1.95E-2</c:v>
                </c:pt>
                <c:pt idx="11238">
                  <c:v>-1.95E-2</c:v>
                </c:pt>
                <c:pt idx="11239">
                  <c:v>-1.95E-2</c:v>
                </c:pt>
                <c:pt idx="11240">
                  <c:v>-1.95E-2</c:v>
                </c:pt>
                <c:pt idx="11241">
                  <c:v>-1.95E-2</c:v>
                </c:pt>
                <c:pt idx="11242">
                  <c:v>-1.95E-2</c:v>
                </c:pt>
                <c:pt idx="11243">
                  <c:v>-2.52E-2</c:v>
                </c:pt>
                <c:pt idx="11244">
                  <c:v>-1.9300000000000001E-2</c:v>
                </c:pt>
                <c:pt idx="11245">
                  <c:v>-1.9300000000000001E-2</c:v>
                </c:pt>
                <c:pt idx="11246">
                  <c:v>-1.9300000000000001E-2</c:v>
                </c:pt>
                <c:pt idx="11247">
                  <c:v>6.2300000000000001E-2</c:v>
                </c:pt>
                <c:pt idx="11248">
                  <c:v>6.2300000000000001E-2</c:v>
                </c:pt>
                <c:pt idx="11249">
                  <c:v>6.2300000000000001E-2</c:v>
                </c:pt>
                <c:pt idx="11250">
                  <c:v>4.6699999999999998E-2</c:v>
                </c:pt>
                <c:pt idx="11251">
                  <c:v>4.6699999999999998E-2</c:v>
                </c:pt>
                <c:pt idx="11252">
                  <c:v>-1.7299999999999999E-2</c:v>
                </c:pt>
                <c:pt idx="11253">
                  <c:v>-1.7299999999999999E-2</c:v>
                </c:pt>
                <c:pt idx="11254">
                  <c:v>1.6899999999999998E-2</c:v>
                </c:pt>
                <c:pt idx="11255">
                  <c:v>1.6899999999999998E-2</c:v>
                </c:pt>
                <c:pt idx="11256">
                  <c:v>1.6899999999999998E-2</c:v>
                </c:pt>
                <c:pt idx="11257">
                  <c:v>1.6899999999999998E-2</c:v>
                </c:pt>
                <c:pt idx="11258">
                  <c:v>1.6899999999999998E-2</c:v>
                </c:pt>
                <c:pt idx="11259">
                  <c:v>1.6899999999999998E-2</c:v>
                </c:pt>
                <c:pt idx="11260">
                  <c:v>1.6899999999999998E-2</c:v>
                </c:pt>
                <c:pt idx="11261">
                  <c:v>1.6899999999999998E-2</c:v>
                </c:pt>
                <c:pt idx="11262">
                  <c:v>1.6899999999999998E-2</c:v>
                </c:pt>
                <c:pt idx="11263">
                  <c:v>-5.9299999999999999E-2</c:v>
                </c:pt>
                <c:pt idx="11264">
                  <c:v>-5.9299999999999999E-2</c:v>
                </c:pt>
                <c:pt idx="11265">
                  <c:v>-5.9299999999999999E-2</c:v>
                </c:pt>
                <c:pt idx="11266">
                  <c:v>-5.9299999999999999E-2</c:v>
                </c:pt>
                <c:pt idx="11267">
                  <c:v>-5.9299999999999999E-2</c:v>
                </c:pt>
                <c:pt idx="11268">
                  <c:v>-9.1499999999999998E-2</c:v>
                </c:pt>
                <c:pt idx="11269">
                  <c:v>-5.1299999999999998E-2</c:v>
                </c:pt>
                <c:pt idx="11270">
                  <c:v>-5.1299999999999998E-2</c:v>
                </c:pt>
                <c:pt idx="11271">
                  <c:v>-5.1299999999999998E-2</c:v>
                </c:pt>
                <c:pt idx="11272">
                  <c:v>2.8299999999999999E-2</c:v>
                </c:pt>
                <c:pt idx="11273">
                  <c:v>2.8299999999999999E-2</c:v>
                </c:pt>
                <c:pt idx="11274">
                  <c:v>2.8299999999999999E-2</c:v>
                </c:pt>
                <c:pt idx="11275">
                  <c:v>2.8299999999999999E-2</c:v>
                </c:pt>
                <c:pt idx="11276">
                  <c:v>-9.6399999999999993E-3</c:v>
                </c:pt>
                <c:pt idx="11277">
                  <c:v>-9.6399999999999993E-3</c:v>
                </c:pt>
                <c:pt idx="11278">
                  <c:v>-9.6399999999999993E-3</c:v>
                </c:pt>
                <c:pt idx="11279">
                  <c:v>1.0200000000000001E-2</c:v>
                </c:pt>
                <c:pt idx="11280">
                  <c:v>9.4699999999999993E-3</c:v>
                </c:pt>
                <c:pt idx="11281">
                  <c:v>4.6899999999999997E-2</c:v>
                </c:pt>
                <c:pt idx="11282">
                  <c:v>4.6899999999999997E-2</c:v>
                </c:pt>
                <c:pt idx="11283">
                  <c:v>4.6899999999999997E-2</c:v>
                </c:pt>
                <c:pt idx="11284">
                  <c:v>4.6899999999999997E-2</c:v>
                </c:pt>
                <c:pt idx="11285">
                  <c:v>4.6899999999999997E-2</c:v>
                </c:pt>
                <c:pt idx="11286">
                  <c:v>4.6899999999999997E-2</c:v>
                </c:pt>
                <c:pt idx="11287">
                  <c:v>4.6899999999999997E-2</c:v>
                </c:pt>
                <c:pt idx="11288">
                  <c:v>4.6899999999999997E-2</c:v>
                </c:pt>
                <c:pt idx="11289">
                  <c:v>4.6899999999999997E-2</c:v>
                </c:pt>
                <c:pt idx="11290">
                  <c:v>5.2900000000000004E-3</c:v>
                </c:pt>
                <c:pt idx="11291">
                  <c:v>5.2900000000000004E-3</c:v>
                </c:pt>
                <c:pt idx="11292">
                  <c:v>5.2900000000000004E-3</c:v>
                </c:pt>
                <c:pt idx="11293">
                  <c:v>-2.7099999999999999E-2</c:v>
                </c:pt>
                <c:pt idx="11294">
                  <c:v>-2.7099999999999999E-2</c:v>
                </c:pt>
                <c:pt idx="11295">
                  <c:v>-2.7099999999999999E-2</c:v>
                </c:pt>
                <c:pt idx="11296">
                  <c:v>-2.7099999999999999E-2</c:v>
                </c:pt>
                <c:pt idx="11297">
                  <c:v>-6.7199999999999996E-2</c:v>
                </c:pt>
                <c:pt idx="11298">
                  <c:v>-3.5700000000000003E-2</c:v>
                </c:pt>
                <c:pt idx="11299">
                  <c:v>-3.5700000000000003E-2</c:v>
                </c:pt>
                <c:pt idx="11300">
                  <c:v>-3.5700000000000003E-2</c:v>
                </c:pt>
                <c:pt idx="11301">
                  <c:v>-3.5700000000000003E-2</c:v>
                </c:pt>
                <c:pt idx="11302">
                  <c:v>-3.5700000000000003E-2</c:v>
                </c:pt>
                <c:pt idx="11303">
                  <c:v>-3.5700000000000003E-2</c:v>
                </c:pt>
                <c:pt idx="11304">
                  <c:v>-3.5700000000000003E-2</c:v>
                </c:pt>
                <c:pt idx="11305">
                  <c:v>-3.5700000000000003E-2</c:v>
                </c:pt>
                <c:pt idx="11306">
                  <c:v>-6.2700000000000006E-2</c:v>
                </c:pt>
                <c:pt idx="11307">
                  <c:v>-6.2700000000000006E-2</c:v>
                </c:pt>
                <c:pt idx="11308">
                  <c:v>-6.2700000000000006E-2</c:v>
                </c:pt>
                <c:pt idx="11309">
                  <c:v>-6.2700000000000006E-2</c:v>
                </c:pt>
                <c:pt idx="11310">
                  <c:v>-6.2700000000000006E-2</c:v>
                </c:pt>
                <c:pt idx="11311">
                  <c:v>1.0500000000000001E-2</c:v>
                </c:pt>
                <c:pt idx="11312">
                  <c:v>1.0500000000000001E-2</c:v>
                </c:pt>
                <c:pt idx="11313">
                  <c:v>1.0500000000000001E-2</c:v>
                </c:pt>
                <c:pt idx="11314">
                  <c:v>6.5100000000000005E-2</c:v>
                </c:pt>
                <c:pt idx="11315">
                  <c:v>6.5100000000000005E-2</c:v>
                </c:pt>
                <c:pt idx="11316">
                  <c:v>-4.0300000000000002E-2</c:v>
                </c:pt>
                <c:pt idx="11317">
                  <c:v>-4.5199999999999997E-3</c:v>
                </c:pt>
                <c:pt idx="11318">
                  <c:v>-4.5199999999999997E-3</c:v>
                </c:pt>
                <c:pt idx="11319">
                  <c:v>-4.5199999999999997E-3</c:v>
                </c:pt>
                <c:pt idx="11320">
                  <c:v>-4.5199999999999997E-3</c:v>
                </c:pt>
                <c:pt idx="11321">
                  <c:v>-4.5199999999999997E-3</c:v>
                </c:pt>
                <c:pt idx="11322">
                  <c:v>-4.5199999999999997E-3</c:v>
                </c:pt>
                <c:pt idx="11323">
                  <c:v>-4.5199999999999997E-3</c:v>
                </c:pt>
                <c:pt idx="11324">
                  <c:v>-4.5199999999999997E-3</c:v>
                </c:pt>
                <c:pt idx="11325">
                  <c:v>-4.5199999999999997E-3</c:v>
                </c:pt>
                <c:pt idx="11326">
                  <c:v>-2.5899999999999999E-2</c:v>
                </c:pt>
                <c:pt idx="11327">
                  <c:v>1.44E-2</c:v>
                </c:pt>
                <c:pt idx="11328">
                  <c:v>1.44E-2</c:v>
                </c:pt>
                <c:pt idx="11329">
                  <c:v>1.44E-2</c:v>
                </c:pt>
                <c:pt idx="11330">
                  <c:v>-5.6599999999999998E-2</c:v>
                </c:pt>
                <c:pt idx="11331">
                  <c:v>-5.6599999999999998E-2</c:v>
                </c:pt>
                <c:pt idx="11332">
                  <c:v>-5.6599999999999998E-2</c:v>
                </c:pt>
                <c:pt idx="11333">
                  <c:v>-2.7900000000000001E-2</c:v>
                </c:pt>
                <c:pt idx="11334">
                  <c:v>-2.7900000000000001E-2</c:v>
                </c:pt>
                <c:pt idx="11335">
                  <c:v>-2.7900000000000001E-2</c:v>
                </c:pt>
                <c:pt idx="11336">
                  <c:v>-2.7900000000000001E-2</c:v>
                </c:pt>
                <c:pt idx="11337">
                  <c:v>-2.7900000000000001E-2</c:v>
                </c:pt>
                <c:pt idx="11338">
                  <c:v>-2.7900000000000001E-2</c:v>
                </c:pt>
                <c:pt idx="11339">
                  <c:v>-2.7900000000000001E-2</c:v>
                </c:pt>
                <c:pt idx="11340">
                  <c:v>1.4200000000000001E-2</c:v>
                </c:pt>
                <c:pt idx="11341">
                  <c:v>1.4200000000000001E-2</c:v>
                </c:pt>
                <c:pt idx="11342">
                  <c:v>1.4200000000000001E-2</c:v>
                </c:pt>
                <c:pt idx="11343">
                  <c:v>9.5099999999999994E-3</c:v>
                </c:pt>
                <c:pt idx="11344">
                  <c:v>9.5099999999999994E-3</c:v>
                </c:pt>
                <c:pt idx="11345">
                  <c:v>-2.2100000000000002E-2</c:v>
                </c:pt>
                <c:pt idx="11346">
                  <c:v>-2.2100000000000002E-2</c:v>
                </c:pt>
                <c:pt idx="11347">
                  <c:v>-2.2100000000000002E-2</c:v>
                </c:pt>
                <c:pt idx="11348">
                  <c:v>-2.2100000000000002E-2</c:v>
                </c:pt>
                <c:pt idx="11349">
                  <c:v>-3.0999999999999999E-3</c:v>
                </c:pt>
                <c:pt idx="11350">
                  <c:v>-3.0999999999999999E-3</c:v>
                </c:pt>
                <c:pt idx="11351">
                  <c:v>-3.0999999999999999E-3</c:v>
                </c:pt>
                <c:pt idx="11352">
                  <c:v>-4.4499999999999998E-2</c:v>
                </c:pt>
                <c:pt idx="11353">
                  <c:v>-4.4499999999999998E-2</c:v>
                </c:pt>
                <c:pt idx="11354">
                  <c:v>-4.4499999999999998E-2</c:v>
                </c:pt>
                <c:pt idx="11355">
                  <c:v>-4.4499999999999998E-2</c:v>
                </c:pt>
                <c:pt idx="11356">
                  <c:v>-5.7099999999999998E-2</c:v>
                </c:pt>
                <c:pt idx="11357">
                  <c:v>1.06E-2</c:v>
                </c:pt>
                <c:pt idx="11358">
                  <c:v>1.3299999999999999E-2</c:v>
                </c:pt>
                <c:pt idx="11359">
                  <c:v>1.3299999999999999E-2</c:v>
                </c:pt>
                <c:pt idx="11360">
                  <c:v>1.3299999999999999E-2</c:v>
                </c:pt>
                <c:pt idx="11361">
                  <c:v>1.3299999999999999E-2</c:v>
                </c:pt>
                <c:pt idx="11362">
                  <c:v>1.3299999999999999E-2</c:v>
                </c:pt>
                <c:pt idx="11363">
                  <c:v>1.3299999999999999E-2</c:v>
                </c:pt>
                <c:pt idx="11364">
                  <c:v>-4.36E-2</c:v>
                </c:pt>
                <c:pt idx="11365">
                  <c:v>-4.36E-2</c:v>
                </c:pt>
                <c:pt idx="11366">
                  <c:v>-4.36E-2</c:v>
                </c:pt>
                <c:pt idx="11367">
                  <c:v>-4.36E-2</c:v>
                </c:pt>
                <c:pt idx="11368">
                  <c:v>-4.36E-2</c:v>
                </c:pt>
                <c:pt idx="11369">
                  <c:v>6.5799999999999999E-3</c:v>
                </c:pt>
                <c:pt idx="11370">
                  <c:v>6.5799999999999999E-3</c:v>
                </c:pt>
                <c:pt idx="11371">
                  <c:v>6.5799999999999999E-3</c:v>
                </c:pt>
                <c:pt idx="11372">
                  <c:v>6.5799999999999999E-3</c:v>
                </c:pt>
                <c:pt idx="11373">
                  <c:v>6.5799999999999999E-3</c:v>
                </c:pt>
                <c:pt idx="11374">
                  <c:v>6.5799999999999999E-3</c:v>
                </c:pt>
                <c:pt idx="11375">
                  <c:v>6.5799999999999999E-3</c:v>
                </c:pt>
                <c:pt idx="11376">
                  <c:v>6.5799999999999999E-3</c:v>
                </c:pt>
                <c:pt idx="11377">
                  <c:v>6.5799999999999999E-3</c:v>
                </c:pt>
                <c:pt idx="11378">
                  <c:v>9.35E-2</c:v>
                </c:pt>
                <c:pt idx="11379">
                  <c:v>9.35E-2</c:v>
                </c:pt>
                <c:pt idx="11380">
                  <c:v>3.5799999999999998E-2</c:v>
                </c:pt>
                <c:pt idx="11381">
                  <c:v>3.5799999999999998E-2</c:v>
                </c:pt>
                <c:pt idx="11382">
                  <c:v>3.5799999999999998E-2</c:v>
                </c:pt>
                <c:pt idx="11383">
                  <c:v>3.5799999999999998E-2</c:v>
                </c:pt>
                <c:pt idx="11384">
                  <c:v>3.5799999999999998E-2</c:v>
                </c:pt>
                <c:pt idx="11385">
                  <c:v>3.5799999999999998E-2</c:v>
                </c:pt>
                <c:pt idx="11386">
                  <c:v>3.5799999999999998E-2</c:v>
                </c:pt>
                <c:pt idx="11387">
                  <c:v>3.5799999999999998E-2</c:v>
                </c:pt>
                <c:pt idx="11388">
                  <c:v>3.5799999999999998E-2</c:v>
                </c:pt>
                <c:pt idx="11389">
                  <c:v>3.5799999999999998E-2</c:v>
                </c:pt>
                <c:pt idx="11390">
                  <c:v>3.5799999999999998E-2</c:v>
                </c:pt>
                <c:pt idx="11391">
                  <c:v>4.1200000000000001E-2</c:v>
                </c:pt>
                <c:pt idx="11392">
                  <c:v>-2.8799999999999999E-2</c:v>
                </c:pt>
                <c:pt idx="11393">
                  <c:v>2.1499999999999998E-2</c:v>
                </c:pt>
                <c:pt idx="11394">
                  <c:v>2.1499999999999998E-2</c:v>
                </c:pt>
                <c:pt idx="11395">
                  <c:v>-4.2599999999999999E-3</c:v>
                </c:pt>
                <c:pt idx="11396">
                  <c:v>-4.2599999999999999E-3</c:v>
                </c:pt>
                <c:pt idx="11397">
                  <c:v>7.8200000000000006E-3</c:v>
                </c:pt>
                <c:pt idx="11398">
                  <c:v>-4.1300000000000003E-2</c:v>
                </c:pt>
                <c:pt idx="11399">
                  <c:v>3.6900000000000002E-2</c:v>
                </c:pt>
                <c:pt idx="11400">
                  <c:v>-4.3099999999999999E-2</c:v>
                </c:pt>
                <c:pt idx="11401">
                  <c:v>-4.3099999999999999E-2</c:v>
                </c:pt>
                <c:pt idx="11402">
                  <c:v>-4.3099999999999999E-2</c:v>
                </c:pt>
                <c:pt idx="11403">
                  <c:v>-4.3099999999999999E-2</c:v>
                </c:pt>
                <c:pt idx="11404">
                  <c:v>-4.3099999999999999E-2</c:v>
                </c:pt>
                <c:pt idx="11405">
                  <c:v>-4.3099999999999999E-2</c:v>
                </c:pt>
                <c:pt idx="11406">
                  <c:v>3.9300000000000002E-2</c:v>
                </c:pt>
                <c:pt idx="11407">
                  <c:v>3.9300000000000002E-2</c:v>
                </c:pt>
                <c:pt idx="11408">
                  <c:v>1.6299999999999999E-2</c:v>
                </c:pt>
                <c:pt idx="11409">
                  <c:v>1.6299999999999999E-2</c:v>
                </c:pt>
                <c:pt idx="11410">
                  <c:v>1.6299999999999999E-2</c:v>
                </c:pt>
                <c:pt idx="11411">
                  <c:v>-1.9099999999999999E-2</c:v>
                </c:pt>
                <c:pt idx="11412">
                  <c:v>-1.9099999999999999E-2</c:v>
                </c:pt>
                <c:pt idx="11413">
                  <c:v>9.8700000000000003E-3</c:v>
                </c:pt>
                <c:pt idx="11414">
                  <c:v>9.8700000000000003E-3</c:v>
                </c:pt>
                <c:pt idx="11415">
                  <c:v>9.8700000000000003E-3</c:v>
                </c:pt>
                <c:pt idx="11416">
                  <c:v>2.2700000000000001E-2</c:v>
                </c:pt>
                <c:pt idx="11417">
                  <c:v>2.2700000000000001E-2</c:v>
                </c:pt>
                <c:pt idx="11418">
                  <c:v>2.2700000000000001E-2</c:v>
                </c:pt>
                <c:pt idx="11419">
                  <c:v>2.2700000000000001E-2</c:v>
                </c:pt>
                <c:pt idx="11420">
                  <c:v>2.2700000000000001E-2</c:v>
                </c:pt>
                <c:pt idx="11421">
                  <c:v>5.4699999999999999E-2</c:v>
                </c:pt>
                <c:pt idx="11422">
                  <c:v>6.8500000000000002E-3</c:v>
                </c:pt>
                <c:pt idx="11423">
                  <c:v>6.8500000000000002E-3</c:v>
                </c:pt>
                <c:pt idx="11424">
                  <c:v>6.8500000000000002E-3</c:v>
                </c:pt>
                <c:pt idx="11425">
                  <c:v>6.8500000000000002E-3</c:v>
                </c:pt>
                <c:pt idx="11426">
                  <c:v>6.8500000000000002E-3</c:v>
                </c:pt>
                <c:pt idx="11427">
                  <c:v>6.8500000000000002E-3</c:v>
                </c:pt>
                <c:pt idx="11428">
                  <c:v>6.8500000000000002E-3</c:v>
                </c:pt>
                <c:pt idx="11429">
                  <c:v>-1.0999999999999999E-2</c:v>
                </c:pt>
                <c:pt idx="11430">
                  <c:v>9.4E-2</c:v>
                </c:pt>
                <c:pt idx="11431">
                  <c:v>-4.2000000000000003E-2</c:v>
                </c:pt>
                <c:pt idx="11432">
                  <c:v>-2.06E-2</c:v>
                </c:pt>
                <c:pt idx="11433">
                  <c:v>-2.06E-2</c:v>
                </c:pt>
                <c:pt idx="11434">
                  <c:v>-2.06E-2</c:v>
                </c:pt>
                <c:pt idx="11435">
                  <c:v>-1.67E-2</c:v>
                </c:pt>
                <c:pt idx="11436">
                  <c:v>2.4500000000000001E-2</c:v>
                </c:pt>
                <c:pt idx="11437">
                  <c:v>2.4500000000000001E-2</c:v>
                </c:pt>
                <c:pt idx="11438">
                  <c:v>2.4500000000000001E-2</c:v>
                </c:pt>
                <c:pt idx="11439">
                  <c:v>2.4500000000000001E-2</c:v>
                </c:pt>
                <c:pt idx="11440">
                  <c:v>2.4500000000000001E-2</c:v>
                </c:pt>
                <c:pt idx="11441">
                  <c:v>2.4500000000000001E-2</c:v>
                </c:pt>
                <c:pt idx="11442">
                  <c:v>2.4500000000000001E-2</c:v>
                </c:pt>
                <c:pt idx="11443">
                  <c:v>2.4500000000000001E-2</c:v>
                </c:pt>
                <c:pt idx="11444">
                  <c:v>2.3300000000000001E-2</c:v>
                </c:pt>
                <c:pt idx="11445">
                  <c:v>2.3300000000000001E-2</c:v>
                </c:pt>
                <c:pt idx="11446">
                  <c:v>2.3300000000000001E-2</c:v>
                </c:pt>
                <c:pt idx="11447">
                  <c:v>2.3300000000000001E-2</c:v>
                </c:pt>
                <c:pt idx="11448">
                  <c:v>2.3300000000000001E-2</c:v>
                </c:pt>
                <c:pt idx="11449">
                  <c:v>2.3300000000000001E-2</c:v>
                </c:pt>
                <c:pt idx="11450">
                  <c:v>2.3300000000000001E-2</c:v>
                </c:pt>
                <c:pt idx="11451">
                  <c:v>2.3300000000000001E-2</c:v>
                </c:pt>
                <c:pt idx="11452">
                  <c:v>2.3300000000000001E-2</c:v>
                </c:pt>
                <c:pt idx="11453">
                  <c:v>2.3300000000000001E-2</c:v>
                </c:pt>
                <c:pt idx="11454">
                  <c:v>3.49E-2</c:v>
                </c:pt>
                <c:pt idx="11455">
                  <c:v>3.49E-2</c:v>
                </c:pt>
                <c:pt idx="11456">
                  <c:v>3.49E-2</c:v>
                </c:pt>
                <c:pt idx="11457">
                  <c:v>3.49E-2</c:v>
                </c:pt>
                <c:pt idx="11458">
                  <c:v>3.49E-2</c:v>
                </c:pt>
                <c:pt idx="11459">
                  <c:v>3.49E-2</c:v>
                </c:pt>
                <c:pt idx="11460">
                  <c:v>3.49E-2</c:v>
                </c:pt>
                <c:pt idx="11461">
                  <c:v>3.49E-2</c:v>
                </c:pt>
                <c:pt idx="11462">
                  <c:v>-4.1300000000000003E-2</c:v>
                </c:pt>
                <c:pt idx="11463">
                  <c:v>-4.1300000000000003E-2</c:v>
                </c:pt>
                <c:pt idx="11464">
                  <c:v>-4.1300000000000003E-2</c:v>
                </c:pt>
                <c:pt idx="11465">
                  <c:v>-7.5399999999999998E-3</c:v>
                </c:pt>
                <c:pt idx="11466">
                  <c:v>-7.5399999999999998E-3</c:v>
                </c:pt>
                <c:pt idx="11467">
                  <c:v>-7.5399999999999998E-3</c:v>
                </c:pt>
                <c:pt idx="11468">
                  <c:v>-7.5399999999999998E-3</c:v>
                </c:pt>
                <c:pt idx="11469">
                  <c:v>-7.5399999999999998E-3</c:v>
                </c:pt>
                <c:pt idx="11470">
                  <c:v>-7.5399999999999998E-3</c:v>
                </c:pt>
                <c:pt idx="11471">
                  <c:v>-7.5399999999999998E-3</c:v>
                </c:pt>
                <c:pt idx="11472">
                  <c:v>-7.5399999999999998E-3</c:v>
                </c:pt>
                <c:pt idx="11473">
                  <c:v>-3.9600000000000003E-2</c:v>
                </c:pt>
                <c:pt idx="11474">
                  <c:v>7.1999999999999995E-2</c:v>
                </c:pt>
                <c:pt idx="11475">
                  <c:v>7.92E-3</c:v>
                </c:pt>
                <c:pt idx="11476">
                  <c:v>7.92E-3</c:v>
                </c:pt>
                <c:pt idx="11477">
                  <c:v>-4.9000000000000002E-2</c:v>
                </c:pt>
                <c:pt idx="11478">
                  <c:v>-4.9000000000000002E-2</c:v>
                </c:pt>
                <c:pt idx="11479">
                  <c:v>-4.9000000000000002E-2</c:v>
                </c:pt>
                <c:pt idx="11480">
                  <c:v>-4.9000000000000002E-2</c:v>
                </c:pt>
                <c:pt idx="11481">
                  <c:v>-4.9000000000000002E-2</c:v>
                </c:pt>
                <c:pt idx="11482">
                  <c:v>-4.9000000000000002E-2</c:v>
                </c:pt>
                <c:pt idx="11483">
                  <c:v>6.4600000000000005E-2</c:v>
                </c:pt>
                <c:pt idx="11484">
                  <c:v>6.4600000000000005E-2</c:v>
                </c:pt>
                <c:pt idx="11485">
                  <c:v>6.4600000000000005E-2</c:v>
                </c:pt>
                <c:pt idx="11486">
                  <c:v>6.4600000000000005E-2</c:v>
                </c:pt>
                <c:pt idx="11487">
                  <c:v>6.4600000000000005E-2</c:v>
                </c:pt>
                <c:pt idx="11488">
                  <c:v>6.4600000000000005E-2</c:v>
                </c:pt>
                <c:pt idx="11489">
                  <c:v>5.0099999999999999E-2</c:v>
                </c:pt>
                <c:pt idx="11490">
                  <c:v>5.0099999999999999E-2</c:v>
                </c:pt>
                <c:pt idx="11491">
                  <c:v>5.0099999999999999E-2</c:v>
                </c:pt>
                <c:pt idx="11492">
                  <c:v>5.0099999999999999E-2</c:v>
                </c:pt>
                <c:pt idx="11493">
                  <c:v>-3.15E-2</c:v>
                </c:pt>
                <c:pt idx="11494">
                  <c:v>-3.15E-2</c:v>
                </c:pt>
                <c:pt idx="11495">
                  <c:v>-3.15E-2</c:v>
                </c:pt>
                <c:pt idx="11496">
                  <c:v>-3.15E-2</c:v>
                </c:pt>
                <c:pt idx="11497">
                  <c:v>-3.15E-2</c:v>
                </c:pt>
                <c:pt idx="11498">
                  <c:v>-3.15E-2</c:v>
                </c:pt>
                <c:pt idx="11499">
                  <c:v>-3.15E-2</c:v>
                </c:pt>
                <c:pt idx="11500">
                  <c:v>3.2300000000000002E-2</c:v>
                </c:pt>
                <c:pt idx="11501">
                  <c:v>3.2300000000000002E-2</c:v>
                </c:pt>
                <c:pt idx="11502">
                  <c:v>3.2300000000000002E-2</c:v>
                </c:pt>
                <c:pt idx="11503">
                  <c:v>3.2300000000000002E-2</c:v>
                </c:pt>
                <c:pt idx="11504">
                  <c:v>-1.66E-2</c:v>
                </c:pt>
                <c:pt idx="11505">
                  <c:v>-1.66E-2</c:v>
                </c:pt>
                <c:pt idx="11506">
                  <c:v>-1.66E-2</c:v>
                </c:pt>
                <c:pt idx="11507">
                  <c:v>-1.43E-2</c:v>
                </c:pt>
                <c:pt idx="11508">
                  <c:v>-1.43E-2</c:v>
                </c:pt>
                <c:pt idx="11509">
                  <c:v>6.3E-2</c:v>
                </c:pt>
                <c:pt idx="11510">
                  <c:v>6.3E-2</c:v>
                </c:pt>
                <c:pt idx="11511">
                  <c:v>6.0999999999999999E-2</c:v>
                </c:pt>
                <c:pt idx="11512">
                  <c:v>-4.3999999999999997E-2</c:v>
                </c:pt>
                <c:pt idx="11513">
                  <c:v>-4.3999999999999997E-2</c:v>
                </c:pt>
                <c:pt idx="11514">
                  <c:v>-4.3999999999999997E-2</c:v>
                </c:pt>
                <c:pt idx="11515">
                  <c:v>-4.3999999999999997E-2</c:v>
                </c:pt>
                <c:pt idx="11516">
                  <c:v>-6.3299999999999995E-2</c:v>
                </c:pt>
                <c:pt idx="11517">
                  <c:v>-6.3299999999999995E-2</c:v>
                </c:pt>
                <c:pt idx="11518">
                  <c:v>-6.3299999999999995E-2</c:v>
                </c:pt>
                <c:pt idx="11519">
                  <c:v>6.6500000000000004E-2</c:v>
                </c:pt>
                <c:pt idx="11520">
                  <c:v>6.6500000000000004E-2</c:v>
                </c:pt>
                <c:pt idx="11521">
                  <c:v>6.6500000000000004E-2</c:v>
                </c:pt>
                <c:pt idx="11522">
                  <c:v>9.8899999999999995E-3</c:v>
                </c:pt>
                <c:pt idx="11523">
                  <c:v>6.3200000000000006E-2</c:v>
                </c:pt>
                <c:pt idx="11524">
                  <c:v>-4.3900000000000002E-2</c:v>
                </c:pt>
                <c:pt idx="11525">
                  <c:v>7.7200000000000005E-2</c:v>
                </c:pt>
                <c:pt idx="11526">
                  <c:v>7.7200000000000005E-2</c:v>
                </c:pt>
                <c:pt idx="11527">
                  <c:v>-8.3799999999999999E-2</c:v>
                </c:pt>
                <c:pt idx="11528">
                  <c:v>1.5100000000000001E-2</c:v>
                </c:pt>
                <c:pt idx="11529">
                  <c:v>7.7700000000000005E-2</c:v>
                </c:pt>
                <c:pt idx="11530">
                  <c:v>7.7700000000000005E-2</c:v>
                </c:pt>
                <c:pt idx="11531">
                  <c:v>7.7700000000000005E-2</c:v>
                </c:pt>
                <c:pt idx="11532">
                  <c:v>7.7700000000000005E-2</c:v>
                </c:pt>
                <c:pt idx="11533">
                  <c:v>7.7700000000000005E-2</c:v>
                </c:pt>
                <c:pt idx="11534">
                  <c:v>7.7700000000000005E-2</c:v>
                </c:pt>
                <c:pt idx="11535">
                  <c:v>7.7700000000000005E-2</c:v>
                </c:pt>
                <c:pt idx="11536">
                  <c:v>0.14499999999999999</c:v>
                </c:pt>
                <c:pt idx="11537">
                  <c:v>0.14499999999999999</c:v>
                </c:pt>
                <c:pt idx="11538">
                  <c:v>0.11</c:v>
                </c:pt>
                <c:pt idx="11539">
                  <c:v>-6.1899999999999997E-2</c:v>
                </c:pt>
                <c:pt idx="11540">
                  <c:v>-6.1899999999999997E-2</c:v>
                </c:pt>
                <c:pt idx="11541">
                  <c:v>-6.1899999999999997E-2</c:v>
                </c:pt>
                <c:pt idx="11542">
                  <c:v>-6.1899999999999997E-2</c:v>
                </c:pt>
                <c:pt idx="11543">
                  <c:v>4.3200000000000002E-2</c:v>
                </c:pt>
                <c:pt idx="11544">
                  <c:v>4.9500000000000002E-2</c:v>
                </c:pt>
                <c:pt idx="11545">
                  <c:v>4.9500000000000002E-2</c:v>
                </c:pt>
                <c:pt idx="11546">
                  <c:v>4.9500000000000002E-2</c:v>
                </c:pt>
                <c:pt idx="11547">
                  <c:v>4.6800000000000001E-2</c:v>
                </c:pt>
                <c:pt idx="11548">
                  <c:v>4.6800000000000001E-2</c:v>
                </c:pt>
                <c:pt idx="11549">
                  <c:v>-1.26E-2</c:v>
                </c:pt>
                <c:pt idx="11550">
                  <c:v>-1.26E-2</c:v>
                </c:pt>
                <c:pt idx="11551">
                  <c:v>-1.26E-2</c:v>
                </c:pt>
                <c:pt idx="11552">
                  <c:v>-5.6599999999999998E-2</c:v>
                </c:pt>
                <c:pt idx="11553">
                  <c:v>-5.6599999999999998E-2</c:v>
                </c:pt>
                <c:pt idx="11554">
                  <c:v>3.7900000000000003E-2</c:v>
                </c:pt>
                <c:pt idx="11555">
                  <c:v>3.7900000000000003E-2</c:v>
                </c:pt>
                <c:pt idx="11556">
                  <c:v>7.2099999999999997E-2</c:v>
                </c:pt>
                <c:pt idx="11557">
                  <c:v>7.2099999999999997E-2</c:v>
                </c:pt>
                <c:pt idx="11558">
                  <c:v>-1.9699999999999999E-2</c:v>
                </c:pt>
                <c:pt idx="11559">
                  <c:v>-1.5900000000000001E-2</c:v>
                </c:pt>
                <c:pt idx="11560">
                  <c:v>-1.5900000000000001E-2</c:v>
                </c:pt>
                <c:pt idx="11561">
                  <c:v>-1.5900000000000001E-2</c:v>
                </c:pt>
                <c:pt idx="11562">
                  <c:v>-1.5900000000000001E-2</c:v>
                </c:pt>
                <c:pt idx="11563">
                  <c:v>-1.5900000000000001E-2</c:v>
                </c:pt>
                <c:pt idx="11564">
                  <c:v>-1.5900000000000001E-2</c:v>
                </c:pt>
                <c:pt idx="11565">
                  <c:v>-1.5900000000000001E-2</c:v>
                </c:pt>
                <c:pt idx="11566">
                  <c:v>-7.7000000000000002E-3</c:v>
                </c:pt>
                <c:pt idx="11567">
                  <c:v>-7.7000000000000002E-3</c:v>
                </c:pt>
                <c:pt idx="11568">
                  <c:v>-7.7000000000000002E-3</c:v>
                </c:pt>
                <c:pt idx="11569">
                  <c:v>-7.7000000000000002E-3</c:v>
                </c:pt>
                <c:pt idx="11570">
                  <c:v>-7.7000000000000002E-3</c:v>
                </c:pt>
                <c:pt idx="11571">
                  <c:v>-7.7000000000000002E-3</c:v>
                </c:pt>
                <c:pt idx="11572">
                  <c:v>-7.7000000000000002E-3</c:v>
                </c:pt>
                <c:pt idx="11573">
                  <c:v>-7.7000000000000002E-3</c:v>
                </c:pt>
                <c:pt idx="11574">
                  <c:v>-7.7000000000000002E-3</c:v>
                </c:pt>
                <c:pt idx="11575">
                  <c:v>7.3400000000000007E-2</c:v>
                </c:pt>
                <c:pt idx="11576">
                  <c:v>2.3300000000000001E-2</c:v>
                </c:pt>
                <c:pt idx="11577">
                  <c:v>2.3300000000000001E-2</c:v>
                </c:pt>
                <c:pt idx="11578">
                  <c:v>-7.0000000000000007E-2</c:v>
                </c:pt>
                <c:pt idx="11579">
                  <c:v>-7.0000000000000007E-2</c:v>
                </c:pt>
                <c:pt idx="11580">
                  <c:v>-7.0000000000000007E-2</c:v>
                </c:pt>
                <c:pt idx="11581">
                  <c:v>0.11</c:v>
                </c:pt>
                <c:pt idx="11582">
                  <c:v>-6.5500000000000003E-2</c:v>
                </c:pt>
                <c:pt idx="11583">
                  <c:v>-6.5500000000000003E-2</c:v>
                </c:pt>
                <c:pt idx="11584">
                  <c:v>-6.5500000000000003E-2</c:v>
                </c:pt>
                <c:pt idx="11585">
                  <c:v>2.9499999999999998E-2</c:v>
                </c:pt>
                <c:pt idx="11586">
                  <c:v>2.9499999999999998E-2</c:v>
                </c:pt>
                <c:pt idx="11587">
                  <c:v>2.9499999999999998E-2</c:v>
                </c:pt>
                <c:pt idx="11588">
                  <c:v>-8.1299999999999997E-2</c:v>
                </c:pt>
                <c:pt idx="11589">
                  <c:v>-8.1299999999999997E-2</c:v>
                </c:pt>
                <c:pt idx="11590">
                  <c:v>-8.1299999999999997E-2</c:v>
                </c:pt>
                <c:pt idx="11591">
                  <c:v>-0.14499999999999999</c:v>
                </c:pt>
                <c:pt idx="11592">
                  <c:v>-2.8299999999999999E-2</c:v>
                </c:pt>
                <c:pt idx="11593">
                  <c:v>-2.2100000000000002E-2</c:v>
                </c:pt>
                <c:pt idx="11594">
                  <c:v>-2.2100000000000002E-2</c:v>
                </c:pt>
                <c:pt idx="11595">
                  <c:v>-2.2100000000000002E-2</c:v>
                </c:pt>
                <c:pt idx="11596">
                  <c:v>-7.0600000000000003E-3</c:v>
                </c:pt>
                <c:pt idx="11597">
                  <c:v>-7.0600000000000003E-3</c:v>
                </c:pt>
                <c:pt idx="11598">
                  <c:v>2.58E-2</c:v>
                </c:pt>
                <c:pt idx="11599">
                  <c:v>2.58E-2</c:v>
                </c:pt>
                <c:pt idx="11600">
                  <c:v>2.58E-2</c:v>
                </c:pt>
                <c:pt idx="11601">
                  <c:v>5.1999999999999998E-2</c:v>
                </c:pt>
                <c:pt idx="11602">
                  <c:v>5.1999999999999998E-2</c:v>
                </c:pt>
                <c:pt idx="11603">
                  <c:v>-2.1299999999999999E-2</c:v>
                </c:pt>
                <c:pt idx="11604">
                  <c:v>-2.1299999999999999E-2</c:v>
                </c:pt>
                <c:pt idx="11605">
                  <c:v>-2.7300000000000001E-2</c:v>
                </c:pt>
                <c:pt idx="11606">
                  <c:v>-2.7300000000000001E-2</c:v>
                </c:pt>
                <c:pt idx="11607">
                  <c:v>0.13800000000000001</c:v>
                </c:pt>
                <c:pt idx="11608">
                  <c:v>0.13800000000000001</c:v>
                </c:pt>
                <c:pt idx="11609">
                  <c:v>0.14099999999999999</c:v>
                </c:pt>
                <c:pt idx="11610">
                  <c:v>0.14099999999999999</c:v>
                </c:pt>
                <c:pt idx="11611">
                  <c:v>-3.5000000000000003E-2</c:v>
                </c:pt>
                <c:pt idx="11612">
                  <c:v>-3.8399999999999997E-2</c:v>
                </c:pt>
                <c:pt idx="11613">
                  <c:v>-3.8399999999999997E-2</c:v>
                </c:pt>
                <c:pt idx="11614">
                  <c:v>-3.8399999999999997E-2</c:v>
                </c:pt>
                <c:pt idx="11615">
                  <c:v>-3.8399999999999997E-2</c:v>
                </c:pt>
                <c:pt idx="11616">
                  <c:v>2.23E-4</c:v>
                </c:pt>
                <c:pt idx="11617">
                  <c:v>-4.9399999999999997E-4</c:v>
                </c:pt>
                <c:pt idx="11618">
                  <c:v>-2.7799999999999998E-2</c:v>
                </c:pt>
                <c:pt idx="11619">
                  <c:v>-2.7799999999999998E-2</c:v>
                </c:pt>
                <c:pt idx="11620">
                  <c:v>-3.3500000000000002E-2</c:v>
                </c:pt>
                <c:pt idx="11621">
                  <c:v>-3.3500000000000002E-2</c:v>
                </c:pt>
                <c:pt idx="11622">
                  <c:v>-3.3500000000000002E-2</c:v>
                </c:pt>
                <c:pt idx="11623">
                  <c:v>-1.3599999999999999E-2</c:v>
                </c:pt>
                <c:pt idx="11624">
                  <c:v>3.2799999999999999E-3</c:v>
                </c:pt>
                <c:pt idx="11625">
                  <c:v>3.2799999999999999E-3</c:v>
                </c:pt>
                <c:pt idx="11626">
                  <c:v>3.8199999999999998E-2</c:v>
                </c:pt>
                <c:pt idx="11627">
                  <c:v>3.8199999999999998E-2</c:v>
                </c:pt>
                <c:pt idx="11628">
                  <c:v>3.8199999999999998E-2</c:v>
                </c:pt>
                <c:pt idx="11629">
                  <c:v>3.8199999999999998E-2</c:v>
                </c:pt>
                <c:pt idx="11630">
                  <c:v>2.0300000000000001E-3</c:v>
                </c:pt>
                <c:pt idx="11631">
                  <c:v>2.0300000000000001E-3</c:v>
                </c:pt>
                <c:pt idx="11632">
                  <c:v>2.0300000000000001E-3</c:v>
                </c:pt>
                <c:pt idx="11633">
                  <c:v>2.0300000000000001E-3</c:v>
                </c:pt>
                <c:pt idx="11634">
                  <c:v>2.0300000000000001E-3</c:v>
                </c:pt>
                <c:pt idx="11635">
                  <c:v>2.0300000000000001E-3</c:v>
                </c:pt>
                <c:pt idx="11636">
                  <c:v>2.0300000000000001E-3</c:v>
                </c:pt>
                <c:pt idx="11637">
                  <c:v>2.0300000000000001E-3</c:v>
                </c:pt>
                <c:pt idx="11638">
                  <c:v>-2.2200000000000001E-2</c:v>
                </c:pt>
                <c:pt idx="11639">
                  <c:v>-2.2200000000000001E-2</c:v>
                </c:pt>
                <c:pt idx="11640">
                  <c:v>-2.2200000000000001E-2</c:v>
                </c:pt>
                <c:pt idx="11641">
                  <c:v>-3.9E-2</c:v>
                </c:pt>
                <c:pt idx="11642">
                  <c:v>5.16E-2</c:v>
                </c:pt>
                <c:pt idx="11643">
                  <c:v>5.16E-2</c:v>
                </c:pt>
                <c:pt idx="11644">
                  <c:v>5.16E-2</c:v>
                </c:pt>
                <c:pt idx="11645">
                  <c:v>-5.91E-2</c:v>
                </c:pt>
                <c:pt idx="11646">
                  <c:v>-5.91E-2</c:v>
                </c:pt>
                <c:pt idx="11647">
                  <c:v>-1.4499999999999999E-3</c:v>
                </c:pt>
                <c:pt idx="11648">
                  <c:v>-5.4399999999999997E-2</c:v>
                </c:pt>
                <c:pt idx="11649">
                  <c:v>-5.4399999999999997E-2</c:v>
                </c:pt>
                <c:pt idx="11650">
                  <c:v>8.6800000000000002E-3</c:v>
                </c:pt>
                <c:pt idx="11651">
                  <c:v>8.6800000000000002E-3</c:v>
                </c:pt>
                <c:pt idx="11652">
                  <c:v>8.6800000000000002E-3</c:v>
                </c:pt>
                <c:pt idx="11653">
                  <c:v>8.6800000000000002E-3</c:v>
                </c:pt>
                <c:pt idx="11654">
                  <c:v>-1.46E-2</c:v>
                </c:pt>
                <c:pt idx="11655">
                  <c:v>1.89E-3</c:v>
                </c:pt>
                <c:pt idx="11656">
                  <c:v>-2.5000000000000001E-2</c:v>
                </c:pt>
                <c:pt idx="11657">
                  <c:v>-2.5000000000000001E-2</c:v>
                </c:pt>
                <c:pt idx="11658">
                  <c:v>-2.5000000000000001E-2</c:v>
                </c:pt>
                <c:pt idx="11659">
                  <c:v>1.6799999999999999E-2</c:v>
                </c:pt>
                <c:pt idx="11660">
                  <c:v>0.104</c:v>
                </c:pt>
                <c:pt idx="11661">
                  <c:v>-0.108</c:v>
                </c:pt>
                <c:pt idx="11662">
                  <c:v>-0.108</c:v>
                </c:pt>
                <c:pt idx="11663">
                  <c:v>-0.108</c:v>
                </c:pt>
                <c:pt idx="11664">
                  <c:v>6.1499999999999999E-2</c:v>
                </c:pt>
                <c:pt idx="11665">
                  <c:v>6.1499999999999999E-2</c:v>
                </c:pt>
                <c:pt idx="11666">
                  <c:v>6.1499999999999999E-2</c:v>
                </c:pt>
                <c:pt idx="11667">
                  <c:v>-3.09E-2</c:v>
                </c:pt>
                <c:pt idx="11668">
                  <c:v>7.3700000000000002E-2</c:v>
                </c:pt>
                <c:pt idx="11669">
                  <c:v>7.3700000000000002E-2</c:v>
                </c:pt>
                <c:pt idx="11670">
                  <c:v>-0.04</c:v>
                </c:pt>
                <c:pt idx="11671">
                  <c:v>-0.04</c:v>
                </c:pt>
                <c:pt idx="11672">
                  <c:v>-2.1499999999999998E-2</c:v>
                </c:pt>
                <c:pt idx="11673">
                  <c:v>-2.47E-2</c:v>
                </c:pt>
                <c:pt idx="11674">
                  <c:v>-2.47E-2</c:v>
                </c:pt>
                <c:pt idx="11675">
                  <c:v>-2.0199999999999999E-2</c:v>
                </c:pt>
                <c:pt idx="11676">
                  <c:v>-2.0199999999999999E-2</c:v>
                </c:pt>
                <c:pt idx="11677">
                  <c:v>8.6699999999999999E-2</c:v>
                </c:pt>
                <c:pt idx="11678">
                  <c:v>-1.5900000000000001E-2</c:v>
                </c:pt>
                <c:pt idx="11679">
                  <c:v>-5.4300000000000001E-2</c:v>
                </c:pt>
                <c:pt idx="11680">
                  <c:v>1.11E-2</c:v>
                </c:pt>
                <c:pt idx="11681">
                  <c:v>1.11E-2</c:v>
                </c:pt>
                <c:pt idx="11682">
                  <c:v>1.11E-2</c:v>
                </c:pt>
                <c:pt idx="11683">
                  <c:v>7.8300000000000002E-3</c:v>
                </c:pt>
                <c:pt idx="11684">
                  <c:v>7.8300000000000002E-3</c:v>
                </c:pt>
                <c:pt idx="11685">
                  <c:v>7.8300000000000002E-3</c:v>
                </c:pt>
                <c:pt idx="11686">
                  <c:v>7.8300000000000002E-3</c:v>
                </c:pt>
                <c:pt idx="11687">
                  <c:v>7.8300000000000002E-3</c:v>
                </c:pt>
                <c:pt idx="11688">
                  <c:v>-1.14E-2</c:v>
                </c:pt>
                <c:pt idx="11689">
                  <c:v>-1.14E-2</c:v>
                </c:pt>
                <c:pt idx="11690">
                  <c:v>-1.12E-2</c:v>
                </c:pt>
                <c:pt idx="11691">
                  <c:v>-1.12E-2</c:v>
                </c:pt>
                <c:pt idx="11692">
                  <c:v>-1.12E-2</c:v>
                </c:pt>
                <c:pt idx="11693">
                  <c:v>-1.12E-2</c:v>
                </c:pt>
                <c:pt idx="11694">
                  <c:v>-1.12E-2</c:v>
                </c:pt>
                <c:pt idx="11695">
                  <c:v>-1.12E-2</c:v>
                </c:pt>
                <c:pt idx="11696">
                  <c:v>2.46E-2</c:v>
                </c:pt>
                <c:pt idx="11697">
                  <c:v>2.46E-2</c:v>
                </c:pt>
                <c:pt idx="11698">
                  <c:v>9.8200000000000006E-3</c:v>
                </c:pt>
                <c:pt idx="11699">
                  <c:v>9.8200000000000006E-3</c:v>
                </c:pt>
                <c:pt idx="11700">
                  <c:v>9.8200000000000006E-3</c:v>
                </c:pt>
                <c:pt idx="11701">
                  <c:v>9.8200000000000006E-3</c:v>
                </c:pt>
                <c:pt idx="11702">
                  <c:v>9.8200000000000006E-3</c:v>
                </c:pt>
                <c:pt idx="11703">
                  <c:v>-5.2600000000000001E-2</c:v>
                </c:pt>
                <c:pt idx="11704">
                  <c:v>-5.2600000000000001E-2</c:v>
                </c:pt>
                <c:pt idx="11705">
                  <c:v>-5.2600000000000001E-2</c:v>
                </c:pt>
                <c:pt idx="11706">
                  <c:v>-5.2600000000000001E-2</c:v>
                </c:pt>
                <c:pt idx="11707">
                  <c:v>-5.2600000000000001E-2</c:v>
                </c:pt>
                <c:pt idx="11708">
                  <c:v>-5.2600000000000001E-2</c:v>
                </c:pt>
                <c:pt idx="11709">
                  <c:v>-5.2600000000000001E-2</c:v>
                </c:pt>
                <c:pt idx="11710">
                  <c:v>-5.2600000000000001E-2</c:v>
                </c:pt>
                <c:pt idx="11711">
                  <c:v>-7.1599999999999997E-2</c:v>
                </c:pt>
                <c:pt idx="11712">
                  <c:v>-7.1599999999999997E-2</c:v>
                </c:pt>
                <c:pt idx="11713">
                  <c:v>-7.1599999999999997E-2</c:v>
                </c:pt>
                <c:pt idx="11714">
                  <c:v>-9.9000000000000008E-3</c:v>
                </c:pt>
                <c:pt idx="11715">
                  <c:v>-9.9000000000000008E-3</c:v>
                </c:pt>
                <c:pt idx="11716">
                  <c:v>-9.9000000000000008E-3</c:v>
                </c:pt>
                <c:pt idx="11717">
                  <c:v>-9.9000000000000008E-3</c:v>
                </c:pt>
                <c:pt idx="11718">
                  <c:v>7.0599999999999996E-2</c:v>
                </c:pt>
                <c:pt idx="11719">
                  <c:v>7.0599999999999996E-2</c:v>
                </c:pt>
                <c:pt idx="11720">
                  <c:v>7.0599999999999996E-2</c:v>
                </c:pt>
                <c:pt idx="11721">
                  <c:v>7.0599999999999996E-2</c:v>
                </c:pt>
                <c:pt idx="11722">
                  <c:v>-4.47E-3</c:v>
                </c:pt>
                <c:pt idx="11723">
                  <c:v>-5.1900000000000002E-2</c:v>
                </c:pt>
                <c:pt idx="11724">
                  <c:v>-5.1900000000000002E-2</c:v>
                </c:pt>
                <c:pt idx="11725">
                  <c:v>-5.1900000000000002E-2</c:v>
                </c:pt>
                <c:pt idx="11726">
                  <c:v>-5.1900000000000002E-2</c:v>
                </c:pt>
                <c:pt idx="11727">
                  <c:v>-4.47E-3</c:v>
                </c:pt>
                <c:pt idx="11728">
                  <c:v>1.41E-2</c:v>
                </c:pt>
                <c:pt idx="11729">
                  <c:v>1.41E-2</c:v>
                </c:pt>
                <c:pt idx="11730">
                  <c:v>1.41E-2</c:v>
                </c:pt>
                <c:pt idx="11731">
                  <c:v>1.41E-2</c:v>
                </c:pt>
                <c:pt idx="11732">
                  <c:v>3.5400000000000001E-2</c:v>
                </c:pt>
                <c:pt idx="11733">
                  <c:v>3.5400000000000001E-2</c:v>
                </c:pt>
                <c:pt idx="11734">
                  <c:v>-3.1700000000000001E-3</c:v>
                </c:pt>
                <c:pt idx="11735">
                  <c:v>-3.1700000000000001E-3</c:v>
                </c:pt>
                <c:pt idx="11736">
                  <c:v>-3.1700000000000001E-3</c:v>
                </c:pt>
                <c:pt idx="11737">
                  <c:v>-3.1700000000000001E-3</c:v>
                </c:pt>
                <c:pt idx="11738">
                  <c:v>-7.3499999999999998E-3</c:v>
                </c:pt>
                <c:pt idx="11739">
                  <c:v>-7.3499999999999998E-3</c:v>
                </c:pt>
                <c:pt idx="11740">
                  <c:v>-7.3499999999999998E-3</c:v>
                </c:pt>
                <c:pt idx="11741">
                  <c:v>-2.6499999999999999E-2</c:v>
                </c:pt>
                <c:pt idx="11742">
                  <c:v>-2.6499999999999999E-2</c:v>
                </c:pt>
                <c:pt idx="11743">
                  <c:v>-2.6499999999999999E-2</c:v>
                </c:pt>
                <c:pt idx="11744">
                  <c:v>-2.6499999999999999E-2</c:v>
                </c:pt>
                <c:pt idx="11745">
                  <c:v>-2.6499999999999999E-2</c:v>
                </c:pt>
                <c:pt idx="11746">
                  <c:v>-4.1000000000000003E-3</c:v>
                </c:pt>
                <c:pt idx="11747">
                  <c:v>-4.1000000000000003E-3</c:v>
                </c:pt>
                <c:pt idx="11748">
                  <c:v>-4.1000000000000003E-3</c:v>
                </c:pt>
                <c:pt idx="11749">
                  <c:v>-4.1000000000000003E-3</c:v>
                </c:pt>
                <c:pt idx="11750">
                  <c:v>2.6800000000000001E-2</c:v>
                </c:pt>
                <c:pt idx="11751">
                  <c:v>2.6800000000000001E-2</c:v>
                </c:pt>
                <c:pt idx="11752">
                  <c:v>2.6800000000000001E-2</c:v>
                </c:pt>
                <c:pt idx="11753">
                  <c:v>2.6800000000000001E-2</c:v>
                </c:pt>
                <c:pt idx="11754">
                  <c:v>-6.4899999999999999E-2</c:v>
                </c:pt>
                <c:pt idx="11755">
                  <c:v>-6.4899999999999999E-2</c:v>
                </c:pt>
                <c:pt idx="11756">
                  <c:v>1.18E-2</c:v>
                </c:pt>
                <c:pt idx="11757">
                  <c:v>1.18E-2</c:v>
                </c:pt>
                <c:pt idx="11758">
                  <c:v>-2.0299999999999999E-2</c:v>
                </c:pt>
                <c:pt idx="11759">
                  <c:v>-2.0299999999999999E-2</c:v>
                </c:pt>
                <c:pt idx="11760">
                  <c:v>-2.0299999999999999E-2</c:v>
                </c:pt>
                <c:pt idx="11761">
                  <c:v>-4.7199999999999998E-4</c:v>
                </c:pt>
                <c:pt idx="11762">
                  <c:v>1.37E-2</c:v>
                </c:pt>
                <c:pt idx="11763">
                  <c:v>1.37E-2</c:v>
                </c:pt>
                <c:pt idx="11764">
                  <c:v>7.8E-2</c:v>
                </c:pt>
                <c:pt idx="11765">
                  <c:v>7.8E-2</c:v>
                </c:pt>
                <c:pt idx="11766">
                  <c:v>-6.2100000000000002E-2</c:v>
                </c:pt>
                <c:pt idx="11767">
                  <c:v>-6.2100000000000002E-2</c:v>
                </c:pt>
                <c:pt idx="11768">
                  <c:v>2.87E-2</c:v>
                </c:pt>
                <c:pt idx="11769">
                  <c:v>2.87E-2</c:v>
                </c:pt>
                <c:pt idx="11770">
                  <c:v>2.87E-2</c:v>
                </c:pt>
                <c:pt idx="11771">
                  <c:v>3.47E-3</c:v>
                </c:pt>
                <c:pt idx="11772">
                  <c:v>3.47E-3</c:v>
                </c:pt>
                <c:pt idx="11773">
                  <c:v>3.47E-3</c:v>
                </c:pt>
                <c:pt idx="11774">
                  <c:v>3.47E-3</c:v>
                </c:pt>
                <c:pt idx="11775">
                  <c:v>3.47E-3</c:v>
                </c:pt>
                <c:pt idx="11776">
                  <c:v>3.47E-3</c:v>
                </c:pt>
                <c:pt idx="11777">
                  <c:v>3.47E-3</c:v>
                </c:pt>
                <c:pt idx="11778">
                  <c:v>1.2500000000000001E-2</c:v>
                </c:pt>
                <c:pt idx="11779">
                  <c:v>4.2099999999999999E-2</c:v>
                </c:pt>
                <c:pt idx="11780">
                  <c:v>4.24E-2</c:v>
                </c:pt>
                <c:pt idx="11781">
                  <c:v>4.24E-2</c:v>
                </c:pt>
                <c:pt idx="11782">
                  <c:v>4.24E-2</c:v>
                </c:pt>
                <c:pt idx="11783">
                  <c:v>4.24E-2</c:v>
                </c:pt>
                <c:pt idx="11784">
                  <c:v>4.24E-2</c:v>
                </c:pt>
                <c:pt idx="11785">
                  <c:v>4.24E-2</c:v>
                </c:pt>
                <c:pt idx="11786">
                  <c:v>4.24E-2</c:v>
                </c:pt>
                <c:pt idx="11787">
                  <c:v>4.24E-2</c:v>
                </c:pt>
                <c:pt idx="11788">
                  <c:v>4.24E-2</c:v>
                </c:pt>
                <c:pt idx="11789">
                  <c:v>4.24E-2</c:v>
                </c:pt>
                <c:pt idx="11790">
                  <c:v>4.24E-2</c:v>
                </c:pt>
                <c:pt idx="11791">
                  <c:v>4.24E-2</c:v>
                </c:pt>
                <c:pt idx="11792">
                  <c:v>4.24E-2</c:v>
                </c:pt>
                <c:pt idx="11793">
                  <c:v>4.24E-2</c:v>
                </c:pt>
                <c:pt idx="11794">
                  <c:v>3.2599999999999997E-2</c:v>
                </c:pt>
                <c:pt idx="11795">
                  <c:v>-5.4300000000000001E-2</c:v>
                </c:pt>
                <c:pt idx="11796">
                  <c:v>-5.3699999999999998E-2</c:v>
                </c:pt>
                <c:pt idx="11797">
                  <c:v>-7.7100000000000002E-2</c:v>
                </c:pt>
                <c:pt idx="11798">
                  <c:v>-6.6400000000000001E-2</c:v>
                </c:pt>
                <c:pt idx="11799">
                  <c:v>-2.3400000000000001E-2</c:v>
                </c:pt>
                <c:pt idx="11800">
                  <c:v>-2.3400000000000001E-2</c:v>
                </c:pt>
                <c:pt idx="11801">
                  <c:v>-2.3400000000000001E-2</c:v>
                </c:pt>
                <c:pt idx="11802">
                  <c:v>-2.3400000000000001E-2</c:v>
                </c:pt>
                <c:pt idx="11803">
                  <c:v>-2.3400000000000001E-2</c:v>
                </c:pt>
                <c:pt idx="11804">
                  <c:v>-2.3400000000000001E-2</c:v>
                </c:pt>
                <c:pt idx="11805">
                  <c:v>-2.3400000000000001E-2</c:v>
                </c:pt>
                <c:pt idx="11806">
                  <c:v>-3.2699999999999999E-3</c:v>
                </c:pt>
                <c:pt idx="11807">
                  <c:v>-3.2699999999999999E-3</c:v>
                </c:pt>
                <c:pt idx="11808">
                  <c:v>-3.2699999999999999E-3</c:v>
                </c:pt>
                <c:pt idx="11809">
                  <c:v>-1.9E-2</c:v>
                </c:pt>
                <c:pt idx="11810">
                  <c:v>-1.9E-2</c:v>
                </c:pt>
                <c:pt idx="11811">
                  <c:v>4.07E-2</c:v>
                </c:pt>
                <c:pt idx="11812">
                  <c:v>-4.7899999999999998E-2</c:v>
                </c:pt>
                <c:pt idx="11813">
                  <c:v>-4.7899999999999998E-2</c:v>
                </c:pt>
                <c:pt idx="11814">
                  <c:v>-1.6799999999999999E-2</c:v>
                </c:pt>
                <c:pt idx="11815">
                  <c:v>-1.6799999999999999E-2</c:v>
                </c:pt>
                <c:pt idx="11816">
                  <c:v>-1.6799999999999999E-2</c:v>
                </c:pt>
                <c:pt idx="11817">
                  <c:v>1.18E-2</c:v>
                </c:pt>
                <c:pt idx="11818">
                  <c:v>-2.58E-2</c:v>
                </c:pt>
                <c:pt idx="11819">
                  <c:v>-2.58E-2</c:v>
                </c:pt>
                <c:pt idx="11820">
                  <c:v>-2.58E-2</c:v>
                </c:pt>
                <c:pt idx="11821">
                  <c:v>-2.58E-2</c:v>
                </c:pt>
                <c:pt idx="11822">
                  <c:v>1.9199999999999998E-2</c:v>
                </c:pt>
                <c:pt idx="11823">
                  <c:v>6.3E-2</c:v>
                </c:pt>
                <c:pt idx="11824">
                  <c:v>6.3E-2</c:v>
                </c:pt>
                <c:pt idx="11825">
                  <c:v>6.3E-2</c:v>
                </c:pt>
                <c:pt idx="11826">
                  <c:v>6.3E-2</c:v>
                </c:pt>
                <c:pt idx="11827">
                  <c:v>6.3E-2</c:v>
                </c:pt>
                <c:pt idx="11828">
                  <c:v>3.9600000000000003E-2</c:v>
                </c:pt>
                <c:pt idx="11829">
                  <c:v>2.53E-2</c:v>
                </c:pt>
                <c:pt idx="11830">
                  <c:v>2.53E-2</c:v>
                </c:pt>
                <c:pt idx="11831">
                  <c:v>8.2100000000000006E-2</c:v>
                </c:pt>
                <c:pt idx="11832">
                  <c:v>8.2100000000000006E-2</c:v>
                </c:pt>
                <c:pt idx="11833">
                  <c:v>8.2100000000000006E-2</c:v>
                </c:pt>
                <c:pt idx="11834">
                  <c:v>8.2100000000000006E-2</c:v>
                </c:pt>
                <c:pt idx="11835">
                  <c:v>-6.7900000000000002E-2</c:v>
                </c:pt>
                <c:pt idx="11836">
                  <c:v>-4.4400000000000002E-2</c:v>
                </c:pt>
                <c:pt idx="11837">
                  <c:v>-4.4400000000000002E-2</c:v>
                </c:pt>
                <c:pt idx="11838">
                  <c:v>-4.4400000000000002E-2</c:v>
                </c:pt>
                <c:pt idx="11839">
                  <c:v>-4.4400000000000002E-2</c:v>
                </c:pt>
                <c:pt idx="11840">
                  <c:v>-7.0900000000000005E-2</c:v>
                </c:pt>
                <c:pt idx="11841">
                  <c:v>-7.0900000000000005E-2</c:v>
                </c:pt>
                <c:pt idx="11842">
                  <c:v>-7.0900000000000005E-2</c:v>
                </c:pt>
                <c:pt idx="11843">
                  <c:v>-7.0900000000000005E-2</c:v>
                </c:pt>
                <c:pt idx="11844">
                  <c:v>-7.3700000000000002E-2</c:v>
                </c:pt>
                <c:pt idx="11845">
                  <c:v>-7.3700000000000002E-2</c:v>
                </c:pt>
                <c:pt idx="11846">
                  <c:v>-7.3700000000000002E-2</c:v>
                </c:pt>
                <c:pt idx="11847">
                  <c:v>-7.3700000000000002E-2</c:v>
                </c:pt>
                <c:pt idx="11848">
                  <c:v>-7.3700000000000002E-2</c:v>
                </c:pt>
                <c:pt idx="11849">
                  <c:v>5.74E-2</c:v>
                </c:pt>
                <c:pt idx="11850">
                  <c:v>5.74E-2</c:v>
                </c:pt>
                <c:pt idx="11851">
                  <c:v>-5.9700000000000003E-2</c:v>
                </c:pt>
                <c:pt idx="11852">
                  <c:v>-2.2599999999999999E-2</c:v>
                </c:pt>
                <c:pt idx="11853">
                  <c:v>-2.2599999999999999E-2</c:v>
                </c:pt>
                <c:pt idx="11854">
                  <c:v>-2.2599999999999999E-2</c:v>
                </c:pt>
                <c:pt idx="11855">
                  <c:v>-2.2599999999999999E-2</c:v>
                </c:pt>
                <c:pt idx="11856">
                  <c:v>5.5E-2</c:v>
                </c:pt>
                <c:pt idx="11857">
                  <c:v>5.5E-2</c:v>
                </c:pt>
                <c:pt idx="11858">
                  <c:v>5.5E-2</c:v>
                </c:pt>
                <c:pt idx="11859">
                  <c:v>2.0400000000000001E-2</c:v>
                </c:pt>
                <c:pt idx="11860">
                  <c:v>2.0400000000000001E-2</c:v>
                </c:pt>
                <c:pt idx="11861">
                  <c:v>2.0400000000000001E-2</c:v>
                </c:pt>
                <c:pt idx="11862">
                  <c:v>2.0400000000000001E-2</c:v>
                </c:pt>
                <c:pt idx="11863">
                  <c:v>2.0400000000000001E-2</c:v>
                </c:pt>
                <c:pt idx="11864">
                  <c:v>2.0400000000000001E-2</c:v>
                </c:pt>
                <c:pt idx="11865">
                  <c:v>2.0400000000000001E-2</c:v>
                </c:pt>
                <c:pt idx="11866">
                  <c:v>2.0400000000000001E-2</c:v>
                </c:pt>
                <c:pt idx="11867">
                  <c:v>2.0400000000000001E-2</c:v>
                </c:pt>
                <c:pt idx="11868">
                  <c:v>2.0400000000000001E-2</c:v>
                </c:pt>
                <c:pt idx="11869">
                  <c:v>2.0400000000000001E-2</c:v>
                </c:pt>
                <c:pt idx="11870">
                  <c:v>8.1500000000000003E-2</c:v>
                </c:pt>
                <c:pt idx="11871">
                  <c:v>4.5100000000000001E-3</c:v>
                </c:pt>
                <c:pt idx="11872">
                  <c:v>4.5100000000000001E-3</c:v>
                </c:pt>
                <c:pt idx="11873">
                  <c:v>4.5100000000000001E-3</c:v>
                </c:pt>
                <c:pt idx="11874">
                  <c:v>4.5100000000000001E-3</c:v>
                </c:pt>
                <c:pt idx="11875">
                  <c:v>-9.7799999999999998E-2</c:v>
                </c:pt>
                <c:pt idx="11876">
                  <c:v>7.6499999999999999E-2</c:v>
                </c:pt>
                <c:pt idx="11877">
                  <c:v>7.6499999999999999E-2</c:v>
                </c:pt>
                <c:pt idx="11878">
                  <c:v>4.2799999999999998E-2</c:v>
                </c:pt>
                <c:pt idx="11879">
                  <c:v>5.3900000000000003E-2</c:v>
                </c:pt>
                <c:pt idx="11880">
                  <c:v>1.1900000000000001E-2</c:v>
                </c:pt>
                <c:pt idx="11881">
                  <c:v>1.1900000000000001E-2</c:v>
                </c:pt>
                <c:pt idx="11882">
                  <c:v>-0.109</c:v>
                </c:pt>
                <c:pt idx="11883">
                  <c:v>9.2100000000000001E-2</c:v>
                </c:pt>
                <c:pt idx="11884">
                  <c:v>-1.6E-2</c:v>
                </c:pt>
                <c:pt idx="11885">
                  <c:v>-1.6E-2</c:v>
                </c:pt>
                <c:pt idx="11886">
                  <c:v>-1.6E-2</c:v>
                </c:pt>
                <c:pt idx="11887">
                  <c:v>6.7900000000000002E-2</c:v>
                </c:pt>
                <c:pt idx="11888">
                  <c:v>-7.0499999999999993E-2</c:v>
                </c:pt>
                <c:pt idx="11889">
                  <c:v>-4.5600000000000002E-2</c:v>
                </c:pt>
                <c:pt idx="11890">
                  <c:v>-4.5600000000000002E-2</c:v>
                </c:pt>
                <c:pt idx="11891">
                  <c:v>-4.5600000000000002E-2</c:v>
                </c:pt>
                <c:pt idx="11892">
                  <c:v>-7.9799999999999996E-2</c:v>
                </c:pt>
                <c:pt idx="11893">
                  <c:v>-7.9799999999999996E-2</c:v>
                </c:pt>
                <c:pt idx="11894">
                  <c:v>-7.9799999999999996E-2</c:v>
                </c:pt>
                <c:pt idx="11895">
                  <c:v>-7.9799999999999996E-2</c:v>
                </c:pt>
                <c:pt idx="11896">
                  <c:v>-7.4999999999999997E-2</c:v>
                </c:pt>
                <c:pt idx="11897">
                  <c:v>-7.4999999999999997E-2</c:v>
                </c:pt>
                <c:pt idx="11898">
                  <c:v>-7.4999999999999997E-2</c:v>
                </c:pt>
                <c:pt idx="11899">
                  <c:v>-7.4999999999999997E-2</c:v>
                </c:pt>
                <c:pt idx="11900">
                  <c:v>-8.5599999999999996E-2</c:v>
                </c:pt>
                <c:pt idx="11901">
                  <c:v>-8.5599999999999996E-2</c:v>
                </c:pt>
                <c:pt idx="11902">
                  <c:v>-3.2199999999999999E-2</c:v>
                </c:pt>
                <c:pt idx="11903">
                  <c:v>-3.2199999999999999E-2</c:v>
                </c:pt>
                <c:pt idx="11904">
                  <c:v>-3.5799999999999998E-2</c:v>
                </c:pt>
                <c:pt idx="11905">
                  <c:v>-3.5799999999999998E-2</c:v>
                </c:pt>
                <c:pt idx="11906">
                  <c:v>-7.8200000000000006E-3</c:v>
                </c:pt>
                <c:pt idx="11907">
                  <c:v>-1.24E-2</c:v>
                </c:pt>
                <c:pt idx="11908">
                  <c:v>-1.24E-2</c:v>
                </c:pt>
                <c:pt idx="11909">
                  <c:v>-1.24E-2</c:v>
                </c:pt>
                <c:pt idx="11910">
                  <c:v>-1.9300000000000001E-2</c:v>
                </c:pt>
                <c:pt idx="11911">
                  <c:v>2.5899999999999999E-3</c:v>
                </c:pt>
                <c:pt idx="11912">
                  <c:v>2.5899999999999999E-3</c:v>
                </c:pt>
                <c:pt idx="11913">
                  <c:v>4.2000000000000003E-2</c:v>
                </c:pt>
                <c:pt idx="11914">
                  <c:v>4.2000000000000003E-2</c:v>
                </c:pt>
                <c:pt idx="11915">
                  <c:v>4.2000000000000003E-2</c:v>
                </c:pt>
                <c:pt idx="11916">
                  <c:v>4.2000000000000003E-2</c:v>
                </c:pt>
                <c:pt idx="11917">
                  <c:v>4.2000000000000003E-2</c:v>
                </c:pt>
                <c:pt idx="11918">
                  <c:v>4.2000000000000003E-2</c:v>
                </c:pt>
                <c:pt idx="11919">
                  <c:v>4.2000000000000003E-2</c:v>
                </c:pt>
                <c:pt idx="11920">
                  <c:v>1.7299999999999999E-2</c:v>
                </c:pt>
                <c:pt idx="11921">
                  <c:v>1.7299999999999999E-2</c:v>
                </c:pt>
                <c:pt idx="11922">
                  <c:v>1.7299999999999999E-2</c:v>
                </c:pt>
                <c:pt idx="11923">
                  <c:v>1.7299999999999999E-2</c:v>
                </c:pt>
                <c:pt idx="11924">
                  <c:v>1.7299999999999999E-2</c:v>
                </c:pt>
                <c:pt idx="11925">
                  <c:v>4.6399999999999997E-2</c:v>
                </c:pt>
                <c:pt idx="11926">
                  <c:v>4.6399999999999997E-2</c:v>
                </c:pt>
                <c:pt idx="11927">
                  <c:v>4.6399999999999997E-2</c:v>
                </c:pt>
                <c:pt idx="11928">
                  <c:v>4.6399999999999997E-2</c:v>
                </c:pt>
                <c:pt idx="11929">
                  <c:v>4.6399999999999997E-2</c:v>
                </c:pt>
                <c:pt idx="11930">
                  <c:v>-7.2700000000000001E-2</c:v>
                </c:pt>
                <c:pt idx="11931">
                  <c:v>-7.2700000000000001E-2</c:v>
                </c:pt>
                <c:pt idx="11932">
                  <c:v>-7.2700000000000001E-2</c:v>
                </c:pt>
                <c:pt idx="11933">
                  <c:v>-6.4600000000000005E-2</c:v>
                </c:pt>
                <c:pt idx="11934">
                  <c:v>-6.4600000000000005E-2</c:v>
                </c:pt>
                <c:pt idx="11935">
                  <c:v>-6.4600000000000005E-2</c:v>
                </c:pt>
                <c:pt idx="11936">
                  <c:v>-6.4600000000000005E-2</c:v>
                </c:pt>
                <c:pt idx="11937">
                  <c:v>-6.4600000000000005E-2</c:v>
                </c:pt>
                <c:pt idx="11938">
                  <c:v>-6.4600000000000005E-2</c:v>
                </c:pt>
                <c:pt idx="11939">
                  <c:v>-6.4600000000000005E-2</c:v>
                </c:pt>
                <c:pt idx="11940">
                  <c:v>6.0600000000000001E-2</c:v>
                </c:pt>
                <c:pt idx="11941">
                  <c:v>6.0600000000000001E-2</c:v>
                </c:pt>
                <c:pt idx="11942">
                  <c:v>6.0600000000000001E-2</c:v>
                </c:pt>
                <c:pt idx="11943">
                  <c:v>5.28E-3</c:v>
                </c:pt>
                <c:pt idx="11944">
                  <c:v>-4.9199999999999999E-3</c:v>
                </c:pt>
                <c:pt idx="11945">
                  <c:v>-8.4900000000000003E-2</c:v>
                </c:pt>
                <c:pt idx="11946">
                  <c:v>-8.4900000000000003E-2</c:v>
                </c:pt>
                <c:pt idx="11947">
                  <c:v>-1.84E-2</c:v>
                </c:pt>
                <c:pt idx="11948">
                  <c:v>-1.84E-2</c:v>
                </c:pt>
                <c:pt idx="11949">
                  <c:v>-1.84E-2</c:v>
                </c:pt>
                <c:pt idx="11950">
                  <c:v>-1.84E-2</c:v>
                </c:pt>
                <c:pt idx="11951">
                  <c:v>-1.84E-2</c:v>
                </c:pt>
                <c:pt idx="11952">
                  <c:v>-1.84E-2</c:v>
                </c:pt>
                <c:pt idx="11953">
                  <c:v>-1.84E-2</c:v>
                </c:pt>
                <c:pt idx="11954">
                  <c:v>-1.84E-2</c:v>
                </c:pt>
                <c:pt idx="11955">
                  <c:v>5.57E-2</c:v>
                </c:pt>
                <c:pt idx="11956">
                  <c:v>5.57E-2</c:v>
                </c:pt>
                <c:pt idx="11957">
                  <c:v>5.57E-2</c:v>
                </c:pt>
                <c:pt idx="11958">
                  <c:v>5.57E-2</c:v>
                </c:pt>
                <c:pt idx="11959">
                  <c:v>5.57E-2</c:v>
                </c:pt>
                <c:pt idx="11960">
                  <c:v>5.57E-2</c:v>
                </c:pt>
                <c:pt idx="11961">
                  <c:v>-2.98E-2</c:v>
                </c:pt>
                <c:pt idx="11962">
                  <c:v>3.8899999999999997E-2</c:v>
                </c:pt>
                <c:pt idx="11963">
                  <c:v>-1.4999999999999999E-2</c:v>
                </c:pt>
                <c:pt idx="11964">
                  <c:v>-1.4999999999999999E-2</c:v>
                </c:pt>
                <c:pt idx="11965">
                  <c:v>2.2599999999999999E-2</c:v>
                </c:pt>
                <c:pt idx="11966">
                  <c:v>2.2599999999999999E-2</c:v>
                </c:pt>
                <c:pt idx="11967">
                  <c:v>-3.4799999999999998E-2</c:v>
                </c:pt>
                <c:pt idx="11968">
                  <c:v>3.8199999999999998E-2</c:v>
                </c:pt>
                <c:pt idx="11969">
                  <c:v>3.0500000000000002E-3</c:v>
                </c:pt>
                <c:pt idx="11970">
                  <c:v>-2.12E-2</c:v>
                </c:pt>
                <c:pt idx="11971">
                  <c:v>-2.12E-2</c:v>
                </c:pt>
                <c:pt idx="11972">
                  <c:v>-2.12E-2</c:v>
                </c:pt>
                <c:pt idx="11973">
                  <c:v>4.4299999999999999E-2</c:v>
                </c:pt>
                <c:pt idx="11974">
                  <c:v>4.4299999999999999E-2</c:v>
                </c:pt>
                <c:pt idx="11975">
                  <c:v>4.4299999999999999E-2</c:v>
                </c:pt>
                <c:pt idx="11976">
                  <c:v>4.4299999999999999E-2</c:v>
                </c:pt>
                <c:pt idx="11977">
                  <c:v>3.0700000000000002E-2</c:v>
                </c:pt>
                <c:pt idx="11978">
                  <c:v>3.0700000000000002E-2</c:v>
                </c:pt>
                <c:pt idx="11979">
                  <c:v>3.0700000000000002E-2</c:v>
                </c:pt>
                <c:pt idx="11980">
                  <c:v>-2.0799999999999999E-2</c:v>
                </c:pt>
                <c:pt idx="11981">
                  <c:v>-2.0799999999999999E-2</c:v>
                </c:pt>
                <c:pt idx="11982">
                  <c:v>-2.0799999999999999E-2</c:v>
                </c:pt>
                <c:pt idx="11983">
                  <c:v>-2.0799999999999999E-2</c:v>
                </c:pt>
                <c:pt idx="11984">
                  <c:v>-2.0799999999999999E-2</c:v>
                </c:pt>
                <c:pt idx="11985">
                  <c:v>4.6299999999999996E-3</c:v>
                </c:pt>
                <c:pt idx="11986">
                  <c:v>1.54E-2</c:v>
                </c:pt>
                <c:pt idx="11987">
                  <c:v>1.54E-2</c:v>
                </c:pt>
                <c:pt idx="11988">
                  <c:v>1.54E-2</c:v>
                </c:pt>
                <c:pt idx="11989">
                  <c:v>1.54E-2</c:v>
                </c:pt>
                <c:pt idx="11990">
                  <c:v>1.54E-2</c:v>
                </c:pt>
                <c:pt idx="11991">
                  <c:v>1.54E-2</c:v>
                </c:pt>
                <c:pt idx="11992">
                  <c:v>1.54E-2</c:v>
                </c:pt>
                <c:pt idx="11993">
                  <c:v>1.54E-2</c:v>
                </c:pt>
                <c:pt idx="11994">
                  <c:v>1.54E-2</c:v>
                </c:pt>
                <c:pt idx="11995">
                  <c:v>1.54E-2</c:v>
                </c:pt>
                <c:pt idx="11996">
                  <c:v>2.2599999999999999E-2</c:v>
                </c:pt>
                <c:pt idx="11997">
                  <c:v>-9.11E-3</c:v>
                </c:pt>
                <c:pt idx="11998">
                  <c:v>8.0799999999999997E-2</c:v>
                </c:pt>
                <c:pt idx="11999">
                  <c:v>8.0799999999999997E-2</c:v>
                </c:pt>
                <c:pt idx="12000">
                  <c:v>8.0799999999999997E-2</c:v>
                </c:pt>
                <c:pt idx="12001">
                  <c:v>8.0799999999999997E-2</c:v>
                </c:pt>
                <c:pt idx="12002">
                  <c:v>8.0799999999999997E-2</c:v>
                </c:pt>
                <c:pt idx="12003">
                  <c:v>8.0799999999999997E-2</c:v>
                </c:pt>
                <c:pt idx="12004">
                  <c:v>-1.38E-2</c:v>
                </c:pt>
                <c:pt idx="12005">
                  <c:v>-1.38E-2</c:v>
                </c:pt>
                <c:pt idx="12006">
                  <c:v>-1.38E-2</c:v>
                </c:pt>
                <c:pt idx="12007">
                  <c:v>-1.38E-2</c:v>
                </c:pt>
                <c:pt idx="12008">
                  <c:v>-1.38E-2</c:v>
                </c:pt>
                <c:pt idx="12009">
                  <c:v>-1.38E-2</c:v>
                </c:pt>
                <c:pt idx="12010">
                  <c:v>6.8000000000000005E-2</c:v>
                </c:pt>
                <c:pt idx="12011">
                  <c:v>9.1300000000000006E-2</c:v>
                </c:pt>
                <c:pt idx="12012">
                  <c:v>9.1300000000000006E-2</c:v>
                </c:pt>
                <c:pt idx="12013">
                  <c:v>9.6699999999999994E-2</c:v>
                </c:pt>
                <c:pt idx="12014">
                  <c:v>-0.104</c:v>
                </c:pt>
                <c:pt idx="12015">
                  <c:v>3.7699999999999997E-2</c:v>
                </c:pt>
                <c:pt idx="12016">
                  <c:v>3.7699999999999997E-2</c:v>
                </c:pt>
                <c:pt idx="12017">
                  <c:v>3.7699999999999997E-2</c:v>
                </c:pt>
                <c:pt idx="12018">
                  <c:v>3.7699999999999997E-2</c:v>
                </c:pt>
                <c:pt idx="12019">
                  <c:v>3.7699999999999997E-2</c:v>
                </c:pt>
                <c:pt idx="12020">
                  <c:v>3.7699999999999997E-2</c:v>
                </c:pt>
                <c:pt idx="12021">
                  <c:v>8.5599999999999996E-2</c:v>
                </c:pt>
                <c:pt idx="12022">
                  <c:v>1.61E-2</c:v>
                </c:pt>
                <c:pt idx="12023">
                  <c:v>1.61E-2</c:v>
                </c:pt>
                <c:pt idx="12024">
                  <c:v>9.8300000000000002E-3</c:v>
                </c:pt>
                <c:pt idx="12025">
                  <c:v>9.8300000000000002E-3</c:v>
                </c:pt>
                <c:pt idx="12026">
                  <c:v>9.8300000000000002E-3</c:v>
                </c:pt>
                <c:pt idx="12027">
                  <c:v>9.8300000000000002E-3</c:v>
                </c:pt>
                <c:pt idx="12028">
                  <c:v>9.8300000000000002E-3</c:v>
                </c:pt>
                <c:pt idx="12029">
                  <c:v>-3.7400000000000003E-2</c:v>
                </c:pt>
                <c:pt idx="12030">
                  <c:v>4.0399999999999998E-2</c:v>
                </c:pt>
                <c:pt idx="12031">
                  <c:v>-1.72E-2</c:v>
                </c:pt>
                <c:pt idx="12032">
                  <c:v>-1.72E-2</c:v>
                </c:pt>
                <c:pt idx="12033">
                  <c:v>-1.72E-2</c:v>
                </c:pt>
                <c:pt idx="12034">
                  <c:v>-1.72E-2</c:v>
                </c:pt>
                <c:pt idx="12035">
                  <c:v>-1.72E-2</c:v>
                </c:pt>
                <c:pt idx="12036">
                  <c:v>1.9E-2</c:v>
                </c:pt>
                <c:pt idx="12037">
                  <c:v>1.9E-2</c:v>
                </c:pt>
                <c:pt idx="12038">
                  <c:v>1.9E-2</c:v>
                </c:pt>
                <c:pt idx="12039">
                  <c:v>1.9E-2</c:v>
                </c:pt>
                <c:pt idx="12040">
                  <c:v>1.9E-2</c:v>
                </c:pt>
                <c:pt idx="12041">
                  <c:v>5.4800000000000001E-2</c:v>
                </c:pt>
                <c:pt idx="12042">
                  <c:v>6.3299999999999997E-3</c:v>
                </c:pt>
                <c:pt idx="12043">
                  <c:v>6.3299999999999997E-3</c:v>
                </c:pt>
                <c:pt idx="12044">
                  <c:v>6.3299999999999997E-3</c:v>
                </c:pt>
                <c:pt idx="12045">
                  <c:v>6.3299999999999997E-3</c:v>
                </c:pt>
                <c:pt idx="12046">
                  <c:v>6.3299999999999997E-3</c:v>
                </c:pt>
                <c:pt idx="12047">
                  <c:v>6.3299999999999997E-3</c:v>
                </c:pt>
                <c:pt idx="12048">
                  <c:v>6.3299999999999997E-3</c:v>
                </c:pt>
                <c:pt idx="12049">
                  <c:v>-8.3599999999999994E-2</c:v>
                </c:pt>
                <c:pt idx="12050">
                  <c:v>-8.3599999999999994E-2</c:v>
                </c:pt>
                <c:pt idx="12051">
                  <c:v>6.2199999999999998E-2</c:v>
                </c:pt>
                <c:pt idx="12052">
                  <c:v>6.2199999999999998E-2</c:v>
                </c:pt>
                <c:pt idx="12053">
                  <c:v>6.2199999999999998E-2</c:v>
                </c:pt>
                <c:pt idx="12054">
                  <c:v>6.2199999999999998E-2</c:v>
                </c:pt>
                <c:pt idx="12055">
                  <c:v>6.2199999999999998E-2</c:v>
                </c:pt>
                <c:pt idx="12056">
                  <c:v>9.4800000000000006E-3</c:v>
                </c:pt>
                <c:pt idx="12057">
                  <c:v>9.4800000000000006E-3</c:v>
                </c:pt>
                <c:pt idx="12058">
                  <c:v>9.4800000000000006E-3</c:v>
                </c:pt>
                <c:pt idx="12059">
                  <c:v>9.4800000000000006E-3</c:v>
                </c:pt>
                <c:pt idx="12060">
                  <c:v>9.4800000000000006E-3</c:v>
                </c:pt>
                <c:pt idx="12061">
                  <c:v>9.4800000000000006E-3</c:v>
                </c:pt>
                <c:pt idx="12062">
                  <c:v>9.4800000000000006E-3</c:v>
                </c:pt>
                <c:pt idx="12063">
                  <c:v>-1.6000000000000001E-3</c:v>
                </c:pt>
                <c:pt idx="12064">
                  <c:v>-1.6000000000000001E-3</c:v>
                </c:pt>
                <c:pt idx="12065">
                  <c:v>-1.6000000000000001E-3</c:v>
                </c:pt>
                <c:pt idx="12066">
                  <c:v>-1.6000000000000001E-3</c:v>
                </c:pt>
                <c:pt idx="12067">
                  <c:v>-1.6000000000000001E-3</c:v>
                </c:pt>
                <c:pt idx="12068">
                  <c:v>-1.6000000000000001E-3</c:v>
                </c:pt>
                <c:pt idx="12069">
                  <c:v>-1.6000000000000001E-3</c:v>
                </c:pt>
                <c:pt idx="12070">
                  <c:v>-1.6000000000000001E-3</c:v>
                </c:pt>
                <c:pt idx="12071">
                  <c:v>-1.6000000000000001E-3</c:v>
                </c:pt>
                <c:pt idx="12072">
                  <c:v>-1.6000000000000001E-3</c:v>
                </c:pt>
                <c:pt idx="12073">
                  <c:v>-1.6000000000000001E-3</c:v>
                </c:pt>
                <c:pt idx="12074">
                  <c:v>-1.6000000000000001E-3</c:v>
                </c:pt>
                <c:pt idx="12075">
                  <c:v>4.2500000000000003E-2</c:v>
                </c:pt>
                <c:pt idx="12076">
                  <c:v>1.2999999999999999E-2</c:v>
                </c:pt>
                <c:pt idx="12077">
                  <c:v>1.2999999999999999E-2</c:v>
                </c:pt>
                <c:pt idx="12078">
                  <c:v>1.2999999999999999E-2</c:v>
                </c:pt>
                <c:pt idx="12079">
                  <c:v>1.2999999999999999E-2</c:v>
                </c:pt>
                <c:pt idx="12080">
                  <c:v>-1.8200000000000001E-2</c:v>
                </c:pt>
                <c:pt idx="12081">
                  <c:v>-1.8200000000000001E-2</c:v>
                </c:pt>
                <c:pt idx="12082">
                  <c:v>-1.8200000000000001E-2</c:v>
                </c:pt>
                <c:pt idx="12083">
                  <c:v>-2.8400000000000001E-3</c:v>
                </c:pt>
                <c:pt idx="12084">
                  <c:v>-2.8400000000000001E-3</c:v>
                </c:pt>
                <c:pt idx="12085">
                  <c:v>-2.8400000000000001E-3</c:v>
                </c:pt>
                <c:pt idx="12086">
                  <c:v>-2.8400000000000001E-3</c:v>
                </c:pt>
                <c:pt idx="12087">
                  <c:v>4.6600000000000003E-2</c:v>
                </c:pt>
                <c:pt idx="12088">
                  <c:v>4.6600000000000003E-2</c:v>
                </c:pt>
                <c:pt idx="12089">
                  <c:v>4.6600000000000003E-2</c:v>
                </c:pt>
                <c:pt idx="12090">
                  <c:v>4.6600000000000003E-2</c:v>
                </c:pt>
                <c:pt idx="12091">
                  <c:v>-5.8999999999999997E-2</c:v>
                </c:pt>
                <c:pt idx="12092">
                  <c:v>-2.5899999999999999E-3</c:v>
                </c:pt>
                <c:pt idx="12093">
                  <c:v>-2.5899999999999999E-3</c:v>
                </c:pt>
                <c:pt idx="12094">
                  <c:v>-2.5899999999999999E-3</c:v>
                </c:pt>
                <c:pt idx="12095">
                  <c:v>1.72E-2</c:v>
                </c:pt>
                <c:pt idx="12096">
                  <c:v>1.4800000000000001E-2</c:v>
                </c:pt>
                <c:pt idx="12097">
                  <c:v>-8.0100000000000005E-2</c:v>
                </c:pt>
                <c:pt idx="12098">
                  <c:v>-8.0100000000000005E-2</c:v>
                </c:pt>
                <c:pt idx="12099">
                  <c:v>-8.0100000000000005E-2</c:v>
                </c:pt>
                <c:pt idx="12100">
                  <c:v>3.1899999999999998E-2</c:v>
                </c:pt>
                <c:pt idx="12101">
                  <c:v>3.1899999999999998E-2</c:v>
                </c:pt>
                <c:pt idx="12102">
                  <c:v>3.1899999999999998E-2</c:v>
                </c:pt>
                <c:pt idx="12103">
                  <c:v>1.0500000000000001E-2</c:v>
                </c:pt>
                <c:pt idx="12104">
                  <c:v>1.0500000000000001E-2</c:v>
                </c:pt>
                <c:pt idx="12105">
                  <c:v>1.0500000000000001E-2</c:v>
                </c:pt>
                <c:pt idx="12106">
                  <c:v>1.0500000000000001E-2</c:v>
                </c:pt>
                <c:pt idx="12107">
                  <c:v>1.0500000000000001E-2</c:v>
                </c:pt>
                <c:pt idx="12108">
                  <c:v>-1.4999999999999999E-2</c:v>
                </c:pt>
                <c:pt idx="12109">
                  <c:v>-2.1399999999999999E-2</c:v>
                </c:pt>
                <c:pt idx="12110">
                  <c:v>-2.1399999999999999E-2</c:v>
                </c:pt>
                <c:pt idx="12111">
                  <c:v>-4.9700000000000001E-2</c:v>
                </c:pt>
                <c:pt idx="12112">
                  <c:v>-4.9700000000000001E-2</c:v>
                </c:pt>
                <c:pt idx="12113">
                  <c:v>-4.9700000000000001E-2</c:v>
                </c:pt>
                <c:pt idx="12114">
                  <c:v>-4.9700000000000001E-2</c:v>
                </c:pt>
                <c:pt idx="12115">
                  <c:v>-4.9700000000000001E-2</c:v>
                </c:pt>
                <c:pt idx="12116">
                  <c:v>-4.9700000000000001E-2</c:v>
                </c:pt>
                <c:pt idx="12117">
                  <c:v>-4.9700000000000001E-2</c:v>
                </c:pt>
                <c:pt idx="12118">
                  <c:v>-7.8E-2</c:v>
                </c:pt>
                <c:pt idx="12119">
                  <c:v>-7.8E-2</c:v>
                </c:pt>
                <c:pt idx="12120">
                  <c:v>-7.8E-2</c:v>
                </c:pt>
                <c:pt idx="12121">
                  <c:v>-0.06</c:v>
                </c:pt>
                <c:pt idx="12122">
                  <c:v>-0.06</c:v>
                </c:pt>
                <c:pt idx="12123">
                  <c:v>5.5599999999999997E-2</c:v>
                </c:pt>
                <c:pt idx="12124">
                  <c:v>5.5599999999999997E-2</c:v>
                </c:pt>
                <c:pt idx="12125">
                  <c:v>5.5599999999999997E-2</c:v>
                </c:pt>
                <c:pt idx="12126">
                  <c:v>5.5599999999999997E-2</c:v>
                </c:pt>
                <c:pt idx="12127">
                  <c:v>5.5599999999999997E-2</c:v>
                </c:pt>
                <c:pt idx="12128">
                  <c:v>5.5599999999999997E-2</c:v>
                </c:pt>
                <c:pt idx="12129">
                  <c:v>5.5599999999999997E-2</c:v>
                </c:pt>
                <c:pt idx="12130">
                  <c:v>2.3400000000000001E-2</c:v>
                </c:pt>
                <c:pt idx="12131">
                  <c:v>2.3400000000000001E-2</c:v>
                </c:pt>
                <c:pt idx="12132">
                  <c:v>2.3400000000000001E-2</c:v>
                </c:pt>
                <c:pt idx="12133">
                  <c:v>2.3400000000000001E-2</c:v>
                </c:pt>
                <c:pt idx="12134">
                  <c:v>2.3400000000000001E-2</c:v>
                </c:pt>
                <c:pt idx="12135">
                  <c:v>2.3400000000000001E-2</c:v>
                </c:pt>
                <c:pt idx="12136">
                  <c:v>2.3400000000000001E-2</c:v>
                </c:pt>
                <c:pt idx="12137">
                  <c:v>2.3400000000000001E-2</c:v>
                </c:pt>
                <c:pt idx="12138">
                  <c:v>-8.2400000000000001E-2</c:v>
                </c:pt>
                <c:pt idx="12139">
                  <c:v>6.6500000000000004E-2</c:v>
                </c:pt>
                <c:pt idx="12140">
                  <c:v>6.6500000000000004E-2</c:v>
                </c:pt>
                <c:pt idx="12141">
                  <c:v>6.6500000000000004E-2</c:v>
                </c:pt>
                <c:pt idx="12142">
                  <c:v>6.6500000000000004E-2</c:v>
                </c:pt>
                <c:pt idx="12143">
                  <c:v>4.3099999999999999E-2</c:v>
                </c:pt>
                <c:pt idx="12144">
                  <c:v>4.3099999999999999E-2</c:v>
                </c:pt>
                <c:pt idx="12145">
                  <c:v>8.0699999999999994E-2</c:v>
                </c:pt>
                <c:pt idx="12146">
                  <c:v>-5.6800000000000003E-2</c:v>
                </c:pt>
                <c:pt idx="12147">
                  <c:v>-5.6800000000000003E-2</c:v>
                </c:pt>
                <c:pt idx="12148">
                  <c:v>-1.9E-2</c:v>
                </c:pt>
                <c:pt idx="12149">
                  <c:v>-1.9E-2</c:v>
                </c:pt>
                <c:pt idx="12150">
                  <c:v>-1.9E-2</c:v>
                </c:pt>
                <c:pt idx="12151">
                  <c:v>1.47E-2</c:v>
                </c:pt>
                <c:pt idx="12152">
                  <c:v>1.47E-2</c:v>
                </c:pt>
                <c:pt idx="12153">
                  <c:v>1.47E-2</c:v>
                </c:pt>
                <c:pt idx="12154">
                  <c:v>1.47E-2</c:v>
                </c:pt>
                <c:pt idx="12155">
                  <c:v>-1.7299999999999999E-2</c:v>
                </c:pt>
                <c:pt idx="12156">
                  <c:v>-2.2100000000000002E-3</c:v>
                </c:pt>
                <c:pt idx="12157">
                  <c:v>-2.2100000000000002E-3</c:v>
                </c:pt>
                <c:pt idx="12158">
                  <c:v>-2.2100000000000002E-3</c:v>
                </c:pt>
                <c:pt idx="12159">
                  <c:v>-2.2100000000000002E-3</c:v>
                </c:pt>
                <c:pt idx="12160">
                  <c:v>-2.2100000000000002E-3</c:v>
                </c:pt>
                <c:pt idx="12161">
                  <c:v>-2.1000000000000001E-2</c:v>
                </c:pt>
                <c:pt idx="12162">
                  <c:v>-2.1000000000000001E-2</c:v>
                </c:pt>
                <c:pt idx="12163">
                  <c:v>-6.4600000000000005E-2</c:v>
                </c:pt>
                <c:pt idx="12164">
                  <c:v>-1.9E-2</c:v>
                </c:pt>
                <c:pt idx="12165">
                  <c:v>-1.9E-2</c:v>
                </c:pt>
                <c:pt idx="12166">
                  <c:v>-2.9499999999999998E-2</c:v>
                </c:pt>
                <c:pt idx="12167">
                  <c:v>-2.9499999999999998E-2</c:v>
                </c:pt>
                <c:pt idx="12168">
                  <c:v>1.2800000000000001E-2</c:v>
                </c:pt>
                <c:pt idx="12169">
                  <c:v>1.2800000000000001E-2</c:v>
                </c:pt>
                <c:pt idx="12170">
                  <c:v>1.2800000000000001E-2</c:v>
                </c:pt>
                <c:pt idx="12171">
                  <c:v>1.2800000000000001E-2</c:v>
                </c:pt>
                <c:pt idx="12172">
                  <c:v>1.2800000000000001E-2</c:v>
                </c:pt>
                <c:pt idx="12173">
                  <c:v>1.2800000000000001E-2</c:v>
                </c:pt>
                <c:pt idx="12174">
                  <c:v>1.2800000000000001E-2</c:v>
                </c:pt>
                <c:pt idx="12175">
                  <c:v>5.2400000000000002E-2</c:v>
                </c:pt>
                <c:pt idx="12176">
                  <c:v>5.2400000000000002E-2</c:v>
                </c:pt>
                <c:pt idx="12177">
                  <c:v>5.2400000000000002E-2</c:v>
                </c:pt>
                <c:pt idx="12178">
                  <c:v>5.2400000000000002E-2</c:v>
                </c:pt>
                <c:pt idx="12179">
                  <c:v>5.2400000000000002E-2</c:v>
                </c:pt>
                <c:pt idx="12180">
                  <c:v>0.13700000000000001</c:v>
                </c:pt>
                <c:pt idx="12181">
                  <c:v>0.13700000000000001</c:v>
                </c:pt>
                <c:pt idx="12182">
                  <c:v>2.0400000000000001E-2</c:v>
                </c:pt>
                <c:pt idx="12183">
                  <c:v>6.3799999999999996E-2</c:v>
                </c:pt>
                <c:pt idx="12184">
                  <c:v>6.3799999999999996E-2</c:v>
                </c:pt>
                <c:pt idx="12185">
                  <c:v>-4.1500000000000002E-2</c:v>
                </c:pt>
                <c:pt idx="12186">
                  <c:v>-4.1500000000000002E-2</c:v>
                </c:pt>
                <c:pt idx="12187">
                  <c:v>-4.1500000000000002E-2</c:v>
                </c:pt>
                <c:pt idx="12188">
                  <c:v>-1.7299999999999999E-2</c:v>
                </c:pt>
                <c:pt idx="12189">
                  <c:v>-1.7299999999999999E-2</c:v>
                </c:pt>
                <c:pt idx="12190">
                  <c:v>7.3899999999999999E-3</c:v>
                </c:pt>
                <c:pt idx="12191">
                  <c:v>7.3899999999999999E-3</c:v>
                </c:pt>
                <c:pt idx="12192">
                  <c:v>4.6399999999999997E-2</c:v>
                </c:pt>
                <c:pt idx="12193">
                  <c:v>-0.10199999999999999</c:v>
                </c:pt>
                <c:pt idx="12194">
                  <c:v>-0.10199999999999999</c:v>
                </c:pt>
                <c:pt idx="12195">
                  <c:v>-0.10199999999999999</c:v>
                </c:pt>
                <c:pt idx="12196">
                  <c:v>3.5000000000000003E-2</c:v>
                </c:pt>
                <c:pt idx="12197">
                  <c:v>3.5000000000000003E-2</c:v>
                </c:pt>
                <c:pt idx="12198">
                  <c:v>3.5000000000000003E-2</c:v>
                </c:pt>
                <c:pt idx="12199">
                  <c:v>3.5000000000000003E-2</c:v>
                </c:pt>
                <c:pt idx="12200">
                  <c:v>3.5000000000000003E-2</c:v>
                </c:pt>
                <c:pt idx="12201">
                  <c:v>3.5000000000000003E-2</c:v>
                </c:pt>
                <c:pt idx="12202">
                  <c:v>1.7100000000000001E-2</c:v>
                </c:pt>
                <c:pt idx="12203">
                  <c:v>1.7100000000000001E-2</c:v>
                </c:pt>
                <c:pt idx="12204">
                  <c:v>-8.3000000000000004E-2</c:v>
                </c:pt>
                <c:pt idx="12205">
                  <c:v>-8.3000000000000004E-2</c:v>
                </c:pt>
                <c:pt idx="12206">
                  <c:v>-8.3000000000000004E-2</c:v>
                </c:pt>
                <c:pt idx="12207">
                  <c:v>-5.79E-2</c:v>
                </c:pt>
                <c:pt idx="12208">
                  <c:v>-1.1900000000000001E-2</c:v>
                </c:pt>
                <c:pt idx="12209">
                  <c:v>-1.1900000000000001E-2</c:v>
                </c:pt>
                <c:pt idx="12210">
                  <c:v>-1.1900000000000001E-2</c:v>
                </c:pt>
                <c:pt idx="12211">
                  <c:v>-1.1900000000000001E-2</c:v>
                </c:pt>
                <c:pt idx="12212">
                  <c:v>-1.1900000000000001E-2</c:v>
                </c:pt>
                <c:pt idx="12213">
                  <c:v>-1.1900000000000001E-2</c:v>
                </c:pt>
                <c:pt idx="12214">
                  <c:v>-1.1900000000000001E-2</c:v>
                </c:pt>
                <c:pt idx="12215">
                  <c:v>-1.1900000000000001E-2</c:v>
                </c:pt>
                <c:pt idx="12216">
                  <c:v>-1.1900000000000001E-2</c:v>
                </c:pt>
                <c:pt idx="12217">
                  <c:v>-1.1900000000000001E-2</c:v>
                </c:pt>
                <c:pt idx="12218">
                  <c:v>-1.1900000000000001E-2</c:v>
                </c:pt>
                <c:pt idx="12219">
                  <c:v>-1.1900000000000001E-2</c:v>
                </c:pt>
                <c:pt idx="12220">
                  <c:v>-1.1900000000000001E-2</c:v>
                </c:pt>
                <c:pt idx="12221">
                  <c:v>-1.1900000000000001E-2</c:v>
                </c:pt>
                <c:pt idx="12222">
                  <c:v>-6.2E-2</c:v>
                </c:pt>
                <c:pt idx="12223">
                  <c:v>-6.2E-2</c:v>
                </c:pt>
                <c:pt idx="12224">
                  <c:v>4.99E-2</c:v>
                </c:pt>
                <c:pt idx="12225">
                  <c:v>1.2699999999999999E-2</c:v>
                </c:pt>
                <c:pt idx="12226">
                  <c:v>1.2699999999999999E-2</c:v>
                </c:pt>
                <c:pt idx="12227">
                  <c:v>5.8099999999999999E-2</c:v>
                </c:pt>
                <c:pt idx="12228">
                  <c:v>5.8099999999999999E-2</c:v>
                </c:pt>
                <c:pt idx="12229">
                  <c:v>5.8099999999999999E-2</c:v>
                </c:pt>
                <c:pt idx="12230">
                  <c:v>5.8099999999999999E-2</c:v>
                </c:pt>
                <c:pt idx="12231">
                  <c:v>5.8099999999999999E-2</c:v>
                </c:pt>
                <c:pt idx="12232">
                  <c:v>6.3E-2</c:v>
                </c:pt>
                <c:pt idx="12233">
                  <c:v>2.9600000000000001E-2</c:v>
                </c:pt>
                <c:pt idx="12234">
                  <c:v>2.9600000000000001E-2</c:v>
                </c:pt>
                <c:pt idx="12235">
                  <c:v>2.9600000000000001E-2</c:v>
                </c:pt>
                <c:pt idx="12236">
                  <c:v>2.9600000000000001E-2</c:v>
                </c:pt>
                <c:pt idx="12237">
                  <c:v>2.9600000000000001E-2</c:v>
                </c:pt>
                <c:pt idx="12238">
                  <c:v>2.9600000000000001E-2</c:v>
                </c:pt>
                <c:pt idx="12239">
                  <c:v>2.9600000000000001E-2</c:v>
                </c:pt>
                <c:pt idx="12240">
                  <c:v>2.9600000000000001E-2</c:v>
                </c:pt>
                <c:pt idx="12241">
                  <c:v>2.9600000000000001E-2</c:v>
                </c:pt>
                <c:pt idx="12242">
                  <c:v>2.9600000000000001E-2</c:v>
                </c:pt>
                <c:pt idx="12243">
                  <c:v>1.77E-2</c:v>
                </c:pt>
                <c:pt idx="12244">
                  <c:v>1.77E-2</c:v>
                </c:pt>
                <c:pt idx="12245">
                  <c:v>1.77E-2</c:v>
                </c:pt>
                <c:pt idx="12246">
                  <c:v>1.77E-2</c:v>
                </c:pt>
                <c:pt idx="12247">
                  <c:v>2.6100000000000002E-2</c:v>
                </c:pt>
                <c:pt idx="12248">
                  <c:v>2.6100000000000002E-2</c:v>
                </c:pt>
                <c:pt idx="12249">
                  <c:v>2.6100000000000002E-2</c:v>
                </c:pt>
                <c:pt idx="12250">
                  <c:v>4.9299999999999997E-2</c:v>
                </c:pt>
                <c:pt idx="12251">
                  <c:v>4.9299999999999997E-2</c:v>
                </c:pt>
                <c:pt idx="12252">
                  <c:v>4.9299999999999997E-2</c:v>
                </c:pt>
                <c:pt idx="12253">
                  <c:v>-1.43E-2</c:v>
                </c:pt>
                <c:pt idx="12254">
                  <c:v>-1.43E-2</c:v>
                </c:pt>
                <c:pt idx="12255">
                  <c:v>-1.6500000000000001E-2</c:v>
                </c:pt>
                <c:pt idx="12256">
                  <c:v>-1.7600000000000001E-2</c:v>
                </c:pt>
                <c:pt idx="12257">
                  <c:v>-1.7600000000000001E-2</c:v>
                </c:pt>
                <c:pt idx="12258">
                  <c:v>-1.7600000000000001E-2</c:v>
                </c:pt>
                <c:pt idx="12259">
                  <c:v>-1.7600000000000001E-2</c:v>
                </c:pt>
                <c:pt idx="12260">
                  <c:v>-7.1800000000000003E-2</c:v>
                </c:pt>
                <c:pt idx="12261">
                  <c:v>-7.1800000000000003E-2</c:v>
                </c:pt>
                <c:pt idx="12262">
                  <c:v>-7.1800000000000003E-2</c:v>
                </c:pt>
                <c:pt idx="12263">
                  <c:v>7.7200000000000005E-2</c:v>
                </c:pt>
                <c:pt idx="12264">
                  <c:v>7.7200000000000005E-2</c:v>
                </c:pt>
                <c:pt idx="12265">
                  <c:v>-6.08E-2</c:v>
                </c:pt>
                <c:pt idx="12266">
                  <c:v>3.7600000000000001E-2</c:v>
                </c:pt>
                <c:pt idx="12267">
                  <c:v>4.9600000000000002E-4</c:v>
                </c:pt>
                <c:pt idx="12268">
                  <c:v>4.9600000000000002E-4</c:v>
                </c:pt>
                <c:pt idx="12269">
                  <c:v>-4.1099999999999998E-2</c:v>
                </c:pt>
                <c:pt idx="12270">
                  <c:v>-4.1099999999999998E-2</c:v>
                </c:pt>
                <c:pt idx="12271">
                  <c:v>-4.1099999999999998E-2</c:v>
                </c:pt>
                <c:pt idx="12272">
                  <c:v>-4.1099999999999998E-2</c:v>
                </c:pt>
                <c:pt idx="12273">
                  <c:v>-5.0700000000000002E-2</c:v>
                </c:pt>
                <c:pt idx="12274">
                  <c:v>-5.0700000000000002E-2</c:v>
                </c:pt>
                <c:pt idx="12275">
                  <c:v>-5.0700000000000002E-2</c:v>
                </c:pt>
                <c:pt idx="12276">
                  <c:v>3.8300000000000001E-2</c:v>
                </c:pt>
                <c:pt idx="12277">
                  <c:v>3.8300000000000001E-2</c:v>
                </c:pt>
                <c:pt idx="12278">
                  <c:v>3.9300000000000002E-2</c:v>
                </c:pt>
                <c:pt idx="12279">
                  <c:v>3.9300000000000002E-2</c:v>
                </c:pt>
                <c:pt idx="12280">
                  <c:v>3.9300000000000002E-2</c:v>
                </c:pt>
                <c:pt idx="12281">
                  <c:v>3.9300000000000002E-2</c:v>
                </c:pt>
                <c:pt idx="12282">
                  <c:v>3.9300000000000002E-2</c:v>
                </c:pt>
                <c:pt idx="12283">
                  <c:v>3.9300000000000002E-2</c:v>
                </c:pt>
                <c:pt idx="12284">
                  <c:v>-5.6899999999999999E-2</c:v>
                </c:pt>
                <c:pt idx="12285">
                  <c:v>-1.8599999999999998E-2</c:v>
                </c:pt>
                <c:pt idx="12286">
                  <c:v>-1.8599999999999998E-2</c:v>
                </c:pt>
                <c:pt idx="12287">
                  <c:v>-1.8599999999999998E-2</c:v>
                </c:pt>
                <c:pt idx="12288">
                  <c:v>-1.32E-2</c:v>
                </c:pt>
                <c:pt idx="12289">
                  <c:v>-1.32E-2</c:v>
                </c:pt>
                <c:pt idx="12290">
                  <c:v>-1.32E-2</c:v>
                </c:pt>
                <c:pt idx="12291">
                  <c:v>1.4E-2</c:v>
                </c:pt>
                <c:pt idx="12292">
                  <c:v>2.2200000000000001E-2</c:v>
                </c:pt>
                <c:pt idx="12293">
                  <c:v>2.2200000000000001E-2</c:v>
                </c:pt>
                <c:pt idx="12294">
                  <c:v>2.2200000000000001E-2</c:v>
                </c:pt>
                <c:pt idx="12295">
                  <c:v>2.2200000000000001E-2</c:v>
                </c:pt>
                <c:pt idx="12296">
                  <c:v>2.2200000000000001E-2</c:v>
                </c:pt>
                <c:pt idx="12297">
                  <c:v>-2.3400000000000001E-2</c:v>
                </c:pt>
                <c:pt idx="12298">
                  <c:v>-2.3400000000000001E-2</c:v>
                </c:pt>
                <c:pt idx="12299">
                  <c:v>1.23E-2</c:v>
                </c:pt>
                <c:pt idx="12300">
                  <c:v>-2.86E-2</c:v>
                </c:pt>
                <c:pt idx="12301">
                  <c:v>-2.86E-2</c:v>
                </c:pt>
                <c:pt idx="12302">
                  <c:v>5.6399999999999999E-2</c:v>
                </c:pt>
                <c:pt idx="12303">
                  <c:v>0.01</c:v>
                </c:pt>
                <c:pt idx="12304">
                  <c:v>1.52E-2</c:v>
                </c:pt>
                <c:pt idx="12305">
                  <c:v>-4.6600000000000003E-2</c:v>
                </c:pt>
                <c:pt idx="12306">
                  <c:v>1.0500000000000001E-2</c:v>
                </c:pt>
                <c:pt idx="12307">
                  <c:v>1.0500000000000001E-2</c:v>
                </c:pt>
                <c:pt idx="12308">
                  <c:v>1.0500000000000001E-2</c:v>
                </c:pt>
                <c:pt idx="12309">
                  <c:v>1.0500000000000001E-2</c:v>
                </c:pt>
                <c:pt idx="12310">
                  <c:v>1.0500000000000001E-2</c:v>
                </c:pt>
                <c:pt idx="12311">
                  <c:v>9.6399999999999993E-3</c:v>
                </c:pt>
                <c:pt idx="12312">
                  <c:v>9.6399999999999993E-3</c:v>
                </c:pt>
                <c:pt idx="12313">
                  <c:v>9.6399999999999993E-3</c:v>
                </c:pt>
                <c:pt idx="12314">
                  <c:v>9.6399999999999993E-3</c:v>
                </c:pt>
                <c:pt idx="12315">
                  <c:v>9.6399999999999993E-3</c:v>
                </c:pt>
                <c:pt idx="12316">
                  <c:v>9.6399999999999993E-3</c:v>
                </c:pt>
                <c:pt idx="12317">
                  <c:v>9.6399999999999993E-3</c:v>
                </c:pt>
                <c:pt idx="12318">
                  <c:v>9.6399999999999993E-3</c:v>
                </c:pt>
                <c:pt idx="12319">
                  <c:v>4.24E-2</c:v>
                </c:pt>
                <c:pt idx="12320">
                  <c:v>4.24E-2</c:v>
                </c:pt>
                <c:pt idx="12321">
                  <c:v>-1.4800000000000001E-2</c:v>
                </c:pt>
                <c:pt idx="12322">
                  <c:v>-1.4800000000000001E-2</c:v>
                </c:pt>
                <c:pt idx="12323">
                  <c:v>-9.4699999999999993E-3</c:v>
                </c:pt>
                <c:pt idx="12324">
                  <c:v>3.98E-3</c:v>
                </c:pt>
                <c:pt idx="12325">
                  <c:v>3.98E-3</c:v>
                </c:pt>
                <c:pt idx="12326">
                  <c:v>3.98E-3</c:v>
                </c:pt>
                <c:pt idx="12327">
                  <c:v>3.98E-3</c:v>
                </c:pt>
                <c:pt idx="12328">
                  <c:v>3.98E-3</c:v>
                </c:pt>
                <c:pt idx="12329">
                  <c:v>3.98E-3</c:v>
                </c:pt>
                <c:pt idx="12330">
                  <c:v>3.98E-3</c:v>
                </c:pt>
                <c:pt idx="12331">
                  <c:v>3.98E-3</c:v>
                </c:pt>
                <c:pt idx="12332">
                  <c:v>-1.6799999999999999E-2</c:v>
                </c:pt>
                <c:pt idx="12333">
                  <c:v>-1.6799999999999999E-2</c:v>
                </c:pt>
                <c:pt idx="12334">
                  <c:v>-1.6799999999999999E-2</c:v>
                </c:pt>
                <c:pt idx="12335">
                  <c:v>-1.6799999999999999E-2</c:v>
                </c:pt>
                <c:pt idx="12336">
                  <c:v>-7.2300000000000003E-3</c:v>
                </c:pt>
                <c:pt idx="12337">
                  <c:v>-1.0999999999999999E-2</c:v>
                </c:pt>
                <c:pt idx="12338">
                  <c:v>-1.0999999999999999E-2</c:v>
                </c:pt>
                <c:pt idx="12339">
                  <c:v>-5.5599999999999997E-2</c:v>
                </c:pt>
                <c:pt idx="12340">
                  <c:v>-5.5599999999999997E-2</c:v>
                </c:pt>
                <c:pt idx="12341">
                  <c:v>-5.5599999999999997E-2</c:v>
                </c:pt>
                <c:pt idx="12342">
                  <c:v>-5.5599999999999997E-2</c:v>
                </c:pt>
                <c:pt idx="12343">
                  <c:v>-5.5599999999999997E-2</c:v>
                </c:pt>
                <c:pt idx="12344">
                  <c:v>-5.5599999999999997E-2</c:v>
                </c:pt>
                <c:pt idx="12345">
                  <c:v>-2.3199999999999998E-2</c:v>
                </c:pt>
                <c:pt idx="12346">
                  <c:v>-2.3199999999999998E-2</c:v>
                </c:pt>
                <c:pt idx="12347">
                  <c:v>-2.3199999999999998E-2</c:v>
                </c:pt>
                <c:pt idx="12348">
                  <c:v>-2.3199999999999998E-2</c:v>
                </c:pt>
                <c:pt idx="12349">
                  <c:v>-2.3199999999999998E-2</c:v>
                </c:pt>
                <c:pt idx="12350">
                  <c:v>-2.3199999999999998E-2</c:v>
                </c:pt>
                <c:pt idx="12351">
                  <c:v>-2.3199999999999998E-2</c:v>
                </c:pt>
                <c:pt idx="12352">
                  <c:v>-2.3199999999999998E-2</c:v>
                </c:pt>
                <c:pt idx="12353">
                  <c:v>-1.6E-2</c:v>
                </c:pt>
                <c:pt idx="12354">
                  <c:v>-1.6E-2</c:v>
                </c:pt>
                <c:pt idx="12355">
                  <c:v>-1.6E-2</c:v>
                </c:pt>
                <c:pt idx="12356">
                  <c:v>-1.6E-2</c:v>
                </c:pt>
                <c:pt idx="12357">
                  <c:v>-1.6E-2</c:v>
                </c:pt>
                <c:pt idx="12358">
                  <c:v>7.8100000000000003E-2</c:v>
                </c:pt>
                <c:pt idx="12359">
                  <c:v>7.8100000000000003E-2</c:v>
                </c:pt>
                <c:pt idx="12360">
                  <c:v>7.8100000000000003E-2</c:v>
                </c:pt>
                <c:pt idx="12361">
                  <c:v>-7.4700000000000003E-2</c:v>
                </c:pt>
                <c:pt idx="12362">
                  <c:v>-7.1599999999999997E-2</c:v>
                </c:pt>
                <c:pt idx="12363">
                  <c:v>-7.1599999999999997E-2</c:v>
                </c:pt>
                <c:pt idx="12364">
                  <c:v>-7.5800000000000006E-2</c:v>
                </c:pt>
                <c:pt idx="12365">
                  <c:v>-7.5800000000000006E-2</c:v>
                </c:pt>
                <c:pt idx="12366">
                  <c:v>-7.5800000000000006E-2</c:v>
                </c:pt>
                <c:pt idx="12367">
                  <c:v>-7.5800000000000006E-2</c:v>
                </c:pt>
                <c:pt idx="12368">
                  <c:v>-0.113</c:v>
                </c:pt>
                <c:pt idx="12369">
                  <c:v>-3.6900000000000002E-2</c:v>
                </c:pt>
                <c:pt idx="12370">
                  <c:v>-3.6900000000000002E-2</c:v>
                </c:pt>
                <c:pt idx="12371">
                  <c:v>-3.6900000000000002E-2</c:v>
                </c:pt>
                <c:pt idx="12372">
                  <c:v>-3.6900000000000002E-2</c:v>
                </c:pt>
                <c:pt idx="12373">
                  <c:v>-1.06E-2</c:v>
                </c:pt>
                <c:pt idx="12374">
                  <c:v>-1.06E-2</c:v>
                </c:pt>
                <c:pt idx="12375">
                  <c:v>-1.06E-2</c:v>
                </c:pt>
                <c:pt idx="12376">
                  <c:v>-1.06E-2</c:v>
                </c:pt>
                <c:pt idx="12377">
                  <c:v>-1.06E-2</c:v>
                </c:pt>
                <c:pt idx="12378">
                  <c:v>-1.06E-2</c:v>
                </c:pt>
                <c:pt idx="12379">
                  <c:v>-1.06E-2</c:v>
                </c:pt>
                <c:pt idx="12380">
                  <c:v>-1.06E-2</c:v>
                </c:pt>
                <c:pt idx="12381">
                  <c:v>-1.06E-2</c:v>
                </c:pt>
                <c:pt idx="12382">
                  <c:v>1.7399999999999999E-2</c:v>
                </c:pt>
                <c:pt idx="12383">
                  <c:v>1.7399999999999999E-2</c:v>
                </c:pt>
                <c:pt idx="12384">
                  <c:v>1.7399999999999999E-2</c:v>
                </c:pt>
                <c:pt idx="12385">
                  <c:v>4.6800000000000001E-2</c:v>
                </c:pt>
                <c:pt idx="12386">
                  <c:v>-4.2700000000000002E-2</c:v>
                </c:pt>
                <c:pt idx="12387">
                  <c:v>-4.2700000000000002E-2</c:v>
                </c:pt>
                <c:pt idx="12388">
                  <c:v>-4.2700000000000002E-2</c:v>
                </c:pt>
                <c:pt idx="12389">
                  <c:v>-3.9699999999999999E-2</c:v>
                </c:pt>
                <c:pt idx="12390">
                  <c:v>-3.9699999999999999E-2</c:v>
                </c:pt>
                <c:pt idx="12391">
                  <c:v>4.6300000000000001E-2</c:v>
                </c:pt>
                <c:pt idx="12392">
                  <c:v>3.5000000000000003E-2</c:v>
                </c:pt>
                <c:pt idx="12393">
                  <c:v>3.5000000000000003E-2</c:v>
                </c:pt>
                <c:pt idx="12394">
                  <c:v>3.5000000000000003E-2</c:v>
                </c:pt>
                <c:pt idx="12395">
                  <c:v>3.5000000000000003E-2</c:v>
                </c:pt>
                <c:pt idx="12396">
                  <c:v>3.5000000000000003E-2</c:v>
                </c:pt>
                <c:pt idx="12397">
                  <c:v>3.5000000000000003E-2</c:v>
                </c:pt>
                <c:pt idx="12398">
                  <c:v>3.5000000000000003E-2</c:v>
                </c:pt>
                <c:pt idx="12399">
                  <c:v>1.23E-2</c:v>
                </c:pt>
                <c:pt idx="12400">
                  <c:v>1.23E-2</c:v>
                </c:pt>
                <c:pt idx="12401">
                  <c:v>-2.5399999999999999E-2</c:v>
                </c:pt>
                <c:pt idx="12402">
                  <c:v>-2.5399999999999999E-2</c:v>
                </c:pt>
                <c:pt idx="12403">
                  <c:v>-2.5399999999999999E-2</c:v>
                </c:pt>
                <c:pt idx="12404">
                  <c:v>-3.0300000000000001E-2</c:v>
                </c:pt>
                <c:pt idx="12405">
                  <c:v>-3.0300000000000001E-2</c:v>
                </c:pt>
                <c:pt idx="12406">
                  <c:v>2.0299999999999999E-2</c:v>
                </c:pt>
                <c:pt idx="12407">
                  <c:v>2.0299999999999999E-2</c:v>
                </c:pt>
                <c:pt idx="12408">
                  <c:v>3.1099999999999999E-2</c:v>
                </c:pt>
                <c:pt idx="12409">
                  <c:v>3.1099999999999999E-2</c:v>
                </c:pt>
                <c:pt idx="12410">
                  <c:v>3.1099999999999999E-2</c:v>
                </c:pt>
                <c:pt idx="12411">
                  <c:v>3.1099999999999999E-2</c:v>
                </c:pt>
                <c:pt idx="12412">
                  <c:v>3.1099999999999999E-2</c:v>
                </c:pt>
                <c:pt idx="12413">
                  <c:v>3.1099999999999999E-2</c:v>
                </c:pt>
                <c:pt idx="12414">
                  <c:v>-3.5000000000000003E-2</c:v>
                </c:pt>
                <c:pt idx="12415">
                  <c:v>-3.5000000000000003E-2</c:v>
                </c:pt>
                <c:pt idx="12416">
                  <c:v>3.6200000000000003E-2</c:v>
                </c:pt>
                <c:pt idx="12417">
                  <c:v>3.6200000000000003E-2</c:v>
                </c:pt>
                <c:pt idx="12418">
                  <c:v>2.07E-2</c:v>
                </c:pt>
                <c:pt idx="12419">
                  <c:v>2.07E-2</c:v>
                </c:pt>
                <c:pt idx="12420">
                  <c:v>1.4200000000000001E-2</c:v>
                </c:pt>
                <c:pt idx="12421">
                  <c:v>1.4200000000000001E-2</c:v>
                </c:pt>
                <c:pt idx="12422">
                  <c:v>1.4200000000000001E-2</c:v>
                </c:pt>
                <c:pt idx="12423">
                  <c:v>-7.5499999999999998E-2</c:v>
                </c:pt>
                <c:pt idx="12424">
                  <c:v>5.7099999999999998E-2</c:v>
                </c:pt>
                <c:pt idx="12425">
                  <c:v>5.7099999999999998E-2</c:v>
                </c:pt>
                <c:pt idx="12426">
                  <c:v>-5.2999999999999999E-2</c:v>
                </c:pt>
                <c:pt idx="12427">
                  <c:v>-5.2999999999999999E-2</c:v>
                </c:pt>
                <c:pt idx="12428">
                  <c:v>-2.3300000000000001E-2</c:v>
                </c:pt>
                <c:pt idx="12429">
                  <c:v>-2.3300000000000001E-2</c:v>
                </c:pt>
                <c:pt idx="12430">
                  <c:v>-2.3300000000000001E-2</c:v>
                </c:pt>
                <c:pt idx="12431">
                  <c:v>-2.3300000000000001E-2</c:v>
                </c:pt>
                <c:pt idx="12432">
                  <c:v>-2.3300000000000001E-2</c:v>
                </c:pt>
                <c:pt idx="12433">
                  <c:v>-2.3300000000000001E-2</c:v>
                </c:pt>
                <c:pt idx="12434">
                  <c:v>-2.3300000000000001E-2</c:v>
                </c:pt>
                <c:pt idx="12435">
                  <c:v>-2.3300000000000001E-2</c:v>
                </c:pt>
                <c:pt idx="12436">
                  <c:v>-2.3300000000000001E-2</c:v>
                </c:pt>
                <c:pt idx="12437">
                  <c:v>-2.3300000000000001E-2</c:v>
                </c:pt>
                <c:pt idx="12438">
                  <c:v>7.9500000000000005E-3</c:v>
                </c:pt>
                <c:pt idx="12439">
                  <c:v>7.9500000000000005E-3</c:v>
                </c:pt>
                <c:pt idx="12440">
                  <c:v>7.9500000000000005E-3</c:v>
                </c:pt>
                <c:pt idx="12441">
                  <c:v>7.9500000000000005E-3</c:v>
                </c:pt>
                <c:pt idx="12442">
                  <c:v>1.8799999999999999E-3</c:v>
                </c:pt>
                <c:pt idx="12443">
                  <c:v>1.8799999999999999E-3</c:v>
                </c:pt>
                <c:pt idx="12444">
                  <c:v>-3.3599999999999998E-2</c:v>
                </c:pt>
                <c:pt idx="12445">
                  <c:v>5.7800000000000004E-3</c:v>
                </c:pt>
                <c:pt idx="12446">
                  <c:v>5.7800000000000004E-3</c:v>
                </c:pt>
                <c:pt idx="12447">
                  <c:v>-8.5699999999999998E-2</c:v>
                </c:pt>
                <c:pt idx="12448">
                  <c:v>-8.5699999999999998E-2</c:v>
                </c:pt>
                <c:pt idx="12449">
                  <c:v>-8.5699999999999998E-2</c:v>
                </c:pt>
                <c:pt idx="12450">
                  <c:v>6.0400000000000002E-2</c:v>
                </c:pt>
                <c:pt idx="12451">
                  <c:v>2.3800000000000002E-2</c:v>
                </c:pt>
                <c:pt idx="12452">
                  <c:v>2.3800000000000002E-2</c:v>
                </c:pt>
                <c:pt idx="12453">
                  <c:v>-3.4799999999999998E-2</c:v>
                </c:pt>
                <c:pt idx="12454">
                  <c:v>-3.4799999999999998E-2</c:v>
                </c:pt>
                <c:pt idx="12455">
                  <c:v>-3.4799999999999998E-2</c:v>
                </c:pt>
                <c:pt idx="12456">
                  <c:v>-3.4799999999999998E-2</c:v>
                </c:pt>
                <c:pt idx="12457">
                  <c:v>-3.4799999999999998E-2</c:v>
                </c:pt>
                <c:pt idx="12458">
                  <c:v>-3.4799999999999998E-2</c:v>
                </c:pt>
                <c:pt idx="12459">
                  <c:v>-3.4799999999999998E-2</c:v>
                </c:pt>
                <c:pt idx="12460">
                  <c:v>1.66E-2</c:v>
                </c:pt>
                <c:pt idx="12461">
                  <c:v>1.66E-2</c:v>
                </c:pt>
                <c:pt idx="12462">
                  <c:v>1.66E-2</c:v>
                </c:pt>
                <c:pt idx="12463">
                  <c:v>1.66E-2</c:v>
                </c:pt>
                <c:pt idx="12464">
                  <c:v>1.66E-2</c:v>
                </c:pt>
                <c:pt idx="12465">
                  <c:v>1.66E-2</c:v>
                </c:pt>
                <c:pt idx="12466">
                  <c:v>1.66E-2</c:v>
                </c:pt>
                <c:pt idx="12467">
                  <c:v>1.66E-2</c:v>
                </c:pt>
                <c:pt idx="12468">
                  <c:v>1.66E-2</c:v>
                </c:pt>
                <c:pt idx="12469">
                  <c:v>-5.8299999999999998E-2</c:v>
                </c:pt>
                <c:pt idx="12470">
                  <c:v>-5.8299999999999998E-2</c:v>
                </c:pt>
                <c:pt idx="12471">
                  <c:v>-5.8299999999999998E-2</c:v>
                </c:pt>
                <c:pt idx="12472">
                  <c:v>-5.8299999999999998E-2</c:v>
                </c:pt>
                <c:pt idx="12473">
                  <c:v>2.9399999999999999E-2</c:v>
                </c:pt>
                <c:pt idx="12474">
                  <c:v>2.9399999999999999E-2</c:v>
                </c:pt>
                <c:pt idx="12475">
                  <c:v>-6.0400000000000002E-2</c:v>
                </c:pt>
                <c:pt idx="12476">
                  <c:v>-6.0400000000000002E-2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A9C1-46CA-8CEA-64051803BB6C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x3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xVal>
            <c:numRef>
              <c:f>Sheet1!$A$2:$A$12478</c:f>
              <c:numCache>
                <c:formatCode>General</c:formatCode>
                <c:ptCount val="12477"/>
                <c:pt idx="0">
                  <c:v>0</c:v>
                </c:pt>
                <c:pt idx="1">
                  <c:v>1</c:v>
                </c:pt>
                <c:pt idx="2">
                  <c:v>5</c:v>
                </c:pt>
                <c:pt idx="3">
                  <c:v>7</c:v>
                </c:pt>
                <c:pt idx="4">
                  <c:v>13</c:v>
                </c:pt>
                <c:pt idx="5">
                  <c:v>29</c:v>
                </c:pt>
                <c:pt idx="6">
                  <c:v>32</c:v>
                </c:pt>
                <c:pt idx="7">
                  <c:v>36</c:v>
                </c:pt>
                <c:pt idx="8">
                  <c:v>38</c:v>
                </c:pt>
                <c:pt idx="9">
                  <c:v>55</c:v>
                </c:pt>
                <c:pt idx="10">
                  <c:v>56</c:v>
                </c:pt>
                <c:pt idx="11">
                  <c:v>67</c:v>
                </c:pt>
                <c:pt idx="12">
                  <c:v>71</c:v>
                </c:pt>
                <c:pt idx="13">
                  <c:v>72</c:v>
                </c:pt>
                <c:pt idx="14">
                  <c:v>81</c:v>
                </c:pt>
                <c:pt idx="15">
                  <c:v>96</c:v>
                </c:pt>
                <c:pt idx="16">
                  <c:v>97</c:v>
                </c:pt>
                <c:pt idx="17">
                  <c:v>106</c:v>
                </c:pt>
                <c:pt idx="18">
                  <c:v>130</c:v>
                </c:pt>
                <c:pt idx="19">
                  <c:v>131</c:v>
                </c:pt>
                <c:pt idx="20">
                  <c:v>133</c:v>
                </c:pt>
                <c:pt idx="21">
                  <c:v>143</c:v>
                </c:pt>
                <c:pt idx="22">
                  <c:v>145</c:v>
                </c:pt>
                <c:pt idx="23">
                  <c:v>149</c:v>
                </c:pt>
                <c:pt idx="24">
                  <c:v>151</c:v>
                </c:pt>
                <c:pt idx="25">
                  <c:v>154</c:v>
                </c:pt>
                <c:pt idx="26">
                  <c:v>155</c:v>
                </c:pt>
                <c:pt idx="27">
                  <c:v>165</c:v>
                </c:pt>
                <c:pt idx="28">
                  <c:v>178</c:v>
                </c:pt>
                <c:pt idx="29">
                  <c:v>184</c:v>
                </c:pt>
                <c:pt idx="30">
                  <c:v>192</c:v>
                </c:pt>
                <c:pt idx="31">
                  <c:v>194</c:v>
                </c:pt>
                <c:pt idx="32">
                  <c:v>198</c:v>
                </c:pt>
                <c:pt idx="33">
                  <c:v>204</c:v>
                </c:pt>
                <c:pt idx="34">
                  <c:v>207</c:v>
                </c:pt>
                <c:pt idx="35">
                  <c:v>214</c:v>
                </c:pt>
                <c:pt idx="36">
                  <c:v>228</c:v>
                </c:pt>
                <c:pt idx="37">
                  <c:v>238</c:v>
                </c:pt>
                <c:pt idx="38">
                  <c:v>240</c:v>
                </c:pt>
                <c:pt idx="39">
                  <c:v>243</c:v>
                </c:pt>
                <c:pt idx="40">
                  <c:v>244</c:v>
                </c:pt>
                <c:pt idx="41">
                  <c:v>251</c:v>
                </c:pt>
                <c:pt idx="42">
                  <c:v>254</c:v>
                </c:pt>
                <c:pt idx="43">
                  <c:v>256</c:v>
                </c:pt>
                <c:pt idx="44">
                  <c:v>257</c:v>
                </c:pt>
                <c:pt idx="45">
                  <c:v>260</c:v>
                </c:pt>
                <c:pt idx="46">
                  <c:v>264</c:v>
                </c:pt>
                <c:pt idx="47">
                  <c:v>271</c:v>
                </c:pt>
                <c:pt idx="48">
                  <c:v>296</c:v>
                </c:pt>
                <c:pt idx="49">
                  <c:v>302</c:v>
                </c:pt>
                <c:pt idx="50">
                  <c:v>304</c:v>
                </c:pt>
                <c:pt idx="51">
                  <c:v>319</c:v>
                </c:pt>
                <c:pt idx="52">
                  <c:v>323</c:v>
                </c:pt>
                <c:pt idx="53">
                  <c:v>335</c:v>
                </c:pt>
                <c:pt idx="54">
                  <c:v>346</c:v>
                </c:pt>
                <c:pt idx="55">
                  <c:v>353</c:v>
                </c:pt>
                <c:pt idx="56">
                  <c:v>361</c:v>
                </c:pt>
                <c:pt idx="57">
                  <c:v>366</c:v>
                </c:pt>
                <c:pt idx="58">
                  <c:v>431</c:v>
                </c:pt>
                <c:pt idx="59">
                  <c:v>434</c:v>
                </c:pt>
                <c:pt idx="60">
                  <c:v>451</c:v>
                </c:pt>
                <c:pt idx="61">
                  <c:v>460</c:v>
                </c:pt>
                <c:pt idx="62">
                  <c:v>480</c:v>
                </c:pt>
                <c:pt idx="63">
                  <c:v>484</c:v>
                </c:pt>
                <c:pt idx="64">
                  <c:v>495</c:v>
                </c:pt>
                <c:pt idx="65">
                  <c:v>503</c:v>
                </c:pt>
                <c:pt idx="66">
                  <c:v>537</c:v>
                </c:pt>
                <c:pt idx="67">
                  <c:v>540</c:v>
                </c:pt>
                <c:pt idx="68">
                  <c:v>542</c:v>
                </c:pt>
                <c:pt idx="69">
                  <c:v>553</c:v>
                </c:pt>
                <c:pt idx="70">
                  <c:v>572</c:v>
                </c:pt>
                <c:pt idx="71">
                  <c:v>597</c:v>
                </c:pt>
                <c:pt idx="72">
                  <c:v>598</c:v>
                </c:pt>
                <c:pt idx="73">
                  <c:v>607</c:v>
                </c:pt>
                <c:pt idx="74">
                  <c:v>617</c:v>
                </c:pt>
                <c:pt idx="75">
                  <c:v>624</c:v>
                </c:pt>
                <c:pt idx="76">
                  <c:v>628</c:v>
                </c:pt>
                <c:pt idx="77">
                  <c:v>634</c:v>
                </c:pt>
                <c:pt idx="78">
                  <c:v>647</c:v>
                </c:pt>
                <c:pt idx="79">
                  <c:v>649</c:v>
                </c:pt>
                <c:pt idx="80">
                  <c:v>656</c:v>
                </c:pt>
                <c:pt idx="81">
                  <c:v>658</c:v>
                </c:pt>
                <c:pt idx="82">
                  <c:v>663</c:v>
                </c:pt>
                <c:pt idx="83">
                  <c:v>664</c:v>
                </c:pt>
                <c:pt idx="84">
                  <c:v>680</c:v>
                </c:pt>
                <c:pt idx="85">
                  <c:v>682</c:v>
                </c:pt>
                <c:pt idx="86">
                  <c:v>691</c:v>
                </c:pt>
                <c:pt idx="87">
                  <c:v>697</c:v>
                </c:pt>
                <c:pt idx="88">
                  <c:v>701</c:v>
                </c:pt>
                <c:pt idx="89">
                  <c:v>708</c:v>
                </c:pt>
                <c:pt idx="90">
                  <c:v>710</c:v>
                </c:pt>
                <c:pt idx="91">
                  <c:v>713</c:v>
                </c:pt>
                <c:pt idx="92">
                  <c:v>716</c:v>
                </c:pt>
                <c:pt idx="93">
                  <c:v>726</c:v>
                </c:pt>
                <c:pt idx="94">
                  <c:v>743</c:v>
                </c:pt>
                <c:pt idx="95">
                  <c:v>745</c:v>
                </c:pt>
                <c:pt idx="96">
                  <c:v>752</c:v>
                </c:pt>
                <c:pt idx="97">
                  <c:v>754</c:v>
                </c:pt>
                <c:pt idx="98">
                  <c:v>755</c:v>
                </c:pt>
                <c:pt idx="99">
                  <c:v>759</c:v>
                </c:pt>
                <c:pt idx="100">
                  <c:v>785</c:v>
                </c:pt>
                <c:pt idx="101">
                  <c:v>787</c:v>
                </c:pt>
                <c:pt idx="102">
                  <c:v>790</c:v>
                </c:pt>
                <c:pt idx="103">
                  <c:v>792</c:v>
                </c:pt>
                <c:pt idx="104">
                  <c:v>794</c:v>
                </c:pt>
                <c:pt idx="105">
                  <c:v>824</c:v>
                </c:pt>
                <c:pt idx="106">
                  <c:v>825</c:v>
                </c:pt>
                <c:pt idx="107">
                  <c:v>826</c:v>
                </c:pt>
                <c:pt idx="108">
                  <c:v>833</c:v>
                </c:pt>
                <c:pt idx="109">
                  <c:v>834</c:v>
                </c:pt>
                <c:pt idx="110">
                  <c:v>838</c:v>
                </c:pt>
                <c:pt idx="111">
                  <c:v>840</c:v>
                </c:pt>
                <c:pt idx="112">
                  <c:v>842</c:v>
                </c:pt>
                <c:pt idx="113">
                  <c:v>848</c:v>
                </c:pt>
                <c:pt idx="114">
                  <c:v>864</c:v>
                </c:pt>
                <c:pt idx="115">
                  <c:v>874</c:v>
                </c:pt>
                <c:pt idx="116">
                  <c:v>879</c:v>
                </c:pt>
                <c:pt idx="117">
                  <c:v>880</c:v>
                </c:pt>
                <c:pt idx="118">
                  <c:v>891</c:v>
                </c:pt>
                <c:pt idx="119">
                  <c:v>894</c:v>
                </c:pt>
                <c:pt idx="120">
                  <c:v>900</c:v>
                </c:pt>
                <c:pt idx="121">
                  <c:v>901</c:v>
                </c:pt>
                <c:pt idx="122">
                  <c:v>903</c:v>
                </c:pt>
                <c:pt idx="123">
                  <c:v>917</c:v>
                </c:pt>
                <c:pt idx="124">
                  <c:v>918</c:v>
                </c:pt>
                <c:pt idx="125">
                  <c:v>922</c:v>
                </c:pt>
                <c:pt idx="126">
                  <c:v>923</c:v>
                </c:pt>
                <c:pt idx="127">
                  <c:v>935</c:v>
                </c:pt>
                <c:pt idx="128">
                  <c:v>941</c:v>
                </c:pt>
                <c:pt idx="129">
                  <c:v>948</c:v>
                </c:pt>
                <c:pt idx="130">
                  <c:v>963</c:v>
                </c:pt>
                <c:pt idx="131">
                  <c:v>964</c:v>
                </c:pt>
                <c:pt idx="132">
                  <c:v>972</c:v>
                </c:pt>
                <c:pt idx="133">
                  <c:v>997</c:v>
                </c:pt>
                <c:pt idx="134">
                  <c:v>998</c:v>
                </c:pt>
                <c:pt idx="135">
                  <c:v>1014</c:v>
                </c:pt>
                <c:pt idx="136">
                  <c:v>1015</c:v>
                </c:pt>
                <c:pt idx="137">
                  <c:v>1017</c:v>
                </c:pt>
                <c:pt idx="138">
                  <c:v>1020</c:v>
                </c:pt>
                <c:pt idx="139">
                  <c:v>1039</c:v>
                </c:pt>
                <c:pt idx="140">
                  <c:v>1042</c:v>
                </c:pt>
                <c:pt idx="141">
                  <c:v>1050</c:v>
                </c:pt>
                <c:pt idx="142">
                  <c:v>1075</c:v>
                </c:pt>
                <c:pt idx="143">
                  <c:v>1090</c:v>
                </c:pt>
                <c:pt idx="144">
                  <c:v>1096</c:v>
                </c:pt>
                <c:pt idx="145">
                  <c:v>1104</c:v>
                </c:pt>
                <c:pt idx="146">
                  <c:v>1108</c:v>
                </c:pt>
                <c:pt idx="147">
                  <c:v>1111</c:v>
                </c:pt>
                <c:pt idx="148">
                  <c:v>1116</c:v>
                </c:pt>
                <c:pt idx="149">
                  <c:v>1117</c:v>
                </c:pt>
                <c:pt idx="150">
                  <c:v>1122</c:v>
                </c:pt>
                <c:pt idx="151">
                  <c:v>1124</c:v>
                </c:pt>
                <c:pt idx="152">
                  <c:v>1129</c:v>
                </c:pt>
                <c:pt idx="153">
                  <c:v>1131</c:v>
                </c:pt>
                <c:pt idx="154">
                  <c:v>1140</c:v>
                </c:pt>
                <c:pt idx="155">
                  <c:v>1144</c:v>
                </c:pt>
                <c:pt idx="156">
                  <c:v>1160</c:v>
                </c:pt>
                <c:pt idx="157">
                  <c:v>1168</c:v>
                </c:pt>
                <c:pt idx="158">
                  <c:v>1171</c:v>
                </c:pt>
                <c:pt idx="159">
                  <c:v>1181</c:v>
                </c:pt>
                <c:pt idx="160">
                  <c:v>1183</c:v>
                </c:pt>
                <c:pt idx="161">
                  <c:v>1195</c:v>
                </c:pt>
                <c:pt idx="162">
                  <c:v>1202</c:v>
                </c:pt>
                <c:pt idx="163">
                  <c:v>1203</c:v>
                </c:pt>
                <c:pt idx="164">
                  <c:v>1205</c:v>
                </c:pt>
                <c:pt idx="165">
                  <c:v>1208</c:v>
                </c:pt>
                <c:pt idx="166">
                  <c:v>1219</c:v>
                </c:pt>
                <c:pt idx="167">
                  <c:v>1220</c:v>
                </c:pt>
                <c:pt idx="168">
                  <c:v>1222</c:v>
                </c:pt>
                <c:pt idx="169">
                  <c:v>1247</c:v>
                </c:pt>
                <c:pt idx="170">
                  <c:v>1256</c:v>
                </c:pt>
                <c:pt idx="171">
                  <c:v>1267</c:v>
                </c:pt>
                <c:pt idx="172">
                  <c:v>1268</c:v>
                </c:pt>
                <c:pt idx="173">
                  <c:v>1282</c:v>
                </c:pt>
                <c:pt idx="174">
                  <c:v>1283</c:v>
                </c:pt>
                <c:pt idx="175">
                  <c:v>1286</c:v>
                </c:pt>
                <c:pt idx="176">
                  <c:v>1293</c:v>
                </c:pt>
                <c:pt idx="177">
                  <c:v>1298</c:v>
                </c:pt>
                <c:pt idx="178">
                  <c:v>1304</c:v>
                </c:pt>
                <c:pt idx="179">
                  <c:v>1306</c:v>
                </c:pt>
                <c:pt idx="180">
                  <c:v>1308</c:v>
                </c:pt>
                <c:pt idx="181">
                  <c:v>1311</c:v>
                </c:pt>
                <c:pt idx="182">
                  <c:v>1317</c:v>
                </c:pt>
                <c:pt idx="183">
                  <c:v>1322</c:v>
                </c:pt>
                <c:pt idx="184">
                  <c:v>1323</c:v>
                </c:pt>
                <c:pt idx="185">
                  <c:v>1331</c:v>
                </c:pt>
                <c:pt idx="186">
                  <c:v>1332</c:v>
                </c:pt>
                <c:pt idx="187">
                  <c:v>1338</c:v>
                </c:pt>
                <c:pt idx="188">
                  <c:v>1342</c:v>
                </c:pt>
                <c:pt idx="189">
                  <c:v>1345</c:v>
                </c:pt>
                <c:pt idx="190">
                  <c:v>1347</c:v>
                </c:pt>
                <c:pt idx="191">
                  <c:v>1360</c:v>
                </c:pt>
                <c:pt idx="192">
                  <c:v>1361</c:v>
                </c:pt>
                <c:pt idx="193">
                  <c:v>1362</c:v>
                </c:pt>
                <c:pt idx="194">
                  <c:v>1363</c:v>
                </c:pt>
                <c:pt idx="195">
                  <c:v>1367</c:v>
                </c:pt>
                <c:pt idx="196">
                  <c:v>1374</c:v>
                </c:pt>
                <c:pt idx="197">
                  <c:v>1393</c:v>
                </c:pt>
                <c:pt idx="198">
                  <c:v>1396</c:v>
                </c:pt>
                <c:pt idx="199">
                  <c:v>1400</c:v>
                </c:pt>
                <c:pt idx="200">
                  <c:v>1402</c:v>
                </c:pt>
                <c:pt idx="201">
                  <c:v>1413</c:v>
                </c:pt>
                <c:pt idx="202">
                  <c:v>1415</c:v>
                </c:pt>
                <c:pt idx="203">
                  <c:v>1416</c:v>
                </c:pt>
                <c:pt idx="204">
                  <c:v>1417</c:v>
                </c:pt>
                <c:pt idx="205">
                  <c:v>1419</c:v>
                </c:pt>
                <c:pt idx="206">
                  <c:v>1424</c:v>
                </c:pt>
                <c:pt idx="207">
                  <c:v>1438</c:v>
                </c:pt>
                <c:pt idx="208">
                  <c:v>1457</c:v>
                </c:pt>
                <c:pt idx="209">
                  <c:v>1459</c:v>
                </c:pt>
                <c:pt idx="210">
                  <c:v>1486</c:v>
                </c:pt>
                <c:pt idx="211">
                  <c:v>1494</c:v>
                </c:pt>
                <c:pt idx="212">
                  <c:v>1495</c:v>
                </c:pt>
                <c:pt idx="213">
                  <c:v>1499</c:v>
                </c:pt>
                <c:pt idx="214">
                  <c:v>1503</c:v>
                </c:pt>
                <c:pt idx="215">
                  <c:v>1505</c:v>
                </c:pt>
                <c:pt idx="216">
                  <c:v>1506</c:v>
                </c:pt>
                <c:pt idx="217">
                  <c:v>1515</c:v>
                </c:pt>
                <c:pt idx="218">
                  <c:v>1517</c:v>
                </c:pt>
                <c:pt idx="219">
                  <c:v>1519</c:v>
                </c:pt>
                <c:pt idx="220">
                  <c:v>1523</c:v>
                </c:pt>
                <c:pt idx="221">
                  <c:v>1525</c:v>
                </c:pt>
                <c:pt idx="222">
                  <c:v>1534</c:v>
                </c:pt>
                <c:pt idx="223">
                  <c:v>1537</c:v>
                </c:pt>
                <c:pt idx="224">
                  <c:v>1548</c:v>
                </c:pt>
                <c:pt idx="225">
                  <c:v>1552</c:v>
                </c:pt>
                <c:pt idx="226">
                  <c:v>1553</c:v>
                </c:pt>
                <c:pt idx="227">
                  <c:v>1556</c:v>
                </c:pt>
                <c:pt idx="228">
                  <c:v>1557</c:v>
                </c:pt>
                <c:pt idx="229">
                  <c:v>1559</c:v>
                </c:pt>
                <c:pt idx="230">
                  <c:v>1561</c:v>
                </c:pt>
                <c:pt idx="231">
                  <c:v>1567</c:v>
                </c:pt>
                <c:pt idx="232">
                  <c:v>1577</c:v>
                </c:pt>
                <c:pt idx="233">
                  <c:v>1580</c:v>
                </c:pt>
                <c:pt idx="234">
                  <c:v>1592</c:v>
                </c:pt>
                <c:pt idx="235">
                  <c:v>1594</c:v>
                </c:pt>
                <c:pt idx="236">
                  <c:v>1618</c:v>
                </c:pt>
                <c:pt idx="237">
                  <c:v>1621</c:v>
                </c:pt>
                <c:pt idx="238">
                  <c:v>1626</c:v>
                </c:pt>
                <c:pt idx="239">
                  <c:v>1630</c:v>
                </c:pt>
                <c:pt idx="240">
                  <c:v>1639</c:v>
                </c:pt>
                <c:pt idx="241">
                  <c:v>1641</c:v>
                </c:pt>
                <c:pt idx="242">
                  <c:v>1646</c:v>
                </c:pt>
                <c:pt idx="243">
                  <c:v>1667</c:v>
                </c:pt>
                <c:pt idx="244">
                  <c:v>1675</c:v>
                </c:pt>
                <c:pt idx="245">
                  <c:v>1677</c:v>
                </c:pt>
                <c:pt idx="246">
                  <c:v>1678</c:v>
                </c:pt>
                <c:pt idx="247">
                  <c:v>1684</c:v>
                </c:pt>
                <c:pt idx="248">
                  <c:v>1687</c:v>
                </c:pt>
                <c:pt idx="249">
                  <c:v>1697</c:v>
                </c:pt>
                <c:pt idx="250">
                  <c:v>1703</c:v>
                </c:pt>
                <c:pt idx="251">
                  <c:v>1716</c:v>
                </c:pt>
                <c:pt idx="252">
                  <c:v>1731</c:v>
                </c:pt>
                <c:pt idx="253">
                  <c:v>1751</c:v>
                </c:pt>
                <c:pt idx="254">
                  <c:v>1757</c:v>
                </c:pt>
                <c:pt idx="255">
                  <c:v>1766</c:v>
                </c:pt>
                <c:pt idx="256">
                  <c:v>1784</c:v>
                </c:pt>
                <c:pt idx="257">
                  <c:v>1792</c:v>
                </c:pt>
                <c:pt idx="258">
                  <c:v>1797</c:v>
                </c:pt>
                <c:pt idx="259">
                  <c:v>1815</c:v>
                </c:pt>
                <c:pt idx="260">
                  <c:v>1819</c:v>
                </c:pt>
                <c:pt idx="261">
                  <c:v>1829</c:v>
                </c:pt>
                <c:pt idx="262">
                  <c:v>1841</c:v>
                </c:pt>
                <c:pt idx="263">
                  <c:v>1851</c:v>
                </c:pt>
                <c:pt idx="264">
                  <c:v>1858</c:v>
                </c:pt>
                <c:pt idx="265">
                  <c:v>1863</c:v>
                </c:pt>
                <c:pt idx="266">
                  <c:v>1866</c:v>
                </c:pt>
                <c:pt idx="267">
                  <c:v>1870</c:v>
                </c:pt>
                <c:pt idx="268">
                  <c:v>1871</c:v>
                </c:pt>
                <c:pt idx="269">
                  <c:v>1878</c:v>
                </c:pt>
                <c:pt idx="270">
                  <c:v>1896</c:v>
                </c:pt>
                <c:pt idx="271">
                  <c:v>1902</c:v>
                </c:pt>
                <c:pt idx="272">
                  <c:v>1905</c:v>
                </c:pt>
                <c:pt idx="273">
                  <c:v>1907</c:v>
                </c:pt>
                <c:pt idx="274">
                  <c:v>1912</c:v>
                </c:pt>
                <c:pt idx="275">
                  <c:v>1922</c:v>
                </c:pt>
                <c:pt idx="276">
                  <c:v>1925</c:v>
                </c:pt>
                <c:pt idx="277">
                  <c:v>1930</c:v>
                </c:pt>
                <c:pt idx="278">
                  <c:v>1933</c:v>
                </c:pt>
                <c:pt idx="279">
                  <c:v>1965</c:v>
                </c:pt>
                <c:pt idx="280">
                  <c:v>1974</c:v>
                </c:pt>
                <c:pt idx="281">
                  <c:v>1975</c:v>
                </c:pt>
                <c:pt idx="282">
                  <c:v>1981</c:v>
                </c:pt>
                <c:pt idx="283">
                  <c:v>1982</c:v>
                </c:pt>
                <c:pt idx="284">
                  <c:v>1983</c:v>
                </c:pt>
                <c:pt idx="285">
                  <c:v>1999</c:v>
                </c:pt>
                <c:pt idx="286">
                  <c:v>2006</c:v>
                </c:pt>
                <c:pt idx="287">
                  <c:v>2007</c:v>
                </c:pt>
                <c:pt idx="288">
                  <c:v>2017</c:v>
                </c:pt>
                <c:pt idx="289">
                  <c:v>2018</c:v>
                </c:pt>
                <c:pt idx="290">
                  <c:v>2023</c:v>
                </c:pt>
                <c:pt idx="291">
                  <c:v>2038</c:v>
                </c:pt>
                <c:pt idx="292">
                  <c:v>2048</c:v>
                </c:pt>
                <c:pt idx="293">
                  <c:v>2062</c:v>
                </c:pt>
                <c:pt idx="294">
                  <c:v>2071</c:v>
                </c:pt>
                <c:pt idx="295">
                  <c:v>2098</c:v>
                </c:pt>
                <c:pt idx="296">
                  <c:v>2099</c:v>
                </c:pt>
                <c:pt idx="297">
                  <c:v>2101</c:v>
                </c:pt>
                <c:pt idx="298">
                  <c:v>2114</c:v>
                </c:pt>
                <c:pt idx="299">
                  <c:v>2117</c:v>
                </c:pt>
                <c:pt idx="300">
                  <c:v>2121</c:v>
                </c:pt>
                <c:pt idx="301">
                  <c:v>2125</c:v>
                </c:pt>
                <c:pt idx="302">
                  <c:v>2129</c:v>
                </c:pt>
                <c:pt idx="303">
                  <c:v>2133</c:v>
                </c:pt>
                <c:pt idx="304">
                  <c:v>2148</c:v>
                </c:pt>
                <c:pt idx="305">
                  <c:v>2151</c:v>
                </c:pt>
                <c:pt idx="306">
                  <c:v>2160</c:v>
                </c:pt>
                <c:pt idx="307">
                  <c:v>2171</c:v>
                </c:pt>
                <c:pt idx="308">
                  <c:v>2172</c:v>
                </c:pt>
                <c:pt idx="309">
                  <c:v>2173</c:v>
                </c:pt>
                <c:pt idx="310">
                  <c:v>2177</c:v>
                </c:pt>
                <c:pt idx="311">
                  <c:v>2179</c:v>
                </c:pt>
                <c:pt idx="312">
                  <c:v>2190</c:v>
                </c:pt>
                <c:pt idx="313">
                  <c:v>2214</c:v>
                </c:pt>
                <c:pt idx="314">
                  <c:v>2227</c:v>
                </c:pt>
                <c:pt idx="315">
                  <c:v>2235</c:v>
                </c:pt>
                <c:pt idx="316">
                  <c:v>2238</c:v>
                </c:pt>
                <c:pt idx="317">
                  <c:v>2250</c:v>
                </c:pt>
                <c:pt idx="318">
                  <c:v>2252</c:v>
                </c:pt>
                <c:pt idx="319">
                  <c:v>2255</c:v>
                </c:pt>
                <c:pt idx="320">
                  <c:v>2259</c:v>
                </c:pt>
                <c:pt idx="321">
                  <c:v>2268</c:v>
                </c:pt>
                <c:pt idx="322">
                  <c:v>2299</c:v>
                </c:pt>
                <c:pt idx="323">
                  <c:v>2305</c:v>
                </c:pt>
                <c:pt idx="324">
                  <c:v>2309</c:v>
                </c:pt>
                <c:pt idx="325">
                  <c:v>2313</c:v>
                </c:pt>
                <c:pt idx="326">
                  <c:v>2314</c:v>
                </c:pt>
                <c:pt idx="327">
                  <c:v>2316</c:v>
                </c:pt>
                <c:pt idx="328">
                  <c:v>2325</c:v>
                </c:pt>
                <c:pt idx="329">
                  <c:v>2329</c:v>
                </c:pt>
                <c:pt idx="330">
                  <c:v>2339</c:v>
                </c:pt>
                <c:pt idx="331">
                  <c:v>2340</c:v>
                </c:pt>
                <c:pt idx="332">
                  <c:v>2353</c:v>
                </c:pt>
                <c:pt idx="333">
                  <c:v>2355</c:v>
                </c:pt>
                <c:pt idx="334">
                  <c:v>2379</c:v>
                </c:pt>
                <c:pt idx="335">
                  <c:v>2383</c:v>
                </c:pt>
                <c:pt idx="336">
                  <c:v>2388</c:v>
                </c:pt>
                <c:pt idx="337">
                  <c:v>2405</c:v>
                </c:pt>
                <c:pt idx="338">
                  <c:v>2407</c:v>
                </c:pt>
                <c:pt idx="339">
                  <c:v>2415</c:v>
                </c:pt>
                <c:pt idx="340">
                  <c:v>2430</c:v>
                </c:pt>
                <c:pt idx="341">
                  <c:v>2432</c:v>
                </c:pt>
                <c:pt idx="342">
                  <c:v>2438</c:v>
                </c:pt>
                <c:pt idx="343">
                  <c:v>2455</c:v>
                </c:pt>
                <c:pt idx="344">
                  <c:v>2474</c:v>
                </c:pt>
                <c:pt idx="345">
                  <c:v>2477</c:v>
                </c:pt>
                <c:pt idx="346">
                  <c:v>2488</c:v>
                </c:pt>
                <c:pt idx="347">
                  <c:v>2496</c:v>
                </c:pt>
                <c:pt idx="348">
                  <c:v>2500</c:v>
                </c:pt>
                <c:pt idx="349">
                  <c:v>2512</c:v>
                </c:pt>
                <c:pt idx="350">
                  <c:v>2518</c:v>
                </c:pt>
                <c:pt idx="351">
                  <c:v>2529</c:v>
                </c:pt>
                <c:pt idx="352">
                  <c:v>2564</c:v>
                </c:pt>
                <c:pt idx="353">
                  <c:v>2571</c:v>
                </c:pt>
                <c:pt idx="354">
                  <c:v>2580</c:v>
                </c:pt>
                <c:pt idx="355">
                  <c:v>2581</c:v>
                </c:pt>
                <c:pt idx="356">
                  <c:v>2586</c:v>
                </c:pt>
                <c:pt idx="357">
                  <c:v>2589</c:v>
                </c:pt>
                <c:pt idx="358">
                  <c:v>2602</c:v>
                </c:pt>
                <c:pt idx="359">
                  <c:v>2608</c:v>
                </c:pt>
                <c:pt idx="360">
                  <c:v>2609</c:v>
                </c:pt>
                <c:pt idx="361">
                  <c:v>2613</c:v>
                </c:pt>
                <c:pt idx="362">
                  <c:v>2620</c:v>
                </c:pt>
                <c:pt idx="363">
                  <c:v>2622</c:v>
                </c:pt>
                <c:pt idx="364">
                  <c:v>2624</c:v>
                </c:pt>
                <c:pt idx="365">
                  <c:v>2625</c:v>
                </c:pt>
                <c:pt idx="366">
                  <c:v>2637</c:v>
                </c:pt>
                <c:pt idx="367">
                  <c:v>2641</c:v>
                </c:pt>
                <c:pt idx="368">
                  <c:v>2642</c:v>
                </c:pt>
                <c:pt idx="369">
                  <c:v>2652</c:v>
                </c:pt>
                <c:pt idx="370">
                  <c:v>2655</c:v>
                </c:pt>
                <c:pt idx="371">
                  <c:v>2658</c:v>
                </c:pt>
                <c:pt idx="372">
                  <c:v>2660</c:v>
                </c:pt>
                <c:pt idx="373">
                  <c:v>2664</c:v>
                </c:pt>
                <c:pt idx="374">
                  <c:v>2673</c:v>
                </c:pt>
                <c:pt idx="375">
                  <c:v>2688</c:v>
                </c:pt>
                <c:pt idx="376">
                  <c:v>2703</c:v>
                </c:pt>
                <c:pt idx="377">
                  <c:v>2710</c:v>
                </c:pt>
                <c:pt idx="378">
                  <c:v>2724</c:v>
                </c:pt>
                <c:pt idx="379">
                  <c:v>2728</c:v>
                </c:pt>
                <c:pt idx="380">
                  <c:v>2757</c:v>
                </c:pt>
                <c:pt idx="381">
                  <c:v>2762</c:v>
                </c:pt>
                <c:pt idx="382">
                  <c:v>2767</c:v>
                </c:pt>
                <c:pt idx="383">
                  <c:v>2770</c:v>
                </c:pt>
                <c:pt idx="384">
                  <c:v>2772</c:v>
                </c:pt>
                <c:pt idx="385">
                  <c:v>2773</c:v>
                </c:pt>
                <c:pt idx="386">
                  <c:v>2776</c:v>
                </c:pt>
                <c:pt idx="387">
                  <c:v>2790</c:v>
                </c:pt>
                <c:pt idx="388">
                  <c:v>2792</c:v>
                </c:pt>
                <c:pt idx="389">
                  <c:v>2800</c:v>
                </c:pt>
                <c:pt idx="390">
                  <c:v>2804</c:v>
                </c:pt>
                <c:pt idx="391">
                  <c:v>2810</c:v>
                </c:pt>
                <c:pt idx="392">
                  <c:v>2821</c:v>
                </c:pt>
                <c:pt idx="393">
                  <c:v>2829</c:v>
                </c:pt>
                <c:pt idx="394">
                  <c:v>2833</c:v>
                </c:pt>
                <c:pt idx="395">
                  <c:v>2841</c:v>
                </c:pt>
                <c:pt idx="396">
                  <c:v>2845</c:v>
                </c:pt>
                <c:pt idx="397">
                  <c:v>2858</c:v>
                </c:pt>
                <c:pt idx="398">
                  <c:v>2866</c:v>
                </c:pt>
                <c:pt idx="399">
                  <c:v>2879</c:v>
                </c:pt>
                <c:pt idx="400">
                  <c:v>2882</c:v>
                </c:pt>
                <c:pt idx="401">
                  <c:v>2883</c:v>
                </c:pt>
                <c:pt idx="402">
                  <c:v>2886</c:v>
                </c:pt>
                <c:pt idx="403">
                  <c:v>2897</c:v>
                </c:pt>
                <c:pt idx="404">
                  <c:v>2907</c:v>
                </c:pt>
                <c:pt idx="405">
                  <c:v>2909</c:v>
                </c:pt>
                <c:pt idx="406">
                  <c:v>2916</c:v>
                </c:pt>
                <c:pt idx="407">
                  <c:v>2919</c:v>
                </c:pt>
                <c:pt idx="408">
                  <c:v>2936</c:v>
                </c:pt>
                <c:pt idx="409">
                  <c:v>2945</c:v>
                </c:pt>
                <c:pt idx="410">
                  <c:v>2946</c:v>
                </c:pt>
                <c:pt idx="411">
                  <c:v>2948</c:v>
                </c:pt>
                <c:pt idx="412">
                  <c:v>2953</c:v>
                </c:pt>
                <c:pt idx="413">
                  <c:v>2967</c:v>
                </c:pt>
                <c:pt idx="414">
                  <c:v>2986</c:v>
                </c:pt>
                <c:pt idx="415">
                  <c:v>2989</c:v>
                </c:pt>
                <c:pt idx="416">
                  <c:v>3007</c:v>
                </c:pt>
                <c:pt idx="417">
                  <c:v>3021</c:v>
                </c:pt>
                <c:pt idx="418">
                  <c:v>3029</c:v>
                </c:pt>
                <c:pt idx="419">
                  <c:v>3036</c:v>
                </c:pt>
                <c:pt idx="420">
                  <c:v>3039</c:v>
                </c:pt>
                <c:pt idx="421">
                  <c:v>3040</c:v>
                </c:pt>
                <c:pt idx="422">
                  <c:v>3052</c:v>
                </c:pt>
                <c:pt idx="423">
                  <c:v>3054</c:v>
                </c:pt>
                <c:pt idx="424">
                  <c:v>3070</c:v>
                </c:pt>
                <c:pt idx="425">
                  <c:v>3088</c:v>
                </c:pt>
                <c:pt idx="426">
                  <c:v>3090</c:v>
                </c:pt>
                <c:pt idx="427">
                  <c:v>3091</c:v>
                </c:pt>
                <c:pt idx="428">
                  <c:v>3121</c:v>
                </c:pt>
                <c:pt idx="429">
                  <c:v>3123</c:v>
                </c:pt>
                <c:pt idx="430">
                  <c:v>3128</c:v>
                </c:pt>
                <c:pt idx="431">
                  <c:v>3142</c:v>
                </c:pt>
                <c:pt idx="432">
                  <c:v>3148</c:v>
                </c:pt>
                <c:pt idx="433">
                  <c:v>3150</c:v>
                </c:pt>
                <c:pt idx="434">
                  <c:v>3156</c:v>
                </c:pt>
                <c:pt idx="435">
                  <c:v>3163</c:v>
                </c:pt>
                <c:pt idx="436">
                  <c:v>3169</c:v>
                </c:pt>
                <c:pt idx="437">
                  <c:v>3170</c:v>
                </c:pt>
                <c:pt idx="438">
                  <c:v>3172</c:v>
                </c:pt>
                <c:pt idx="439">
                  <c:v>3178</c:v>
                </c:pt>
                <c:pt idx="440">
                  <c:v>3180</c:v>
                </c:pt>
                <c:pt idx="441">
                  <c:v>3186</c:v>
                </c:pt>
                <c:pt idx="442">
                  <c:v>3192</c:v>
                </c:pt>
                <c:pt idx="443">
                  <c:v>3216</c:v>
                </c:pt>
                <c:pt idx="444">
                  <c:v>3221</c:v>
                </c:pt>
                <c:pt idx="445">
                  <c:v>3225</c:v>
                </c:pt>
                <c:pt idx="446">
                  <c:v>3226</c:v>
                </c:pt>
                <c:pt idx="447">
                  <c:v>3227</c:v>
                </c:pt>
                <c:pt idx="448">
                  <c:v>3230</c:v>
                </c:pt>
                <c:pt idx="449">
                  <c:v>3234</c:v>
                </c:pt>
                <c:pt idx="450">
                  <c:v>3246</c:v>
                </c:pt>
                <c:pt idx="451">
                  <c:v>3269</c:v>
                </c:pt>
                <c:pt idx="452">
                  <c:v>3271</c:v>
                </c:pt>
                <c:pt idx="453">
                  <c:v>3279</c:v>
                </c:pt>
                <c:pt idx="454">
                  <c:v>3281</c:v>
                </c:pt>
                <c:pt idx="455">
                  <c:v>3291</c:v>
                </c:pt>
                <c:pt idx="456">
                  <c:v>3295</c:v>
                </c:pt>
                <c:pt idx="457">
                  <c:v>3297</c:v>
                </c:pt>
                <c:pt idx="458">
                  <c:v>3303</c:v>
                </c:pt>
                <c:pt idx="459">
                  <c:v>3313</c:v>
                </c:pt>
                <c:pt idx="460">
                  <c:v>3321</c:v>
                </c:pt>
                <c:pt idx="461">
                  <c:v>3324</c:v>
                </c:pt>
                <c:pt idx="462">
                  <c:v>3328</c:v>
                </c:pt>
                <c:pt idx="463">
                  <c:v>3331</c:v>
                </c:pt>
                <c:pt idx="464">
                  <c:v>3333</c:v>
                </c:pt>
                <c:pt idx="465">
                  <c:v>3335</c:v>
                </c:pt>
                <c:pt idx="466">
                  <c:v>3351</c:v>
                </c:pt>
                <c:pt idx="467">
                  <c:v>3358</c:v>
                </c:pt>
                <c:pt idx="468">
                  <c:v>3361</c:v>
                </c:pt>
                <c:pt idx="469">
                  <c:v>3362</c:v>
                </c:pt>
                <c:pt idx="470">
                  <c:v>3366</c:v>
                </c:pt>
                <c:pt idx="471">
                  <c:v>3368</c:v>
                </c:pt>
                <c:pt idx="472">
                  <c:v>3387</c:v>
                </c:pt>
                <c:pt idx="473">
                  <c:v>3421</c:v>
                </c:pt>
                <c:pt idx="474">
                  <c:v>3445</c:v>
                </c:pt>
                <c:pt idx="475">
                  <c:v>3446</c:v>
                </c:pt>
                <c:pt idx="476">
                  <c:v>3450</c:v>
                </c:pt>
                <c:pt idx="477">
                  <c:v>3458</c:v>
                </c:pt>
                <c:pt idx="478">
                  <c:v>3466</c:v>
                </c:pt>
                <c:pt idx="479">
                  <c:v>3469</c:v>
                </c:pt>
                <c:pt idx="480">
                  <c:v>3490</c:v>
                </c:pt>
                <c:pt idx="481">
                  <c:v>3494</c:v>
                </c:pt>
                <c:pt idx="482">
                  <c:v>3497</c:v>
                </c:pt>
                <c:pt idx="483">
                  <c:v>3500</c:v>
                </c:pt>
                <c:pt idx="484">
                  <c:v>3502</c:v>
                </c:pt>
                <c:pt idx="485">
                  <c:v>3515</c:v>
                </c:pt>
                <c:pt idx="486">
                  <c:v>3520</c:v>
                </c:pt>
                <c:pt idx="487">
                  <c:v>3521</c:v>
                </c:pt>
                <c:pt idx="488">
                  <c:v>3525</c:v>
                </c:pt>
                <c:pt idx="489">
                  <c:v>3531</c:v>
                </c:pt>
                <c:pt idx="490">
                  <c:v>3535</c:v>
                </c:pt>
                <c:pt idx="491">
                  <c:v>3538</c:v>
                </c:pt>
                <c:pt idx="492">
                  <c:v>3553</c:v>
                </c:pt>
                <c:pt idx="493">
                  <c:v>3560</c:v>
                </c:pt>
                <c:pt idx="494">
                  <c:v>3562</c:v>
                </c:pt>
                <c:pt idx="495">
                  <c:v>3563</c:v>
                </c:pt>
                <c:pt idx="496">
                  <c:v>3565</c:v>
                </c:pt>
                <c:pt idx="497">
                  <c:v>3567</c:v>
                </c:pt>
                <c:pt idx="498">
                  <c:v>3568</c:v>
                </c:pt>
                <c:pt idx="499">
                  <c:v>3572</c:v>
                </c:pt>
                <c:pt idx="500">
                  <c:v>3590</c:v>
                </c:pt>
                <c:pt idx="501">
                  <c:v>3591</c:v>
                </c:pt>
                <c:pt idx="502">
                  <c:v>3597</c:v>
                </c:pt>
                <c:pt idx="503">
                  <c:v>3616</c:v>
                </c:pt>
                <c:pt idx="504">
                  <c:v>3629</c:v>
                </c:pt>
                <c:pt idx="505">
                  <c:v>3632</c:v>
                </c:pt>
                <c:pt idx="506">
                  <c:v>3634</c:v>
                </c:pt>
                <c:pt idx="507">
                  <c:v>3637</c:v>
                </c:pt>
                <c:pt idx="508">
                  <c:v>3654</c:v>
                </c:pt>
                <c:pt idx="509">
                  <c:v>3683</c:v>
                </c:pt>
                <c:pt idx="510">
                  <c:v>3684</c:v>
                </c:pt>
                <c:pt idx="511">
                  <c:v>3686</c:v>
                </c:pt>
                <c:pt idx="512">
                  <c:v>3688</c:v>
                </c:pt>
                <c:pt idx="513">
                  <c:v>3690</c:v>
                </c:pt>
                <c:pt idx="514">
                  <c:v>3701</c:v>
                </c:pt>
                <c:pt idx="515">
                  <c:v>3718</c:v>
                </c:pt>
                <c:pt idx="516">
                  <c:v>3725</c:v>
                </c:pt>
                <c:pt idx="517">
                  <c:v>3731</c:v>
                </c:pt>
                <c:pt idx="518">
                  <c:v>3749</c:v>
                </c:pt>
                <c:pt idx="519">
                  <c:v>3755</c:v>
                </c:pt>
                <c:pt idx="520">
                  <c:v>3757</c:v>
                </c:pt>
                <c:pt idx="521">
                  <c:v>3770</c:v>
                </c:pt>
                <c:pt idx="522">
                  <c:v>3774</c:v>
                </c:pt>
                <c:pt idx="523">
                  <c:v>3775</c:v>
                </c:pt>
                <c:pt idx="524">
                  <c:v>3776</c:v>
                </c:pt>
                <c:pt idx="525">
                  <c:v>3791</c:v>
                </c:pt>
                <c:pt idx="526">
                  <c:v>3795</c:v>
                </c:pt>
                <c:pt idx="527">
                  <c:v>3796</c:v>
                </c:pt>
                <c:pt idx="528">
                  <c:v>3798</c:v>
                </c:pt>
                <c:pt idx="529">
                  <c:v>3804</c:v>
                </c:pt>
                <c:pt idx="530">
                  <c:v>3813</c:v>
                </c:pt>
                <c:pt idx="531">
                  <c:v>3817</c:v>
                </c:pt>
                <c:pt idx="532">
                  <c:v>3827</c:v>
                </c:pt>
                <c:pt idx="533">
                  <c:v>3854</c:v>
                </c:pt>
                <c:pt idx="534">
                  <c:v>3866</c:v>
                </c:pt>
                <c:pt idx="535">
                  <c:v>3878</c:v>
                </c:pt>
                <c:pt idx="536">
                  <c:v>3897</c:v>
                </c:pt>
                <c:pt idx="537">
                  <c:v>3906</c:v>
                </c:pt>
                <c:pt idx="538">
                  <c:v>3910</c:v>
                </c:pt>
                <c:pt idx="539">
                  <c:v>3918</c:v>
                </c:pt>
                <c:pt idx="540">
                  <c:v>3934</c:v>
                </c:pt>
                <c:pt idx="541">
                  <c:v>3939</c:v>
                </c:pt>
                <c:pt idx="542">
                  <c:v>3945</c:v>
                </c:pt>
                <c:pt idx="543">
                  <c:v>3948</c:v>
                </c:pt>
                <c:pt idx="544">
                  <c:v>3950</c:v>
                </c:pt>
                <c:pt idx="545">
                  <c:v>3964</c:v>
                </c:pt>
                <c:pt idx="546">
                  <c:v>3968</c:v>
                </c:pt>
                <c:pt idx="547">
                  <c:v>3979</c:v>
                </c:pt>
                <c:pt idx="548">
                  <c:v>3992</c:v>
                </c:pt>
                <c:pt idx="549">
                  <c:v>3994</c:v>
                </c:pt>
                <c:pt idx="550">
                  <c:v>4020</c:v>
                </c:pt>
                <c:pt idx="551">
                  <c:v>4023</c:v>
                </c:pt>
                <c:pt idx="552">
                  <c:v>4039</c:v>
                </c:pt>
                <c:pt idx="553">
                  <c:v>4063</c:v>
                </c:pt>
                <c:pt idx="554">
                  <c:v>4075</c:v>
                </c:pt>
                <c:pt idx="555">
                  <c:v>4085</c:v>
                </c:pt>
                <c:pt idx="556">
                  <c:v>4105</c:v>
                </c:pt>
                <c:pt idx="557">
                  <c:v>4111</c:v>
                </c:pt>
                <c:pt idx="558">
                  <c:v>4128</c:v>
                </c:pt>
                <c:pt idx="559">
                  <c:v>4131</c:v>
                </c:pt>
                <c:pt idx="560">
                  <c:v>4136</c:v>
                </c:pt>
                <c:pt idx="561">
                  <c:v>4142</c:v>
                </c:pt>
                <c:pt idx="562">
                  <c:v>4146</c:v>
                </c:pt>
                <c:pt idx="563">
                  <c:v>4152</c:v>
                </c:pt>
                <c:pt idx="564">
                  <c:v>4153</c:v>
                </c:pt>
                <c:pt idx="565">
                  <c:v>4156</c:v>
                </c:pt>
                <c:pt idx="566">
                  <c:v>4157</c:v>
                </c:pt>
                <c:pt idx="567">
                  <c:v>4158</c:v>
                </c:pt>
                <c:pt idx="568">
                  <c:v>4162</c:v>
                </c:pt>
                <c:pt idx="569">
                  <c:v>4204</c:v>
                </c:pt>
                <c:pt idx="570">
                  <c:v>4216</c:v>
                </c:pt>
                <c:pt idx="571">
                  <c:v>4221</c:v>
                </c:pt>
                <c:pt idx="572">
                  <c:v>4227</c:v>
                </c:pt>
                <c:pt idx="573">
                  <c:v>4235</c:v>
                </c:pt>
                <c:pt idx="574">
                  <c:v>4239</c:v>
                </c:pt>
                <c:pt idx="575">
                  <c:v>4241</c:v>
                </c:pt>
                <c:pt idx="576">
                  <c:v>4244</c:v>
                </c:pt>
                <c:pt idx="577">
                  <c:v>4250</c:v>
                </c:pt>
                <c:pt idx="578">
                  <c:v>4255</c:v>
                </c:pt>
                <c:pt idx="579">
                  <c:v>4256</c:v>
                </c:pt>
                <c:pt idx="580">
                  <c:v>4286</c:v>
                </c:pt>
                <c:pt idx="581">
                  <c:v>4293</c:v>
                </c:pt>
                <c:pt idx="582">
                  <c:v>4312</c:v>
                </c:pt>
                <c:pt idx="583">
                  <c:v>4315</c:v>
                </c:pt>
                <c:pt idx="584">
                  <c:v>4318</c:v>
                </c:pt>
                <c:pt idx="585">
                  <c:v>4321</c:v>
                </c:pt>
                <c:pt idx="586">
                  <c:v>4325</c:v>
                </c:pt>
                <c:pt idx="587">
                  <c:v>4342</c:v>
                </c:pt>
                <c:pt idx="588">
                  <c:v>4343</c:v>
                </c:pt>
                <c:pt idx="589">
                  <c:v>4370</c:v>
                </c:pt>
                <c:pt idx="590">
                  <c:v>4386</c:v>
                </c:pt>
                <c:pt idx="591">
                  <c:v>4395</c:v>
                </c:pt>
                <c:pt idx="592">
                  <c:v>4405</c:v>
                </c:pt>
                <c:pt idx="593">
                  <c:v>4411</c:v>
                </c:pt>
                <c:pt idx="594">
                  <c:v>4430</c:v>
                </c:pt>
                <c:pt idx="595">
                  <c:v>4444</c:v>
                </c:pt>
                <c:pt idx="596">
                  <c:v>4446</c:v>
                </c:pt>
                <c:pt idx="597">
                  <c:v>4452</c:v>
                </c:pt>
                <c:pt idx="598">
                  <c:v>4463</c:v>
                </c:pt>
                <c:pt idx="599">
                  <c:v>4468</c:v>
                </c:pt>
                <c:pt idx="600">
                  <c:v>4473</c:v>
                </c:pt>
                <c:pt idx="601">
                  <c:v>4477</c:v>
                </c:pt>
                <c:pt idx="602">
                  <c:v>4483</c:v>
                </c:pt>
                <c:pt idx="603">
                  <c:v>4484</c:v>
                </c:pt>
                <c:pt idx="604">
                  <c:v>4488</c:v>
                </c:pt>
                <c:pt idx="605">
                  <c:v>4489</c:v>
                </c:pt>
                <c:pt idx="606">
                  <c:v>4503</c:v>
                </c:pt>
                <c:pt idx="607">
                  <c:v>4510</c:v>
                </c:pt>
                <c:pt idx="608">
                  <c:v>4511</c:v>
                </c:pt>
                <c:pt idx="609">
                  <c:v>4513</c:v>
                </c:pt>
                <c:pt idx="610">
                  <c:v>4514</c:v>
                </c:pt>
                <c:pt idx="611">
                  <c:v>4516</c:v>
                </c:pt>
                <c:pt idx="612">
                  <c:v>4561</c:v>
                </c:pt>
                <c:pt idx="613">
                  <c:v>4578</c:v>
                </c:pt>
                <c:pt idx="614">
                  <c:v>4582</c:v>
                </c:pt>
                <c:pt idx="615">
                  <c:v>4599</c:v>
                </c:pt>
                <c:pt idx="616">
                  <c:v>4604</c:v>
                </c:pt>
                <c:pt idx="617">
                  <c:v>4610</c:v>
                </c:pt>
                <c:pt idx="618">
                  <c:v>4612</c:v>
                </c:pt>
                <c:pt idx="619">
                  <c:v>4618</c:v>
                </c:pt>
                <c:pt idx="620">
                  <c:v>4622</c:v>
                </c:pt>
                <c:pt idx="621">
                  <c:v>4623</c:v>
                </c:pt>
                <c:pt idx="622">
                  <c:v>4629</c:v>
                </c:pt>
                <c:pt idx="623">
                  <c:v>4632</c:v>
                </c:pt>
                <c:pt idx="624">
                  <c:v>4650</c:v>
                </c:pt>
                <c:pt idx="625">
                  <c:v>4686</c:v>
                </c:pt>
                <c:pt idx="626">
                  <c:v>4689</c:v>
                </c:pt>
                <c:pt idx="627">
                  <c:v>4695</c:v>
                </c:pt>
                <c:pt idx="628">
                  <c:v>4724</c:v>
                </c:pt>
                <c:pt idx="629">
                  <c:v>4726</c:v>
                </c:pt>
                <c:pt idx="630">
                  <c:v>4768</c:v>
                </c:pt>
                <c:pt idx="631">
                  <c:v>4771</c:v>
                </c:pt>
                <c:pt idx="632">
                  <c:v>4776</c:v>
                </c:pt>
                <c:pt idx="633">
                  <c:v>4777</c:v>
                </c:pt>
                <c:pt idx="634">
                  <c:v>4793</c:v>
                </c:pt>
                <c:pt idx="635">
                  <c:v>4794</c:v>
                </c:pt>
                <c:pt idx="636">
                  <c:v>4797</c:v>
                </c:pt>
                <c:pt idx="637">
                  <c:v>4803</c:v>
                </c:pt>
                <c:pt idx="638">
                  <c:v>4804</c:v>
                </c:pt>
                <c:pt idx="639">
                  <c:v>4806</c:v>
                </c:pt>
                <c:pt idx="640">
                  <c:v>4820</c:v>
                </c:pt>
                <c:pt idx="641">
                  <c:v>4822</c:v>
                </c:pt>
                <c:pt idx="642">
                  <c:v>4827</c:v>
                </c:pt>
                <c:pt idx="643">
                  <c:v>4836</c:v>
                </c:pt>
                <c:pt idx="644">
                  <c:v>4840</c:v>
                </c:pt>
                <c:pt idx="645">
                  <c:v>4850</c:v>
                </c:pt>
                <c:pt idx="646">
                  <c:v>4895</c:v>
                </c:pt>
                <c:pt idx="647">
                  <c:v>4901</c:v>
                </c:pt>
                <c:pt idx="648">
                  <c:v>4903</c:v>
                </c:pt>
                <c:pt idx="649">
                  <c:v>4904</c:v>
                </c:pt>
                <c:pt idx="650">
                  <c:v>4905</c:v>
                </c:pt>
                <c:pt idx="651">
                  <c:v>4908</c:v>
                </c:pt>
                <c:pt idx="652">
                  <c:v>4909</c:v>
                </c:pt>
                <c:pt idx="653">
                  <c:v>4911</c:v>
                </c:pt>
                <c:pt idx="654">
                  <c:v>4917</c:v>
                </c:pt>
                <c:pt idx="655">
                  <c:v>4957</c:v>
                </c:pt>
                <c:pt idx="656">
                  <c:v>4963</c:v>
                </c:pt>
                <c:pt idx="657">
                  <c:v>4968</c:v>
                </c:pt>
                <c:pt idx="658">
                  <c:v>4974</c:v>
                </c:pt>
                <c:pt idx="659">
                  <c:v>4985</c:v>
                </c:pt>
                <c:pt idx="660">
                  <c:v>5013</c:v>
                </c:pt>
                <c:pt idx="661">
                  <c:v>5014</c:v>
                </c:pt>
                <c:pt idx="662">
                  <c:v>5026</c:v>
                </c:pt>
                <c:pt idx="663">
                  <c:v>5028</c:v>
                </c:pt>
                <c:pt idx="664">
                  <c:v>5030</c:v>
                </c:pt>
                <c:pt idx="665">
                  <c:v>5032</c:v>
                </c:pt>
                <c:pt idx="666">
                  <c:v>5034</c:v>
                </c:pt>
                <c:pt idx="667">
                  <c:v>5036</c:v>
                </c:pt>
                <c:pt idx="668">
                  <c:v>5052</c:v>
                </c:pt>
                <c:pt idx="669">
                  <c:v>5055</c:v>
                </c:pt>
                <c:pt idx="670">
                  <c:v>5078</c:v>
                </c:pt>
                <c:pt idx="671">
                  <c:v>5080</c:v>
                </c:pt>
                <c:pt idx="672">
                  <c:v>5086</c:v>
                </c:pt>
                <c:pt idx="673">
                  <c:v>5096</c:v>
                </c:pt>
                <c:pt idx="674">
                  <c:v>5097</c:v>
                </c:pt>
                <c:pt idx="675">
                  <c:v>5098</c:v>
                </c:pt>
                <c:pt idx="676">
                  <c:v>5106</c:v>
                </c:pt>
                <c:pt idx="677">
                  <c:v>5108</c:v>
                </c:pt>
                <c:pt idx="678">
                  <c:v>5115</c:v>
                </c:pt>
                <c:pt idx="679">
                  <c:v>5143</c:v>
                </c:pt>
                <c:pt idx="680">
                  <c:v>5151</c:v>
                </c:pt>
                <c:pt idx="681">
                  <c:v>5164</c:v>
                </c:pt>
                <c:pt idx="682">
                  <c:v>5170</c:v>
                </c:pt>
                <c:pt idx="683">
                  <c:v>5173</c:v>
                </c:pt>
                <c:pt idx="684">
                  <c:v>5181</c:v>
                </c:pt>
                <c:pt idx="685">
                  <c:v>5188</c:v>
                </c:pt>
                <c:pt idx="686">
                  <c:v>5189</c:v>
                </c:pt>
                <c:pt idx="687">
                  <c:v>5194</c:v>
                </c:pt>
                <c:pt idx="688">
                  <c:v>5210</c:v>
                </c:pt>
                <c:pt idx="689">
                  <c:v>5211</c:v>
                </c:pt>
                <c:pt idx="690">
                  <c:v>5214</c:v>
                </c:pt>
                <c:pt idx="691">
                  <c:v>5215</c:v>
                </c:pt>
                <c:pt idx="692">
                  <c:v>5233</c:v>
                </c:pt>
                <c:pt idx="693">
                  <c:v>5236</c:v>
                </c:pt>
                <c:pt idx="694">
                  <c:v>5245</c:v>
                </c:pt>
                <c:pt idx="695">
                  <c:v>5252</c:v>
                </c:pt>
                <c:pt idx="696">
                  <c:v>5256</c:v>
                </c:pt>
                <c:pt idx="697">
                  <c:v>5259</c:v>
                </c:pt>
                <c:pt idx="698">
                  <c:v>5261</c:v>
                </c:pt>
                <c:pt idx="699">
                  <c:v>5288</c:v>
                </c:pt>
                <c:pt idx="700">
                  <c:v>5292</c:v>
                </c:pt>
                <c:pt idx="701">
                  <c:v>5310</c:v>
                </c:pt>
                <c:pt idx="702">
                  <c:v>5317</c:v>
                </c:pt>
                <c:pt idx="703">
                  <c:v>5319</c:v>
                </c:pt>
                <c:pt idx="704">
                  <c:v>5324</c:v>
                </c:pt>
                <c:pt idx="705">
                  <c:v>5325</c:v>
                </c:pt>
                <c:pt idx="706">
                  <c:v>5330</c:v>
                </c:pt>
                <c:pt idx="707">
                  <c:v>5339</c:v>
                </c:pt>
                <c:pt idx="708">
                  <c:v>5343</c:v>
                </c:pt>
                <c:pt idx="709">
                  <c:v>5362</c:v>
                </c:pt>
                <c:pt idx="710">
                  <c:v>5367</c:v>
                </c:pt>
                <c:pt idx="711">
                  <c:v>5368</c:v>
                </c:pt>
                <c:pt idx="712">
                  <c:v>5369</c:v>
                </c:pt>
                <c:pt idx="713">
                  <c:v>5372</c:v>
                </c:pt>
                <c:pt idx="714">
                  <c:v>5387</c:v>
                </c:pt>
                <c:pt idx="715">
                  <c:v>5400</c:v>
                </c:pt>
                <c:pt idx="716">
                  <c:v>5402</c:v>
                </c:pt>
                <c:pt idx="717">
                  <c:v>5412</c:v>
                </c:pt>
                <c:pt idx="718">
                  <c:v>5413</c:v>
                </c:pt>
                <c:pt idx="719">
                  <c:v>5419</c:v>
                </c:pt>
                <c:pt idx="720">
                  <c:v>5423</c:v>
                </c:pt>
                <c:pt idx="721">
                  <c:v>5440</c:v>
                </c:pt>
                <c:pt idx="722">
                  <c:v>5454</c:v>
                </c:pt>
                <c:pt idx="723">
                  <c:v>5457</c:v>
                </c:pt>
                <c:pt idx="724">
                  <c:v>5461</c:v>
                </c:pt>
                <c:pt idx="725">
                  <c:v>5462</c:v>
                </c:pt>
                <c:pt idx="726">
                  <c:v>5463</c:v>
                </c:pt>
                <c:pt idx="727">
                  <c:v>5469</c:v>
                </c:pt>
                <c:pt idx="728">
                  <c:v>5471</c:v>
                </c:pt>
                <c:pt idx="729">
                  <c:v>5472</c:v>
                </c:pt>
                <c:pt idx="730">
                  <c:v>5477</c:v>
                </c:pt>
                <c:pt idx="731">
                  <c:v>5490</c:v>
                </c:pt>
                <c:pt idx="732">
                  <c:v>5492</c:v>
                </c:pt>
                <c:pt idx="733">
                  <c:v>5493</c:v>
                </c:pt>
                <c:pt idx="734">
                  <c:v>5504</c:v>
                </c:pt>
                <c:pt idx="735">
                  <c:v>5522</c:v>
                </c:pt>
                <c:pt idx="736">
                  <c:v>5523</c:v>
                </c:pt>
                <c:pt idx="737">
                  <c:v>5543</c:v>
                </c:pt>
                <c:pt idx="738">
                  <c:v>5552</c:v>
                </c:pt>
                <c:pt idx="739">
                  <c:v>5561</c:v>
                </c:pt>
                <c:pt idx="740">
                  <c:v>5585</c:v>
                </c:pt>
                <c:pt idx="741">
                  <c:v>5588</c:v>
                </c:pt>
                <c:pt idx="742">
                  <c:v>5596</c:v>
                </c:pt>
                <c:pt idx="743">
                  <c:v>5603</c:v>
                </c:pt>
                <c:pt idx="744">
                  <c:v>5604</c:v>
                </c:pt>
                <c:pt idx="745">
                  <c:v>5613</c:v>
                </c:pt>
                <c:pt idx="746">
                  <c:v>5629</c:v>
                </c:pt>
                <c:pt idx="747">
                  <c:v>5632</c:v>
                </c:pt>
                <c:pt idx="748">
                  <c:v>5650</c:v>
                </c:pt>
                <c:pt idx="749">
                  <c:v>5673</c:v>
                </c:pt>
                <c:pt idx="750">
                  <c:v>5674</c:v>
                </c:pt>
                <c:pt idx="751">
                  <c:v>5704</c:v>
                </c:pt>
                <c:pt idx="752">
                  <c:v>5745</c:v>
                </c:pt>
                <c:pt idx="753">
                  <c:v>5749</c:v>
                </c:pt>
                <c:pt idx="754">
                  <c:v>5752</c:v>
                </c:pt>
                <c:pt idx="755">
                  <c:v>5756</c:v>
                </c:pt>
                <c:pt idx="756">
                  <c:v>5766</c:v>
                </c:pt>
                <c:pt idx="757">
                  <c:v>5784</c:v>
                </c:pt>
                <c:pt idx="758">
                  <c:v>5795</c:v>
                </c:pt>
                <c:pt idx="759">
                  <c:v>5807</c:v>
                </c:pt>
                <c:pt idx="760">
                  <c:v>5821</c:v>
                </c:pt>
                <c:pt idx="761">
                  <c:v>5826</c:v>
                </c:pt>
                <c:pt idx="762">
                  <c:v>5830</c:v>
                </c:pt>
                <c:pt idx="763">
                  <c:v>5843</c:v>
                </c:pt>
                <c:pt idx="764">
                  <c:v>5847</c:v>
                </c:pt>
                <c:pt idx="765">
                  <c:v>5852</c:v>
                </c:pt>
                <c:pt idx="766">
                  <c:v>5862</c:v>
                </c:pt>
                <c:pt idx="767">
                  <c:v>5866</c:v>
                </c:pt>
                <c:pt idx="768">
                  <c:v>5875</c:v>
                </c:pt>
                <c:pt idx="769">
                  <c:v>5877</c:v>
                </c:pt>
                <c:pt idx="770">
                  <c:v>5879</c:v>
                </c:pt>
                <c:pt idx="771">
                  <c:v>5886</c:v>
                </c:pt>
                <c:pt idx="772">
                  <c:v>5889</c:v>
                </c:pt>
                <c:pt idx="773">
                  <c:v>5890</c:v>
                </c:pt>
                <c:pt idx="774">
                  <c:v>5897</c:v>
                </c:pt>
                <c:pt idx="775">
                  <c:v>5906</c:v>
                </c:pt>
                <c:pt idx="776">
                  <c:v>5908</c:v>
                </c:pt>
                <c:pt idx="777">
                  <c:v>5911</c:v>
                </c:pt>
                <c:pt idx="778">
                  <c:v>5924</c:v>
                </c:pt>
                <c:pt idx="779">
                  <c:v>5947</c:v>
                </c:pt>
                <c:pt idx="780">
                  <c:v>5960</c:v>
                </c:pt>
                <c:pt idx="781">
                  <c:v>5970</c:v>
                </c:pt>
                <c:pt idx="782">
                  <c:v>5974</c:v>
                </c:pt>
                <c:pt idx="783">
                  <c:v>5981</c:v>
                </c:pt>
                <c:pt idx="784">
                  <c:v>5986</c:v>
                </c:pt>
                <c:pt idx="785">
                  <c:v>5996</c:v>
                </c:pt>
                <c:pt idx="786">
                  <c:v>5998</c:v>
                </c:pt>
                <c:pt idx="787">
                  <c:v>6001</c:v>
                </c:pt>
                <c:pt idx="788">
                  <c:v>6006</c:v>
                </c:pt>
                <c:pt idx="789">
                  <c:v>6016</c:v>
                </c:pt>
                <c:pt idx="790">
                  <c:v>6021</c:v>
                </c:pt>
                <c:pt idx="791">
                  <c:v>6035</c:v>
                </c:pt>
                <c:pt idx="792">
                  <c:v>6039</c:v>
                </c:pt>
                <c:pt idx="793">
                  <c:v>6041</c:v>
                </c:pt>
                <c:pt idx="794">
                  <c:v>6046</c:v>
                </c:pt>
                <c:pt idx="795">
                  <c:v>6050</c:v>
                </c:pt>
                <c:pt idx="796">
                  <c:v>6051</c:v>
                </c:pt>
                <c:pt idx="797">
                  <c:v>6054</c:v>
                </c:pt>
                <c:pt idx="798">
                  <c:v>6059</c:v>
                </c:pt>
                <c:pt idx="799">
                  <c:v>6070</c:v>
                </c:pt>
                <c:pt idx="800">
                  <c:v>6075</c:v>
                </c:pt>
                <c:pt idx="801">
                  <c:v>6077</c:v>
                </c:pt>
                <c:pt idx="802">
                  <c:v>6079</c:v>
                </c:pt>
                <c:pt idx="803">
                  <c:v>6092</c:v>
                </c:pt>
                <c:pt idx="804">
                  <c:v>6121</c:v>
                </c:pt>
                <c:pt idx="805">
                  <c:v>6152</c:v>
                </c:pt>
                <c:pt idx="806">
                  <c:v>6160</c:v>
                </c:pt>
                <c:pt idx="807">
                  <c:v>6170</c:v>
                </c:pt>
                <c:pt idx="808">
                  <c:v>6176</c:v>
                </c:pt>
                <c:pt idx="809">
                  <c:v>6188</c:v>
                </c:pt>
                <c:pt idx="810">
                  <c:v>6194</c:v>
                </c:pt>
                <c:pt idx="811">
                  <c:v>6197</c:v>
                </c:pt>
                <c:pt idx="812">
                  <c:v>6204</c:v>
                </c:pt>
                <c:pt idx="813">
                  <c:v>6208</c:v>
                </c:pt>
                <c:pt idx="814">
                  <c:v>6211</c:v>
                </c:pt>
                <c:pt idx="815">
                  <c:v>6220</c:v>
                </c:pt>
                <c:pt idx="816">
                  <c:v>6230</c:v>
                </c:pt>
                <c:pt idx="817">
                  <c:v>6255</c:v>
                </c:pt>
                <c:pt idx="818">
                  <c:v>6258</c:v>
                </c:pt>
                <c:pt idx="819">
                  <c:v>6268</c:v>
                </c:pt>
                <c:pt idx="820">
                  <c:v>6283</c:v>
                </c:pt>
                <c:pt idx="821">
                  <c:v>6305</c:v>
                </c:pt>
                <c:pt idx="822">
                  <c:v>6309</c:v>
                </c:pt>
                <c:pt idx="823">
                  <c:v>6333</c:v>
                </c:pt>
                <c:pt idx="824">
                  <c:v>6337</c:v>
                </c:pt>
                <c:pt idx="825">
                  <c:v>6361</c:v>
                </c:pt>
                <c:pt idx="826">
                  <c:v>6369</c:v>
                </c:pt>
                <c:pt idx="827">
                  <c:v>6370</c:v>
                </c:pt>
                <c:pt idx="828">
                  <c:v>6374</c:v>
                </c:pt>
                <c:pt idx="829">
                  <c:v>6376</c:v>
                </c:pt>
                <c:pt idx="830">
                  <c:v>6382</c:v>
                </c:pt>
                <c:pt idx="831">
                  <c:v>6388</c:v>
                </c:pt>
                <c:pt idx="832">
                  <c:v>6390</c:v>
                </c:pt>
                <c:pt idx="833">
                  <c:v>6407</c:v>
                </c:pt>
                <c:pt idx="834">
                  <c:v>6410</c:v>
                </c:pt>
                <c:pt idx="835">
                  <c:v>6413</c:v>
                </c:pt>
                <c:pt idx="836">
                  <c:v>6417</c:v>
                </c:pt>
                <c:pt idx="837">
                  <c:v>6419</c:v>
                </c:pt>
                <c:pt idx="838">
                  <c:v>6420</c:v>
                </c:pt>
                <c:pt idx="839">
                  <c:v>6423</c:v>
                </c:pt>
                <c:pt idx="840">
                  <c:v>6429</c:v>
                </c:pt>
                <c:pt idx="841">
                  <c:v>6437</c:v>
                </c:pt>
                <c:pt idx="842">
                  <c:v>6441</c:v>
                </c:pt>
                <c:pt idx="843">
                  <c:v>6448</c:v>
                </c:pt>
                <c:pt idx="844">
                  <c:v>6474</c:v>
                </c:pt>
                <c:pt idx="845">
                  <c:v>6477</c:v>
                </c:pt>
                <c:pt idx="846">
                  <c:v>6481</c:v>
                </c:pt>
                <c:pt idx="847">
                  <c:v>6482</c:v>
                </c:pt>
                <c:pt idx="848">
                  <c:v>6504</c:v>
                </c:pt>
                <c:pt idx="849">
                  <c:v>6524</c:v>
                </c:pt>
                <c:pt idx="850">
                  <c:v>6545</c:v>
                </c:pt>
                <c:pt idx="851">
                  <c:v>6599</c:v>
                </c:pt>
                <c:pt idx="852">
                  <c:v>6639</c:v>
                </c:pt>
                <c:pt idx="853">
                  <c:v>6642</c:v>
                </c:pt>
                <c:pt idx="854">
                  <c:v>6651</c:v>
                </c:pt>
                <c:pt idx="855">
                  <c:v>6652</c:v>
                </c:pt>
                <c:pt idx="856">
                  <c:v>6667</c:v>
                </c:pt>
                <c:pt idx="857">
                  <c:v>6675</c:v>
                </c:pt>
                <c:pt idx="858">
                  <c:v>6678</c:v>
                </c:pt>
                <c:pt idx="859">
                  <c:v>6680</c:v>
                </c:pt>
                <c:pt idx="860">
                  <c:v>6685</c:v>
                </c:pt>
                <c:pt idx="861">
                  <c:v>6696</c:v>
                </c:pt>
                <c:pt idx="862">
                  <c:v>6715</c:v>
                </c:pt>
                <c:pt idx="863">
                  <c:v>6716</c:v>
                </c:pt>
                <c:pt idx="864">
                  <c:v>6728</c:v>
                </c:pt>
                <c:pt idx="865">
                  <c:v>6735</c:v>
                </c:pt>
                <c:pt idx="866">
                  <c:v>6744</c:v>
                </c:pt>
                <c:pt idx="867">
                  <c:v>6756</c:v>
                </c:pt>
                <c:pt idx="868">
                  <c:v>6758</c:v>
                </c:pt>
                <c:pt idx="869">
                  <c:v>6768</c:v>
                </c:pt>
                <c:pt idx="870">
                  <c:v>6810</c:v>
                </c:pt>
                <c:pt idx="871">
                  <c:v>6814</c:v>
                </c:pt>
                <c:pt idx="872">
                  <c:v>6818</c:v>
                </c:pt>
                <c:pt idx="873">
                  <c:v>6829</c:v>
                </c:pt>
                <c:pt idx="874">
                  <c:v>6834</c:v>
                </c:pt>
                <c:pt idx="875">
                  <c:v>6841</c:v>
                </c:pt>
                <c:pt idx="876">
                  <c:v>6849</c:v>
                </c:pt>
                <c:pt idx="877">
                  <c:v>6862</c:v>
                </c:pt>
                <c:pt idx="878">
                  <c:v>6873</c:v>
                </c:pt>
                <c:pt idx="879">
                  <c:v>6882</c:v>
                </c:pt>
                <c:pt idx="880">
                  <c:v>6894</c:v>
                </c:pt>
                <c:pt idx="881">
                  <c:v>6900</c:v>
                </c:pt>
                <c:pt idx="882">
                  <c:v>6930</c:v>
                </c:pt>
                <c:pt idx="883">
                  <c:v>6959</c:v>
                </c:pt>
                <c:pt idx="884">
                  <c:v>6970</c:v>
                </c:pt>
                <c:pt idx="885">
                  <c:v>6974</c:v>
                </c:pt>
                <c:pt idx="886">
                  <c:v>6989</c:v>
                </c:pt>
                <c:pt idx="887">
                  <c:v>7003</c:v>
                </c:pt>
                <c:pt idx="888">
                  <c:v>7009</c:v>
                </c:pt>
                <c:pt idx="889">
                  <c:v>7016</c:v>
                </c:pt>
                <c:pt idx="890">
                  <c:v>7029</c:v>
                </c:pt>
                <c:pt idx="891">
                  <c:v>7030</c:v>
                </c:pt>
                <c:pt idx="892">
                  <c:v>7036</c:v>
                </c:pt>
                <c:pt idx="893">
                  <c:v>7048</c:v>
                </c:pt>
                <c:pt idx="894">
                  <c:v>7065</c:v>
                </c:pt>
                <c:pt idx="895">
                  <c:v>7080</c:v>
                </c:pt>
                <c:pt idx="896">
                  <c:v>7101</c:v>
                </c:pt>
                <c:pt idx="897">
                  <c:v>7112</c:v>
                </c:pt>
                <c:pt idx="898">
                  <c:v>7132</c:v>
                </c:pt>
                <c:pt idx="899">
                  <c:v>7151</c:v>
                </c:pt>
                <c:pt idx="900">
                  <c:v>7158</c:v>
                </c:pt>
                <c:pt idx="901">
                  <c:v>7194</c:v>
                </c:pt>
                <c:pt idx="902">
                  <c:v>7195</c:v>
                </c:pt>
                <c:pt idx="903">
                  <c:v>7201</c:v>
                </c:pt>
                <c:pt idx="904">
                  <c:v>7203</c:v>
                </c:pt>
                <c:pt idx="905">
                  <c:v>7218</c:v>
                </c:pt>
                <c:pt idx="906">
                  <c:v>7259</c:v>
                </c:pt>
                <c:pt idx="907">
                  <c:v>7271</c:v>
                </c:pt>
                <c:pt idx="908">
                  <c:v>7285</c:v>
                </c:pt>
                <c:pt idx="909">
                  <c:v>7291</c:v>
                </c:pt>
                <c:pt idx="910">
                  <c:v>7293</c:v>
                </c:pt>
                <c:pt idx="911">
                  <c:v>7309</c:v>
                </c:pt>
                <c:pt idx="912">
                  <c:v>7314</c:v>
                </c:pt>
                <c:pt idx="913">
                  <c:v>7319</c:v>
                </c:pt>
                <c:pt idx="914">
                  <c:v>7331</c:v>
                </c:pt>
                <c:pt idx="915">
                  <c:v>7336</c:v>
                </c:pt>
                <c:pt idx="916">
                  <c:v>7340</c:v>
                </c:pt>
                <c:pt idx="917">
                  <c:v>7345</c:v>
                </c:pt>
                <c:pt idx="918">
                  <c:v>7351</c:v>
                </c:pt>
                <c:pt idx="919">
                  <c:v>7363</c:v>
                </c:pt>
                <c:pt idx="920">
                  <c:v>7366</c:v>
                </c:pt>
                <c:pt idx="921">
                  <c:v>7374</c:v>
                </c:pt>
                <c:pt idx="922">
                  <c:v>7375</c:v>
                </c:pt>
                <c:pt idx="923">
                  <c:v>7378</c:v>
                </c:pt>
                <c:pt idx="924">
                  <c:v>7410</c:v>
                </c:pt>
                <c:pt idx="925">
                  <c:v>7418</c:v>
                </c:pt>
                <c:pt idx="926">
                  <c:v>7429</c:v>
                </c:pt>
                <c:pt idx="927">
                  <c:v>7434</c:v>
                </c:pt>
                <c:pt idx="928">
                  <c:v>7435</c:v>
                </c:pt>
                <c:pt idx="929">
                  <c:v>7436</c:v>
                </c:pt>
                <c:pt idx="930">
                  <c:v>7449</c:v>
                </c:pt>
                <c:pt idx="931">
                  <c:v>7454</c:v>
                </c:pt>
                <c:pt idx="932">
                  <c:v>7468</c:v>
                </c:pt>
                <c:pt idx="933">
                  <c:v>7475</c:v>
                </c:pt>
                <c:pt idx="934">
                  <c:v>7479</c:v>
                </c:pt>
                <c:pt idx="935">
                  <c:v>7482</c:v>
                </c:pt>
                <c:pt idx="936">
                  <c:v>7485</c:v>
                </c:pt>
                <c:pt idx="937">
                  <c:v>7493</c:v>
                </c:pt>
                <c:pt idx="938">
                  <c:v>7506</c:v>
                </c:pt>
                <c:pt idx="939">
                  <c:v>7510</c:v>
                </c:pt>
                <c:pt idx="940">
                  <c:v>7516</c:v>
                </c:pt>
                <c:pt idx="941">
                  <c:v>7523</c:v>
                </c:pt>
                <c:pt idx="942">
                  <c:v>7534</c:v>
                </c:pt>
                <c:pt idx="943">
                  <c:v>7551</c:v>
                </c:pt>
                <c:pt idx="944">
                  <c:v>7553</c:v>
                </c:pt>
                <c:pt idx="945">
                  <c:v>7556</c:v>
                </c:pt>
                <c:pt idx="946">
                  <c:v>7559</c:v>
                </c:pt>
                <c:pt idx="947">
                  <c:v>7564</c:v>
                </c:pt>
                <c:pt idx="948">
                  <c:v>7573</c:v>
                </c:pt>
                <c:pt idx="949">
                  <c:v>7580</c:v>
                </c:pt>
                <c:pt idx="950">
                  <c:v>7586</c:v>
                </c:pt>
                <c:pt idx="951">
                  <c:v>7591</c:v>
                </c:pt>
                <c:pt idx="952">
                  <c:v>7604</c:v>
                </c:pt>
                <c:pt idx="953">
                  <c:v>7609</c:v>
                </c:pt>
                <c:pt idx="954">
                  <c:v>7613</c:v>
                </c:pt>
                <c:pt idx="955">
                  <c:v>7617</c:v>
                </c:pt>
                <c:pt idx="956">
                  <c:v>7622</c:v>
                </c:pt>
                <c:pt idx="957">
                  <c:v>7625</c:v>
                </c:pt>
                <c:pt idx="958">
                  <c:v>7639</c:v>
                </c:pt>
                <c:pt idx="959">
                  <c:v>7642</c:v>
                </c:pt>
                <c:pt idx="960">
                  <c:v>7655</c:v>
                </c:pt>
                <c:pt idx="961">
                  <c:v>7658</c:v>
                </c:pt>
                <c:pt idx="962">
                  <c:v>7669</c:v>
                </c:pt>
                <c:pt idx="963">
                  <c:v>7671</c:v>
                </c:pt>
                <c:pt idx="964">
                  <c:v>7678</c:v>
                </c:pt>
                <c:pt idx="965">
                  <c:v>7683</c:v>
                </c:pt>
                <c:pt idx="966">
                  <c:v>7684</c:v>
                </c:pt>
                <c:pt idx="967">
                  <c:v>7687</c:v>
                </c:pt>
                <c:pt idx="968">
                  <c:v>7690</c:v>
                </c:pt>
                <c:pt idx="969">
                  <c:v>7700</c:v>
                </c:pt>
                <c:pt idx="970">
                  <c:v>7712</c:v>
                </c:pt>
                <c:pt idx="971">
                  <c:v>7716</c:v>
                </c:pt>
                <c:pt idx="972">
                  <c:v>7720</c:v>
                </c:pt>
                <c:pt idx="973">
                  <c:v>7721</c:v>
                </c:pt>
                <c:pt idx="974">
                  <c:v>7725</c:v>
                </c:pt>
                <c:pt idx="975">
                  <c:v>7730</c:v>
                </c:pt>
                <c:pt idx="976">
                  <c:v>7733</c:v>
                </c:pt>
                <c:pt idx="977">
                  <c:v>7739</c:v>
                </c:pt>
                <c:pt idx="978">
                  <c:v>7742</c:v>
                </c:pt>
                <c:pt idx="979">
                  <c:v>7743</c:v>
                </c:pt>
                <c:pt idx="980">
                  <c:v>7749</c:v>
                </c:pt>
                <c:pt idx="981">
                  <c:v>7750</c:v>
                </c:pt>
                <c:pt idx="982">
                  <c:v>7752</c:v>
                </c:pt>
                <c:pt idx="983">
                  <c:v>7754</c:v>
                </c:pt>
                <c:pt idx="984">
                  <c:v>7771</c:v>
                </c:pt>
                <c:pt idx="985">
                  <c:v>7775</c:v>
                </c:pt>
                <c:pt idx="986">
                  <c:v>7779</c:v>
                </c:pt>
                <c:pt idx="987">
                  <c:v>7790</c:v>
                </c:pt>
                <c:pt idx="988">
                  <c:v>7798</c:v>
                </c:pt>
                <c:pt idx="989">
                  <c:v>7816</c:v>
                </c:pt>
                <c:pt idx="990">
                  <c:v>7824</c:v>
                </c:pt>
                <c:pt idx="991">
                  <c:v>7833</c:v>
                </c:pt>
                <c:pt idx="992">
                  <c:v>7870</c:v>
                </c:pt>
                <c:pt idx="993">
                  <c:v>7886</c:v>
                </c:pt>
                <c:pt idx="994">
                  <c:v>7887</c:v>
                </c:pt>
                <c:pt idx="995">
                  <c:v>7898</c:v>
                </c:pt>
                <c:pt idx="996">
                  <c:v>7900</c:v>
                </c:pt>
                <c:pt idx="997">
                  <c:v>7919</c:v>
                </c:pt>
                <c:pt idx="998">
                  <c:v>7923</c:v>
                </c:pt>
                <c:pt idx="999">
                  <c:v>7926</c:v>
                </c:pt>
                <c:pt idx="1000">
                  <c:v>7928</c:v>
                </c:pt>
                <c:pt idx="1001">
                  <c:v>7929</c:v>
                </c:pt>
                <c:pt idx="1002">
                  <c:v>7932</c:v>
                </c:pt>
                <c:pt idx="1003">
                  <c:v>7935</c:v>
                </c:pt>
                <c:pt idx="1004">
                  <c:v>7942</c:v>
                </c:pt>
                <c:pt idx="1005">
                  <c:v>7945</c:v>
                </c:pt>
                <c:pt idx="1006">
                  <c:v>7955</c:v>
                </c:pt>
                <c:pt idx="1007">
                  <c:v>7977</c:v>
                </c:pt>
                <c:pt idx="1008">
                  <c:v>7998</c:v>
                </c:pt>
                <c:pt idx="1009">
                  <c:v>8003</c:v>
                </c:pt>
                <c:pt idx="1010">
                  <c:v>8010</c:v>
                </c:pt>
                <c:pt idx="1011">
                  <c:v>8013</c:v>
                </c:pt>
                <c:pt idx="1012">
                  <c:v>8021</c:v>
                </c:pt>
                <c:pt idx="1013">
                  <c:v>8022</c:v>
                </c:pt>
                <c:pt idx="1014">
                  <c:v>8028</c:v>
                </c:pt>
                <c:pt idx="1015">
                  <c:v>8038</c:v>
                </c:pt>
                <c:pt idx="1016">
                  <c:v>8039</c:v>
                </c:pt>
                <c:pt idx="1017">
                  <c:v>8041</c:v>
                </c:pt>
                <c:pt idx="1018">
                  <c:v>8072</c:v>
                </c:pt>
                <c:pt idx="1019">
                  <c:v>8078</c:v>
                </c:pt>
                <c:pt idx="1020">
                  <c:v>8082</c:v>
                </c:pt>
                <c:pt idx="1021">
                  <c:v>8088</c:v>
                </c:pt>
                <c:pt idx="1022">
                  <c:v>8093</c:v>
                </c:pt>
                <c:pt idx="1023">
                  <c:v>8110</c:v>
                </c:pt>
                <c:pt idx="1024">
                  <c:v>8120</c:v>
                </c:pt>
                <c:pt idx="1025">
                  <c:v>8122</c:v>
                </c:pt>
                <c:pt idx="1026">
                  <c:v>8146</c:v>
                </c:pt>
                <c:pt idx="1027">
                  <c:v>8152</c:v>
                </c:pt>
                <c:pt idx="1028">
                  <c:v>8167</c:v>
                </c:pt>
                <c:pt idx="1029">
                  <c:v>8168</c:v>
                </c:pt>
                <c:pt idx="1030">
                  <c:v>8170</c:v>
                </c:pt>
                <c:pt idx="1031">
                  <c:v>8172</c:v>
                </c:pt>
                <c:pt idx="1032">
                  <c:v>8202</c:v>
                </c:pt>
                <c:pt idx="1033">
                  <c:v>8223</c:v>
                </c:pt>
                <c:pt idx="1034">
                  <c:v>8233</c:v>
                </c:pt>
                <c:pt idx="1035">
                  <c:v>8243</c:v>
                </c:pt>
                <c:pt idx="1036">
                  <c:v>8245</c:v>
                </c:pt>
                <c:pt idx="1037">
                  <c:v>8246</c:v>
                </c:pt>
                <c:pt idx="1038">
                  <c:v>8253</c:v>
                </c:pt>
                <c:pt idx="1039">
                  <c:v>8255</c:v>
                </c:pt>
                <c:pt idx="1040">
                  <c:v>8258</c:v>
                </c:pt>
                <c:pt idx="1041">
                  <c:v>8267</c:v>
                </c:pt>
                <c:pt idx="1042">
                  <c:v>8277</c:v>
                </c:pt>
                <c:pt idx="1043">
                  <c:v>8278</c:v>
                </c:pt>
                <c:pt idx="1044">
                  <c:v>8288</c:v>
                </c:pt>
                <c:pt idx="1045">
                  <c:v>8313</c:v>
                </c:pt>
                <c:pt idx="1046">
                  <c:v>8318</c:v>
                </c:pt>
                <c:pt idx="1047">
                  <c:v>8326</c:v>
                </c:pt>
                <c:pt idx="1048">
                  <c:v>8330</c:v>
                </c:pt>
                <c:pt idx="1049">
                  <c:v>8339</c:v>
                </c:pt>
                <c:pt idx="1050">
                  <c:v>8344</c:v>
                </c:pt>
                <c:pt idx="1051">
                  <c:v>8353</c:v>
                </c:pt>
                <c:pt idx="1052">
                  <c:v>8358</c:v>
                </c:pt>
                <c:pt idx="1053">
                  <c:v>8361</c:v>
                </c:pt>
                <c:pt idx="1054">
                  <c:v>8367</c:v>
                </c:pt>
                <c:pt idx="1055">
                  <c:v>8369</c:v>
                </c:pt>
                <c:pt idx="1056">
                  <c:v>8376</c:v>
                </c:pt>
                <c:pt idx="1057">
                  <c:v>8378</c:v>
                </c:pt>
                <c:pt idx="1058">
                  <c:v>8390</c:v>
                </c:pt>
                <c:pt idx="1059">
                  <c:v>8414</c:v>
                </c:pt>
                <c:pt idx="1060">
                  <c:v>8419</c:v>
                </c:pt>
                <c:pt idx="1061">
                  <c:v>8427</c:v>
                </c:pt>
                <c:pt idx="1062">
                  <c:v>8439</c:v>
                </c:pt>
                <c:pt idx="1063">
                  <c:v>8443</c:v>
                </c:pt>
                <c:pt idx="1064">
                  <c:v>8456</c:v>
                </c:pt>
                <c:pt idx="1065">
                  <c:v>8457</c:v>
                </c:pt>
                <c:pt idx="1066">
                  <c:v>8459</c:v>
                </c:pt>
                <c:pt idx="1067">
                  <c:v>8550</c:v>
                </c:pt>
                <c:pt idx="1068">
                  <c:v>8553</c:v>
                </c:pt>
                <c:pt idx="1069">
                  <c:v>8557</c:v>
                </c:pt>
                <c:pt idx="1070">
                  <c:v>8561</c:v>
                </c:pt>
                <c:pt idx="1071">
                  <c:v>8565</c:v>
                </c:pt>
                <c:pt idx="1072">
                  <c:v>8573</c:v>
                </c:pt>
                <c:pt idx="1073">
                  <c:v>8595</c:v>
                </c:pt>
                <c:pt idx="1074">
                  <c:v>8601</c:v>
                </c:pt>
                <c:pt idx="1075">
                  <c:v>8615</c:v>
                </c:pt>
                <c:pt idx="1076">
                  <c:v>8616</c:v>
                </c:pt>
                <c:pt idx="1077">
                  <c:v>8629</c:v>
                </c:pt>
                <c:pt idx="1078">
                  <c:v>8635</c:v>
                </c:pt>
                <c:pt idx="1079">
                  <c:v>8664</c:v>
                </c:pt>
                <c:pt idx="1080">
                  <c:v>8665</c:v>
                </c:pt>
                <c:pt idx="1081">
                  <c:v>8676</c:v>
                </c:pt>
                <c:pt idx="1082">
                  <c:v>8681</c:v>
                </c:pt>
                <c:pt idx="1083">
                  <c:v>8712</c:v>
                </c:pt>
                <c:pt idx="1084">
                  <c:v>8718</c:v>
                </c:pt>
                <c:pt idx="1085">
                  <c:v>8724</c:v>
                </c:pt>
                <c:pt idx="1086">
                  <c:v>8745</c:v>
                </c:pt>
                <c:pt idx="1087">
                  <c:v>8761</c:v>
                </c:pt>
                <c:pt idx="1088">
                  <c:v>8773</c:v>
                </c:pt>
                <c:pt idx="1089">
                  <c:v>8785</c:v>
                </c:pt>
                <c:pt idx="1090">
                  <c:v>8789</c:v>
                </c:pt>
                <c:pt idx="1091">
                  <c:v>8800</c:v>
                </c:pt>
                <c:pt idx="1092">
                  <c:v>8814</c:v>
                </c:pt>
                <c:pt idx="1093">
                  <c:v>8818</c:v>
                </c:pt>
                <c:pt idx="1094">
                  <c:v>8831</c:v>
                </c:pt>
                <c:pt idx="1095">
                  <c:v>8833</c:v>
                </c:pt>
                <c:pt idx="1096">
                  <c:v>8837</c:v>
                </c:pt>
                <c:pt idx="1097">
                  <c:v>8841</c:v>
                </c:pt>
                <c:pt idx="1098">
                  <c:v>8854</c:v>
                </c:pt>
                <c:pt idx="1099">
                  <c:v>8869</c:v>
                </c:pt>
                <c:pt idx="1100">
                  <c:v>8912</c:v>
                </c:pt>
                <c:pt idx="1101">
                  <c:v>8913</c:v>
                </c:pt>
                <c:pt idx="1102">
                  <c:v>8918</c:v>
                </c:pt>
                <c:pt idx="1103">
                  <c:v>8923</c:v>
                </c:pt>
                <c:pt idx="1104">
                  <c:v>8933</c:v>
                </c:pt>
                <c:pt idx="1105">
                  <c:v>8953</c:v>
                </c:pt>
                <c:pt idx="1106">
                  <c:v>8959</c:v>
                </c:pt>
                <c:pt idx="1107">
                  <c:v>8965</c:v>
                </c:pt>
                <c:pt idx="1108">
                  <c:v>8976</c:v>
                </c:pt>
                <c:pt idx="1109">
                  <c:v>8980</c:v>
                </c:pt>
                <c:pt idx="1110">
                  <c:v>8985</c:v>
                </c:pt>
                <c:pt idx="1111">
                  <c:v>8987</c:v>
                </c:pt>
                <c:pt idx="1112">
                  <c:v>8991</c:v>
                </c:pt>
                <c:pt idx="1113">
                  <c:v>9000</c:v>
                </c:pt>
                <c:pt idx="1114">
                  <c:v>9011</c:v>
                </c:pt>
                <c:pt idx="1115">
                  <c:v>9012</c:v>
                </c:pt>
                <c:pt idx="1116">
                  <c:v>9021</c:v>
                </c:pt>
                <c:pt idx="1117">
                  <c:v>9024</c:v>
                </c:pt>
                <c:pt idx="1118">
                  <c:v>9030</c:v>
                </c:pt>
                <c:pt idx="1119">
                  <c:v>9036</c:v>
                </c:pt>
                <c:pt idx="1120">
                  <c:v>9048</c:v>
                </c:pt>
                <c:pt idx="1121">
                  <c:v>9058</c:v>
                </c:pt>
                <c:pt idx="1122">
                  <c:v>9063</c:v>
                </c:pt>
                <c:pt idx="1123">
                  <c:v>9070</c:v>
                </c:pt>
                <c:pt idx="1124">
                  <c:v>9075</c:v>
                </c:pt>
                <c:pt idx="1125">
                  <c:v>9083</c:v>
                </c:pt>
                <c:pt idx="1126">
                  <c:v>9110</c:v>
                </c:pt>
                <c:pt idx="1127">
                  <c:v>9123</c:v>
                </c:pt>
                <c:pt idx="1128">
                  <c:v>9132</c:v>
                </c:pt>
                <c:pt idx="1129">
                  <c:v>9151</c:v>
                </c:pt>
                <c:pt idx="1130">
                  <c:v>9175</c:v>
                </c:pt>
                <c:pt idx="1131">
                  <c:v>9185</c:v>
                </c:pt>
                <c:pt idx="1132">
                  <c:v>9190</c:v>
                </c:pt>
                <c:pt idx="1133">
                  <c:v>9225</c:v>
                </c:pt>
                <c:pt idx="1134">
                  <c:v>9227</c:v>
                </c:pt>
                <c:pt idx="1135">
                  <c:v>9234</c:v>
                </c:pt>
                <c:pt idx="1136">
                  <c:v>9237</c:v>
                </c:pt>
                <c:pt idx="1137">
                  <c:v>9249</c:v>
                </c:pt>
                <c:pt idx="1138">
                  <c:v>9258</c:v>
                </c:pt>
                <c:pt idx="1139">
                  <c:v>9263</c:v>
                </c:pt>
                <c:pt idx="1140">
                  <c:v>9271</c:v>
                </c:pt>
                <c:pt idx="1141">
                  <c:v>9316</c:v>
                </c:pt>
                <c:pt idx="1142">
                  <c:v>9319</c:v>
                </c:pt>
                <c:pt idx="1143">
                  <c:v>9320</c:v>
                </c:pt>
                <c:pt idx="1144">
                  <c:v>9338</c:v>
                </c:pt>
                <c:pt idx="1145">
                  <c:v>9349</c:v>
                </c:pt>
                <c:pt idx="1146">
                  <c:v>9350</c:v>
                </c:pt>
                <c:pt idx="1147">
                  <c:v>9352</c:v>
                </c:pt>
                <c:pt idx="1148">
                  <c:v>9365</c:v>
                </c:pt>
                <c:pt idx="1149">
                  <c:v>9373</c:v>
                </c:pt>
                <c:pt idx="1150">
                  <c:v>9378</c:v>
                </c:pt>
                <c:pt idx="1151">
                  <c:v>9396</c:v>
                </c:pt>
                <c:pt idx="1152">
                  <c:v>9397</c:v>
                </c:pt>
                <c:pt idx="1153">
                  <c:v>9401</c:v>
                </c:pt>
                <c:pt idx="1154">
                  <c:v>9405</c:v>
                </c:pt>
                <c:pt idx="1155">
                  <c:v>9410</c:v>
                </c:pt>
                <c:pt idx="1156">
                  <c:v>9418</c:v>
                </c:pt>
                <c:pt idx="1157">
                  <c:v>9423</c:v>
                </c:pt>
                <c:pt idx="1158">
                  <c:v>9430</c:v>
                </c:pt>
                <c:pt idx="1159">
                  <c:v>9437</c:v>
                </c:pt>
                <c:pt idx="1160">
                  <c:v>9445</c:v>
                </c:pt>
                <c:pt idx="1161">
                  <c:v>9446</c:v>
                </c:pt>
                <c:pt idx="1162">
                  <c:v>9448</c:v>
                </c:pt>
                <c:pt idx="1163">
                  <c:v>9468</c:v>
                </c:pt>
                <c:pt idx="1164">
                  <c:v>9476</c:v>
                </c:pt>
                <c:pt idx="1165">
                  <c:v>9478</c:v>
                </c:pt>
                <c:pt idx="1166">
                  <c:v>9491</c:v>
                </c:pt>
                <c:pt idx="1167">
                  <c:v>9506</c:v>
                </c:pt>
                <c:pt idx="1168">
                  <c:v>9509</c:v>
                </c:pt>
                <c:pt idx="1169">
                  <c:v>9510</c:v>
                </c:pt>
                <c:pt idx="1170">
                  <c:v>9512</c:v>
                </c:pt>
                <c:pt idx="1171">
                  <c:v>9527</c:v>
                </c:pt>
                <c:pt idx="1172">
                  <c:v>9528</c:v>
                </c:pt>
                <c:pt idx="1173">
                  <c:v>9541</c:v>
                </c:pt>
                <c:pt idx="1174">
                  <c:v>9550</c:v>
                </c:pt>
                <c:pt idx="1175">
                  <c:v>9554</c:v>
                </c:pt>
                <c:pt idx="1176">
                  <c:v>9573</c:v>
                </c:pt>
                <c:pt idx="1177">
                  <c:v>9579</c:v>
                </c:pt>
                <c:pt idx="1178">
                  <c:v>9581</c:v>
                </c:pt>
                <c:pt idx="1179">
                  <c:v>9600</c:v>
                </c:pt>
                <c:pt idx="1180">
                  <c:v>9601</c:v>
                </c:pt>
                <c:pt idx="1181">
                  <c:v>9609</c:v>
                </c:pt>
                <c:pt idx="1182">
                  <c:v>9611</c:v>
                </c:pt>
                <c:pt idx="1183">
                  <c:v>9616</c:v>
                </c:pt>
                <c:pt idx="1184">
                  <c:v>9617</c:v>
                </c:pt>
                <c:pt idx="1185">
                  <c:v>9621</c:v>
                </c:pt>
                <c:pt idx="1186">
                  <c:v>9638</c:v>
                </c:pt>
                <c:pt idx="1187">
                  <c:v>9641</c:v>
                </c:pt>
                <c:pt idx="1188">
                  <c:v>9648</c:v>
                </c:pt>
                <c:pt idx="1189">
                  <c:v>9660</c:v>
                </c:pt>
                <c:pt idx="1190">
                  <c:v>9667</c:v>
                </c:pt>
                <c:pt idx="1191">
                  <c:v>9672</c:v>
                </c:pt>
                <c:pt idx="1192">
                  <c:v>9690</c:v>
                </c:pt>
                <c:pt idx="1193">
                  <c:v>9705</c:v>
                </c:pt>
                <c:pt idx="1194">
                  <c:v>9714</c:v>
                </c:pt>
                <c:pt idx="1195">
                  <c:v>9732</c:v>
                </c:pt>
                <c:pt idx="1196">
                  <c:v>9734</c:v>
                </c:pt>
                <c:pt idx="1197">
                  <c:v>9738</c:v>
                </c:pt>
                <c:pt idx="1198">
                  <c:v>9745</c:v>
                </c:pt>
                <c:pt idx="1199">
                  <c:v>9774</c:v>
                </c:pt>
                <c:pt idx="1200">
                  <c:v>9775</c:v>
                </c:pt>
                <c:pt idx="1201">
                  <c:v>9783</c:v>
                </c:pt>
                <c:pt idx="1202">
                  <c:v>9788</c:v>
                </c:pt>
                <c:pt idx="1203">
                  <c:v>9791</c:v>
                </c:pt>
                <c:pt idx="1204">
                  <c:v>9799</c:v>
                </c:pt>
                <c:pt idx="1205">
                  <c:v>9810</c:v>
                </c:pt>
                <c:pt idx="1206">
                  <c:v>9817</c:v>
                </c:pt>
                <c:pt idx="1207">
                  <c:v>9832</c:v>
                </c:pt>
                <c:pt idx="1208">
                  <c:v>9848</c:v>
                </c:pt>
                <c:pt idx="1209">
                  <c:v>9852</c:v>
                </c:pt>
                <c:pt idx="1210">
                  <c:v>9874</c:v>
                </c:pt>
                <c:pt idx="1211">
                  <c:v>9876</c:v>
                </c:pt>
                <c:pt idx="1212">
                  <c:v>9887</c:v>
                </c:pt>
                <c:pt idx="1213">
                  <c:v>9900</c:v>
                </c:pt>
                <c:pt idx="1214">
                  <c:v>9901</c:v>
                </c:pt>
                <c:pt idx="1215">
                  <c:v>9907</c:v>
                </c:pt>
                <c:pt idx="1216">
                  <c:v>9908</c:v>
                </c:pt>
                <c:pt idx="1217">
                  <c:v>9911</c:v>
                </c:pt>
                <c:pt idx="1218">
                  <c:v>9914</c:v>
                </c:pt>
                <c:pt idx="1219">
                  <c:v>9925</c:v>
                </c:pt>
                <c:pt idx="1220">
                  <c:v>9933</c:v>
                </c:pt>
                <c:pt idx="1221">
                  <c:v>9939</c:v>
                </c:pt>
                <c:pt idx="1222">
                  <c:v>9940</c:v>
                </c:pt>
                <c:pt idx="1223">
                  <c:v>9954</c:v>
                </c:pt>
                <c:pt idx="1224">
                  <c:v>9960</c:v>
                </c:pt>
                <c:pt idx="1225">
                  <c:v>9961</c:v>
                </c:pt>
                <c:pt idx="1226">
                  <c:v>9965</c:v>
                </c:pt>
                <c:pt idx="1227">
                  <c:v>9976</c:v>
                </c:pt>
                <c:pt idx="1228">
                  <c:v>9977</c:v>
                </c:pt>
                <c:pt idx="1229">
                  <c:v>9988</c:v>
                </c:pt>
                <c:pt idx="1230">
                  <c:v>9999</c:v>
                </c:pt>
                <c:pt idx="1231">
                  <c:v>10007</c:v>
                </c:pt>
                <c:pt idx="1232">
                  <c:v>10009</c:v>
                </c:pt>
                <c:pt idx="1233">
                  <c:v>10015</c:v>
                </c:pt>
                <c:pt idx="1234">
                  <c:v>10019</c:v>
                </c:pt>
                <c:pt idx="1235">
                  <c:v>10022</c:v>
                </c:pt>
                <c:pt idx="1236">
                  <c:v>10024</c:v>
                </c:pt>
                <c:pt idx="1237">
                  <c:v>10025</c:v>
                </c:pt>
                <c:pt idx="1238">
                  <c:v>10028</c:v>
                </c:pt>
                <c:pt idx="1239">
                  <c:v>10034</c:v>
                </c:pt>
                <c:pt idx="1240">
                  <c:v>10035</c:v>
                </c:pt>
                <c:pt idx="1241">
                  <c:v>10037</c:v>
                </c:pt>
                <c:pt idx="1242">
                  <c:v>10069</c:v>
                </c:pt>
                <c:pt idx="1243">
                  <c:v>10072</c:v>
                </c:pt>
                <c:pt idx="1244">
                  <c:v>10074</c:v>
                </c:pt>
                <c:pt idx="1245">
                  <c:v>10075</c:v>
                </c:pt>
                <c:pt idx="1246">
                  <c:v>10080</c:v>
                </c:pt>
                <c:pt idx="1247">
                  <c:v>10096</c:v>
                </c:pt>
                <c:pt idx="1248">
                  <c:v>10099</c:v>
                </c:pt>
                <c:pt idx="1249">
                  <c:v>10102</c:v>
                </c:pt>
                <c:pt idx="1250">
                  <c:v>10111</c:v>
                </c:pt>
                <c:pt idx="1251">
                  <c:v>10121</c:v>
                </c:pt>
                <c:pt idx="1252">
                  <c:v>10131</c:v>
                </c:pt>
                <c:pt idx="1253">
                  <c:v>10151</c:v>
                </c:pt>
                <c:pt idx="1254">
                  <c:v>10163</c:v>
                </c:pt>
                <c:pt idx="1255">
                  <c:v>10171</c:v>
                </c:pt>
                <c:pt idx="1256">
                  <c:v>10180</c:v>
                </c:pt>
                <c:pt idx="1257">
                  <c:v>10183</c:v>
                </c:pt>
                <c:pt idx="1258">
                  <c:v>10185</c:v>
                </c:pt>
                <c:pt idx="1259">
                  <c:v>10186</c:v>
                </c:pt>
                <c:pt idx="1260">
                  <c:v>10193</c:v>
                </c:pt>
                <c:pt idx="1261">
                  <c:v>10195</c:v>
                </c:pt>
                <c:pt idx="1262">
                  <c:v>10217</c:v>
                </c:pt>
                <c:pt idx="1263">
                  <c:v>10221</c:v>
                </c:pt>
                <c:pt idx="1264">
                  <c:v>10224</c:v>
                </c:pt>
                <c:pt idx="1265">
                  <c:v>10230</c:v>
                </c:pt>
                <c:pt idx="1266">
                  <c:v>10232</c:v>
                </c:pt>
                <c:pt idx="1267">
                  <c:v>10234</c:v>
                </c:pt>
                <c:pt idx="1268">
                  <c:v>10236</c:v>
                </c:pt>
                <c:pt idx="1269">
                  <c:v>10240</c:v>
                </c:pt>
                <c:pt idx="1270">
                  <c:v>10241</c:v>
                </c:pt>
                <c:pt idx="1271">
                  <c:v>10253</c:v>
                </c:pt>
                <c:pt idx="1272">
                  <c:v>10258</c:v>
                </c:pt>
                <c:pt idx="1273">
                  <c:v>10263</c:v>
                </c:pt>
                <c:pt idx="1274">
                  <c:v>10267</c:v>
                </c:pt>
                <c:pt idx="1275">
                  <c:v>10268</c:v>
                </c:pt>
                <c:pt idx="1276">
                  <c:v>10270</c:v>
                </c:pt>
                <c:pt idx="1277">
                  <c:v>10281</c:v>
                </c:pt>
                <c:pt idx="1278">
                  <c:v>10282</c:v>
                </c:pt>
                <c:pt idx="1279">
                  <c:v>10289</c:v>
                </c:pt>
                <c:pt idx="1280">
                  <c:v>10293</c:v>
                </c:pt>
                <c:pt idx="1281">
                  <c:v>10297</c:v>
                </c:pt>
                <c:pt idx="1282">
                  <c:v>10299</c:v>
                </c:pt>
                <c:pt idx="1283">
                  <c:v>10300</c:v>
                </c:pt>
                <c:pt idx="1284">
                  <c:v>10309</c:v>
                </c:pt>
                <c:pt idx="1285">
                  <c:v>10318</c:v>
                </c:pt>
                <c:pt idx="1286">
                  <c:v>10321</c:v>
                </c:pt>
                <c:pt idx="1287">
                  <c:v>10322</c:v>
                </c:pt>
                <c:pt idx="1288">
                  <c:v>10325</c:v>
                </c:pt>
                <c:pt idx="1289">
                  <c:v>10334</c:v>
                </c:pt>
                <c:pt idx="1290">
                  <c:v>10339</c:v>
                </c:pt>
                <c:pt idx="1291">
                  <c:v>10343</c:v>
                </c:pt>
                <c:pt idx="1292">
                  <c:v>10352</c:v>
                </c:pt>
                <c:pt idx="1293">
                  <c:v>10363</c:v>
                </c:pt>
                <c:pt idx="1294">
                  <c:v>10365</c:v>
                </c:pt>
                <c:pt idx="1295">
                  <c:v>10385</c:v>
                </c:pt>
                <c:pt idx="1296">
                  <c:v>10388</c:v>
                </c:pt>
                <c:pt idx="1297">
                  <c:v>10393</c:v>
                </c:pt>
                <c:pt idx="1298">
                  <c:v>10399</c:v>
                </c:pt>
                <c:pt idx="1299">
                  <c:v>10403</c:v>
                </c:pt>
                <c:pt idx="1300">
                  <c:v>10419</c:v>
                </c:pt>
                <c:pt idx="1301">
                  <c:v>10426</c:v>
                </c:pt>
                <c:pt idx="1302">
                  <c:v>10432</c:v>
                </c:pt>
                <c:pt idx="1303">
                  <c:v>10440</c:v>
                </c:pt>
                <c:pt idx="1304">
                  <c:v>10441</c:v>
                </c:pt>
                <c:pt idx="1305">
                  <c:v>10444</c:v>
                </c:pt>
                <c:pt idx="1306">
                  <c:v>10466</c:v>
                </c:pt>
                <c:pt idx="1307">
                  <c:v>10490</c:v>
                </c:pt>
                <c:pt idx="1308">
                  <c:v>10491</c:v>
                </c:pt>
                <c:pt idx="1309">
                  <c:v>10496</c:v>
                </c:pt>
                <c:pt idx="1310">
                  <c:v>10497</c:v>
                </c:pt>
                <c:pt idx="1311">
                  <c:v>10523</c:v>
                </c:pt>
                <c:pt idx="1312">
                  <c:v>10528</c:v>
                </c:pt>
                <c:pt idx="1313">
                  <c:v>10535</c:v>
                </c:pt>
                <c:pt idx="1314">
                  <c:v>10537</c:v>
                </c:pt>
                <c:pt idx="1315">
                  <c:v>10541</c:v>
                </c:pt>
                <c:pt idx="1316">
                  <c:v>10548</c:v>
                </c:pt>
                <c:pt idx="1317">
                  <c:v>10564</c:v>
                </c:pt>
                <c:pt idx="1318">
                  <c:v>10569</c:v>
                </c:pt>
                <c:pt idx="1319">
                  <c:v>10573</c:v>
                </c:pt>
                <c:pt idx="1320">
                  <c:v>10579</c:v>
                </c:pt>
                <c:pt idx="1321">
                  <c:v>10581</c:v>
                </c:pt>
                <c:pt idx="1322">
                  <c:v>10589</c:v>
                </c:pt>
                <c:pt idx="1323">
                  <c:v>10594</c:v>
                </c:pt>
                <c:pt idx="1324">
                  <c:v>10609</c:v>
                </c:pt>
                <c:pt idx="1325">
                  <c:v>10614</c:v>
                </c:pt>
                <c:pt idx="1326">
                  <c:v>10631</c:v>
                </c:pt>
                <c:pt idx="1327">
                  <c:v>10712</c:v>
                </c:pt>
                <c:pt idx="1328">
                  <c:v>10721</c:v>
                </c:pt>
                <c:pt idx="1329">
                  <c:v>10723</c:v>
                </c:pt>
                <c:pt idx="1330">
                  <c:v>10745</c:v>
                </c:pt>
                <c:pt idx="1331">
                  <c:v>10750</c:v>
                </c:pt>
                <c:pt idx="1332">
                  <c:v>10752</c:v>
                </c:pt>
                <c:pt idx="1333">
                  <c:v>10760</c:v>
                </c:pt>
                <c:pt idx="1334">
                  <c:v>10783</c:v>
                </c:pt>
                <c:pt idx="1335">
                  <c:v>10785</c:v>
                </c:pt>
                <c:pt idx="1336">
                  <c:v>10792</c:v>
                </c:pt>
                <c:pt idx="1337">
                  <c:v>10803</c:v>
                </c:pt>
                <c:pt idx="1338">
                  <c:v>10804</c:v>
                </c:pt>
                <c:pt idx="1339">
                  <c:v>10808</c:v>
                </c:pt>
                <c:pt idx="1340">
                  <c:v>10811</c:v>
                </c:pt>
                <c:pt idx="1341">
                  <c:v>10812</c:v>
                </c:pt>
                <c:pt idx="1342">
                  <c:v>10821</c:v>
                </c:pt>
                <c:pt idx="1343">
                  <c:v>10822</c:v>
                </c:pt>
                <c:pt idx="1344">
                  <c:v>10828</c:v>
                </c:pt>
                <c:pt idx="1345">
                  <c:v>10830</c:v>
                </c:pt>
                <c:pt idx="1346">
                  <c:v>10845</c:v>
                </c:pt>
                <c:pt idx="1347">
                  <c:v>10854</c:v>
                </c:pt>
                <c:pt idx="1348">
                  <c:v>10867</c:v>
                </c:pt>
                <c:pt idx="1349">
                  <c:v>10887</c:v>
                </c:pt>
                <c:pt idx="1350">
                  <c:v>10890</c:v>
                </c:pt>
                <c:pt idx="1351">
                  <c:v>10924</c:v>
                </c:pt>
                <c:pt idx="1352">
                  <c:v>10938</c:v>
                </c:pt>
                <c:pt idx="1353">
                  <c:v>10944</c:v>
                </c:pt>
                <c:pt idx="1354">
                  <c:v>10947</c:v>
                </c:pt>
                <c:pt idx="1355">
                  <c:v>10952</c:v>
                </c:pt>
                <c:pt idx="1356">
                  <c:v>10973</c:v>
                </c:pt>
                <c:pt idx="1357">
                  <c:v>10987</c:v>
                </c:pt>
                <c:pt idx="1358">
                  <c:v>10992</c:v>
                </c:pt>
                <c:pt idx="1359">
                  <c:v>10995</c:v>
                </c:pt>
                <c:pt idx="1360">
                  <c:v>11001</c:v>
                </c:pt>
                <c:pt idx="1361">
                  <c:v>11010</c:v>
                </c:pt>
                <c:pt idx="1362">
                  <c:v>11024</c:v>
                </c:pt>
                <c:pt idx="1363">
                  <c:v>11025</c:v>
                </c:pt>
                <c:pt idx="1364">
                  <c:v>11041</c:v>
                </c:pt>
                <c:pt idx="1365">
                  <c:v>11060</c:v>
                </c:pt>
                <c:pt idx="1366">
                  <c:v>11062</c:v>
                </c:pt>
                <c:pt idx="1367">
                  <c:v>11069</c:v>
                </c:pt>
                <c:pt idx="1368">
                  <c:v>11072</c:v>
                </c:pt>
                <c:pt idx="1369">
                  <c:v>11075</c:v>
                </c:pt>
                <c:pt idx="1370">
                  <c:v>11083</c:v>
                </c:pt>
                <c:pt idx="1371">
                  <c:v>11100</c:v>
                </c:pt>
                <c:pt idx="1372">
                  <c:v>11101</c:v>
                </c:pt>
                <c:pt idx="1373">
                  <c:v>11115</c:v>
                </c:pt>
                <c:pt idx="1374">
                  <c:v>11118</c:v>
                </c:pt>
                <c:pt idx="1375">
                  <c:v>11137</c:v>
                </c:pt>
                <c:pt idx="1376">
                  <c:v>11139</c:v>
                </c:pt>
                <c:pt idx="1377">
                  <c:v>11140</c:v>
                </c:pt>
                <c:pt idx="1378">
                  <c:v>11141</c:v>
                </c:pt>
                <c:pt idx="1379">
                  <c:v>11145</c:v>
                </c:pt>
                <c:pt idx="1380">
                  <c:v>11152</c:v>
                </c:pt>
                <c:pt idx="1381">
                  <c:v>11167</c:v>
                </c:pt>
                <c:pt idx="1382">
                  <c:v>11172</c:v>
                </c:pt>
                <c:pt idx="1383">
                  <c:v>11180</c:v>
                </c:pt>
                <c:pt idx="1384">
                  <c:v>11185</c:v>
                </c:pt>
                <c:pt idx="1385">
                  <c:v>11193</c:v>
                </c:pt>
                <c:pt idx="1386">
                  <c:v>11194</c:v>
                </c:pt>
                <c:pt idx="1387">
                  <c:v>11200</c:v>
                </c:pt>
                <c:pt idx="1388">
                  <c:v>11207</c:v>
                </c:pt>
                <c:pt idx="1389">
                  <c:v>11214</c:v>
                </c:pt>
                <c:pt idx="1390">
                  <c:v>11227</c:v>
                </c:pt>
                <c:pt idx="1391">
                  <c:v>11234</c:v>
                </c:pt>
                <c:pt idx="1392">
                  <c:v>11241</c:v>
                </c:pt>
                <c:pt idx="1393">
                  <c:v>11255</c:v>
                </c:pt>
                <c:pt idx="1394">
                  <c:v>11272</c:v>
                </c:pt>
                <c:pt idx="1395">
                  <c:v>11278</c:v>
                </c:pt>
                <c:pt idx="1396">
                  <c:v>11288</c:v>
                </c:pt>
                <c:pt idx="1397">
                  <c:v>11304</c:v>
                </c:pt>
                <c:pt idx="1398">
                  <c:v>11318</c:v>
                </c:pt>
                <c:pt idx="1399">
                  <c:v>11319</c:v>
                </c:pt>
                <c:pt idx="1400">
                  <c:v>11323</c:v>
                </c:pt>
                <c:pt idx="1401">
                  <c:v>11324</c:v>
                </c:pt>
                <c:pt idx="1402">
                  <c:v>11337</c:v>
                </c:pt>
                <c:pt idx="1403">
                  <c:v>11348</c:v>
                </c:pt>
                <c:pt idx="1404">
                  <c:v>11361</c:v>
                </c:pt>
                <c:pt idx="1405">
                  <c:v>11364</c:v>
                </c:pt>
                <c:pt idx="1406">
                  <c:v>11403</c:v>
                </c:pt>
                <c:pt idx="1407">
                  <c:v>11422</c:v>
                </c:pt>
                <c:pt idx="1408">
                  <c:v>11425</c:v>
                </c:pt>
                <c:pt idx="1409">
                  <c:v>11432</c:v>
                </c:pt>
                <c:pt idx="1410">
                  <c:v>11437</c:v>
                </c:pt>
                <c:pt idx="1411">
                  <c:v>11449</c:v>
                </c:pt>
                <c:pt idx="1412">
                  <c:v>11450</c:v>
                </c:pt>
                <c:pt idx="1413">
                  <c:v>11468</c:v>
                </c:pt>
                <c:pt idx="1414">
                  <c:v>11469</c:v>
                </c:pt>
                <c:pt idx="1415">
                  <c:v>11470</c:v>
                </c:pt>
                <c:pt idx="1416">
                  <c:v>11477</c:v>
                </c:pt>
                <c:pt idx="1417">
                  <c:v>11479</c:v>
                </c:pt>
                <c:pt idx="1418">
                  <c:v>11486</c:v>
                </c:pt>
                <c:pt idx="1419">
                  <c:v>11497</c:v>
                </c:pt>
                <c:pt idx="1420">
                  <c:v>11500</c:v>
                </c:pt>
                <c:pt idx="1421">
                  <c:v>11529</c:v>
                </c:pt>
                <c:pt idx="1422">
                  <c:v>11540</c:v>
                </c:pt>
                <c:pt idx="1423">
                  <c:v>11553</c:v>
                </c:pt>
                <c:pt idx="1424">
                  <c:v>11558</c:v>
                </c:pt>
                <c:pt idx="1425">
                  <c:v>11562</c:v>
                </c:pt>
                <c:pt idx="1426">
                  <c:v>11567</c:v>
                </c:pt>
                <c:pt idx="1427">
                  <c:v>11570</c:v>
                </c:pt>
                <c:pt idx="1428">
                  <c:v>11571</c:v>
                </c:pt>
                <c:pt idx="1429">
                  <c:v>11598</c:v>
                </c:pt>
                <c:pt idx="1430">
                  <c:v>11604</c:v>
                </c:pt>
                <c:pt idx="1431">
                  <c:v>11652</c:v>
                </c:pt>
                <c:pt idx="1432">
                  <c:v>11663</c:v>
                </c:pt>
                <c:pt idx="1433">
                  <c:v>11668</c:v>
                </c:pt>
                <c:pt idx="1434">
                  <c:v>11669</c:v>
                </c:pt>
                <c:pt idx="1435">
                  <c:v>11696</c:v>
                </c:pt>
                <c:pt idx="1436">
                  <c:v>11705</c:v>
                </c:pt>
                <c:pt idx="1437">
                  <c:v>11713</c:v>
                </c:pt>
                <c:pt idx="1438">
                  <c:v>11726</c:v>
                </c:pt>
                <c:pt idx="1439">
                  <c:v>11742</c:v>
                </c:pt>
                <c:pt idx="1440">
                  <c:v>11748</c:v>
                </c:pt>
                <c:pt idx="1441">
                  <c:v>11760</c:v>
                </c:pt>
                <c:pt idx="1442">
                  <c:v>11774</c:v>
                </c:pt>
                <c:pt idx="1443">
                  <c:v>11781</c:v>
                </c:pt>
                <c:pt idx="1444">
                  <c:v>11789</c:v>
                </c:pt>
                <c:pt idx="1445">
                  <c:v>11803</c:v>
                </c:pt>
                <c:pt idx="1446">
                  <c:v>11815</c:v>
                </c:pt>
                <c:pt idx="1447">
                  <c:v>11821</c:v>
                </c:pt>
                <c:pt idx="1448">
                  <c:v>11834</c:v>
                </c:pt>
                <c:pt idx="1449">
                  <c:v>11837</c:v>
                </c:pt>
                <c:pt idx="1450">
                  <c:v>11846</c:v>
                </c:pt>
                <c:pt idx="1451">
                  <c:v>11875</c:v>
                </c:pt>
                <c:pt idx="1452">
                  <c:v>11877</c:v>
                </c:pt>
                <c:pt idx="1453">
                  <c:v>11879</c:v>
                </c:pt>
                <c:pt idx="1454">
                  <c:v>11881</c:v>
                </c:pt>
                <c:pt idx="1455">
                  <c:v>11891</c:v>
                </c:pt>
                <c:pt idx="1456">
                  <c:v>11896</c:v>
                </c:pt>
                <c:pt idx="1457">
                  <c:v>11922</c:v>
                </c:pt>
                <c:pt idx="1458">
                  <c:v>11939</c:v>
                </c:pt>
                <c:pt idx="1459">
                  <c:v>11949</c:v>
                </c:pt>
                <c:pt idx="1460">
                  <c:v>11952</c:v>
                </c:pt>
                <c:pt idx="1461">
                  <c:v>11956</c:v>
                </c:pt>
                <c:pt idx="1462">
                  <c:v>11962</c:v>
                </c:pt>
                <c:pt idx="1463">
                  <c:v>11972</c:v>
                </c:pt>
                <c:pt idx="1464">
                  <c:v>11985</c:v>
                </c:pt>
                <c:pt idx="1465">
                  <c:v>11991</c:v>
                </c:pt>
                <c:pt idx="1466">
                  <c:v>11997</c:v>
                </c:pt>
                <c:pt idx="1467">
                  <c:v>11999</c:v>
                </c:pt>
                <c:pt idx="1468">
                  <c:v>12004</c:v>
                </c:pt>
                <c:pt idx="1469">
                  <c:v>12006</c:v>
                </c:pt>
                <c:pt idx="1470">
                  <c:v>12015</c:v>
                </c:pt>
                <c:pt idx="1471">
                  <c:v>12025</c:v>
                </c:pt>
                <c:pt idx="1472">
                  <c:v>12039</c:v>
                </c:pt>
                <c:pt idx="1473">
                  <c:v>12045</c:v>
                </c:pt>
                <c:pt idx="1474">
                  <c:v>12084</c:v>
                </c:pt>
                <c:pt idx="1475">
                  <c:v>12089</c:v>
                </c:pt>
                <c:pt idx="1476">
                  <c:v>12099</c:v>
                </c:pt>
                <c:pt idx="1477">
                  <c:v>12102</c:v>
                </c:pt>
                <c:pt idx="1478">
                  <c:v>12112</c:v>
                </c:pt>
                <c:pt idx="1479">
                  <c:v>12118</c:v>
                </c:pt>
                <c:pt idx="1480">
                  <c:v>12128</c:v>
                </c:pt>
                <c:pt idx="1481">
                  <c:v>12132</c:v>
                </c:pt>
                <c:pt idx="1482">
                  <c:v>12134</c:v>
                </c:pt>
                <c:pt idx="1483">
                  <c:v>12144</c:v>
                </c:pt>
                <c:pt idx="1484">
                  <c:v>12167</c:v>
                </c:pt>
                <c:pt idx="1485">
                  <c:v>12171</c:v>
                </c:pt>
                <c:pt idx="1486">
                  <c:v>12176</c:v>
                </c:pt>
                <c:pt idx="1487">
                  <c:v>12178</c:v>
                </c:pt>
                <c:pt idx="1488">
                  <c:v>12183</c:v>
                </c:pt>
                <c:pt idx="1489">
                  <c:v>12201</c:v>
                </c:pt>
                <c:pt idx="1490">
                  <c:v>12204</c:v>
                </c:pt>
                <c:pt idx="1491">
                  <c:v>12209</c:v>
                </c:pt>
                <c:pt idx="1492">
                  <c:v>12219</c:v>
                </c:pt>
                <c:pt idx="1493">
                  <c:v>12222</c:v>
                </c:pt>
                <c:pt idx="1494">
                  <c:v>12249</c:v>
                </c:pt>
                <c:pt idx="1495">
                  <c:v>12262</c:v>
                </c:pt>
                <c:pt idx="1496">
                  <c:v>12274</c:v>
                </c:pt>
                <c:pt idx="1497">
                  <c:v>12282</c:v>
                </c:pt>
                <c:pt idx="1498">
                  <c:v>12283</c:v>
                </c:pt>
                <c:pt idx="1499">
                  <c:v>12288</c:v>
                </c:pt>
                <c:pt idx="1500">
                  <c:v>12290</c:v>
                </c:pt>
                <c:pt idx="1501">
                  <c:v>12305</c:v>
                </c:pt>
                <c:pt idx="1502">
                  <c:v>12308</c:v>
                </c:pt>
                <c:pt idx="1503">
                  <c:v>12316</c:v>
                </c:pt>
                <c:pt idx="1504">
                  <c:v>12321</c:v>
                </c:pt>
                <c:pt idx="1505">
                  <c:v>12329</c:v>
                </c:pt>
                <c:pt idx="1506">
                  <c:v>12335</c:v>
                </c:pt>
                <c:pt idx="1507">
                  <c:v>12349</c:v>
                </c:pt>
                <c:pt idx="1508">
                  <c:v>12350</c:v>
                </c:pt>
                <c:pt idx="1509">
                  <c:v>12351</c:v>
                </c:pt>
                <c:pt idx="1510">
                  <c:v>12365</c:v>
                </c:pt>
                <c:pt idx="1511">
                  <c:v>12370</c:v>
                </c:pt>
                <c:pt idx="1512">
                  <c:v>12378</c:v>
                </c:pt>
                <c:pt idx="1513">
                  <c:v>12379</c:v>
                </c:pt>
                <c:pt idx="1514">
                  <c:v>12380</c:v>
                </c:pt>
                <c:pt idx="1515">
                  <c:v>12385</c:v>
                </c:pt>
                <c:pt idx="1516">
                  <c:v>12401</c:v>
                </c:pt>
                <c:pt idx="1517">
                  <c:v>12403</c:v>
                </c:pt>
                <c:pt idx="1518">
                  <c:v>12407</c:v>
                </c:pt>
                <c:pt idx="1519">
                  <c:v>12420</c:v>
                </c:pt>
                <c:pt idx="1520">
                  <c:v>12441</c:v>
                </c:pt>
                <c:pt idx="1521">
                  <c:v>12456</c:v>
                </c:pt>
                <c:pt idx="1522">
                  <c:v>12474</c:v>
                </c:pt>
                <c:pt idx="1523">
                  <c:v>12476</c:v>
                </c:pt>
                <c:pt idx="1524">
                  <c:v>12481</c:v>
                </c:pt>
                <c:pt idx="1525">
                  <c:v>12482</c:v>
                </c:pt>
                <c:pt idx="1526">
                  <c:v>12483</c:v>
                </c:pt>
                <c:pt idx="1527">
                  <c:v>12484</c:v>
                </c:pt>
                <c:pt idx="1528">
                  <c:v>12489</c:v>
                </c:pt>
                <c:pt idx="1529">
                  <c:v>12490</c:v>
                </c:pt>
                <c:pt idx="1530">
                  <c:v>12508</c:v>
                </c:pt>
                <c:pt idx="1531">
                  <c:v>12526</c:v>
                </c:pt>
                <c:pt idx="1532">
                  <c:v>12530</c:v>
                </c:pt>
                <c:pt idx="1533">
                  <c:v>12532</c:v>
                </c:pt>
                <c:pt idx="1534">
                  <c:v>12533</c:v>
                </c:pt>
                <c:pt idx="1535">
                  <c:v>12535</c:v>
                </c:pt>
                <c:pt idx="1536">
                  <c:v>12537</c:v>
                </c:pt>
                <c:pt idx="1537">
                  <c:v>12541</c:v>
                </c:pt>
                <c:pt idx="1538">
                  <c:v>12551</c:v>
                </c:pt>
                <c:pt idx="1539">
                  <c:v>12560</c:v>
                </c:pt>
                <c:pt idx="1540">
                  <c:v>12561</c:v>
                </c:pt>
                <c:pt idx="1541">
                  <c:v>12566</c:v>
                </c:pt>
                <c:pt idx="1542">
                  <c:v>12575</c:v>
                </c:pt>
                <c:pt idx="1543">
                  <c:v>12587</c:v>
                </c:pt>
                <c:pt idx="1544">
                  <c:v>12600</c:v>
                </c:pt>
                <c:pt idx="1545">
                  <c:v>12608</c:v>
                </c:pt>
                <c:pt idx="1546">
                  <c:v>12618</c:v>
                </c:pt>
                <c:pt idx="1547">
                  <c:v>12628</c:v>
                </c:pt>
                <c:pt idx="1548">
                  <c:v>12645</c:v>
                </c:pt>
                <c:pt idx="1549">
                  <c:v>12652</c:v>
                </c:pt>
                <c:pt idx="1550">
                  <c:v>12653</c:v>
                </c:pt>
                <c:pt idx="1551">
                  <c:v>12660</c:v>
                </c:pt>
                <c:pt idx="1552">
                  <c:v>12665</c:v>
                </c:pt>
                <c:pt idx="1553">
                  <c:v>12670</c:v>
                </c:pt>
                <c:pt idx="1554">
                  <c:v>12681</c:v>
                </c:pt>
                <c:pt idx="1555">
                  <c:v>12716</c:v>
                </c:pt>
                <c:pt idx="1556">
                  <c:v>12736</c:v>
                </c:pt>
                <c:pt idx="1557">
                  <c:v>12741</c:v>
                </c:pt>
                <c:pt idx="1558">
                  <c:v>12747</c:v>
                </c:pt>
                <c:pt idx="1559">
                  <c:v>12758</c:v>
                </c:pt>
                <c:pt idx="1560">
                  <c:v>12788</c:v>
                </c:pt>
                <c:pt idx="1561">
                  <c:v>12800</c:v>
                </c:pt>
                <c:pt idx="1562">
                  <c:v>12835</c:v>
                </c:pt>
                <c:pt idx="1563">
                  <c:v>12845</c:v>
                </c:pt>
                <c:pt idx="1564">
                  <c:v>12847</c:v>
                </c:pt>
                <c:pt idx="1565">
                  <c:v>12851</c:v>
                </c:pt>
                <c:pt idx="1566">
                  <c:v>12878</c:v>
                </c:pt>
                <c:pt idx="1567">
                  <c:v>12881</c:v>
                </c:pt>
                <c:pt idx="1568">
                  <c:v>12887</c:v>
                </c:pt>
                <c:pt idx="1569">
                  <c:v>12896</c:v>
                </c:pt>
                <c:pt idx="1570">
                  <c:v>12903</c:v>
                </c:pt>
                <c:pt idx="1571">
                  <c:v>12917</c:v>
                </c:pt>
                <c:pt idx="1572">
                  <c:v>12934</c:v>
                </c:pt>
                <c:pt idx="1573">
                  <c:v>12938</c:v>
                </c:pt>
                <c:pt idx="1574">
                  <c:v>12939</c:v>
                </c:pt>
                <c:pt idx="1575">
                  <c:v>12950</c:v>
                </c:pt>
                <c:pt idx="1576">
                  <c:v>12955</c:v>
                </c:pt>
                <c:pt idx="1577">
                  <c:v>12963</c:v>
                </c:pt>
                <c:pt idx="1578">
                  <c:v>12969</c:v>
                </c:pt>
                <c:pt idx="1579">
                  <c:v>12976</c:v>
                </c:pt>
                <c:pt idx="1580">
                  <c:v>12979</c:v>
                </c:pt>
                <c:pt idx="1581">
                  <c:v>12986</c:v>
                </c:pt>
                <c:pt idx="1582">
                  <c:v>12991</c:v>
                </c:pt>
                <c:pt idx="1583">
                  <c:v>12997</c:v>
                </c:pt>
                <c:pt idx="1584">
                  <c:v>12999</c:v>
                </c:pt>
                <c:pt idx="1585">
                  <c:v>13007</c:v>
                </c:pt>
                <c:pt idx="1586">
                  <c:v>13025</c:v>
                </c:pt>
                <c:pt idx="1587">
                  <c:v>13047</c:v>
                </c:pt>
                <c:pt idx="1588">
                  <c:v>13055</c:v>
                </c:pt>
                <c:pt idx="1589">
                  <c:v>13064</c:v>
                </c:pt>
                <c:pt idx="1590">
                  <c:v>13072</c:v>
                </c:pt>
                <c:pt idx="1591">
                  <c:v>13099</c:v>
                </c:pt>
                <c:pt idx="1592">
                  <c:v>13100</c:v>
                </c:pt>
                <c:pt idx="1593">
                  <c:v>13118</c:v>
                </c:pt>
                <c:pt idx="1594">
                  <c:v>13121</c:v>
                </c:pt>
                <c:pt idx="1595">
                  <c:v>13125</c:v>
                </c:pt>
                <c:pt idx="1596">
                  <c:v>13151</c:v>
                </c:pt>
                <c:pt idx="1597">
                  <c:v>13166</c:v>
                </c:pt>
                <c:pt idx="1598">
                  <c:v>13167</c:v>
                </c:pt>
                <c:pt idx="1599">
                  <c:v>13176</c:v>
                </c:pt>
                <c:pt idx="1600">
                  <c:v>13187</c:v>
                </c:pt>
                <c:pt idx="1601">
                  <c:v>13191</c:v>
                </c:pt>
                <c:pt idx="1602">
                  <c:v>13192</c:v>
                </c:pt>
                <c:pt idx="1603">
                  <c:v>13194</c:v>
                </c:pt>
                <c:pt idx="1604">
                  <c:v>13204</c:v>
                </c:pt>
                <c:pt idx="1605">
                  <c:v>13220</c:v>
                </c:pt>
                <c:pt idx="1606">
                  <c:v>13230</c:v>
                </c:pt>
                <c:pt idx="1607">
                  <c:v>13231</c:v>
                </c:pt>
                <c:pt idx="1608">
                  <c:v>13232</c:v>
                </c:pt>
                <c:pt idx="1609">
                  <c:v>13246</c:v>
                </c:pt>
                <c:pt idx="1610">
                  <c:v>13258</c:v>
                </c:pt>
                <c:pt idx="1611">
                  <c:v>13261</c:v>
                </c:pt>
                <c:pt idx="1612">
                  <c:v>13263</c:v>
                </c:pt>
                <c:pt idx="1613">
                  <c:v>13269</c:v>
                </c:pt>
                <c:pt idx="1614">
                  <c:v>13275</c:v>
                </c:pt>
                <c:pt idx="1615">
                  <c:v>13284</c:v>
                </c:pt>
                <c:pt idx="1616">
                  <c:v>13303</c:v>
                </c:pt>
                <c:pt idx="1617">
                  <c:v>13304</c:v>
                </c:pt>
                <c:pt idx="1618">
                  <c:v>13310</c:v>
                </c:pt>
                <c:pt idx="1619">
                  <c:v>13317</c:v>
                </c:pt>
                <c:pt idx="1620">
                  <c:v>13323</c:v>
                </c:pt>
                <c:pt idx="1621">
                  <c:v>13328</c:v>
                </c:pt>
                <c:pt idx="1622">
                  <c:v>13342</c:v>
                </c:pt>
                <c:pt idx="1623">
                  <c:v>13345</c:v>
                </c:pt>
                <c:pt idx="1624">
                  <c:v>13352</c:v>
                </c:pt>
                <c:pt idx="1625">
                  <c:v>13355</c:v>
                </c:pt>
                <c:pt idx="1626">
                  <c:v>13367</c:v>
                </c:pt>
                <c:pt idx="1627">
                  <c:v>13371</c:v>
                </c:pt>
                <c:pt idx="1628">
                  <c:v>13387</c:v>
                </c:pt>
                <c:pt idx="1629">
                  <c:v>13394</c:v>
                </c:pt>
                <c:pt idx="1630">
                  <c:v>13399</c:v>
                </c:pt>
                <c:pt idx="1631">
                  <c:v>13400</c:v>
                </c:pt>
                <c:pt idx="1632">
                  <c:v>13423</c:v>
                </c:pt>
                <c:pt idx="1633">
                  <c:v>13431</c:v>
                </c:pt>
                <c:pt idx="1634">
                  <c:v>13432</c:v>
                </c:pt>
                <c:pt idx="1635">
                  <c:v>13434</c:v>
                </c:pt>
                <c:pt idx="1636">
                  <c:v>13441</c:v>
                </c:pt>
                <c:pt idx="1637">
                  <c:v>13455</c:v>
                </c:pt>
                <c:pt idx="1638">
                  <c:v>13469</c:v>
                </c:pt>
                <c:pt idx="1639">
                  <c:v>13473</c:v>
                </c:pt>
                <c:pt idx="1640">
                  <c:v>13497</c:v>
                </c:pt>
                <c:pt idx="1641">
                  <c:v>13502</c:v>
                </c:pt>
                <c:pt idx="1642">
                  <c:v>13509</c:v>
                </c:pt>
                <c:pt idx="1643">
                  <c:v>13513</c:v>
                </c:pt>
                <c:pt idx="1644">
                  <c:v>13516</c:v>
                </c:pt>
                <c:pt idx="1645">
                  <c:v>13517</c:v>
                </c:pt>
                <c:pt idx="1646">
                  <c:v>13521</c:v>
                </c:pt>
                <c:pt idx="1647">
                  <c:v>13530</c:v>
                </c:pt>
                <c:pt idx="1648">
                  <c:v>13540</c:v>
                </c:pt>
                <c:pt idx="1649">
                  <c:v>13549</c:v>
                </c:pt>
                <c:pt idx="1650">
                  <c:v>13553</c:v>
                </c:pt>
                <c:pt idx="1651">
                  <c:v>13556</c:v>
                </c:pt>
                <c:pt idx="1652">
                  <c:v>13571</c:v>
                </c:pt>
                <c:pt idx="1653">
                  <c:v>13573</c:v>
                </c:pt>
                <c:pt idx="1654">
                  <c:v>13596</c:v>
                </c:pt>
                <c:pt idx="1655">
                  <c:v>13616</c:v>
                </c:pt>
                <c:pt idx="1656">
                  <c:v>13619</c:v>
                </c:pt>
                <c:pt idx="1657">
                  <c:v>13627</c:v>
                </c:pt>
                <c:pt idx="1658">
                  <c:v>13628</c:v>
                </c:pt>
                <c:pt idx="1659">
                  <c:v>13634</c:v>
                </c:pt>
                <c:pt idx="1660">
                  <c:v>13647</c:v>
                </c:pt>
                <c:pt idx="1661">
                  <c:v>13651</c:v>
                </c:pt>
                <c:pt idx="1662">
                  <c:v>13653</c:v>
                </c:pt>
                <c:pt idx="1663">
                  <c:v>13654</c:v>
                </c:pt>
                <c:pt idx="1664">
                  <c:v>13656</c:v>
                </c:pt>
                <c:pt idx="1665">
                  <c:v>13658</c:v>
                </c:pt>
                <c:pt idx="1666">
                  <c:v>13662</c:v>
                </c:pt>
                <c:pt idx="1667">
                  <c:v>13684</c:v>
                </c:pt>
                <c:pt idx="1668">
                  <c:v>13689</c:v>
                </c:pt>
                <c:pt idx="1669">
                  <c:v>13691</c:v>
                </c:pt>
                <c:pt idx="1670">
                  <c:v>13703</c:v>
                </c:pt>
                <c:pt idx="1671">
                  <c:v>13711</c:v>
                </c:pt>
                <c:pt idx="1672">
                  <c:v>13715</c:v>
                </c:pt>
                <c:pt idx="1673">
                  <c:v>13718</c:v>
                </c:pt>
                <c:pt idx="1674">
                  <c:v>13720</c:v>
                </c:pt>
                <c:pt idx="1675">
                  <c:v>13729</c:v>
                </c:pt>
                <c:pt idx="1676">
                  <c:v>13741</c:v>
                </c:pt>
                <c:pt idx="1677">
                  <c:v>13742</c:v>
                </c:pt>
                <c:pt idx="1678">
                  <c:v>13748</c:v>
                </c:pt>
                <c:pt idx="1679">
                  <c:v>13750</c:v>
                </c:pt>
                <c:pt idx="1680">
                  <c:v>13753</c:v>
                </c:pt>
                <c:pt idx="1681">
                  <c:v>13771</c:v>
                </c:pt>
                <c:pt idx="1682">
                  <c:v>13776</c:v>
                </c:pt>
                <c:pt idx="1683">
                  <c:v>13777</c:v>
                </c:pt>
                <c:pt idx="1684">
                  <c:v>13783</c:v>
                </c:pt>
                <c:pt idx="1685">
                  <c:v>13786</c:v>
                </c:pt>
                <c:pt idx="1686">
                  <c:v>13818</c:v>
                </c:pt>
                <c:pt idx="1687">
                  <c:v>13820</c:v>
                </c:pt>
                <c:pt idx="1688">
                  <c:v>13837</c:v>
                </c:pt>
                <c:pt idx="1689">
                  <c:v>13839</c:v>
                </c:pt>
                <c:pt idx="1690">
                  <c:v>13842</c:v>
                </c:pt>
                <c:pt idx="1691">
                  <c:v>13844</c:v>
                </c:pt>
                <c:pt idx="1692">
                  <c:v>13848</c:v>
                </c:pt>
                <c:pt idx="1693">
                  <c:v>13860</c:v>
                </c:pt>
                <c:pt idx="1694">
                  <c:v>13881</c:v>
                </c:pt>
                <c:pt idx="1695">
                  <c:v>13913</c:v>
                </c:pt>
                <c:pt idx="1696">
                  <c:v>13971</c:v>
                </c:pt>
                <c:pt idx="1697">
                  <c:v>13986</c:v>
                </c:pt>
                <c:pt idx="1698">
                  <c:v>14008</c:v>
                </c:pt>
                <c:pt idx="1699">
                  <c:v>14012</c:v>
                </c:pt>
                <c:pt idx="1700">
                  <c:v>14015</c:v>
                </c:pt>
                <c:pt idx="1701">
                  <c:v>14016</c:v>
                </c:pt>
                <c:pt idx="1702">
                  <c:v>14023</c:v>
                </c:pt>
                <c:pt idx="1703">
                  <c:v>14027</c:v>
                </c:pt>
                <c:pt idx="1704">
                  <c:v>14041</c:v>
                </c:pt>
                <c:pt idx="1705">
                  <c:v>14056</c:v>
                </c:pt>
                <c:pt idx="1706">
                  <c:v>14060</c:v>
                </c:pt>
                <c:pt idx="1707">
                  <c:v>14065</c:v>
                </c:pt>
                <c:pt idx="1708">
                  <c:v>14076</c:v>
                </c:pt>
                <c:pt idx="1709">
                  <c:v>14089</c:v>
                </c:pt>
                <c:pt idx="1710">
                  <c:v>14100</c:v>
                </c:pt>
                <c:pt idx="1711">
                  <c:v>14114</c:v>
                </c:pt>
                <c:pt idx="1712">
                  <c:v>14136</c:v>
                </c:pt>
                <c:pt idx="1713">
                  <c:v>14150</c:v>
                </c:pt>
                <c:pt idx="1714">
                  <c:v>14151</c:v>
                </c:pt>
                <c:pt idx="1715">
                  <c:v>14157</c:v>
                </c:pt>
                <c:pt idx="1716">
                  <c:v>14159</c:v>
                </c:pt>
                <c:pt idx="1717">
                  <c:v>14161</c:v>
                </c:pt>
                <c:pt idx="1718">
                  <c:v>14167</c:v>
                </c:pt>
                <c:pt idx="1719">
                  <c:v>14168</c:v>
                </c:pt>
                <c:pt idx="1720">
                  <c:v>14171</c:v>
                </c:pt>
                <c:pt idx="1721">
                  <c:v>14172</c:v>
                </c:pt>
                <c:pt idx="1722">
                  <c:v>14178</c:v>
                </c:pt>
                <c:pt idx="1723">
                  <c:v>14180</c:v>
                </c:pt>
                <c:pt idx="1724">
                  <c:v>14186</c:v>
                </c:pt>
                <c:pt idx="1725">
                  <c:v>14187</c:v>
                </c:pt>
                <c:pt idx="1726">
                  <c:v>14193</c:v>
                </c:pt>
                <c:pt idx="1727">
                  <c:v>14202</c:v>
                </c:pt>
                <c:pt idx="1728">
                  <c:v>14203</c:v>
                </c:pt>
                <c:pt idx="1729">
                  <c:v>14205</c:v>
                </c:pt>
                <c:pt idx="1730">
                  <c:v>14230</c:v>
                </c:pt>
                <c:pt idx="1731">
                  <c:v>14233</c:v>
                </c:pt>
                <c:pt idx="1732">
                  <c:v>14251</c:v>
                </c:pt>
                <c:pt idx="1733">
                  <c:v>14260</c:v>
                </c:pt>
                <c:pt idx="1734">
                  <c:v>14283</c:v>
                </c:pt>
                <c:pt idx="1735">
                  <c:v>14286</c:v>
                </c:pt>
                <c:pt idx="1736">
                  <c:v>14287</c:v>
                </c:pt>
                <c:pt idx="1737">
                  <c:v>14303</c:v>
                </c:pt>
                <c:pt idx="1738">
                  <c:v>14338</c:v>
                </c:pt>
                <c:pt idx="1739">
                  <c:v>14339</c:v>
                </c:pt>
                <c:pt idx="1740">
                  <c:v>14343</c:v>
                </c:pt>
                <c:pt idx="1741">
                  <c:v>14344</c:v>
                </c:pt>
                <c:pt idx="1742">
                  <c:v>14349</c:v>
                </c:pt>
                <c:pt idx="1743">
                  <c:v>14350</c:v>
                </c:pt>
                <c:pt idx="1744">
                  <c:v>14373</c:v>
                </c:pt>
                <c:pt idx="1745">
                  <c:v>14378</c:v>
                </c:pt>
                <c:pt idx="1746">
                  <c:v>14382</c:v>
                </c:pt>
                <c:pt idx="1747">
                  <c:v>14403</c:v>
                </c:pt>
                <c:pt idx="1748">
                  <c:v>14412</c:v>
                </c:pt>
                <c:pt idx="1749">
                  <c:v>14420</c:v>
                </c:pt>
                <c:pt idx="1750">
                  <c:v>14425</c:v>
                </c:pt>
                <c:pt idx="1751">
                  <c:v>14429</c:v>
                </c:pt>
                <c:pt idx="1752">
                  <c:v>14430</c:v>
                </c:pt>
                <c:pt idx="1753">
                  <c:v>14438</c:v>
                </c:pt>
                <c:pt idx="1754">
                  <c:v>14451</c:v>
                </c:pt>
                <c:pt idx="1755">
                  <c:v>14468</c:v>
                </c:pt>
                <c:pt idx="1756">
                  <c:v>14469</c:v>
                </c:pt>
                <c:pt idx="1757">
                  <c:v>14474</c:v>
                </c:pt>
                <c:pt idx="1758">
                  <c:v>14488</c:v>
                </c:pt>
                <c:pt idx="1759">
                  <c:v>14493</c:v>
                </c:pt>
                <c:pt idx="1760">
                  <c:v>14503</c:v>
                </c:pt>
                <c:pt idx="1761">
                  <c:v>14513</c:v>
                </c:pt>
                <c:pt idx="1762">
                  <c:v>14520</c:v>
                </c:pt>
                <c:pt idx="1763">
                  <c:v>14522</c:v>
                </c:pt>
                <c:pt idx="1764">
                  <c:v>14528</c:v>
                </c:pt>
                <c:pt idx="1765">
                  <c:v>14530</c:v>
                </c:pt>
                <c:pt idx="1766">
                  <c:v>14533</c:v>
                </c:pt>
                <c:pt idx="1767">
                  <c:v>14538</c:v>
                </c:pt>
                <c:pt idx="1768">
                  <c:v>14545</c:v>
                </c:pt>
                <c:pt idx="1769">
                  <c:v>14546</c:v>
                </c:pt>
                <c:pt idx="1770">
                  <c:v>14550</c:v>
                </c:pt>
                <c:pt idx="1771">
                  <c:v>14553</c:v>
                </c:pt>
                <c:pt idx="1772">
                  <c:v>14577</c:v>
                </c:pt>
                <c:pt idx="1773">
                  <c:v>14578</c:v>
                </c:pt>
                <c:pt idx="1774">
                  <c:v>14585</c:v>
                </c:pt>
                <c:pt idx="1775">
                  <c:v>14591</c:v>
                </c:pt>
                <c:pt idx="1776">
                  <c:v>14593</c:v>
                </c:pt>
                <c:pt idx="1777">
                  <c:v>14604</c:v>
                </c:pt>
                <c:pt idx="1778">
                  <c:v>14611</c:v>
                </c:pt>
                <c:pt idx="1779">
                  <c:v>14612</c:v>
                </c:pt>
                <c:pt idx="1780">
                  <c:v>14617</c:v>
                </c:pt>
                <c:pt idx="1781">
                  <c:v>14621</c:v>
                </c:pt>
                <c:pt idx="1782">
                  <c:v>14623</c:v>
                </c:pt>
                <c:pt idx="1783">
                  <c:v>14630</c:v>
                </c:pt>
                <c:pt idx="1784">
                  <c:v>14638</c:v>
                </c:pt>
                <c:pt idx="1785">
                  <c:v>14641</c:v>
                </c:pt>
                <c:pt idx="1786">
                  <c:v>14642</c:v>
                </c:pt>
                <c:pt idx="1787">
                  <c:v>14654</c:v>
                </c:pt>
                <c:pt idx="1788">
                  <c:v>14657</c:v>
                </c:pt>
                <c:pt idx="1789">
                  <c:v>14662</c:v>
                </c:pt>
                <c:pt idx="1790">
                  <c:v>14665</c:v>
                </c:pt>
                <c:pt idx="1791">
                  <c:v>14672</c:v>
                </c:pt>
                <c:pt idx="1792">
                  <c:v>14675</c:v>
                </c:pt>
                <c:pt idx="1793">
                  <c:v>14678</c:v>
                </c:pt>
                <c:pt idx="1794">
                  <c:v>14679</c:v>
                </c:pt>
                <c:pt idx="1795">
                  <c:v>14681</c:v>
                </c:pt>
                <c:pt idx="1796">
                  <c:v>14688</c:v>
                </c:pt>
                <c:pt idx="1797">
                  <c:v>14703</c:v>
                </c:pt>
                <c:pt idx="1798">
                  <c:v>14726</c:v>
                </c:pt>
                <c:pt idx="1799">
                  <c:v>14747</c:v>
                </c:pt>
                <c:pt idx="1800">
                  <c:v>14748</c:v>
                </c:pt>
                <c:pt idx="1801">
                  <c:v>14751</c:v>
                </c:pt>
                <c:pt idx="1802">
                  <c:v>14765</c:v>
                </c:pt>
                <c:pt idx="1803">
                  <c:v>14771</c:v>
                </c:pt>
                <c:pt idx="1804">
                  <c:v>14797</c:v>
                </c:pt>
                <c:pt idx="1805">
                  <c:v>14800</c:v>
                </c:pt>
                <c:pt idx="1806">
                  <c:v>14812</c:v>
                </c:pt>
                <c:pt idx="1807">
                  <c:v>14852</c:v>
                </c:pt>
                <c:pt idx="1808">
                  <c:v>14876</c:v>
                </c:pt>
                <c:pt idx="1809">
                  <c:v>14887</c:v>
                </c:pt>
                <c:pt idx="1810">
                  <c:v>14888</c:v>
                </c:pt>
                <c:pt idx="1811">
                  <c:v>14906</c:v>
                </c:pt>
                <c:pt idx="1812">
                  <c:v>14918</c:v>
                </c:pt>
                <c:pt idx="1813">
                  <c:v>14922</c:v>
                </c:pt>
                <c:pt idx="1814">
                  <c:v>14926</c:v>
                </c:pt>
                <c:pt idx="1815">
                  <c:v>14942</c:v>
                </c:pt>
                <c:pt idx="1816">
                  <c:v>14945</c:v>
                </c:pt>
                <c:pt idx="1817">
                  <c:v>14949</c:v>
                </c:pt>
                <c:pt idx="1818">
                  <c:v>14966</c:v>
                </c:pt>
                <c:pt idx="1819">
                  <c:v>14967</c:v>
                </c:pt>
                <c:pt idx="1820">
                  <c:v>14971</c:v>
                </c:pt>
                <c:pt idx="1821">
                  <c:v>14990</c:v>
                </c:pt>
                <c:pt idx="1822">
                  <c:v>15007</c:v>
                </c:pt>
                <c:pt idx="1823">
                  <c:v>15010</c:v>
                </c:pt>
                <c:pt idx="1824">
                  <c:v>15013</c:v>
                </c:pt>
                <c:pt idx="1825">
                  <c:v>15021</c:v>
                </c:pt>
                <c:pt idx="1826">
                  <c:v>15060</c:v>
                </c:pt>
                <c:pt idx="1827">
                  <c:v>15080</c:v>
                </c:pt>
                <c:pt idx="1828">
                  <c:v>15082</c:v>
                </c:pt>
                <c:pt idx="1829">
                  <c:v>15093</c:v>
                </c:pt>
                <c:pt idx="1830">
                  <c:v>15097</c:v>
                </c:pt>
                <c:pt idx="1831">
                  <c:v>15104</c:v>
                </c:pt>
                <c:pt idx="1832">
                  <c:v>15107</c:v>
                </c:pt>
                <c:pt idx="1833">
                  <c:v>15137</c:v>
                </c:pt>
                <c:pt idx="1834">
                  <c:v>15140</c:v>
                </c:pt>
                <c:pt idx="1835">
                  <c:v>15145</c:v>
                </c:pt>
                <c:pt idx="1836">
                  <c:v>15148</c:v>
                </c:pt>
                <c:pt idx="1837">
                  <c:v>15149</c:v>
                </c:pt>
                <c:pt idx="1838">
                  <c:v>15151</c:v>
                </c:pt>
                <c:pt idx="1839">
                  <c:v>15156</c:v>
                </c:pt>
                <c:pt idx="1840">
                  <c:v>15161</c:v>
                </c:pt>
                <c:pt idx="1841">
                  <c:v>15162</c:v>
                </c:pt>
                <c:pt idx="1842">
                  <c:v>15186</c:v>
                </c:pt>
                <c:pt idx="1843">
                  <c:v>15188</c:v>
                </c:pt>
                <c:pt idx="1844">
                  <c:v>15193</c:v>
                </c:pt>
                <c:pt idx="1845">
                  <c:v>15210</c:v>
                </c:pt>
                <c:pt idx="1846">
                  <c:v>15216</c:v>
                </c:pt>
                <c:pt idx="1847">
                  <c:v>15238</c:v>
                </c:pt>
                <c:pt idx="1848">
                  <c:v>15257</c:v>
                </c:pt>
                <c:pt idx="1849">
                  <c:v>15258</c:v>
                </c:pt>
                <c:pt idx="1850">
                  <c:v>15270</c:v>
                </c:pt>
                <c:pt idx="1851">
                  <c:v>15278</c:v>
                </c:pt>
                <c:pt idx="1852">
                  <c:v>15280</c:v>
                </c:pt>
                <c:pt idx="1853">
                  <c:v>15283</c:v>
                </c:pt>
                <c:pt idx="1854">
                  <c:v>15285</c:v>
                </c:pt>
                <c:pt idx="1855">
                  <c:v>15290</c:v>
                </c:pt>
                <c:pt idx="1856">
                  <c:v>15293</c:v>
                </c:pt>
                <c:pt idx="1857">
                  <c:v>15321</c:v>
                </c:pt>
                <c:pt idx="1858">
                  <c:v>15330</c:v>
                </c:pt>
                <c:pt idx="1859">
                  <c:v>15334</c:v>
                </c:pt>
                <c:pt idx="1860">
                  <c:v>15339</c:v>
                </c:pt>
                <c:pt idx="1861">
                  <c:v>15349</c:v>
                </c:pt>
                <c:pt idx="1862">
                  <c:v>15350</c:v>
                </c:pt>
                <c:pt idx="1863">
                  <c:v>15354</c:v>
                </c:pt>
                <c:pt idx="1864">
                  <c:v>15380</c:v>
                </c:pt>
                <c:pt idx="1865">
                  <c:v>15383</c:v>
                </c:pt>
                <c:pt idx="1866">
                  <c:v>15391</c:v>
                </c:pt>
                <c:pt idx="1867">
                  <c:v>15396</c:v>
                </c:pt>
                <c:pt idx="1868">
                  <c:v>15404</c:v>
                </c:pt>
                <c:pt idx="1869">
                  <c:v>15407</c:v>
                </c:pt>
                <c:pt idx="1870">
                  <c:v>15416</c:v>
                </c:pt>
                <c:pt idx="1871">
                  <c:v>15417</c:v>
                </c:pt>
                <c:pt idx="1872">
                  <c:v>15422</c:v>
                </c:pt>
                <c:pt idx="1873">
                  <c:v>15423</c:v>
                </c:pt>
                <c:pt idx="1874">
                  <c:v>15445</c:v>
                </c:pt>
                <c:pt idx="1875">
                  <c:v>15447</c:v>
                </c:pt>
                <c:pt idx="1876">
                  <c:v>15462</c:v>
                </c:pt>
                <c:pt idx="1877">
                  <c:v>15469</c:v>
                </c:pt>
                <c:pt idx="1878">
                  <c:v>15474</c:v>
                </c:pt>
                <c:pt idx="1879">
                  <c:v>15475</c:v>
                </c:pt>
                <c:pt idx="1880">
                  <c:v>15489</c:v>
                </c:pt>
                <c:pt idx="1881">
                  <c:v>15498</c:v>
                </c:pt>
                <c:pt idx="1882">
                  <c:v>15500</c:v>
                </c:pt>
                <c:pt idx="1883">
                  <c:v>15501</c:v>
                </c:pt>
                <c:pt idx="1884">
                  <c:v>15514</c:v>
                </c:pt>
                <c:pt idx="1885">
                  <c:v>15521</c:v>
                </c:pt>
                <c:pt idx="1886">
                  <c:v>15524</c:v>
                </c:pt>
                <c:pt idx="1887">
                  <c:v>15545</c:v>
                </c:pt>
                <c:pt idx="1888">
                  <c:v>15550</c:v>
                </c:pt>
                <c:pt idx="1889">
                  <c:v>15561</c:v>
                </c:pt>
                <c:pt idx="1890">
                  <c:v>15566</c:v>
                </c:pt>
                <c:pt idx="1891">
                  <c:v>15571</c:v>
                </c:pt>
                <c:pt idx="1892">
                  <c:v>15572</c:v>
                </c:pt>
                <c:pt idx="1893">
                  <c:v>15580</c:v>
                </c:pt>
                <c:pt idx="1894">
                  <c:v>15587</c:v>
                </c:pt>
                <c:pt idx="1895">
                  <c:v>15606</c:v>
                </c:pt>
                <c:pt idx="1896">
                  <c:v>15607</c:v>
                </c:pt>
                <c:pt idx="1897">
                  <c:v>15608</c:v>
                </c:pt>
                <c:pt idx="1898">
                  <c:v>15616</c:v>
                </c:pt>
                <c:pt idx="1899">
                  <c:v>15634</c:v>
                </c:pt>
                <c:pt idx="1900">
                  <c:v>15635</c:v>
                </c:pt>
                <c:pt idx="1901">
                  <c:v>15645</c:v>
                </c:pt>
                <c:pt idx="1902">
                  <c:v>15667</c:v>
                </c:pt>
                <c:pt idx="1903">
                  <c:v>15679</c:v>
                </c:pt>
                <c:pt idx="1904">
                  <c:v>15683</c:v>
                </c:pt>
                <c:pt idx="1905">
                  <c:v>15686</c:v>
                </c:pt>
                <c:pt idx="1906">
                  <c:v>15690</c:v>
                </c:pt>
                <c:pt idx="1907">
                  <c:v>15691</c:v>
                </c:pt>
                <c:pt idx="1908">
                  <c:v>15693</c:v>
                </c:pt>
                <c:pt idx="1909">
                  <c:v>15694</c:v>
                </c:pt>
                <c:pt idx="1910">
                  <c:v>15695</c:v>
                </c:pt>
                <c:pt idx="1911">
                  <c:v>15696</c:v>
                </c:pt>
                <c:pt idx="1912">
                  <c:v>15699</c:v>
                </c:pt>
                <c:pt idx="1913">
                  <c:v>15710</c:v>
                </c:pt>
                <c:pt idx="1914">
                  <c:v>15713</c:v>
                </c:pt>
                <c:pt idx="1915">
                  <c:v>15738</c:v>
                </c:pt>
                <c:pt idx="1916">
                  <c:v>15739</c:v>
                </c:pt>
                <c:pt idx="1917">
                  <c:v>15747</c:v>
                </c:pt>
                <c:pt idx="1918">
                  <c:v>15748</c:v>
                </c:pt>
                <c:pt idx="1919">
                  <c:v>15757</c:v>
                </c:pt>
                <c:pt idx="1920">
                  <c:v>15765</c:v>
                </c:pt>
                <c:pt idx="1921">
                  <c:v>15767</c:v>
                </c:pt>
                <c:pt idx="1922">
                  <c:v>15768</c:v>
                </c:pt>
                <c:pt idx="1923">
                  <c:v>15770</c:v>
                </c:pt>
                <c:pt idx="1924">
                  <c:v>15782</c:v>
                </c:pt>
                <c:pt idx="1925">
                  <c:v>15798</c:v>
                </c:pt>
                <c:pt idx="1926">
                  <c:v>15816</c:v>
                </c:pt>
                <c:pt idx="1927">
                  <c:v>15818</c:v>
                </c:pt>
                <c:pt idx="1928">
                  <c:v>15839</c:v>
                </c:pt>
                <c:pt idx="1929">
                  <c:v>15844</c:v>
                </c:pt>
                <c:pt idx="1930">
                  <c:v>15845</c:v>
                </c:pt>
                <c:pt idx="1931">
                  <c:v>15850</c:v>
                </c:pt>
                <c:pt idx="1932">
                  <c:v>15853</c:v>
                </c:pt>
                <c:pt idx="1933">
                  <c:v>15858</c:v>
                </c:pt>
                <c:pt idx="1934">
                  <c:v>15865</c:v>
                </c:pt>
                <c:pt idx="1935">
                  <c:v>15881</c:v>
                </c:pt>
                <c:pt idx="1936">
                  <c:v>15887</c:v>
                </c:pt>
                <c:pt idx="1937">
                  <c:v>15898</c:v>
                </c:pt>
                <c:pt idx="1938">
                  <c:v>15903</c:v>
                </c:pt>
                <c:pt idx="1939">
                  <c:v>15907</c:v>
                </c:pt>
                <c:pt idx="1940">
                  <c:v>15911</c:v>
                </c:pt>
                <c:pt idx="1941">
                  <c:v>15923</c:v>
                </c:pt>
                <c:pt idx="1942">
                  <c:v>15955</c:v>
                </c:pt>
                <c:pt idx="1943">
                  <c:v>15959</c:v>
                </c:pt>
                <c:pt idx="1944">
                  <c:v>15962</c:v>
                </c:pt>
                <c:pt idx="1945">
                  <c:v>15969</c:v>
                </c:pt>
                <c:pt idx="1946">
                  <c:v>15970</c:v>
                </c:pt>
                <c:pt idx="1947">
                  <c:v>15973</c:v>
                </c:pt>
                <c:pt idx="1948">
                  <c:v>15980</c:v>
                </c:pt>
                <c:pt idx="1949">
                  <c:v>15981</c:v>
                </c:pt>
                <c:pt idx="1950">
                  <c:v>15994</c:v>
                </c:pt>
                <c:pt idx="1951">
                  <c:v>16000</c:v>
                </c:pt>
                <c:pt idx="1952">
                  <c:v>16019</c:v>
                </c:pt>
                <c:pt idx="1953">
                  <c:v>16023</c:v>
                </c:pt>
                <c:pt idx="1954">
                  <c:v>16026</c:v>
                </c:pt>
                <c:pt idx="1955">
                  <c:v>16045</c:v>
                </c:pt>
                <c:pt idx="1956">
                  <c:v>16073</c:v>
                </c:pt>
                <c:pt idx="1957">
                  <c:v>16080</c:v>
                </c:pt>
                <c:pt idx="1958">
                  <c:v>16098</c:v>
                </c:pt>
                <c:pt idx="1959">
                  <c:v>16111</c:v>
                </c:pt>
                <c:pt idx="1960">
                  <c:v>16124</c:v>
                </c:pt>
                <c:pt idx="1961">
                  <c:v>16125</c:v>
                </c:pt>
                <c:pt idx="1962">
                  <c:v>16140</c:v>
                </c:pt>
                <c:pt idx="1963">
                  <c:v>16141</c:v>
                </c:pt>
                <c:pt idx="1964">
                  <c:v>16148</c:v>
                </c:pt>
                <c:pt idx="1965">
                  <c:v>16150</c:v>
                </c:pt>
                <c:pt idx="1966">
                  <c:v>16156</c:v>
                </c:pt>
                <c:pt idx="1967">
                  <c:v>16158</c:v>
                </c:pt>
                <c:pt idx="1968">
                  <c:v>16161</c:v>
                </c:pt>
                <c:pt idx="1969">
                  <c:v>16168</c:v>
                </c:pt>
                <c:pt idx="1970">
                  <c:v>16175</c:v>
                </c:pt>
                <c:pt idx="1971">
                  <c:v>16178</c:v>
                </c:pt>
                <c:pt idx="1972">
                  <c:v>16179</c:v>
                </c:pt>
                <c:pt idx="1973">
                  <c:v>16185</c:v>
                </c:pt>
                <c:pt idx="1974">
                  <c:v>16193</c:v>
                </c:pt>
                <c:pt idx="1975">
                  <c:v>16194</c:v>
                </c:pt>
                <c:pt idx="1976">
                  <c:v>16215</c:v>
                </c:pt>
                <c:pt idx="1977">
                  <c:v>16218</c:v>
                </c:pt>
                <c:pt idx="1978">
                  <c:v>16240</c:v>
                </c:pt>
                <c:pt idx="1979">
                  <c:v>16251</c:v>
                </c:pt>
                <c:pt idx="1980">
                  <c:v>16254</c:v>
                </c:pt>
                <c:pt idx="1981">
                  <c:v>16261</c:v>
                </c:pt>
                <c:pt idx="1982">
                  <c:v>16265</c:v>
                </c:pt>
                <c:pt idx="1983">
                  <c:v>16270</c:v>
                </c:pt>
                <c:pt idx="1984">
                  <c:v>16271</c:v>
                </c:pt>
                <c:pt idx="1985">
                  <c:v>16275</c:v>
                </c:pt>
                <c:pt idx="1986">
                  <c:v>16277</c:v>
                </c:pt>
                <c:pt idx="1987">
                  <c:v>16287</c:v>
                </c:pt>
                <c:pt idx="1988">
                  <c:v>16299</c:v>
                </c:pt>
                <c:pt idx="1989">
                  <c:v>16300</c:v>
                </c:pt>
                <c:pt idx="1990">
                  <c:v>16303</c:v>
                </c:pt>
                <c:pt idx="1991">
                  <c:v>16318</c:v>
                </c:pt>
                <c:pt idx="1992">
                  <c:v>16330</c:v>
                </c:pt>
                <c:pt idx="1993">
                  <c:v>16334</c:v>
                </c:pt>
                <c:pt idx="1994">
                  <c:v>16346</c:v>
                </c:pt>
                <c:pt idx="1995">
                  <c:v>16348</c:v>
                </c:pt>
                <c:pt idx="1996">
                  <c:v>16355</c:v>
                </c:pt>
                <c:pt idx="1997">
                  <c:v>16360</c:v>
                </c:pt>
                <c:pt idx="1998">
                  <c:v>16364</c:v>
                </c:pt>
                <c:pt idx="1999">
                  <c:v>16375</c:v>
                </c:pt>
                <c:pt idx="2000">
                  <c:v>16382</c:v>
                </c:pt>
                <c:pt idx="2001">
                  <c:v>16383</c:v>
                </c:pt>
                <c:pt idx="2002">
                  <c:v>16393</c:v>
                </c:pt>
                <c:pt idx="2003">
                  <c:v>16399</c:v>
                </c:pt>
                <c:pt idx="2004">
                  <c:v>16400</c:v>
                </c:pt>
                <c:pt idx="2005">
                  <c:v>16416</c:v>
                </c:pt>
                <c:pt idx="2006">
                  <c:v>16454</c:v>
                </c:pt>
                <c:pt idx="2007">
                  <c:v>16466</c:v>
                </c:pt>
                <c:pt idx="2008">
                  <c:v>16476</c:v>
                </c:pt>
                <c:pt idx="2009">
                  <c:v>16498</c:v>
                </c:pt>
                <c:pt idx="2010">
                  <c:v>16510</c:v>
                </c:pt>
                <c:pt idx="2011">
                  <c:v>16517</c:v>
                </c:pt>
                <c:pt idx="2012">
                  <c:v>16520</c:v>
                </c:pt>
                <c:pt idx="2013">
                  <c:v>16525</c:v>
                </c:pt>
                <c:pt idx="2014">
                  <c:v>16532</c:v>
                </c:pt>
                <c:pt idx="2015">
                  <c:v>16539</c:v>
                </c:pt>
                <c:pt idx="2016">
                  <c:v>16540</c:v>
                </c:pt>
                <c:pt idx="2017">
                  <c:v>16541</c:v>
                </c:pt>
                <c:pt idx="2018">
                  <c:v>16542</c:v>
                </c:pt>
                <c:pt idx="2019">
                  <c:v>16564</c:v>
                </c:pt>
                <c:pt idx="2020">
                  <c:v>16566</c:v>
                </c:pt>
                <c:pt idx="2021">
                  <c:v>16567</c:v>
                </c:pt>
                <c:pt idx="2022">
                  <c:v>16572</c:v>
                </c:pt>
                <c:pt idx="2023">
                  <c:v>16585</c:v>
                </c:pt>
                <c:pt idx="2024">
                  <c:v>16593</c:v>
                </c:pt>
                <c:pt idx="2025">
                  <c:v>16597</c:v>
                </c:pt>
                <c:pt idx="2026">
                  <c:v>16609</c:v>
                </c:pt>
                <c:pt idx="2027">
                  <c:v>16625</c:v>
                </c:pt>
                <c:pt idx="2028">
                  <c:v>16630</c:v>
                </c:pt>
                <c:pt idx="2029">
                  <c:v>16645</c:v>
                </c:pt>
                <c:pt idx="2030">
                  <c:v>16648</c:v>
                </c:pt>
                <c:pt idx="2031">
                  <c:v>16654</c:v>
                </c:pt>
                <c:pt idx="2032">
                  <c:v>16659</c:v>
                </c:pt>
                <c:pt idx="2033">
                  <c:v>16661</c:v>
                </c:pt>
                <c:pt idx="2034">
                  <c:v>16665</c:v>
                </c:pt>
                <c:pt idx="2035">
                  <c:v>16668</c:v>
                </c:pt>
                <c:pt idx="2036">
                  <c:v>16691</c:v>
                </c:pt>
                <c:pt idx="2037">
                  <c:v>16697</c:v>
                </c:pt>
                <c:pt idx="2038">
                  <c:v>16700</c:v>
                </c:pt>
                <c:pt idx="2039">
                  <c:v>16705</c:v>
                </c:pt>
                <c:pt idx="2040">
                  <c:v>16726</c:v>
                </c:pt>
                <c:pt idx="2041">
                  <c:v>16732</c:v>
                </c:pt>
                <c:pt idx="2042">
                  <c:v>16736</c:v>
                </c:pt>
                <c:pt idx="2043">
                  <c:v>16743</c:v>
                </c:pt>
                <c:pt idx="2044">
                  <c:v>16748</c:v>
                </c:pt>
                <c:pt idx="2045">
                  <c:v>16759</c:v>
                </c:pt>
                <c:pt idx="2046">
                  <c:v>16760</c:v>
                </c:pt>
                <c:pt idx="2047">
                  <c:v>16761</c:v>
                </c:pt>
                <c:pt idx="2048">
                  <c:v>16790</c:v>
                </c:pt>
                <c:pt idx="2049">
                  <c:v>16791</c:v>
                </c:pt>
                <c:pt idx="2050">
                  <c:v>16799</c:v>
                </c:pt>
                <c:pt idx="2051">
                  <c:v>16801</c:v>
                </c:pt>
                <c:pt idx="2052">
                  <c:v>16823</c:v>
                </c:pt>
                <c:pt idx="2053">
                  <c:v>16825</c:v>
                </c:pt>
                <c:pt idx="2054">
                  <c:v>16831</c:v>
                </c:pt>
                <c:pt idx="2055">
                  <c:v>16839</c:v>
                </c:pt>
                <c:pt idx="2056">
                  <c:v>16849</c:v>
                </c:pt>
                <c:pt idx="2057">
                  <c:v>16861</c:v>
                </c:pt>
                <c:pt idx="2058">
                  <c:v>16863</c:v>
                </c:pt>
                <c:pt idx="2059">
                  <c:v>16884</c:v>
                </c:pt>
                <c:pt idx="2060">
                  <c:v>16892</c:v>
                </c:pt>
                <c:pt idx="2061">
                  <c:v>16896</c:v>
                </c:pt>
                <c:pt idx="2062">
                  <c:v>16897</c:v>
                </c:pt>
                <c:pt idx="2063">
                  <c:v>16903</c:v>
                </c:pt>
                <c:pt idx="2064">
                  <c:v>16912</c:v>
                </c:pt>
                <c:pt idx="2065">
                  <c:v>16913</c:v>
                </c:pt>
                <c:pt idx="2066">
                  <c:v>16914</c:v>
                </c:pt>
                <c:pt idx="2067">
                  <c:v>16927</c:v>
                </c:pt>
                <c:pt idx="2068">
                  <c:v>16945</c:v>
                </c:pt>
                <c:pt idx="2069">
                  <c:v>16952</c:v>
                </c:pt>
                <c:pt idx="2070">
                  <c:v>16980</c:v>
                </c:pt>
                <c:pt idx="2071">
                  <c:v>16998</c:v>
                </c:pt>
                <c:pt idx="2072">
                  <c:v>17006</c:v>
                </c:pt>
                <c:pt idx="2073">
                  <c:v>17009</c:v>
                </c:pt>
                <c:pt idx="2074">
                  <c:v>17033</c:v>
                </c:pt>
                <c:pt idx="2075">
                  <c:v>17037</c:v>
                </c:pt>
                <c:pt idx="2076">
                  <c:v>17046</c:v>
                </c:pt>
                <c:pt idx="2077">
                  <c:v>17054</c:v>
                </c:pt>
                <c:pt idx="2078">
                  <c:v>17080</c:v>
                </c:pt>
                <c:pt idx="2079">
                  <c:v>17096</c:v>
                </c:pt>
                <c:pt idx="2080">
                  <c:v>17097</c:v>
                </c:pt>
                <c:pt idx="2081">
                  <c:v>17099</c:v>
                </c:pt>
                <c:pt idx="2082">
                  <c:v>17101</c:v>
                </c:pt>
                <c:pt idx="2083">
                  <c:v>17107</c:v>
                </c:pt>
                <c:pt idx="2084">
                  <c:v>17115</c:v>
                </c:pt>
                <c:pt idx="2085">
                  <c:v>17118</c:v>
                </c:pt>
                <c:pt idx="2086">
                  <c:v>17124</c:v>
                </c:pt>
                <c:pt idx="2087">
                  <c:v>17128</c:v>
                </c:pt>
                <c:pt idx="2088">
                  <c:v>17135</c:v>
                </c:pt>
                <c:pt idx="2089">
                  <c:v>17151</c:v>
                </c:pt>
                <c:pt idx="2090">
                  <c:v>17153</c:v>
                </c:pt>
                <c:pt idx="2091">
                  <c:v>17157</c:v>
                </c:pt>
                <c:pt idx="2092">
                  <c:v>17160</c:v>
                </c:pt>
                <c:pt idx="2093">
                  <c:v>17164</c:v>
                </c:pt>
                <c:pt idx="2094">
                  <c:v>17165</c:v>
                </c:pt>
                <c:pt idx="2095">
                  <c:v>17177</c:v>
                </c:pt>
                <c:pt idx="2096">
                  <c:v>17179</c:v>
                </c:pt>
                <c:pt idx="2097">
                  <c:v>17181</c:v>
                </c:pt>
                <c:pt idx="2098">
                  <c:v>17187</c:v>
                </c:pt>
                <c:pt idx="2099">
                  <c:v>17193</c:v>
                </c:pt>
                <c:pt idx="2100">
                  <c:v>17199</c:v>
                </c:pt>
                <c:pt idx="2101">
                  <c:v>17228</c:v>
                </c:pt>
                <c:pt idx="2102">
                  <c:v>17243</c:v>
                </c:pt>
                <c:pt idx="2103">
                  <c:v>17260</c:v>
                </c:pt>
                <c:pt idx="2104">
                  <c:v>17264</c:v>
                </c:pt>
                <c:pt idx="2105">
                  <c:v>17265</c:v>
                </c:pt>
                <c:pt idx="2106">
                  <c:v>17270</c:v>
                </c:pt>
                <c:pt idx="2107">
                  <c:v>17273</c:v>
                </c:pt>
                <c:pt idx="2108">
                  <c:v>17280</c:v>
                </c:pt>
                <c:pt idx="2109">
                  <c:v>17313</c:v>
                </c:pt>
                <c:pt idx="2110">
                  <c:v>17321</c:v>
                </c:pt>
                <c:pt idx="2111">
                  <c:v>17326</c:v>
                </c:pt>
                <c:pt idx="2112">
                  <c:v>17334</c:v>
                </c:pt>
                <c:pt idx="2113">
                  <c:v>17340</c:v>
                </c:pt>
                <c:pt idx="2114">
                  <c:v>17343</c:v>
                </c:pt>
                <c:pt idx="2115">
                  <c:v>17347</c:v>
                </c:pt>
                <c:pt idx="2116">
                  <c:v>17369</c:v>
                </c:pt>
                <c:pt idx="2117">
                  <c:v>17371</c:v>
                </c:pt>
                <c:pt idx="2118">
                  <c:v>17373</c:v>
                </c:pt>
                <c:pt idx="2119">
                  <c:v>17376</c:v>
                </c:pt>
                <c:pt idx="2120">
                  <c:v>17381</c:v>
                </c:pt>
                <c:pt idx="2121">
                  <c:v>17389</c:v>
                </c:pt>
                <c:pt idx="2122">
                  <c:v>17391</c:v>
                </c:pt>
                <c:pt idx="2123">
                  <c:v>17397</c:v>
                </c:pt>
                <c:pt idx="2124">
                  <c:v>17416</c:v>
                </c:pt>
                <c:pt idx="2125">
                  <c:v>17418</c:v>
                </c:pt>
                <c:pt idx="2126">
                  <c:v>17426</c:v>
                </c:pt>
                <c:pt idx="2127">
                  <c:v>17432</c:v>
                </c:pt>
                <c:pt idx="2128">
                  <c:v>17433</c:v>
                </c:pt>
                <c:pt idx="2129">
                  <c:v>17444</c:v>
                </c:pt>
                <c:pt idx="2130">
                  <c:v>17445</c:v>
                </c:pt>
                <c:pt idx="2131">
                  <c:v>17448</c:v>
                </c:pt>
                <c:pt idx="2132">
                  <c:v>17449</c:v>
                </c:pt>
                <c:pt idx="2133">
                  <c:v>17458</c:v>
                </c:pt>
                <c:pt idx="2134">
                  <c:v>17466</c:v>
                </c:pt>
                <c:pt idx="2135">
                  <c:v>17472</c:v>
                </c:pt>
                <c:pt idx="2136">
                  <c:v>17475</c:v>
                </c:pt>
                <c:pt idx="2137">
                  <c:v>17479</c:v>
                </c:pt>
                <c:pt idx="2138">
                  <c:v>17483</c:v>
                </c:pt>
                <c:pt idx="2139">
                  <c:v>17507</c:v>
                </c:pt>
                <c:pt idx="2140">
                  <c:v>17517</c:v>
                </c:pt>
                <c:pt idx="2141">
                  <c:v>17519</c:v>
                </c:pt>
                <c:pt idx="2142">
                  <c:v>17522</c:v>
                </c:pt>
                <c:pt idx="2143">
                  <c:v>17529</c:v>
                </c:pt>
                <c:pt idx="2144">
                  <c:v>17532</c:v>
                </c:pt>
                <c:pt idx="2145">
                  <c:v>17537</c:v>
                </c:pt>
                <c:pt idx="2146">
                  <c:v>17549</c:v>
                </c:pt>
                <c:pt idx="2147">
                  <c:v>17559</c:v>
                </c:pt>
                <c:pt idx="2148">
                  <c:v>17564</c:v>
                </c:pt>
                <c:pt idx="2149">
                  <c:v>17575</c:v>
                </c:pt>
                <c:pt idx="2150">
                  <c:v>17576</c:v>
                </c:pt>
                <c:pt idx="2151">
                  <c:v>17577</c:v>
                </c:pt>
                <c:pt idx="2152">
                  <c:v>17580</c:v>
                </c:pt>
                <c:pt idx="2153">
                  <c:v>17593</c:v>
                </c:pt>
                <c:pt idx="2154">
                  <c:v>17613</c:v>
                </c:pt>
                <c:pt idx="2155">
                  <c:v>17615</c:v>
                </c:pt>
                <c:pt idx="2156">
                  <c:v>17634</c:v>
                </c:pt>
                <c:pt idx="2157">
                  <c:v>17637</c:v>
                </c:pt>
                <c:pt idx="2158">
                  <c:v>17640</c:v>
                </c:pt>
                <c:pt idx="2159">
                  <c:v>17645</c:v>
                </c:pt>
                <c:pt idx="2160">
                  <c:v>17646</c:v>
                </c:pt>
                <c:pt idx="2161">
                  <c:v>17648</c:v>
                </c:pt>
                <c:pt idx="2162">
                  <c:v>17651</c:v>
                </c:pt>
                <c:pt idx="2163">
                  <c:v>17654</c:v>
                </c:pt>
                <c:pt idx="2164">
                  <c:v>17662</c:v>
                </c:pt>
                <c:pt idx="2165">
                  <c:v>17665</c:v>
                </c:pt>
                <c:pt idx="2166">
                  <c:v>17671</c:v>
                </c:pt>
                <c:pt idx="2167">
                  <c:v>17676</c:v>
                </c:pt>
                <c:pt idx="2168">
                  <c:v>17685</c:v>
                </c:pt>
                <c:pt idx="2169">
                  <c:v>17689</c:v>
                </c:pt>
                <c:pt idx="2170">
                  <c:v>17693</c:v>
                </c:pt>
                <c:pt idx="2171">
                  <c:v>17695</c:v>
                </c:pt>
                <c:pt idx="2172">
                  <c:v>17711</c:v>
                </c:pt>
                <c:pt idx="2173">
                  <c:v>17717</c:v>
                </c:pt>
                <c:pt idx="2174">
                  <c:v>17727</c:v>
                </c:pt>
                <c:pt idx="2175">
                  <c:v>17731</c:v>
                </c:pt>
                <c:pt idx="2176">
                  <c:v>17734</c:v>
                </c:pt>
                <c:pt idx="2177">
                  <c:v>17743</c:v>
                </c:pt>
                <c:pt idx="2178">
                  <c:v>17745</c:v>
                </c:pt>
                <c:pt idx="2179">
                  <c:v>17758</c:v>
                </c:pt>
                <c:pt idx="2180">
                  <c:v>17760</c:v>
                </c:pt>
                <c:pt idx="2181">
                  <c:v>17761</c:v>
                </c:pt>
                <c:pt idx="2182">
                  <c:v>17770</c:v>
                </c:pt>
                <c:pt idx="2183">
                  <c:v>17780</c:v>
                </c:pt>
                <c:pt idx="2184">
                  <c:v>17820</c:v>
                </c:pt>
                <c:pt idx="2185">
                  <c:v>17842</c:v>
                </c:pt>
                <c:pt idx="2186">
                  <c:v>17847</c:v>
                </c:pt>
                <c:pt idx="2187">
                  <c:v>17850</c:v>
                </c:pt>
                <c:pt idx="2188">
                  <c:v>17856</c:v>
                </c:pt>
                <c:pt idx="2189">
                  <c:v>17863</c:v>
                </c:pt>
                <c:pt idx="2190">
                  <c:v>17867</c:v>
                </c:pt>
                <c:pt idx="2191">
                  <c:v>17868</c:v>
                </c:pt>
                <c:pt idx="2192">
                  <c:v>17871</c:v>
                </c:pt>
                <c:pt idx="2193">
                  <c:v>17879</c:v>
                </c:pt>
                <c:pt idx="2194">
                  <c:v>17881</c:v>
                </c:pt>
                <c:pt idx="2195">
                  <c:v>17887</c:v>
                </c:pt>
                <c:pt idx="2196">
                  <c:v>17893</c:v>
                </c:pt>
                <c:pt idx="2197">
                  <c:v>17896</c:v>
                </c:pt>
                <c:pt idx="2198">
                  <c:v>17897</c:v>
                </c:pt>
                <c:pt idx="2199">
                  <c:v>17902</c:v>
                </c:pt>
                <c:pt idx="2200">
                  <c:v>17904</c:v>
                </c:pt>
                <c:pt idx="2201">
                  <c:v>17913</c:v>
                </c:pt>
                <c:pt idx="2202">
                  <c:v>17915</c:v>
                </c:pt>
                <c:pt idx="2203">
                  <c:v>17925</c:v>
                </c:pt>
                <c:pt idx="2204">
                  <c:v>17930</c:v>
                </c:pt>
                <c:pt idx="2205">
                  <c:v>17933</c:v>
                </c:pt>
                <c:pt idx="2206">
                  <c:v>17949</c:v>
                </c:pt>
                <c:pt idx="2207">
                  <c:v>17951</c:v>
                </c:pt>
                <c:pt idx="2208">
                  <c:v>17959</c:v>
                </c:pt>
                <c:pt idx="2209">
                  <c:v>17962</c:v>
                </c:pt>
                <c:pt idx="2210">
                  <c:v>17964</c:v>
                </c:pt>
                <c:pt idx="2211">
                  <c:v>17989</c:v>
                </c:pt>
                <c:pt idx="2212">
                  <c:v>17991</c:v>
                </c:pt>
                <c:pt idx="2213">
                  <c:v>17993</c:v>
                </c:pt>
                <c:pt idx="2214">
                  <c:v>18001</c:v>
                </c:pt>
                <c:pt idx="2215">
                  <c:v>18002</c:v>
                </c:pt>
                <c:pt idx="2216">
                  <c:v>18003</c:v>
                </c:pt>
                <c:pt idx="2217">
                  <c:v>18021</c:v>
                </c:pt>
                <c:pt idx="2218">
                  <c:v>18027</c:v>
                </c:pt>
                <c:pt idx="2219">
                  <c:v>18039</c:v>
                </c:pt>
                <c:pt idx="2220">
                  <c:v>18054</c:v>
                </c:pt>
                <c:pt idx="2221">
                  <c:v>18078</c:v>
                </c:pt>
                <c:pt idx="2222">
                  <c:v>18098</c:v>
                </c:pt>
                <c:pt idx="2223">
                  <c:v>18103</c:v>
                </c:pt>
                <c:pt idx="2224">
                  <c:v>18107</c:v>
                </c:pt>
                <c:pt idx="2225">
                  <c:v>18118</c:v>
                </c:pt>
                <c:pt idx="2226">
                  <c:v>18135</c:v>
                </c:pt>
                <c:pt idx="2227">
                  <c:v>18138</c:v>
                </c:pt>
                <c:pt idx="2228">
                  <c:v>18154</c:v>
                </c:pt>
                <c:pt idx="2229">
                  <c:v>18155</c:v>
                </c:pt>
                <c:pt idx="2230">
                  <c:v>18157</c:v>
                </c:pt>
                <c:pt idx="2231">
                  <c:v>18164</c:v>
                </c:pt>
                <c:pt idx="2232">
                  <c:v>18165</c:v>
                </c:pt>
                <c:pt idx="2233">
                  <c:v>18171</c:v>
                </c:pt>
                <c:pt idx="2234">
                  <c:v>18178</c:v>
                </c:pt>
                <c:pt idx="2235">
                  <c:v>18186</c:v>
                </c:pt>
                <c:pt idx="2236">
                  <c:v>18188</c:v>
                </c:pt>
                <c:pt idx="2237">
                  <c:v>18189</c:v>
                </c:pt>
                <c:pt idx="2238">
                  <c:v>18196</c:v>
                </c:pt>
                <c:pt idx="2239">
                  <c:v>18198</c:v>
                </c:pt>
                <c:pt idx="2240">
                  <c:v>18201</c:v>
                </c:pt>
                <c:pt idx="2241">
                  <c:v>18207</c:v>
                </c:pt>
                <c:pt idx="2242">
                  <c:v>18211</c:v>
                </c:pt>
                <c:pt idx="2243">
                  <c:v>18228</c:v>
                </c:pt>
                <c:pt idx="2244">
                  <c:v>18229</c:v>
                </c:pt>
                <c:pt idx="2245">
                  <c:v>18234</c:v>
                </c:pt>
                <c:pt idx="2246">
                  <c:v>18260</c:v>
                </c:pt>
                <c:pt idx="2247">
                  <c:v>18263</c:v>
                </c:pt>
                <c:pt idx="2248">
                  <c:v>18289</c:v>
                </c:pt>
                <c:pt idx="2249">
                  <c:v>18291</c:v>
                </c:pt>
                <c:pt idx="2250">
                  <c:v>18293</c:v>
                </c:pt>
                <c:pt idx="2251">
                  <c:v>18294</c:v>
                </c:pt>
                <c:pt idx="2252">
                  <c:v>18295</c:v>
                </c:pt>
                <c:pt idx="2253">
                  <c:v>18305</c:v>
                </c:pt>
                <c:pt idx="2254">
                  <c:v>18306</c:v>
                </c:pt>
                <c:pt idx="2255">
                  <c:v>18308</c:v>
                </c:pt>
                <c:pt idx="2256">
                  <c:v>18316</c:v>
                </c:pt>
                <c:pt idx="2257">
                  <c:v>18322</c:v>
                </c:pt>
                <c:pt idx="2258">
                  <c:v>18325</c:v>
                </c:pt>
                <c:pt idx="2259">
                  <c:v>18328</c:v>
                </c:pt>
                <c:pt idx="2260">
                  <c:v>18329</c:v>
                </c:pt>
                <c:pt idx="2261">
                  <c:v>18341</c:v>
                </c:pt>
                <c:pt idx="2262">
                  <c:v>18352</c:v>
                </c:pt>
                <c:pt idx="2263">
                  <c:v>18358</c:v>
                </c:pt>
                <c:pt idx="2264">
                  <c:v>18359</c:v>
                </c:pt>
                <c:pt idx="2265">
                  <c:v>18379</c:v>
                </c:pt>
                <c:pt idx="2266">
                  <c:v>18387</c:v>
                </c:pt>
                <c:pt idx="2267">
                  <c:v>18392</c:v>
                </c:pt>
                <c:pt idx="2268">
                  <c:v>18397</c:v>
                </c:pt>
                <c:pt idx="2269">
                  <c:v>18399</c:v>
                </c:pt>
                <c:pt idx="2270">
                  <c:v>18402</c:v>
                </c:pt>
                <c:pt idx="2271">
                  <c:v>18413</c:v>
                </c:pt>
                <c:pt idx="2272">
                  <c:v>18418</c:v>
                </c:pt>
                <c:pt idx="2273">
                  <c:v>18421</c:v>
                </c:pt>
                <c:pt idx="2274">
                  <c:v>18422</c:v>
                </c:pt>
                <c:pt idx="2275">
                  <c:v>18423</c:v>
                </c:pt>
                <c:pt idx="2276">
                  <c:v>18426</c:v>
                </c:pt>
                <c:pt idx="2277">
                  <c:v>18427</c:v>
                </c:pt>
                <c:pt idx="2278">
                  <c:v>18430</c:v>
                </c:pt>
                <c:pt idx="2279">
                  <c:v>18437</c:v>
                </c:pt>
                <c:pt idx="2280">
                  <c:v>18440</c:v>
                </c:pt>
                <c:pt idx="2281">
                  <c:v>18451</c:v>
                </c:pt>
                <c:pt idx="2282">
                  <c:v>18466</c:v>
                </c:pt>
                <c:pt idx="2283">
                  <c:v>18468</c:v>
                </c:pt>
                <c:pt idx="2284">
                  <c:v>18472</c:v>
                </c:pt>
                <c:pt idx="2285">
                  <c:v>18475</c:v>
                </c:pt>
                <c:pt idx="2286">
                  <c:v>18498</c:v>
                </c:pt>
                <c:pt idx="2287">
                  <c:v>18505</c:v>
                </c:pt>
                <c:pt idx="2288">
                  <c:v>18508</c:v>
                </c:pt>
                <c:pt idx="2289">
                  <c:v>18509</c:v>
                </c:pt>
                <c:pt idx="2290">
                  <c:v>18513</c:v>
                </c:pt>
                <c:pt idx="2291">
                  <c:v>18538</c:v>
                </c:pt>
                <c:pt idx="2292">
                  <c:v>18556</c:v>
                </c:pt>
                <c:pt idx="2293">
                  <c:v>18561</c:v>
                </c:pt>
                <c:pt idx="2294">
                  <c:v>18570</c:v>
                </c:pt>
                <c:pt idx="2295">
                  <c:v>18587</c:v>
                </c:pt>
                <c:pt idx="2296">
                  <c:v>18588</c:v>
                </c:pt>
                <c:pt idx="2297">
                  <c:v>18600</c:v>
                </c:pt>
                <c:pt idx="2298">
                  <c:v>18613</c:v>
                </c:pt>
                <c:pt idx="2299">
                  <c:v>18621</c:v>
                </c:pt>
                <c:pt idx="2300">
                  <c:v>18623</c:v>
                </c:pt>
                <c:pt idx="2301">
                  <c:v>18642</c:v>
                </c:pt>
                <c:pt idx="2302">
                  <c:v>18649</c:v>
                </c:pt>
                <c:pt idx="2303">
                  <c:v>18654</c:v>
                </c:pt>
                <c:pt idx="2304">
                  <c:v>18659</c:v>
                </c:pt>
                <c:pt idx="2305">
                  <c:v>18661</c:v>
                </c:pt>
                <c:pt idx="2306">
                  <c:v>18664</c:v>
                </c:pt>
                <c:pt idx="2307">
                  <c:v>18667</c:v>
                </c:pt>
                <c:pt idx="2308">
                  <c:v>18676</c:v>
                </c:pt>
                <c:pt idx="2309">
                  <c:v>18679</c:v>
                </c:pt>
                <c:pt idx="2310">
                  <c:v>18707</c:v>
                </c:pt>
                <c:pt idx="2311">
                  <c:v>18709</c:v>
                </c:pt>
                <c:pt idx="2312">
                  <c:v>18711</c:v>
                </c:pt>
                <c:pt idx="2313">
                  <c:v>18728</c:v>
                </c:pt>
                <c:pt idx="2314">
                  <c:v>18730</c:v>
                </c:pt>
                <c:pt idx="2315">
                  <c:v>18736</c:v>
                </c:pt>
                <c:pt idx="2316">
                  <c:v>18742</c:v>
                </c:pt>
                <c:pt idx="2317">
                  <c:v>18756</c:v>
                </c:pt>
                <c:pt idx="2318">
                  <c:v>18759</c:v>
                </c:pt>
                <c:pt idx="2319">
                  <c:v>18767</c:v>
                </c:pt>
                <c:pt idx="2320">
                  <c:v>18781</c:v>
                </c:pt>
                <c:pt idx="2321">
                  <c:v>18794</c:v>
                </c:pt>
                <c:pt idx="2322">
                  <c:v>18798</c:v>
                </c:pt>
                <c:pt idx="2323">
                  <c:v>18800</c:v>
                </c:pt>
                <c:pt idx="2324">
                  <c:v>18801</c:v>
                </c:pt>
                <c:pt idx="2325">
                  <c:v>18807</c:v>
                </c:pt>
                <c:pt idx="2326">
                  <c:v>18811</c:v>
                </c:pt>
                <c:pt idx="2327">
                  <c:v>18819</c:v>
                </c:pt>
                <c:pt idx="2328">
                  <c:v>18820</c:v>
                </c:pt>
                <c:pt idx="2329">
                  <c:v>18832</c:v>
                </c:pt>
                <c:pt idx="2330">
                  <c:v>18850</c:v>
                </c:pt>
                <c:pt idx="2331">
                  <c:v>18856</c:v>
                </c:pt>
                <c:pt idx="2332">
                  <c:v>18871</c:v>
                </c:pt>
                <c:pt idx="2333">
                  <c:v>18878</c:v>
                </c:pt>
                <c:pt idx="2334">
                  <c:v>18879</c:v>
                </c:pt>
                <c:pt idx="2335">
                  <c:v>18881</c:v>
                </c:pt>
                <c:pt idx="2336">
                  <c:v>18895</c:v>
                </c:pt>
                <c:pt idx="2337">
                  <c:v>18916</c:v>
                </c:pt>
                <c:pt idx="2338">
                  <c:v>18921</c:v>
                </c:pt>
                <c:pt idx="2339">
                  <c:v>18949</c:v>
                </c:pt>
                <c:pt idx="2340">
                  <c:v>18955</c:v>
                </c:pt>
                <c:pt idx="2341">
                  <c:v>18959</c:v>
                </c:pt>
                <c:pt idx="2342">
                  <c:v>18975</c:v>
                </c:pt>
                <c:pt idx="2343">
                  <c:v>18986</c:v>
                </c:pt>
                <c:pt idx="2344">
                  <c:v>18987</c:v>
                </c:pt>
                <c:pt idx="2345">
                  <c:v>19010</c:v>
                </c:pt>
                <c:pt idx="2346">
                  <c:v>19014</c:v>
                </c:pt>
                <c:pt idx="2347">
                  <c:v>19018</c:v>
                </c:pt>
                <c:pt idx="2348">
                  <c:v>19019</c:v>
                </c:pt>
                <c:pt idx="2349">
                  <c:v>19024</c:v>
                </c:pt>
                <c:pt idx="2350">
                  <c:v>19036</c:v>
                </c:pt>
                <c:pt idx="2351">
                  <c:v>19037</c:v>
                </c:pt>
                <c:pt idx="2352">
                  <c:v>19040</c:v>
                </c:pt>
                <c:pt idx="2353">
                  <c:v>19045</c:v>
                </c:pt>
                <c:pt idx="2354">
                  <c:v>19056</c:v>
                </c:pt>
                <c:pt idx="2355">
                  <c:v>19063</c:v>
                </c:pt>
                <c:pt idx="2356">
                  <c:v>19065</c:v>
                </c:pt>
                <c:pt idx="2357">
                  <c:v>19078</c:v>
                </c:pt>
                <c:pt idx="2358">
                  <c:v>19095</c:v>
                </c:pt>
                <c:pt idx="2359">
                  <c:v>19103</c:v>
                </c:pt>
                <c:pt idx="2360">
                  <c:v>19110</c:v>
                </c:pt>
                <c:pt idx="2361">
                  <c:v>19132</c:v>
                </c:pt>
                <c:pt idx="2362">
                  <c:v>19176</c:v>
                </c:pt>
                <c:pt idx="2363">
                  <c:v>19196</c:v>
                </c:pt>
                <c:pt idx="2364">
                  <c:v>19198</c:v>
                </c:pt>
                <c:pt idx="2365">
                  <c:v>19208</c:v>
                </c:pt>
                <c:pt idx="2366">
                  <c:v>19219</c:v>
                </c:pt>
                <c:pt idx="2367">
                  <c:v>19224</c:v>
                </c:pt>
                <c:pt idx="2368">
                  <c:v>19226</c:v>
                </c:pt>
                <c:pt idx="2369">
                  <c:v>19253</c:v>
                </c:pt>
                <c:pt idx="2370">
                  <c:v>19260</c:v>
                </c:pt>
                <c:pt idx="2371">
                  <c:v>19271</c:v>
                </c:pt>
                <c:pt idx="2372">
                  <c:v>19274</c:v>
                </c:pt>
                <c:pt idx="2373">
                  <c:v>19286</c:v>
                </c:pt>
                <c:pt idx="2374">
                  <c:v>19306</c:v>
                </c:pt>
                <c:pt idx="2375">
                  <c:v>19308</c:v>
                </c:pt>
                <c:pt idx="2376">
                  <c:v>19311</c:v>
                </c:pt>
                <c:pt idx="2377">
                  <c:v>19318</c:v>
                </c:pt>
                <c:pt idx="2378">
                  <c:v>19319</c:v>
                </c:pt>
                <c:pt idx="2379">
                  <c:v>19336</c:v>
                </c:pt>
                <c:pt idx="2380">
                  <c:v>19348</c:v>
                </c:pt>
                <c:pt idx="2381">
                  <c:v>19356</c:v>
                </c:pt>
                <c:pt idx="2382">
                  <c:v>19357</c:v>
                </c:pt>
                <c:pt idx="2383">
                  <c:v>19363</c:v>
                </c:pt>
                <c:pt idx="2384">
                  <c:v>19364</c:v>
                </c:pt>
                <c:pt idx="2385">
                  <c:v>19373</c:v>
                </c:pt>
                <c:pt idx="2386">
                  <c:v>19379</c:v>
                </c:pt>
                <c:pt idx="2387">
                  <c:v>19394</c:v>
                </c:pt>
                <c:pt idx="2388">
                  <c:v>19407</c:v>
                </c:pt>
                <c:pt idx="2389">
                  <c:v>19413</c:v>
                </c:pt>
                <c:pt idx="2390">
                  <c:v>19417</c:v>
                </c:pt>
                <c:pt idx="2391">
                  <c:v>19428</c:v>
                </c:pt>
                <c:pt idx="2392">
                  <c:v>19429</c:v>
                </c:pt>
                <c:pt idx="2393">
                  <c:v>19432</c:v>
                </c:pt>
                <c:pt idx="2394">
                  <c:v>19433</c:v>
                </c:pt>
                <c:pt idx="2395">
                  <c:v>19436</c:v>
                </c:pt>
                <c:pt idx="2396">
                  <c:v>19451</c:v>
                </c:pt>
                <c:pt idx="2397">
                  <c:v>19454</c:v>
                </c:pt>
                <c:pt idx="2398">
                  <c:v>19467</c:v>
                </c:pt>
                <c:pt idx="2399">
                  <c:v>19473</c:v>
                </c:pt>
                <c:pt idx="2400">
                  <c:v>19475</c:v>
                </c:pt>
                <c:pt idx="2401">
                  <c:v>19492</c:v>
                </c:pt>
                <c:pt idx="2402">
                  <c:v>19503</c:v>
                </c:pt>
                <c:pt idx="2403">
                  <c:v>19517</c:v>
                </c:pt>
                <c:pt idx="2404">
                  <c:v>19521</c:v>
                </c:pt>
                <c:pt idx="2405">
                  <c:v>19532</c:v>
                </c:pt>
                <c:pt idx="2406">
                  <c:v>19540</c:v>
                </c:pt>
                <c:pt idx="2407">
                  <c:v>19543</c:v>
                </c:pt>
                <c:pt idx="2408">
                  <c:v>19560</c:v>
                </c:pt>
                <c:pt idx="2409">
                  <c:v>19570</c:v>
                </c:pt>
                <c:pt idx="2410">
                  <c:v>19575</c:v>
                </c:pt>
                <c:pt idx="2411">
                  <c:v>19578</c:v>
                </c:pt>
                <c:pt idx="2412">
                  <c:v>19584</c:v>
                </c:pt>
                <c:pt idx="2413">
                  <c:v>19602</c:v>
                </c:pt>
                <c:pt idx="2414">
                  <c:v>19611</c:v>
                </c:pt>
                <c:pt idx="2415">
                  <c:v>19613</c:v>
                </c:pt>
                <c:pt idx="2416">
                  <c:v>19614</c:v>
                </c:pt>
                <c:pt idx="2417">
                  <c:v>19615</c:v>
                </c:pt>
                <c:pt idx="2418">
                  <c:v>19622</c:v>
                </c:pt>
                <c:pt idx="2419">
                  <c:v>19624</c:v>
                </c:pt>
                <c:pt idx="2420">
                  <c:v>19632</c:v>
                </c:pt>
                <c:pt idx="2421">
                  <c:v>19674</c:v>
                </c:pt>
                <c:pt idx="2422">
                  <c:v>19679</c:v>
                </c:pt>
                <c:pt idx="2423">
                  <c:v>19687</c:v>
                </c:pt>
                <c:pt idx="2424">
                  <c:v>19711</c:v>
                </c:pt>
                <c:pt idx="2425">
                  <c:v>19727</c:v>
                </c:pt>
                <c:pt idx="2426">
                  <c:v>19738</c:v>
                </c:pt>
                <c:pt idx="2427">
                  <c:v>19739</c:v>
                </c:pt>
                <c:pt idx="2428">
                  <c:v>19747</c:v>
                </c:pt>
                <c:pt idx="2429">
                  <c:v>19760</c:v>
                </c:pt>
                <c:pt idx="2430">
                  <c:v>19776</c:v>
                </c:pt>
                <c:pt idx="2431">
                  <c:v>19785</c:v>
                </c:pt>
                <c:pt idx="2432">
                  <c:v>19787</c:v>
                </c:pt>
                <c:pt idx="2433">
                  <c:v>19792</c:v>
                </c:pt>
                <c:pt idx="2434">
                  <c:v>19799</c:v>
                </c:pt>
                <c:pt idx="2435">
                  <c:v>19811</c:v>
                </c:pt>
                <c:pt idx="2436">
                  <c:v>19837</c:v>
                </c:pt>
                <c:pt idx="2437">
                  <c:v>19846</c:v>
                </c:pt>
                <c:pt idx="2438">
                  <c:v>19880</c:v>
                </c:pt>
                <c:pt idx="2439">
                  <c:v>19894</c:v>
                </c:pt>
                <c:pt idx="2440">
                  <c:v>19897</c:v>
                </c:pt>
                <c:pt idx="2441">
                  <c:v>19904</c:v>
                </c:pt>
                <c:pt idx="2442">
                  <c:v>19913</c:v>
                </c:pt>
                <c:pt idx="2443">
                  <c:v>19927</c:v>
                </c:pt>
                <c:pt idx="2444">
                  <c:v>19932</c:v>
                </c:pt>
                <c:pt idx="2445">
                  <c:v>19942</c:v>
                </c:pt>
                <c:pt idx="2446">
                  <c:v>19960</c:v>
                </c:pt>
                <c:pt idx="2447">
                  <c:v>19961</c:v>
                </c:pt>
                <c:pt idx="2448">
                  <c:v>19966</c:v>
                </c:pt>
                <c:pt idx="2449">
                  <c:v>19971</c:v>
                </c:pt>
                <c:pt idx="2450">
                  <c:v>19973</c:v>
                </c:pt>
                <c:pt idx="2451">
                  <c:v>19976</c:v>
                </c:pt>
                <c:pt idx="2452">
                  <c:v>19983</c:v>
                </c:pt>
                <c:pt idx="2453">
                  <c:v>19995</c:v>
                </c:pt>
                <c:pt idx="2454">
                  <c:v>20008</c:v>
                </c:pt>
                <c:pt idx="2455">
                  <c:v>20010</c:v>
                </c:pt>
                <c:pt idx="2456">
                  <c:v>20019</c:v>
                </c:pt>
                <c:pt idx="2457">
                  <c:v>20021</c:v>
                </c:pt>
                <c:pt idx="2458">
                  <c:v>20028</c:v>
                </c:pt>
                <c:pt idx="2459">
                  <c:v>20031</c:v>
                </c:pt>
                <c:pt idx="2460">
                  <c:v>20035</c:v>
                </c:pt>
                <c:pt idx="2461">
                  <c:v>20060</c:v>
                </c:pt>
                <c:pt idx="2462">
                  <c:v>20068</c:v>
                </c:pt>
                <c:pt idx="2463">
                  <c:v>20072</c:v>
                </c:pt>
                <c:pt idx="2464">
                  <c:v>20078</c:v>
                </c:pt>
                <c:pt idx="2465">
                  <c:v>20083</c:v>
                </c:pt>
                <c:pt idx="2466">
                  <c:v>20091</c:v>
                </c:pt>
                <c:pt idx="2467">
                  <c:v>20104</c:v>
                </c:pt>
                <c:pt idx="2468">
                  <c:v>20112</c:v>
                </c:pt>
                <c:pt idx="2469">
                  <c:v>20113</c:v>
                </c:pt>
                <c:pt idx="2470">
                  <c:v>20137</c:v>
                </c:pt>
                <c:pt idx="2471">
                  <c:v>20143</c:v>
                </c:pt>
                <c:pt idx="2472">
                  <c:v>20150</c:v>
                </c:pt>
                <c:pt idx="2473">
                  <c:v>20159</c:v>
                </c:pt>
                <c:pt idx="2474">
                  <c:v>20184</c:v>
                </c:pt>
                <c:pt idx="2475">
                  <c:v>20193</c:v>
                </c:pt>
                <c:pt idx="2476">
                  <c:v>20203</c:v>
                </c:pt>
                <c:pt idx="2477">
                  <c:v>20212</c:v>
                </c:pt>
                <c:pt idx="2478">
                  <c:v>20225</c:v>
                </c:pt>
                <c:pt idx="2479">
                  <c:v>20229</c:v>
                </c:pt>
                <c:pt idx="2480">
                  <c:v>20231</c:v>
                </c:pt>
                <c:pt idx="2481">
                  <c:v>20236</c:v>
                </c:pt>
                <c:pt idx="2482">
                  <c:v>20240</c:v>
                </c:pt>
                <c:pt idx="2483">
                  <c:v>20256</c:v>
                </c:pt>
                <c:pt idx="2484">
                  <c:v>20263</c:v>
                </c:pt>
                <c:pt idx="2485">
                  <c:v>20266</c:v>
                </c:pt>
                <c:pt idx="2486">
                  <c:v>20267</c:v>
                </c:pt>
                <c:pt idx="2487">
                  <c:v>20278</c:v>
                </c:pt>
                <c:pt idx="2488">
                  <c:v>20284</c:v>
                </c:pt>
                <c:pt idx="2489">
                  <c:v>20293</c:v>
                </c:pt>
                <c:pt idx="2490">
                  <c:v>20296</c:v>
                </c:pt>
                <c:pt idx="2491">
                  <c:v>20308</c:v>
                </c:pt>
                <c:pt idx="2492">
                  <c:v>20309</c:v>
                </c:pt>
                <c:pt idx="2493">
                  <c:v>20314</c:v>
                </c:pt>
                <c:pt idx="2494">
                  <c:v>20323</c:v>
                </c:pt>
                <c:pt idx="2495">
                  <c:v>20328</c:v>
                </c:pt>
                <c:pt idx="2496">
                  <c:v>20339</c:v>
                </c:pt>
                <c:pt idx="2497">
                  <c:v>20344</c:v>
                </c:pt>
                <c:pt idx="2498">
                  <c:v>20348</c:v>
                </c:pt>
                <c:pt idx="2499">
                  <c:v>20353</c:v>
                </c:pt>
                <c:pt idx="2500">
                  <c:v>20358</c:v>
                </c:pt>
                <c:pt idx="2501">
                  <c:v>20363</c:v>
                </c:pt>
                <c:pt idx="2502">
                  <c:v>20374</c:v>
                </c:pt>
                <c:pt idx="2503">
                  <c:v>20395</c:v>
                </c:pt>
                <c:pt idx="2504">
                  <c:v>20398</c:v>
                </c:pt>
                <c:pt idx="2505">
                  <c:v>20400</c:v>
                </c:pt>
                <c:pt idx="2506">
                  <c:v>20407</c:v>
                </c:pt>
                <c:pt idx="2507">
                  <c:v>20421</c:v>
                </c:pt>
                <c:pt idx="2508">
                  <c:v>20429</c:v>
                </c:pt>
                <c:pt idx="2509">
                  <c:v>20448</c:v>
                </c:pt>
                <c:pt idx="2510">
                  <c:v>20454</c:v>
                </c:pt>
                <c:pt idx="2511">
                  <c:v>20457</c:v>
                </c:pt>
                <c:pt idx="2512">
                  <c:v>20459</c:v>
                </c:pt>
                <c:pt idx="2513">
                  <c:v>20484</c:v>
                </c:pt>
                <c:pt idx="2514">
                  <c:v>20486</c:v>
                </c:pt>
                <c:pt idx="2515">
                  <c:v>20487</c:v>
                </c:pt>
                <c:pt idx="2516">
                  <c:v>20495</c:v>
                </c:pt>
                <c:pt idx="2517">
                  <c:v>20501</c:v>
                </c:pt>
                <c:pt idx="2518">
                  <c:v>20533</c:v>
                </c:pt>
                <c:pt idx="2519">
                  <c:v>20545</c:v>
                </c:pt>
                <c:pt idx="2520">
                  <c:v>20552</c:v>
                </c:pt>
                <c:pt idx="2521">
                  <c:v>20553</c:v>
                </c:pt>
                <c:pt idx="2522">
                  <c:v>20607</c:v>
                </c:pt>
                <c:pt idx="2523">
                  <c:v>20609</c:v>
                </c:pt>
                <c:pt idx="2524">
                  <c:v>20610</c:v>
                </c:pt>
                <c:pt idx="2525">
                  <c:v>20611</c:v>
                </c:pt>
                <c:pt idx="2526">
                  <c:v>20629</c:v>
                </c:pt>
                <c:pt idx="2527">
                  <c:v>20633</c:v>
                </c:pt>
                <c:pt idx="2528">
                  <c:v>20650</c:v>
                </c:pt>
                <c:pt idx="2529">
                  <c:v>20651</c:v>
                </c:pt>
                <c:pt idx="2530">
                  <c:v>20664</c:v>
                </c:pt>
                <c:pt idx="2531">
                  <c:v>20677</c:v>
                </c:pt>
                <c:pt idx="2532">
                  <c:v>20692</c:v>
                </c:pt>
                <c:pt idx="2533">
                  <c:v>20712</c:v>
                </c:pt>
                <c:pt idx="2534">
                  <c:v>20724</c:v>
                </c:pt>
                <c:pt idx="2535">
                  <c:v>20729</c:v>
                </c:pt>
                <c:pt idx="2536">
                  <c:v>20732</c:v>
                </c:pt>
                <c:pt idx="2537">
                  <c:v>20741</c:v>
                </c:pt>
                <c:pt idx="2538">
                  <c:v>20743</c:v>
                </c:pt>
                <c:pt idx="2539">
                  <c:v>20745</c:v>
                </c:pt>
                <c:pt idx="2540">
                  <c:v>20748</c:v>
                </c:pt>
                <c:pt idx="2541">
                  <c:v>20749</c:v>
                </c:pt>
                <c:pt idx="2542">
                  <c:v>20763</c:v>
                </c:pt>
                <c:pt idx="2543">
                  <c:v>20792</c:v>
                </c:pt>
                <c:pt idx="2544">
                  <c:v>20799</c:v>
                </c:pt>
                <c:pt idx="2545">
                  <c:v>20801</c:v>
                </c:pt>
                <c:pt idx="2546">
                  <c:v>20805</c:v>
                </c:pt>
                <c:pt idx="2547">
                  <c:v>20808</c:v>
                </c:pt>
                <c:pt idx="2548">
                  <c:v>20814</c:v>
                </c:pt>
                <c:pt idx="2549">
                  <c:v>20819</c:v>
                </c:pt>
                <c:pt idx="2550">
                  <c:v>20822</c:v>
                </c:pt>
                <c:pt idx="2551">
                  <c:v>20826</c:v>
                </c:pt>
                <c:pt idx="2552">
                  <c:v>20833</c:v>
                </c:pt>
                <c:pt idx="2553">
                  <c:v>20837</c:v>
                </c:pt>
                <c:pt idx="2554">
                  <c:v>20842</c:v>
                </c:pt>
                <c:pt idx="2555">
                  <c:v>20844</c:v>
                </c:pt>
                <c:pt idx="2556">
                  <c:v>20846</c:v>
                </c:pt>
                <c:pt idx="2557">
                  <c:v>20853</c:v>
                </c:pt>
                <c:pt idx="2558">
                  <c:v>20867</c:v>
                </c:pt>
                <c:pt idx="2559">
                  <c:v>20875</c:v>
                </c:pt>
                <c:pt idx="2560">
                  <c:v>20876</c:v>
                </c:pt>
                <c:pt idx="2561">
                  <c:v>20877</c:v>
                </c:pt>
                <c:pt idx="2562">
                  <c:v>20879</c:v>
                </c:pt>
                <c:pt idx="2563">
                  <c:v>20885</c:v>
                </c:pt>
                <c:pt idx="2564">
                  <c:v>20890</c:v>
                </c:pt>
                <c:pt idx="2565">
                  <c:v>20906</c:v>
                </c:pt>
                <c:pt idx="2566">
                  <c:v>20910</c:v>
                </c:pt>
                <c:pt idx="2567">
                  <c:v>20912</c:v>
                </c:pt>
                <c:pt idx="2568">
                  <c:v>20931</c:v>
                </c:pt>
                <c:pt idx="2569">
                  <c:v>20941</c:v>
                </c:pt>
                <c:pt idx="2570">
                  <c:v>20943</c:v>
                </c:pt>
                <c:pt idx="2571">
                  <c:v>20946</c:v>
                </c:pt>
                <c:pt idx="2572">
                  <c:v>20954</c:v>
                </c:pt>
                <c:pt idx="2573">
                  <c:v>20960</c:v>
                </c:pt>
                <c:pt idx="2574">
                  <c:v>20961</c:v>
                </c:pt>
                <c:pt idx="2575">
                  <c:v>20974</c:v>
                </c:pt>
                <c:pt idx="2576">
                  <c:v>20976</c:v>
                </c:pt>
                <c:pt idx="2577">
                  <c:v>20981</c:v>
                </c:pt>
                <c:pt idx="2578">
                  <c:v>20984</c:v>
                </c:pt>
                <c:pt idx="2579">
                  <c:v>20986</c:v>
                </c:pt>
                <c:pt idx="2580">
                  <c:v>20988</c:v>
                </c:pt>
                <c:pt idx="2581">
                  <c:v>20993</c:v>
                </c:pt>
                <c:pt idx="2582">
                  <c:v>21016</c:v>
                </c:pt>
                <c:pt idx="2583">
                  <c:v>21020</c:v>
                </c:pt>
                <c:pt idx="2584">
                  <c:v>21027</c:v>
                </c:pt>
                <c:pt idx="2585">
                  <c:v>21046</c:v>
                </c:pt>
                <c:pt idx="2586">
                  <c:v>21048</c:v>
                </c:pt>
                <c:pt idx="2587">
                  <c:v>21053</c:v>
                </c:pt>
                <c:pt idx="2588">
                  <c:v>21059</c:v>
                </c:pt>
                <c:pt idx="2589">
                  <c:v>21077</c:v>
                </c:pt>
                <c:pt idx="2590">
                  <c:v>21078</c:v>
                </c:pt>
                <c:pt idx="2591">
                  <c:v>21084</c:v>
                </c:pt>
                <c:pt idx="2592">
                  <c:v>21090</c:v>
                </c:pt>
                <c:pt idx="2593">
                  <c:v>21091</c:v>
                </c:pt>
                <c:pt idx="2594">
                  <c:v>21095</c:v>
                </c:pt>
                <c:pt idx="2595">
                  <c:v>21097</c:v>
                </c:pt>
                <c:pt idx="2596">
                  <c:v>21105</c:v>
                </c:pt>
                <c:pt idx="2597">
                  <c:v>21106</c:v>
                </c:pt>
                <c:pt idx="2598">
                  <c:v>21145</c:v>
                </c:pt>
                <c:pt idx="2599">
                  <c:v>21149</c:v>
                </c:pt>
                <c:pt idx="2600">
                  <c:v>21168</c:v>
                </c:pt>
                <c:pt idx="2601">
                  <c:v>21175</c:v>
                </c:pt>
                <c:pt idx="2602">
                  <c:v>21176</c:v>
                </c:pt>
                <c:pt idx="2603">
                  <c:v>21177</c:v>
                </c:pt>
                <c:pt idx="2604">
                  <c:v>21193</c:v>
                </c:pt>
                <c:pt idx="2605">
                  <c:v>21195</c:v>
                </c:pt>
                <c:pt idx="2606">
                  <c:v>21197</c:v>
                </c:pt>
                <c:pt idx="2607">
                  <c:v>21202</c:v>
                </c:pt>
                <c:pt idx="2608">
                  <c:v>21208</c:v>
                </c:pt>
                <c:pt idx="2609">
                  <c:v>21213</c:v>
                </c:pt>
                <c:pt idx="2610">
                  <c:v>21214</c:v>
                </c:pt>
                <c:pt idx="2611">
                  <c:v>21218</c:v>
                </c:pt>
                <c:pt idx="2612">
                  <c:v>21227</c:v>
                </c:pt>
                <c:pt idx="2613">
                  <c:v>21238</c:v>
                </c:pt>
                <c:pt idx="2614">
                  <c:v>21239</c:v>
                </c:pt>
                <c:pt idx="2615">
                  <c:v>21249</c:v>
                </c:pt>
                <c:pt idx="2616">
                  <c:v>21262</c:v>
                </c:pt>
                <c:pt idx="2617">
                  <c:v>21278</c:v>
                </c:pt>
                <c:pt idx="2618">
                  <c:v>21281</c:v>
                </c:pt>
                <c:pt idx="2619">
                  <c:v>21283</c:v>
                </c:pt>
                <c:pt idx="2620">
                  <c:v>21290</c:v>
                </c:pt>
                <c:pt idx="2621">
                  <c:v>21300</c:v>
                </c:pt>
                <c:pt idx="2622">
                  <c:v>21302</c:v>
                </c:pt>
                <c:pt idx="2623">
                  <c:v>21328</c:v>
                </c:pt>
                <c:pt idx="2624">
                  <c:v>21334</c:v>
                </c:pt>
                <c:pt idx="2625">
                  <c:v>21341</c:v>
                </c:pt>
                <c:pt idx="2626">
                  <c:v>21342</c:v>
                </c:pt>
                <c:pt idx="2627">
                  <c:v>21355</c:v>
                </c:pt>
                <c:pt idx="2628">
                  <c:v>21375</c:v>
                </c:pt>
                <c:pt idx="2629">
                  <c:v>21377</c:v>
                </c:pt>
                <c:pt idx="2630">
                  <c:v>21387</c:v>
                </c:pt>
                <c:pt idx="2631">
                  <c:v>21393</c:v>
                </c:pt>
                <c:pt idx="2632">
                  <c:v>21399</c:v>
                </c:pt>
                <c:pt idx="2633">
                  <c:v>21402</c:v>
                </c:pt>
                <c:pt idx="2634">
                  <c:v>21403</c:v>
                </c:pt>
                <c:pt idx="2635">
                  <c:v>21416</c:v>
                </c:pt>
                <c:pt idx="2636">
                  <c:v>21420</c:v>
                </c:pt>
                <c:pt idx="2637">
                  <c:v>21425</c:v>
                </c:pt>
                <c:pt idx="2638">
                  <c:v>21439</c:v>
                </c:pt>
                <c:pt idx="2639">
                  <c:v>21446</c:v>
                </c:pt>
                <c:pt idx="2640">
                  <c:v>21450</c:v>
                </c:pt>
                <c:pt idx="2641">
                  <c:v>21467</c:v>
                </c:pt>
                <c:pt idx="2642">
                  <c:v>21474</c:v>
                </c:pt>
                <c:pt idx="2643">
                  <c:v>21494</c:v>
                </c:pt>
                <c:pt idx="2644">
                  <c:v>21498</c:v>
                </c:pt>
                <c:pt idx="2645">
                  <c:v>21504</c:v>
                </c:pt>
                <c:pt idx="2646">
                  <c:v>21514</c:v>
                </c:pt>
                <c:pt idx="2647">
                  <c:v>21518</c:v>
                </c:pt>
                <c:pt idx="2648">
                  <c:v>21522</c:v>
                </c:pt>
                <c:pt idx="2649">
                  <c:v>21531</c:v>
                </c:pt>
                <c:pt idx="2650">
                  <c:v>21534</c:v>
                </c:pt>
                <c:pt idx="2651">
                  <c:v>21544</c:v>
                </c:pt>
                <c:pt idx="2652">
                  <c:v>21546</c:v>
                </c:pt>
                <c:pt idx="2653">
                  <c:v>21555</c:v>
                </c:pt>
                <c:pt idx="2654">
                  <c:v>21566</c:v>
                </c:pt>
                <c:pt idx="2655">
                  <c:v>21569</c:v>
                </c:pt>
                <c:pt idx="2656">
                  <c:v>21574</c:v>
                </c:pt>
                <c:pt idx="2657">
                  <c:v>21605</c:v>
                </c:pt>
                <c:pt idx="2658">
                  <c:v>21606</c:v>
                </c:pt>
                <c:pt idx="2659">
                  <c:v>21610</c:v>
                </c:pt>
                <c:pt idx="2660">
                  <c:v>21615</c:v>
                </c:pt>
                <c:pt idx="2661">
                  <c:v>21628</c:v>
                </c:pt>
                <c:pt idx="2662">
                  <c:v>21637</c:v>
                </c:pt>
                <c:pt idx="2663">
                  <c:v>21653</c:v>
                </c:pt>
                <c:pt idx="2664">
                  <c:v>21658</c:v>
                </c:pt>
                <c:pt idx="2665">
                  <c:v>21671</c:v>
                </c:pt>
                <c:pt idx="2666">
                  <c:v>21679</c:v>
                </c:pt>
                <c:pt idx="2667">
                  <c:v>21683</c:v>
                </c:pt>
                <c:pt idx="2668">
                  <c:v>21691</c:v>
                </c:pt>
                <c:pt idx="2669">
                  <c:v>21699</c:v>
                </c:pt>
                <c:pt idx="2670">
                  <c:v>21713</c:v>
                </c:pt>
                <c:pt idx="2671">
                  <c:v>21718</c:v>
                </c:pt>
                <c:pt idx="2672">
                  <c:v>21721</c:v>
                </c:pt>
                <c:pt idx="2673">
                  <c:v>21722</c:v>
                </c:pt>
                <c:pt idx="2674">
                  <c:v>21728</c:v>
                </c:pt>
                <c:pt idx="2675">
                  <c:v>21729</c:v>
                </c:pt>
                <c:pt idx="2676">
                  <c:v>21743</c:v>
                </c:pt>
                <c:pt idx="2677">
                  <c:v>21744</c:v>
                </c:pt>
                <c:pt idx="2678">
                  <c:v>21745</c:v>
                </c:pt>
                <c:pt idx="2679">
                  <c:v>21750</c:v>
                </c:pt>
                <c:pt idx="2680">
                  <c:v>21772</c:v>
                </c:pt>
                <c:pt idx="2681">
                  <c:v>21774</c:v>
                </c:pt>
                <c:pt idx="2682">
                  <c:v>21777</c:v>
                </c:pt>
                <c:pt idx="2683">
                  <c:v>21784</c:v>
                </c:pt>
                <c:pt idx="2684">
                  <c:v>21791</c:v>
                </c:pt>
                <c:pt idx="2685">
                  <c:v>21806</c:v>
                </c:pt>
                <c:pt idx="2686">
                  <c:v>21828</c:v>
                </c:pt>
                <c:pt idx="2687">
                  <c:v>21831</c:v>
                </c:pt>
                <c:pt idx="2688">
                  <c:v>21844</c:v>
                </c:pt>
                <c:pt idx="2689">
                  <c:v>21860</c:v>
                </c:pt>
                <c:pt idx="2690">
                  <c:v>21871</c:v>
                </c:pt>
                <c:pt idx="2691">
                  <c:v>21911</c:v>
                </c:pt>
                <c:pt idx="2692">
                  <c:v>21914</c:v>
                </c:pt>
                <c:pt idx="2693">
                  <c:v>21927</c:v>
                </c:pt>
                <c:pt idx="2694">
                  <c:v>21929</c:v>
                </c:pt>
                <c:pt idx="2695">
                  <c:v>21940</c:v>
                </c:pt>
                <c:pt idx="2696">
                  <c:v>21941</c:v>
                </c:pt>
                <c:pt idx="2697">
                  <c:v>21972</c:v>
                </c:pt>
                <c:pt idx="2698">
                  <c:v>21980</c:v>
                </c:pt>
                <c:pt idx="2699">
                  <c:v>21986</c:v>
                </c:pt>
                <c:pt idx="2700">
                  <c:v>21992</c:v>
                </c:pt>
                <c:pt idx="2701">
                  <c:v>21994</c:v>
                </c:pt>
                <c:pt idx="2702">
                  <c:v>21995</c:v>
                </c:pt>
                <c:pt idx="2703">
                  <c:v>21998</c:v>
                </c:pt>
                <c:pt idx="2704">
                  <c:v>22012</c:v>
                </c:pt>
                <c:pt idx="2705">
                  <c:v>22015</c:v>
                </c:pt>
                <c:pt idx="2706">
                  <c:v>22016</c:v>
                </c:pt>
                <c:pt idx="2707">
                  <c:v>22038</c:v>
                </c:pt>
                <c:pt idx="2708">
                  <c:v>22048</c:v>
                </c:pt>
                <c:pt idx="2709">
                  <c:v>22056</c:v>
                </c:pt>
                <c:pt idx="2710">
                  <c:v>22057</c:v>
                </c:pt>
                <c:pt idx="2711">
                  <c:v>22069</c:v>
                </c:pt>
                <c:pt idx="2712">
                  <c:v>22071</c:v>
                </c:pt>
                <c:pt idx="2713">
                  <c:v>22072</c:v>
                </c:pt>
                <c:pt idx="2714">
                  <c:v>22073</c:v>
                </c:pt>
                <c:pt idx="2715">
                  <c:v>22074</c:v>
                </c:pt>
                <c:pt idx="2716">
                  <c:v>22077</c:v>
                </c:pt>
                <c:pt idx="2717">
                  <c:v>22078</c:v>
                </c:pt>
                <c:pt idx="2718">
                  <c:v>22084</c:v>
                </c:pt>
                <c:pt idx="2719">
                  <c:v>22103</c:v>
                </c:pt>
                <c:pt idx="2720">
                  <c:v>22116</c:v>
                </c:pt>
                <c:pt idx="2721">
                  <c:v>22118</c:v>
                </c:pt>
                <c:pt idx="2722">
                  <c:v>22119</c:v>
                </c:pt>
                <c:pt idx="2723">
                  <c:v>22122</c:v>
                </c:pt>
                <c:pt idx="2724">
                  <c:v>22125</c:v>
                </c:pt>
                <c:pt idx="2725">
                  <c:v>22126</c:v>
                </c:pt>
                <c:pt idx="2726">
                  <c:v>22134</c:v>
                </c:pt>
                <c:pt idx="2727">
                  <c:v>22150</c:v>
                </c:pt>
                <c:pt idx="2728">
                  <c:v>22175</c:v>
                </c:pt>
                <c:pt idx="2729">
                  <c:v>22194</c:v>
                </c:pt>
                <c:pt idx="2730">
                  <c:v>22198</c:v>
                </c:pt>
                <c:pt idx="2731">
                  <c:v>22199</c:v>
                </c:pt>
                <c:pt idx="2732">
                  <c:v>22204</c:v>
                </c:pt>
                <c:pt idx="2733">
                  <c:v>22214</c:v>
                </c:pt>
                <c:pt idx="2734">
                  <c:v>22225</c:v>
                </c:pt>
                <c:pt idx="2735">
                  <c:v>22228</c:v>
                </c:pt>
                <c:pt idx="2736">
                  <c:v>22230</c:v>
                </c:pt>
                <c:pt idx="2737">
                  <c:v>22231</c:v>
                </c:pt>
                <c:pt idx="2738">
                  <c:v>22242</c:v>
                </c:pt>
                <c:pt idx="2739">
                  <c:v>22252</c:v>
                </c:pt>
                <c:pt idx="2740">
                  <c:v>22253</c:v>
                </c:pt>
                <c:pt idx="2741">
                  <c:v>22261</c:v>
                </c:pt>
                <c:pt idx="2742">
                  <c:v>22264</c:v>
                </c:pt>
                <c:pt idx="2743">
                  <c:v>22268</c:v>
                </c:pt>
                <c:pt idx="2744">
                  <c:v>22269</c:v>
                </c:pt>
                <c:pt idx="2745">
                  <c:v>22270</c:v>
                </c:pt>
                <c:pt idx="2746">
                  <c:v>22278</c:v>
                </c:pt>
                <c:pt idx="2747">
                  <c:v>22283</c:v>
                </c:pt>
                <c:pt idx="2748">
                  <c:v>22284</c:v>
                </c:pt>
                <c:pt idx="2749">
                  <c:v>22313</c:v>
                </c:pt>
                <c:pt idx="2750">
                  <c:v>22322</c:v>
                </c:pt>
                <c:pt idx="2751">
                  <c:v>22344</c:v>
                </c:pt>
                <c:pt idx="2752">
                  <c:v>22364</c:v>
                </c:pt>
                <c:pt idx="2753">
                  <c:v>22366</c:v>
                </c:pt>
                <c:pt idx="2754">
                  <c:v>22373</c:v>
                </c:pt>
                <c:pt idx="2755">
                  <c:v>22389</c:v>
                </c:pt>
                <c:pt idx="2756">
                  <c:v>22406</c:v>
                </c:pt>
                <c:pt idx="2757">
                  <c:v>22411</c:v>
                </c:pt>
                <c:pt idx="2758">
                  <c:v>22421</c:v>
                </c:pt>
                <c:pt idx="2759">
                  <c:v>22433</c:v>
                </c:pt>
                <c:pt idx="2760">
                  <c:v>22434</c:v>
                </c:pt>
                <c:pt idx="2761">
                  <c:v>22445</c:v>
                </c:pt>
                <c:pt idx="2762">
                  <c:v>22446</c:v>
                </c:pt>
                <c:pt idx="2763">
                  <c:v>22447</c:v>
                </c:pt>
                <c:pt idx="2764">
                  <c:v>22459</c:v>
                </c:pt>
                <c:pt idx="2765">
                  <c:v>22461</c:v>
                </c:pt>
                <c:pt idx="2766">
                  <c:v>22462</c:v>
                </c:pt>
                <c:pt idx="2767">
                  <c:v>22478</c:v>
                </c:pt>
                <c:pt idx="2768">
                  <c:v>22487</c:v>
                </c:pt>
                <c:pt idx="2769">
                  <c:v>22490</c:v>
                </c:pt>
                <c:pt idx="2770">
                  <c:v>22496</c:v>
                </c:pt>
                <c:pt idx="2771">
                  <c:v>22508</c:v>
                </c:pt>
                <c:pt idx="2772">
                  <c:v>22522</c:v>
                </c:pt>
                <c:pt idx="2773">
                  <c:v>22525</c:v>
                </c:pt>
                <c:pt idx="2774">
                  <c:v>22531</c:v>
                </c:pt>
                <c:pt idx="2775">
                  <c:v>22539</c:v>
                </c:pt>
                <c:pt idx="2776">
                  <c:v>22544</c:v>
                </c:pt>
                <c:pt idx="2777">
                  <c:v>22548</c:v>
                </c:pt>
                <c:pt idx="2778">
                  <c:v>22559</c:v>
                </c:pt>
                <c:pt idx="2779">
                  <c:v>22574</c:v>
                </c:pt>
                <c:pt idx="2780">
                  <c:v>22575</c:v>
                </c:pt>
                <c:pt idx="2781">
                  <c:v>22579</c:v>
                </c:pt>
                <c:pt idx="2782">
                  <c:v>22597</c:v>
                </c:pt>
                <c:pt idx="2783">
                  <c:v>22599</c:v>
                </c:pt>
                <c:pt idx="2784">
                  <c:v>22624</c:v>
                </c:pt>
                <c:pt idx="2785">
                  <c:v>22634</c:v>
                </c:pt>
                <c:pt idx="2786">
                  <c:v>22689</c:v>
                </c:pt>
                <c:pt idx="2787">
                  <c:v>22691</c:v>
                </c:pt>
                <c:pt idx="2788">
                  <c:v>22694</c:v>
                </c:pt>
                <c:pt idx="2789">
                  <c:v>22700</c:v>
                </c:pt>
                <c:pt idx="2790">
                  <c:v>22703</c:v>
                </c:pt>
                <c:pt idx="2791">
                  <c:v>22711</c:v>
                </c:pt>
                <c:pt idx="2792">
                  <c:v>22713</c:v>
                </c:pt>
                <c:pt idx="2793">
                  <c:v>22714</c:v>
                </c:pt>
                <c:pt idx="2794">
                  <c:v>22720</c:v>
                </c:pt>
                <c:pt idx="2795">
                  <c:v>22723</c:v>
                </c:pt>
                <c:pt idx="2796">
                  <c:v>22727</c:v>
                </c:pt>
                <c:pt idx="2797">
                  <c:v>22740</c:v>
                </c:pt>
                <c:pt idx="2798">
                  <c:v>22750</c:v>
                </c:pt>
                <c:pt idx="2799">
                  <c:v>22751</c:v>
                </c:pt>
                <c:pt idx="2800">
                  <c:v>22754</c:v>
                </c:pt>
                <c:pt idx="2801">
                  <c:v>22761</c:v>
                </c:pt>
                <c:pt idx="2802">
                  <c:v>22774</c:v>
                </c:pt>
                <c:pt idx="2803">
                  <c:v>22780</c:v>
                </c:pt>
                <c:pt idx="2804">
                  <c:v>22790</c:v>
                </c:pt>
                <c:pt idx="2805">
                  <c:v>22793</c:v>
                </c:pt>
                <c:pt idx="2806">
                  <c:v>22800</c:v>
                </c:pt>
                <c:pt idx="2807">
                  <c:v>22802</c:v>
                </c:pt>
                <c:pt idx="2808">
                  <c:v>22804</c:v>
                </c:pt>
                <c:pt idx="2809">
                  <c:v>22809</c:v>
                </c:pt>
                <c:pt idx="2810">
                  <c:v>22818</c:v>
                </c:pt>
                <c:pt idx="2811">
                  <c:v>22831</c:v>
                </c:pt>
                <c:pt idx="2812">
                  <c:v>22837</c:v>
                </c:pt>
                <c:pt idx="2813">
                  <c:v>22844</c:v>
                </c:pt>
                <c:pt idx="2814">
                  <c:v>22856</c:v>
                </c:pt>
                <c:pt idx="2815">
                  <c:v>22863</c:v>
                </c:pt>
                <c:pt idx="2816">
                  <c:v>22868</c:v>
                </c:pt>
                <c:pt idx="2817">
                  <c:v>22876</c:v>
                </c:pt>
                <c:pt idx="2818">
                  <c:v>22881</c:v>
                </c:pt>
                <c:pt idx="2819">
                  <c:v>22911</c:v>
                </c:pt>
                <c:pt idx="2820">
                  <c:v>22920</c:v>
                </c:pt>
                <c:pt idx="2821">
                  <c:v>22928</c:v>
                </c:pt>
                <c:pt idx="2822">
                  <c:v>22929</c:v>
                </c:pt>
                <c:pt idx="2823">
                  <c:v>22935</c:v>
                </c:pt>
                <c:pt idx="2824">
                  <c:v>22952</c:v>
                </c:pt>
                <c:pt idx="2825">
                  <c:v>22953</c:v>
                </c:pt>
                <c:pt idx="2826">
                  <c:v>22962</c:v>
                </c:pt>
                <c:pt idx="2827">
                  <c:v>22964</c:v>
                </c:pt>
                <c:pt idx="2828">
                  <c:v>22966</c:v>
                </c:pt>
                <c:pt idx="2829">
                  <c:v>22973</c:v>
                </c:pt>
                <c:pt idx="2830">
                  <c:v>22978</c:v>
                </c:pt>
                <c:pt idx="2831">
                  <c:v>22982</c:v>
                </c:pt>
                <c:pt idx="2832">
                  <c:v>22985</c:v>
                </c:pt>
                <c:pt idx="2833">
                  <c:v>22988</c:v>
                </c:pt>
                <c:pt idx="2834">
                  <c:v>23000</c:v>
                </c:pt>
                <c:pt idx="2835">
                  <c:v>23010</c:v>
                </c:pt>
                <c:pt idx="2836">
                  <c:v>23013</c:v>
                </c:pt>
                <c:pt idx="2837">
                  <c:v>23021</c:v>
                </c:pt>
                <c:pt idx="2838">
                  <c:v>23033</c:v>
                </c:pt>
                <c:pt idx="2839">
                  <c:v>23050</c:v>
                </c:pt>
                <c:pt idx="2840">
                  <c:v>23053</c:v>
                </c:pt>
                <c:pt idx="2841">
                  <c:v>23054</c:v>
                </c:pt>
                <c:pt idx="2842">
                  <c:v>23056</c:v>
                </c:pt>
                <c:pt idx="2843">
                  <c:v>23063</c:v>
                </c:pt>
                <c:pt idx="2844">
                  <c:v>23070</c:v>
                </c:pt>
                <c:pt idx="2845">
                  <c:v>23088</c:v>
                </c:pt>
                <c:pt idx="2846">
                  <c:v>23100</c:v>
                </c:pt>
                <c:pt idx="2847">
                  <c:v>23108</c:v>
                </c:pt>
                <c:pt idx="2848">
                  <c:v>23119</c:v>
                </c:pt>
                <c:pt idx="2849">
                  <c:v>23122</c:v>
                </c:pt>
                <c:pt idx="2850">
                  <c:v>23151</c:v>
                </c:pt>
                <c:pt idx="2851">
                  <c:v>23157</c:v>
                </c:pt>
                <c:pt idx="2852">
                  <c:v>23166</c:v>
                </c:pt>
                <c:pt idx="2853">
                  <c:v>23175</c:v>
                </c:pt>
                <c:pt idx="2854">
                  <c:v>23183</c:v>
                </c:pt>
                <c:pt idx="2855">
                  <c:v>23198</c:v>
                </c:pt>
                <c:pt idx="2856">
                  <c:v>23209</c:v>
                </c:pt>
                <c:pt idx="2857">
                  <c:v>23211</c:v>
                </c:pt>
                <c:pt idx="2858">
                  <c:v>23213</c:v>
                </c:pt>
                <c:pt idx="2859">
                  <c:v>23225</c:v>
                </c:pt>
                <c:pt idx="2860">
                  <c:v>23229</c:v>
                </c:pt>
                <c:pt idx="2861">
                  <c:v>23236</c:v>
                </c:pt>
                <c:pt idx="2862">
                  <c:v>23238</c:v>
                </c:pt>
                <c:pt idx="2863">
                  <c:v>23241</c:v>
                </c:pt>
                <c:pt idx="2864">
                  <c:v>23242</c:v>
                </c:pt>
                <c:pt idx="2865">
                  <c:v>23248</c:v>
                </c:pt>
                <c:pt idx="2866">
                  <c:v>23249</c:v>
                </c:pt>
                <c:pt idx="2867">
                  <c:v>23251</c:v>
                </c:pt>
                <c:pt idx="2868">
                  <c:v>23272</c:v>
                </c:pt>
                <c:pt idx="2869">
                  <c:v>23273</c:v>
                </c:pt>
                <c:pt idx="2870">
                  <c:v>23283</c:v>
                </c:pt>
                <c:pt idx="2871">
                  <c:v>23289</c:v>
                </c:pt>
                <c:pt idx="2872">
                  <c:v>23296</c:v>
                </c:pt>
                <c:pt idx="2873">
                  <c:v>23311</c:v>
                </c:pt>
                <c:pt idx="2874">
                  <c:v>23322</c:v>
                </c:pt>
                <c:pt idx="2875">
                  <c:v>23325</c:v>
                </c:pt>
                <c:pt idx="2876">
                  <c:v>23344</c:v>
                </c:pt>
                <c:pt idx="2877">
                  <c:v>23352</c:v>
                </c:pt>
                <c:pt idx="2878">
                  <c:v>23353</c:v>
                </c:pt>
                <c:pt idx="2879">
                  <c:v>23387</c:v>
                </c:pt>
                <c:pt idx="2880">
                  <c:v>23399</c:v>
                </c:pt>
                <c:pt idx="2881">
                  <c:v>23402</c:v>
                </c:pt>
                <c:pt idx="2882">
                  <c:v>23413</c:v>
                </c:pt>
                <c:pt idx="2883">
                  <c:v>23416</c:v>
                </c:pt>
                <c:pt idx="2884">
                  <c:v>23418</c:v>
                </c:pt>
                <c:pt idx="2885">
                  <c:v>23434</c:v>
                </c:pt>
                <c:pt idx="2886">
                  <c:v>23435</c:v>
                </c:pt>
                <c:pt idx="2887">
                  <c:v>23446</c:v>
                </c:pt>
                <c:pt idx="2888">
                  <c:v>23452</c:v>
                </c:pt>
                <c:pt idx="2889">
                  <c:v>23463</c:v>
                </c:pt>
                <c:pt idx="2890">
                  <c:v>23468</c:v>
                </c:pt>
                <c:pt idx="2891">
                  <c:v>23470</c:v>
                </c:pt>
                <c:pt idx="2892">
                  <c:v>23475</c:v>
                </c:pt>
                <c:pt idx="2893">
                  <c:v>23493</c:v>
                </c:pt>
                <c:pt idx="2894">
                  <c:v>23503</c:v>
                </c:pt>
                <c:pt idx="2895">
                  <c:v>23512</c:v>
                </c:pt>
                <c:pt idx="2896">
                  <c:v>23515</c:v>
                </c:pt>
                <c:pt idx="2897">
                  <c:v>23518</c:v>
                </c:pt>
                <c:pt idx="2898">
                  <c:v>23521</c:v>
                </c:pt>
                <c:pt idx="2899">
                  <c:v>23543</c:v>
                </c:pt>
                <c:pt idx="2900">
                  <c:v>23552</c:v>
                </c:pt>
                <c:pt idx="2901">
                  <c:v>23556</c:v>
                </c:pt>
                <c:pt idx="2902">
                  <c:v>23569</c:v>
                </c:pt>
                <c:pt idx="2903">
                  <c:v>23575</c:v>
                </c:pt>
                <c:pt idx="2904">
                  <c:v>23582</c:v>
                </c:pt>
                <c:pt idx="2905">
                  <c:v>23585</c:v>
                </c:pt>
                <c:pt idx="2906">
                  <c:v>23588</c:v>
                </c:pt>
                <c:pt idx="2907">
                  <c:v>23590</c:v>
                </c:pt>
                <c:pt idx="2908">
                  <c:v>23606</c:v>
                </c:pt>
                <c:pt idx="2909">
                  <c:v>23609</c:v>
                </c:pt>
                <c:pt idx="2910">
                  <c:v>23610</c:v>
                </c:pt>
                <c:pt idx="2911">
                  <c:v>23617</c:v>
                </c:pt>
                <c:pt idx="2912">
                  <c:v>23629</c:v>
                </c:pt>
                <c:pt idx="2913">
                  <c:v>23632</c:v>
                </c:pt>
                <c:pt idx="2914">
                  <c:v>23635</c:v>
                </c:pt>
                <c:pt idx="2915">
                  <c:v>23636</c:v>
                </c:pt>
                <c:pt idx="2916">
                  <c:v>23638</c:v>
                </c:pt>
                <c:pt idx="2917">
                  <c:v>23645</c:v>
                </c:pt>
                <c:pt idx="2918">
                  <c:v>23646</c:v>
                </c:pt>
                <c:pt idx="2919">
                  <c:v>23648</c:v>
                </c:pt>
                <c:pt idx="2920">
                  <c:v>23658</c:v>
                </c:pt>
                <c:pt idx="2921">
                  <c:v>23687</c:v>
                </c:pt>
                <c:pt idx="2922">
                  <c:v>23704</c:v>
                </c:pt>
                <c:pt idx="2923">
                  <c:v>23707</c:v>
                </c:pt>
                <c:pt idx="2924">
                  <c:v>23727</c:v>
                </c:pt>
                <c:pt idx="2925">
                  <c:v>23742</c:v>
                </c:pt>
                <c:pt idx="2926">
                  <c:v>23744</c:v>
                </c:pt>
                <c:pt idx="2927">
                  <c:v>23745</c:v>
                </c:pt>
                <c:pt idx="2928">
                  <c:v>23747</c:v>
                </c:pt>
                <c:pt idx="2929">
                  <c:v>23756</c:v>
                </c:pt>
                <c:pt idx="2930">
                  <c:v>23764</c:v>
                </c:pt>
                <c:pt idx="2931">
                  <c:v>23767</c:v>
                </c:pt>
                <c:pt idx="2932">
                  <c:v>23770</c:v>
                </c:pt>
                <c:pt idx="2933">
                  <c:v>23775</c:v>
                </c:pt>
                <c:pt idx="2934">
                  <c:v>23782</c:v>
                </c:pt>
                <c:pt idx="2935">
                  <c:v>23784</c:v>
                </c:pt>
                <c:pt idx="2936">
                  <c:v>23787</c:v>
                </c:pt>
                <c:pt idx="2937">
                  <c:v>23788</c:v>
                </c:pt>
                <c:pt idx="2938">
                  <c:v>23790</c:v>
                </c:pt>
                <c:pt idx="2939">
                  <c:v>23796</c:v>
                </c:pt>
                <c:pt idx="2940">
                  <c:v>23808</c:v>
                </c:pt>
                <c:pt idx="2941">
                  <c:v>23813</c:v>
                </c:pt>
                <c:pt idx="2942">
                  <c:v>23814</c:v>
                </c:pt>
                <c:pt idx="2943">
                  <c:v>23815</c:v>
                </c:pt>
                <c:pt idx="2944">
                  <c:v>23829</c:v>
                </c:pt>
                <c:pt idx="2945">
                  <c:v>23847</c:v>
                </c:pt>
                <c:pt idx="2946">
                  <c:v>23852</c:v>
                </c:pt>
                <c:pt idx="2947">
                  <c:v>23866</c:v>
                </c:pt>
                <c:pt idx="2948">
                  <c:v>23891</c:v>
                </c:pt>
                <c:pt idx="2949">
                  <c:v>23904</c:v>
                </c:pt>
                <c:pt idx="2950">
                  <c:v>23908</c:v>
                </c:pt>
                <c:pt idx="2951">
                  <c:v>23921</c:v>
                </c:pt>
                <c:pt idx="2952">
                  <c:v>23926</c:v>
                </c:pt>
                <c:pt idx="2953">
                  <c:v>23929</c:v>
                </c:pt>
                <c:pt idx="2954">
                  <c:v>23932</c:v>
                </c:pt>
                <c:pt idx="2955">
                  <c:v>23941</c:v>
                </c:pt>
                <c:pt idx="2956">
                  <c:v>23946</c:v>
                </c:pt>
                <c:pt idx="2957">
                  <c:v>23954</c:v>
                </c:pt>
                <c:pt idx="2958">
                  <c:v>23959</c:v>
                </c:pt>
                <c:pt idx="2959">
                  <c:v>23960</c:v>
                </c:pt>
                <c:pt idx="2960">
                  <c:v>23976</c:v>
                </c:pt>
                <c:pt idx="2961">
                  <c:v>23993</c:v>
                </c:pt>
                <c:pt idx="2962">
                  <c:v>24011</c:v>
                </c:pt>
                <c:pt idx="2963">
                  <c:v>24014</c:v>
                </c:pt>
                <c:pt idx="2964">
                  <c:v>24016</c:v>
                </c:pt>
                <c:pt idx="2965">
                  <c:v>24020</c:v>
                </c:pt>
                <c:pt idx="2966">
                  <c:v>24033</c:v>
                </c:pt>
                <c:pt idx="2967">
                  <c:v>24058</c:v>
                </c:pt>
                <c:pt idx="2968">
                  <c:v>24061</c:v>
                </c:pt>
                <c:pt idx="2969">
                  <c:v>24097</c:v>
                </c:pt>
                <c:pt idx="2970">
                  <c:v>24100</c:v>
                </c:pt>
                <c:pt idx="2971">
                  <c:v>24115</c:v>
                </c:pt>
                <c:pt idx="2972">
                  <c:v>24122</c:v>
                </c:pt>
                <c:pt idx="2973">
                  <c:v>24125</c:v>
                </c:pt>
                <c:pt idx="2974">
                  <c:v>24127</c:v>
                </c:pt>
                <c:pt idx="2975">
                  <c:v>24133</c:v>
                </c:pt>
                <c:pt idx="2976">
                  <c:v>24134</c:v>
                </c:pt>
                <c:pt idx="2977">
                  <c:v>24152</c:v>
                </c:pt>
                <c:pt idx="2978">
                  <c:v>24160</c:v>
                </c:pt>
                <c:pt idx="2979">
                  <c:v>24171</c:v>
                </c:pt>
                <c:pt idx="2980">
                  <c:v>24195</c:v>
                </c:pt>
                <c:pt idx="2981">
                  <c:v>24207</c:v>
                </c:pt>
                <c:pt idx="2982">
                  <c:v>24210</c:v>
                </c:pt>
                <c:pt idx="2983">
                  <c:v>24213</c:v>
                </c:pt>
                <c:pt idx="2984">
                  <c:v>24214</c:v>
                </c:pt>
                <c:pt idx="2985">
                  <c:v>24235</c:v>
                </c:pt>
                <c:pt idx="2986">
                  <c:v>24247</c:v>
                </c:pt>
                <c:pt idx="2987">
                  <c:v>24249</c:v>
                </c:pt>
                <c:pt idx="2988">
                  <c:v>24254</c:v>
                </c:pt>
                <c:pt idx="2989">
                  <c:v>24273</c:v>
                </c:pt>
                <c:pt idx="2990">
                  <c:v>24274</c:v>
                </c:pt>
                <c:pt idx="2991">
                  <c:v>24275</c:v>
                </c:pt>
                <c:pt idx="2992">
                  <c:v>24280</c:v>
                </c:pt>
                <c:pt idx="2993">
                  <c:v>24282</c:v>
                </c:pt>
                <c:pt idx="2994">
                  <c:v>24291</c:v>
                </c:pt>
                <c:pt idx="2995">
                  <c:v>24296</c:v>
                </c:pt>
                <c:pt idx="2996">
                  <c:v>24299</c:v>
                </c:pt>
                <c:pt idx="2997">
                  <c:v>24301</c:v>
                </c:pt>
                <c:pt idx="2998">
                  <c:v>24302</c:v>
                </c:pt>
                <c:pt idx="2999">
                  <c:v>24310</c:v>
                </c:pt>
                <c:pt idx="3000">
                  <c:v>24320</c:v>
                </c:pt>
                <c:pt idx="3001">
                  <c:v>24325</c:v>
                </c:pt>
                <c:pt idx="3002">
                  <c:v>24343</c:v>
                </c:pt>
                <c:pt idx="3003">
                  <c:v>24348</c:v>
                </c:pt>
                <c:pt idx="3004">
                  <c:v>24353</c:v>
                </c:pt>
                <c:pt idx="3005">
                  <c:v>24364</c:v>
                </c:pt>
                <c:pt idx="3006">
                  <c:v>24367</c:v>
                </c:pt>
                <c:pt idx="3007">
                  <c:v>24368</c:v>
                </c:pt>
                <c:pt idx="3008">
                  <c:v>24376</c:v>
                </c:pt>
                <c:pt idx="3009">
                  <c:v>24379</c:v>
                </c:pt>
                <c:pt idx="3010">
                  <c:v>24387</c:v>
                </c:pt>
                <c:pt idx="3011">
                  <c:v>24402</c:v>
                </c:pt>
                <c:pt idx="3012">
                  <c:v>24416</c:v>
                </c:pt>
                <c:pt idx="3013">
                  <c:v>24424</c:v>
                </c:pt>
                <c:pt idx="3014">
                  <c:v>24446</c:v>
                </c:pt>
                <c:pt idx="3015">
                  <c:v>24447</c:v>
                </c:pt>
                <c:pt idx="3016">
                  <c:v>24449</c:v>
                </c:pt>
                <c:pt idx="3017">
                  <c:v>24453</c:v>
                </c:pt>
                <c:pt idx="3018">
                  <c:v>24458</c:v>
                </c:pt>
                <c:pt idx="3019">
                  <c:v>24459</c:v>
                </c:pt>
                <c:pt idx="3020">
                  <c:v>24472</c:v>
                </c:pt>
                <c:pt idx="3021">
                  <c:v>24476</c:v>
                </c:pt>
                <c:pt idx="3022">
                  <c:v>24478</c:v>
                </c:pt>
                <c:pt idx="3023">
                  <c:v>24480</c:v>
                </c:pt>
                <c:pt idx="3024">
                  <c:v>24481</c:v>
                </c:pt>
                <c:pt idx="3025">
                  <c:v>24483</c:v>
                </c:pt>
                <c:pt idx="3026">
                  <c:v>24487</c:v>
                </c:pt>
                <c:pt idx="3027">
                  <c:v>24489</c:v>
                </c:pt>
                <c:pt idx="3028">
                  <c:v>24495</c:v>
                </c:pt>
                <c:pt idx="3029">
                  <c:v>24513</c:v>
                </c:pt>
                <c:pt idx="3030">
                  <c:v>24521</c:v>
                </c:pt>
                <c:pt idx="3031">
                  <c:v>24523</c:v>
                </c:pt>
                <c:pt idx="3032">
                  <c:v>24526</c:v>
                </c:pt>
                <c:pt idx="3033">
                  <c:v>24527</c:v>
                </c:pt>
                <c:pt idx="3034">
                  <c:v>24533</c:v>
                </c:pt>
                <c:pt idx="3035">
                  <c:v>24538</c:v>
                </c:pt>
                <c:pt idx="3036">
                  <c:v>24539</c:v>
                </c:pt>
                <c:pt idx="3037">
                  <c:v>24542</c:v>
                </c:pt>
                <c:pt idx="3038">
                  <c:v>24554</c:v>
                </c:pt>
                <c:pt idx="3039">
                  <c:v>24556</c:v>
                </c:pt>
                <c:pt idx="3040">
                  <c:v>24573</c:v>
                </c:pt>
                <c:pt idx="3041">
                  <c:v>24576</c:v>
                </c:pt>
                <c:pt idx="3042">
                  <c:v>24583</c:v>
                </c:pt>
                <c:pt idx="3043">
                  <c:v>24585</c:v>
                </c:pt>
                <c:pt idx="3044">
                  <c:v>24593</c:v>
                </c:pt>
                <c:pt idx="3045">
                  <c:v>24594</c:v>
                </c:pt>
                <c:pt idx="3046">
                  <c:v>24606</c:v>
                </c:pt>
                <c:pt idx="3047">
                  <c:v>24611</c:v>
                </c:pt>
                <c:pt idx="3048">
                  <c:v>24613</c:v>
                </c:pt>
                <c:pt idx="3049">
                  <c:v>24617</c:v>
                </c:pt>
                <c:pt idx="3050">
                  <c:v>24620</c:v>
                </c:pt>
                <c:pt idx="3051">
                  <c:v>24630</c:v>
                </c:pt>
                <c:pt idx="3052">
                  <c:v>24634</c:v>
                </c:pt>
                <c:pt idx="3053">
                  <c:v>24639</c:v>
                </c:pt>
                <c:pt idx="3054">
                  <c:v>24641</c:v>
                </c:pt>
                <c:pt idx="3055">
                  <c:v>24649</c:v>
                </c:pt>
                <c:pt idx="3056">
                  <c:v>24653</c:v>
                </c:pt>
                <c:pt idx="3057">
                  <c:v>24661</c:v>
                </c:pt>
                <c:pt idx="3058">
                  <c:v>24667</c:v>
                </c:pt>
                <c:pt idx="3059">
                  <c:v>24668</c:v>
                </c:pt>
                <c:pt idx="3060">
                  <c:v>24674</c:v>
                </c:pt>
                <c:pt idx="3061">
                  <c:v>24676</c:v>
                </c:pt>
                <c:pt idx="3062">
                  <c:v>24678</c:v>
                </c:pt>
                <c:pt idx="3063">
                  <c:v>24692</c:v>
                </c:pt>
                <c:pt idx="3064">
                  <c:v>24708</c:v>
                </c:pt>
                <c:pt idx="3065">
                  <c:v>24717</c:v>
                </c:pt>
                <c:pt idx="3066">
                  <c:v>24732</c:v>
                </c:pt>
                <c:pt idx="3067">
                  <c:v>24733</c:v>
                </c:pt>
                <c:pt idx="3068">
                  <c:v>24741</c:v>
                </c:pt>
                <c:pt idx="3069">
                  <c:v>24743</c:v>
                </c:pt>
                <c:pt idx="3070">
                  <c:v>24748</c:v>
                </c:pt>
                <c:pt idx="3071">
                  <c:v>24750</c:v>
                </c:pt>
                <c:pt idx="3072">
                  <c:v>24757</c:v>
                </c:pt>
                <c:pt idx="3073">
                  <c:v>24760</c:v>
                </c:pt>
                <c:pt idx="3074">
                  <c:v>24767</c:v>
                </c:pt>
                <c:pt idx="3075">
                  <c:v>24773</c:v>
                </c:pt>
                <c:pt idx="3076">
                  <c:v>24775</c:v>
                </c:pt>
                <c:pt idx="3077">
                  <c:v>24778</c:v>
                </c:pt>
                <c:pt idx="3078">
                  <c:v>24783</c:v>
                </c:pt>
                <c:pt idx="3079">
                  <c:v>24785</c:v>
                </c:pt>
                <c:pt idx="3080">
                  <c:v>24786</c:v>
                </c:pt>
                <c:pt idx="3081">
                  <c:v>24797</c:v>
                </c:pt>
                <c:pt idx="3082">
                  <c:v>24799</c:v>
                </c:pt>
                <c:pt idx="3083">
                  <c:v>24805</c:v>
                </c:pt>
                <c:pt idx="3084">
                  <c:v>24837</c:v>
                </c:pt>
                <c:pt idx="3085">
                  <c:v>24861</c:v>
                </c:pt>
                <c:pt idx="3086">
                  <c:v>24869</c:v>
                </c:pt>
                <c:pt idx="3087">
                  <c:v>24879</c:v>
                </c:pt>
                <c:pt idx="3088">
                  <c:v>24885</c:v>
                </c:pt>
                <c:pt idx="3089">
                  <c:v>24895</c:v>
                </c:pt>
                <c:pt idx="3090">
                  <c:v>24899</c:v>
                </c:pt>
                <c:pt idx="3091">
                  <c:v>24900</c:v>
                </c:pt>
                <c:pt idx="3092">
                  <c:v>24903</c:v>
                </c:pt>
                <c:pt idx="3093">
                  <c:v>24906</c:v>
                </c:pt>
                <c:pt idx="3094">
                  <c:v>24912</c:v>
                </c:pt>
                <c:pt idx="3095">
                  <c:v>24917</c:v>
                </c:pt>
                <c:pt idx="3096">
                  <c:v>24932</c:v>
                </c:pt>
                <c:pt idx="3097">
                  <c:v>24936</c:v>
                </c:pt>
                <c:pt idx="3098">
                  <c:v>24949</c:v>
                </c:pt>
                <c:pt idx="3099">
                  <c:v>24952</c:v>
                </c:pt>
                <c:pt idx="3100">
                  <c:v>24953</c:v>
                </c:pt>
                <c:pt idx="3101">
                  <c:v>24954</c:v>
                </c:pt>
                <c:pt idx="3102">
                  <c:v>24965</c:v>
                </c:pt>
                <c:pt idx="3103">
                  <c:v>24972</c:v>
                </c:pt>
                <c:pt idx="3104">
                  <c:v>24973</c:v>
                </c:pt>
                <c:pt idx="3105">
                  <c:v>24983</c:v>
                </c:pt>
                <c:pt idx="3106">
                  <c:v>24988</c:v>
                </c:pt>
                <c:pt idx="3107">
                  <c:v>24999</c:v>
                </c:pt>
                <c:pt idx="3108">
                  <c:v>25004</c:v>
                </c:pt>
                <c:pt idx="3109">
                  <c:v>25009</c:v>
                </c:pt>
                <c:pt idx="3110">
                  <c:v>25010</c:v>
                </c:pt>
                <c:pt idx="3111">
                  <c:v>25011</c:v>
                </c:pt>
                <c:pt idx="3112">
                  <c:v>25016</c:v>
                </c:pt>
                <c:pt idx="3113">
                  <c:v>25026</c:v>
                </c:pt>
                <c:pt idx="3114">
                  <c:v>25028</c:v>
                </c:pt>
                <c:pt idx="3115">
                  <c:v>25031</c:v>
                </c:pt>
                <c:pt idx="3116">
                  <c:v>25036</c:v>
                </c:pt>
                <c:pt idx="3117">
                  <c:v>25057</c:v>
                </c:pt>
                <c:pt idx="3118">
                  <c:v>25072</c:v>
                </c:pt>
                <c:pt idx="3119">
                  <c:v>25105</c:v>
                </c:pt>
                <c:pt idx="3120">
                  <c:v>25111</c:v>
                </c:pt>
                <c:pt idx="3121">
                  <c:v>25137</c:v>
                </c:pt>
                <c:pt idx="3122">
                  <c:v>25155</c:v>
                </c:pt>
                <c:pt idx="3123">
                  <c:v>25159</c:v>
                </c:pt>
                <c:pt idx="3124">
                  <c:v>25162</c:v>
                </c:pt>
                <c:pt idx="3125">
                  <c:v>25165</c:v>
                </c:pt>
                <c:pt idx="3126">
                  <c:v>25184</c:v>
                </c:pt>
                <c:pt idx="3127">
                  <c:v>25187</c:v>
                </c:pt>
                <c:pt idx="3128">
                  <c:v>25201</c:v>
                </c:pt>
                <c:pt idx="3129">
                  <c:v>25205</c:v>
                </c:pt>
                <c:pt idx="3130">
                  <c:v>25212</c:v>
                </c:pt>
                <c:pt idx="3131">
                  <c:v>25223</c:v>
                </c:pt>
                <c:pt idx="3132">
                  <c:v>25226</c:v>
                </c:pt>
                <c:pt idx="3133">
                  <c:v>25231</c:v>
                </c:pt>
                <c:pt idx="3134">
                  <c:v>25259</c:v>
                </c:pt>
                <c:pt idx="3135">
                  <c:v>25266</c:v>
                </c:pt>
                <c:pt idx="3136">
                  <c:v>25291</c:v>
                </c:pt>
                <c:pt idx="3137">
                  <c:v>25292</c:v>
                </c:pt>
                <c:pt idx="3138">
                  <c:v>25293</c:v>
                </c:pt>
                <c:pt idx="3139">
                  <c:v>25303</c:v>
                </c:pt>
                <c:pt idx="3140">
                  <c:v>25317</c:v>
                </c:pt>
                <c:pt idx="3141">
                  <c:v>25321</c:v>
                </c:pt>
                <c:pt idx="3142">
                  <c:v>25323</c:v>
                </c:pt>
                <c:pt idx="3143">
                  <c:v>25327</c:v>
                </c:pt>
                <c:pt idx="3144">
                  <c:v>25342</c:v>
                </c:pt>
                <c:pt idx="3145">
                  <c:v>25346</c:v>
                </c:pt>
                <c:pt idx="3146">
                  <c:v>25349</c:v>
                </c:pt>
                <c:pt idx="3147">
                  <c:v>25362</c:v>
                </c:pt>
                <c:pt idx="3148">
                  <c:v>25376</c:v>
                </c:pt>
                <c:pt idx="3149">
                  <c:v>25421</c:v>
                </c:pt>
                <c:pt idx="3150">
                  <c:v>25422</c:v>
                </c:pt>
                <c:pt idx="3151">
                  <c:v>25434</c:v>
                </c:pt>
                <c:pt idx="3152">
                  <c:v>25439</c:v>
                </c:pt>
                <c:pt idx="3153">
                  <c:v>25447</c:v>
                </c:pt>
                <c:pt idx="3154">
                  <c:v>25453</c:v>
                </c:pt>
                <c:pt idx="3155">
                  <c:v>25470</c:v>
                </c:pt>
                <c:pt idx="3156">
                  <c:v>25483</c:v>
                </c:pt>
                <c:pt idx="3157">
                  <c:v>25513</c:v>
                </c:pt>
                <c:pt idx="3158">
                  <c:v>25523</c:v>
                </c:pt>
                <c:pt idx="3159">
                  <c:v>25548</c:v>
                </c:pt>
                <c:pt idx="3160">
                  <c:v>25552</c:v>
                </c:pt>
                <c:pt idx="3161">
                  <c:v>25556</c:v>
                </c:pt>
                <c:pt idx="3162">
                  <c:v>25562</c:v>
                </c:pt>
                <c:pt idx="3163">
                  <c:v>25592</c:v>
                </c:pt>
                <c:pt idx="3164">
                  <c:v>25598</c:v>
                </c:pt>
                <c:pt idx="3165">
                  <c:v>25603</c:v>
                </c:pt>
                <c:pt idx="3166">
                  <c:v>25609</c:v>
                </c:pt>
                <c:pt idx="3167">
                  <c:v>25632</c:v>
                </c:pt>
                <c:pt idx="3168">
                  <c:v>25637</c:v>
                </c:pt>
                <c:pt idx="3169">
                  <c:v>25639</c:v>
                </c:pt>
                <c:pt idx="3170">
                  <c:v>25642</c:v>
                </c:pt>
                <c:pt idx="3171">
                  <c:v>25643</c:v>
                </c:pt>
                <c:pt idx="3172">
                  <c:v>25644</c:v>
                </c:pt>
                <c:pt idx="3173">
                  <c:v>25645</c:v>
                </c:pt>
                <c:pt idx="3174">
                  <c:v>25648</c:v>
                </c:pt>
                <c:pt idx="3175">
                  <c:v>25657</c:v>
                </c:pt>
                <c:pt idx="3176">
                  <c:v>25659</c:v>
                </c:pt>
                <c:pt idx="3177">
                  <c:v>25667</c:v>
                </c:pt>
                <c:pt idx="3178">
                  <c:v>25674</c:v>
                </c:pt>
                <c:pt idx="3179">
                  <c:v>25680</c:v>
                </c:pt>
                <c:pt idx="3180">
                  <c:v>25687</c:v>
                </c:pt>
                <c:pt idx="3181">
                  <c:v>25696</c:v>
                </c:pt>
                <c:pt idx="3182">
                  <c:v>25699</c:v>
                </c:pt>
                <c:pt idx="3183">
                  <c:v>25715</c:v>
                </c:pt>
                <c:pt idx="3184">
                  <c:v>25725</c:v>
                </c:pt>
                <c:pt idx="3185">
                  <c:v>25733</c:v>
                </c:pt>
                <c:pt idx="3186">
                  <c:v>25777</c:v>
                </c:pt>
                <c:pt idx="3187">
                  <c:v>25781</c:v>
                </c:pt>
                <c:pt idx="3188">
                  <c:v>25827</c:v>
                </c:pt>
                <c:pt idx="3189">
                  <c:v>25830</c:v>
                </c:pt>
                <c:pt idx="3190">
                  <c:v>25839</c:v>
                </c:pt>
                <c:pt idx="3191">
                  <c:v>25885</c:v>
                </c:pt>
                <c:pt idx="3192">
                  <c:v>25887</c:v>
                </c:pt>
                <c:pt idx="3193">
                  <c:v>25908</c:v>
                </c:pt>
                <c:pt idx="3194">
                  <c:v>25914</c:v>
                </c:pt>
                <c:pt idx="3195">
                  <c:v>25915</c:v>
                </c:pt>
                <c:pt idx="3196">
                  <c:v>25930</c:v>
                </c:pt>
                <c:pt idx="3197">
                  <c:v>25932</c:v>
                </c:pt>
                <c:pt idx="3198">
                  <c:v>25940</c:v>
                </c:pt>
                <c:pt idx="3199">
                  <c:v>25944</c:v>
                </c:pt>
                <c:pt idx="3200">
                  <c:v>25950</c:v>
                </c:pt>
                <c:pt idx="3201">
                  <c:v>25956</c:v>
                </c:pt>
                <c:pt idx="3202">
                  <c:v>25977</c:v>
                </c:pt>
                <c:pt idx="3203">
                  <c:v>25981</c:v>
                </c:pt>
                <c:pt idx="3204">
                  <c:v>25984</c:v>
                </c:pt>
                <c:pt idx="3205">
                  <c:v>25990</c:v>
                </c:pt>
                <c:pt idx="3206">
                  <c:v>25994</c:v>
                </c:pt>
                <c:pt idx="3207">
                  <c:v>26003</c:v>
                </c:pt>
                <c:pt idx="3208">
                  <c:v>26021</c:v>
                </c:pt>
                <c:pt idx="3209">
                  <c:v>26034</c:v>
                </c:pt>
                <c:pt idx="3210">
                  <c:v>26036</c:v>
                </c:pt>
                <c:pt idx="3211">
                  <c:v>26050</c:v>
                </c:pt>
                <c:pt idx="3212">
                  <c:v>26056</c:v>
                </c:pt>
                <c:pt idx="3213">
                  <c:v>26077</c:v>
                </c:pt>
                <c:pt idx="3214">
                  <c:v>26086</c:v>
                </c:pt>
                <c:pt idx="3215">
                  <c:v>26091</c:v>
                </c:pt>
                <c:pt idx="3216">
                  <c:v>26097</c:v>
                </c:pt>
                <c:pt idx="3217">
                  <c:v>26100</c:v>
                </c:pt>
                <c:pt idx="3218">
                  <c:v>26105</c:v>
                </c:pt>
                <c:pt idx="3219">
                  <c:v>26110</c:v>
                </c:pt>
                <c:pt idx="3220">
                  <c:v>26156</c:v>
                </c:pt>
                <c:pt idx="3221">
                  <c:v>26158</c:v>
                </c:pt>
                <c:pt idx="3222">
                  <c:v>26160</c:v>
                </c:pt>
                <c:pt idx="3223">
                  <c:v>26161</c:v>
                </c:pt>
                <c:pt idx="3224">
                  <c:v>26162</c:v>
                </c:pt>
                <c:pt idx="3225">
                  <c:v>26164</c:v>
                </c:pt>
                <c:pt idx="3226">
                  <c:v>26169</c:v>
                </c:pt>
                <c:pt idx="3227">
                  <c:v>26173</c:v>
                </c:pt>
                <c:pt idx="3228">
                  <c:v>26177</c:v>
                </c:pt>
                <c:pt idx="3229">
                  <c:v>26194</c:v>
                </c:pt>
                <c:pt idx="3230">
                  <c:v>26197</c:v>
                </c:pt>
                <c:pt idx="3231">
                  <c:v>26199</c:v>
                </c:pt>
                <c:pt idx="3232">
                  <c:v>26215</c:v>
                </c:pt>
                <c:pt idx="3233">
                  <c:v>26225</c:v>
                </c:pt>
                <c:pt idx="3234">
                  <c:v>26230</c:v>
                </c:pt>
                <c:pt idx="3235">
                  <c:v>26231</c:v>
                </c:pt>
                <c:pt idx="3236">
                  <c:v>26244</c:v>
                </c:pt>
                <c:pt idx="3237">
                  <c:v>26248</c:v>
                </c:pt>
                <c:pt idx="3238">
                  <c:v>26249</c:v>
                </c:pt>
                <c:pt idx="3239">
                  <c:v>26253</c:v>
                </c:pt>
                <c:pt idx="3240">
                  <c:v>26267</c:v>
                </c:pt>
                <c:pt idx="3241">
                  <c:v>26269</c:v>
                </c:pt>
                <c:pt idx="3242">
                  <c:v>26270</c:v>
                </c:pt>
                <c:pt idx="3243">
                  <c:v>26272</c:v>
                </c:pt>
                <c:pt idx="3244">
                  <c:v>26276</c:v>
                </c:pt>
                <c:pt idx="3245">
                  <c:v>26282</c:v>
                </c:pt>
                <c:pt idx="3246">
                  <c:v>26298</c:v>
                </c:pt>
                <c:pt idx="3247">
                  <c:v>26302</c:v>
                </c:pt>
                <c:pt idx="3248">
                  <c:v>26305</c:v>
                </c:pt>
                <c:pt idx="3249">
                  <c:v>26306</c:v>
                </c:pt>
                <c:pt idx="3250">
                  <c:v>26308</c:v>
                </c:pt>
                <c:pt idx="3251">
                  <c:v>26310</c:v>
                </c:pt>
                <c:pt idx="3252">
                  <c:v>26314</c:v>
                </c:pt>
                <c:pt idx="3253">
                  <c:v>26316</c:v>
                </c:pt>
                <c:pt idx="3254">
                  <c:v>26344</c:v>
                </c:pt>
                <c:pt idx="3255">
                  <c:v>26350</c:v>
                </c:pt>
                <c:pt idx="3256">
                  <c:v>26353</c:v>
                </c:pt>
                <c:pt idx="3257">
                  <c:v>26359</c:v>
                </c:pt>
                <c:pt idx="3258">
                  <c:v>26366</c:v>
                </c:pt>
                <c:pt idx="3259">
                  <c:v>26370</c:v>
                </c:pt>
                <c:pt idx="3260">
                  <c:v>26373</c:v>
                </c:pt>
                <c:pt idx="3261">
                  <c:v>26383</c:v>
                </c:pt>
                <c:pt idx="3262">
                  <c:v>26389</c:v>
                </c:pt>
                <c:pt idx="3263">
                  <c:v>26395</c:v>
                </c:pt>
                <c:pt idx="3264">
                  <c:v>26398</c:v>
                </c:pt>
                <c:pt idx="3265">
                  <c:v>26429</c:v>
                </c:pt>
                <c:pt idx="3266">
                  <c:v>26444</c:v>
                </c:pt>
                <c:pt idx="3267">
                  <c:v>26446</c:v>
                </c:pt>
                <c:pt idx="3268">
                  <c:v>26451</c:v>
                </c:pt>
                <c:pt idx="3269">
                  <c:v>26464</c:v>
                </c:pt>
                <c:pt idx="3270">
                  <c:v>26467</c:v>
                </c:pt>
                <c:pt idx="3271">
                  <c:v>26482</c:v>
                </c:pt>
                <c:pt idx="3272">
                  <c:v>26483</c:v>
                </c:pt>
                <c:pt idx="3273">
                  <c:v>26485</c:v>
                </c:pt>
                <c:pt idx="3274">
                  <c:v>26487</c:v>
                </c:pt>
                <c:pt idx="3275">
                  <c:v>26488</c:v>
                </c:pt>
                <c:pt idx="3276">
                  <c:v>26490</c:v>
                </c:pt>
                <c:pt idx="3277">
                  <c:v>26498</c:v>
                </c:pt>
                <c:pt idx="3278">
                  <c:v>26511</c:v>
                </c:pt>
                <c:pt idx="3279">
                  <c:v>26514</c:v>
                </c:pt>
                <c:pt idx="3280">
                  <c:v>26529</c:v>
                </c:pt>
                <c:pt idx="3281">
                  <c:v>26538</c:v>
                </c:pt>
                <c:pt idx="3282">
                  <c:v>26567</c:v>
                </c:pt>
                <c:pt idx="3283">
                  <c:v>26569</c:v>
                </c:pt>
                <c:pt idx="3284">
                  <c:v>26571</c:v>
                </c:pt>
                <c:pt idx="3285">
                  <c:v>26575</c:v>
                </c:pt>
                <c:pt idx="3286">
                  <c:v>26579</c:v>
                </c:pt>
                <c:pt idx="3287">
                  <c:v>26580</c:v>
                </c:pt>
                <c:pt idx="3288">
                  <c:v>26597</c:v>
                </c:pt>
                <c:pt idx="3289">
                  <c:v>26603</c:v>
                </c:pt>
                <c:pt idx="3290">
                  <c:v>26607</c:v>
                </c:pt>
                <c:pt idx="3291">
                  <c:v>26613</c:v>
                </c:pt>
                <c:pt idx="3292">
                  <c:v>26627</c:v>
                </c:pt>
                <c:pt idx="3293">
                  <c:v>26631</c:v>
                </c:pt>
                <c:pt idx="3294">
                  <c:v>26640</c:v>
                </c:pt>
                <c:pt idx="3295">
                  <c:v>26647</c:v>
                </c:pt>
                <c:pt idx="3296">
                  <c:v>26666</c:v>
                </c:pt>
                <c:pt idx="3297">
                  <c:v>26668</c:v>
                </c:pt>
                <c:pt idx="3298">
                  <c:v>26669</c:v>
                </c:pt>
                <c:pt idx="3299">
                  <c:v>26679</c:v>
                </c:pt>
                <c:pt idx="3300">
                  <c:v>26695</c:v>
                </c:pt>
                <c:pt idx="3301">
                  <c:v>26698</c:v>
                </c:pt>
                <c:pt idx="3302">
                  <c:v>26703</c:v>
                </c:pt>
                <c:pt idx="3303">
                  <c:v>26707</c:v>
                </c:pt>
                <c:pt idx="3304">
                  <c:v>26711</c:v>
                </c:pt>
                <c:pt idx="3305">
                  <c:v>26712</c:v>
                </c:pt>
                <c:pt idx="3306">
                  <c:v>26723</c:v>
                </c:pt>
                <c:pt idx="3307">
                  <c:v>26725</c:v>
                </c:pt>
                <c:pt idx="3308">
                  <c:v>26737</c:v>
                </c:pt>
                <c:pt idx="3309">
                  <c:v>26742</c:v>
                </c:pt>
                <c:pt idx="3310">
                  <c:v>26760</c:v>
                </c:pt>
                <c:pt idx="3311">
                  <c:v>26761</c:v>
                </c:pt>
                <c:pt idx="3312">
                  <c:v>26763</c:v>
                </c:pt>
                <c:pt idx="3313">
                  <c:v>26764</c:v>
                </c:pt>
                <c:pt idx="3314">
                  <c:v>26766</c:v>
                </c:pt>
                <c:pt idx="3315">
                  <c:v>26769</c:v>
                </c:pt>
                <c:pt idx="3316">
                  <c:v>26782</c:v>
                </c:pt>
                <c:pt idx="3317">
                  <c:v>26790</c:v>
                </c:pt>
                <c:pt idx="3318">
                  <c:v>26799</c:v>
                </c:pt>
                <c:pt idx="3319">
                  <c:v>26813</c:v>
                </c:pt>
                <c:pt idx="3320">
                  <c:v>26816</c:v>
                </c:pt>
                <c:pt idx="3321">
                  <c:v>26831</c:v>
                </c:pt>
                <c:pt idx="3322">
                  <c:v>26849</c:v>
                </c:pt>
                <c:pt idx="3323">
                  <c:v>26864</c:v>
                </c:pt>
                <c:pt idx="3324">
                  <c:v>26867</c:v>
                </c:pt>
                <c:pt idx="3325">
                  <c:v>26872</c:v>
                </c:pt>
                <c:pt idx="3326">
                  <c:v>26880</c:v>
                </c:pt>
                <c:pt idx="3327">
                  <c:v>26885</c:v>
                </c:pt>
                <c:pt idx="3328">
                  <c:v>26896</c:v>
                </c:pt>
                <c:pt idx="3329">
                  <c:v>26899</c:v>
                </c:pt>
                <c:pt idx="3330">
                  <c:v>26904</c:v>
                </c:pt>
                <c:pt idx="3331">
                  <c:v>26905</c:v>
                </c:pt>
                <c:pt idx="3332">
                  <c:v>26912</c:v>
                </c:pt>
                <c:pt idx="3333">
                  <c:v>26917</c:v>
                </c:pt>
                <c:pt idx="3334">
                  <c:v>26919</c:v>
                </c:pt>
                <c:pt idx="3335">
                  <c:v>26923</c:v>
                </c:pt>
                <c:pt idx="3336">
                  <c:v>26925</c:v>
                </c:pt>
                <c:pt idx="3337">
                  <c:v>26929</c:v>
                </c:pt>
                <c:pt idx="3338">
                  <c:v>26946</c:v>
                </c:pt>
                <c:pt idx="3339">
                  <c:v>26959</c:v>
                </c:pt>
                <c:pt idx="3340">
                  <c:v>26965</c:v>
                </c:pt>
                <c:pt idx="3341">
                  <c:v>26966</c:v>
                </c:pt>
                <c:pt idx="3342">
                  <c:v>26972</c:v>
                </c:pt>
                <c:pt idx="3343">
                  <c:v>26973</c:v>
                </c:pt>
                <c:pt idx="3344">
                  <c:v>26979</c:v>
                </c:pt>
                <c:pt idx="3345">
                  <c:v>26980</c:v>
                </c:pt>
                <c:pt idx="3346">
                  <c:v>26981</c:v>
                </c:pt>
                <c:pt idx="3347">
                  <c:v>26985</c:v>
                </c:pt>
                <c:pt idx="3348">
                  <c:v>27002</c:v>
                </c:pt>
                <c:pt idx="3349">
                  <c:v>27019</c:v>
                </c:pt>
                <c:pt idx="3350">
                  <c:v>27020</c:v>
                </c:pt>
                <c:pt idx="3351">
                  <c:v>27022</c:v>
                </c:pt>
                <c:pt idx="3352">
                  <c:v>27027</c:v>
                </c:pt>
                <c:pt idx="3353">
                  <c:v>27030</c:v>
                </c:pt>
                <c:pt idx="3354">
                  <c:v>27034</c:v>
                </c:pt>
                <c:pt idx="3355">
                  <c:v>27036</c:v>
                </c:pt>
                <c:pt idx="3356">
                  <c:v>27046</c:v>
                </c:pt>
                <c:pt idx="3357">
                  <c:v>27052</c:v>
                </c:pt>
                <c:pt idx="3358">
                  <c:v>27067</c:v>
                </c:pt>
                <c:pt idx="3359">
                  <c:v>27070</c:v>
                </c:pt>
                <c:pt idx="3360">
                  <c:v>27072</c:v>
                </c:pt>
                <c:pt idx="3361">
                  <c:v>27073</c:v>
                </c:pt>
                <c:pt idx="3362">
                  <c:v>27085</c:v>
                </c:pt>
                <c:pt idx="3363">
                  <c:v>27088</c:v>
                </c:pt>
                <c:pt idx="3364">
                  <c:v>27092</c:v>
                </c:pt>
                <c:pt idx="3365">
                  <c:v>27093</c:v>
                </c:pt>
                <c:pt idx="3366">
                  <c:v>27106</c:v>
                </c:pt>
                <c:pt idx="3367">
                  <c:v>27116</c:v>
                </c:pt>
                <c:pt idx="3368">
                  <c:v>27119</c:v>
                </c:pt>
                <c:pt idx="3369">
                  <c:v>27135</c:v>
                </c:pt>
                <c:pt idx="3370">
                  <c:v>27138</c:v>
                </c:pt>
                <c:pt idx="3371">
                  <c:v>27141</c:v>
                </c:pt>
                <c:pt idx="3372">
                  <c:v>27146</c:v>
                </c:pt>
                <c:pt idx="3373">
                  <c:v>27152</c:v>
                </c:pt>
                <c:pt idx="3374">
                  <c:v>27160</c:v>
                </c:pt>
                <c:pt idx="3375">
                  <c:v>27167</c:v>
                </c:pt>
                <c:pt idx="3376">
                  <c:v>27177</c:v>
                </c:pt>
                <c:pt idx="3377">
                  <c:v>27183</c:v>
                </c:pt>
                <c:pt idx="3378">
                  <c:v>27210</c:v>
                </c:pt>
                <c:pt idx="3379">
                  <c:v>27211</c:v>
                </c:pt>
                <c:pt idx="3380">
                  <c:v>27218</c:v>
                </c:pt>
                <c:pt idx="3381">
                  <c:v>27221</c:v>
                </c:pt>
                <c:pt idx="3382">
                  <c:v>27229</c:v>
                </c:pt>
                <c:pt idx="3383">
                  <c:v>27231</c:v>
                </c:pt>
                <c:pt idx="3384">
                  <c:v>27233</c:v>
                </c:pt>
                <c:pt idx="3385">
                  <c:v>27235</c:v>
                </c:pt>
                <c:pt idx="3386">
                  <c:v>27240</c:v>
                </c:pt>
                <c:pt idx="3387">
                  <c:v>27247</c:v>
                </c:pt>
                <c:pt idx="3388">
                  <c:v>27251</c:v>
                </c:pt>
                <c:pt idx="3389">
                  <c:v>27256</c:v>
                </c:pt>
                <c:pt idx="3390">
                  <c:v>27262</c:v>
                </c:pt>
                <c:pt idx="3391">
                  <c:v>27264</c:v>
                </c:pt>
                <c:pt idx="3392">
                  <c:v>27276</c:v>
                </c:pt>
                <c:pt idx="3393">
                  <c:v>27283</c:v>
                </c:pt>
                <c:pt idx="3394">
                  <c:v>27291</c:v>
                </c:pt>
                <c:pt idx="3395">
                  <c:v>27292</c:v>
                </c:pt>
                <c:pt idx="3396">
                  <c:v>27297</c:v>
                </c:pt>
                <c:pt idx="3397">
                  <c:v>27300</c:v>
                </c:pt>
                <c:pt idx="3398">
                  <c:v>27310</c:v>
                </c:pt>
                <c:pt idx="3399">
                  <c:v>27311</c:v>
                </c:pt>
                <c:pt idx="3400">
                  <c:v>27323</c:v>
                </c:pt>
                <c:pt idx="3401">
                  <c:v>27329</c:v>
                </c:pt>
                <c:pt idx="3402">
                  <c:v>27333</c:v>
                </c:pt>
                <c:pt idx="3403">
                  <c:v>27339</c:v>
                </c:pt>
                <c:pt idx="3404">
                  <c:v>27346</c:v>
                </c:pt>
                <c:pt idx="3405">
                  <c:v>27354</c:v>
                </c:pt>
                <c:pt idx="3406">
                  <c:v>27361</c:v>
                </c:pt>
                <c:pt idx="3407">
                  <c:v>27366</c:v>
                </c:pt>
                <c:pt idx="3408">
                  <c:v>27371</c:v>
                </c:pt>
                <c:pt idx="3409">
                  <c:v>27373</c:v>
                </c:pt>
                <c:pt idx="3410">
                  <c:v>27375</c:v>
                </c:pt>
                <c:pt idx="3411">
                  <c:v>27380</c:v>
                </c:pt>
                <c:pt idx="3412">
                  <c:v>27384</c:v>
                </c:pt>
                <c:pt idx="3413">
                  <c:v>27386</c:v>
                </c:pt>
                <c:pt idx="3414">
                  <c:v>27387</c:v>
                </c:pt>
                <c:pt idx="3415">
                  <c:v>27390</c:v>
                </c:pt>
                <c:pt idx="3416">
                  <c:v>27392</c:v>
                </c:pt>
                <c:pt idx="3417">
                  <c:v>27397</c:v>
                </c:pt>
                <c:pt idx="3418">
                  <c:v>27402</c:v>
                </c:pt>
                <c:pt idx="3419">
                  <c:v>27422</c:v>
                </c:pt>
                <c:pt idx="3420">
                  <c:v>27431</c:v>
                </c:pt>
                <c:pt idx="3421">
                  <c:v>27432</c:v>
                </c:pt>
                <c:pt idx="3422">
                  <c:v>27435</c:v>
                </c:pt>
                <c:pt idx="3423">
                  <c:v>27436</c:v>
                </c:pt>
                <c:pt idx="3424">
                  <c:v>27442</c:v>
                </c:pt>
                <c:pt idx="3425">
                  <c:v>27443</c:v>
                </c:pt>
                <c:pt idx="3426">
                  <c:v>27447</c:v>
                </c:pt>
                <c:pt idx="3427">
                  <c:v>27453</c:v>
                </c:pt>
                <c:pt idx="3428">
                  <c:v>27463</c:v>
                </c:pt>
                <c:pt idx="3429">
                  <c:v>27465</c:v>
                </c:pt>
                <c:pt idx="3430">
                  <c:v>27487</c:v>
                </c:pt>
                <c:pt idx="3431">
                  <c:v>27489</c:v>
                </c:pt>
                <c:pt idx="3432">
                  <c:v>27493</c:v>
                </c:pt>
                <c:pt idx="3433">
                  <c:v>27494</c:v>
                </c:pt>
                <c:pt idx="3434">
                  <c:v>27496</c:v>
                </c:pt>
                <c:pt idx="3435">
                  <c:v>27500</c:v>
                </c:pt>
                <c:pt idx="3436">
                  <c:v>27506</c:v>
                </c:pt>
                <c:pt idx="3437">
                  <c:v>27514</c:v>
                </c:pt>
                <c:pt idx="3438">
                  <c:v>27517</c:v>
                </c:pt>
                <c:pt idx="3439">
                  <c:v>27522</c:v>
                </c:pt>
                <c:pt idx="3440">
                  <c:v>27536</c:v>
                </c:pt>
                <c:pt idx="3441">
                  <c:v>27542</c:v>
                </c:pt>
                <c:pt idx="3442">
                  <c:v>27546</c:v>
                </c:pt>
                <c:pt idx="3443">
                  <c:v>27547</c:v>
                </c:pt>
                <c:pt idx="3444">
                  <c:v>27548</c:v>
                </c:pt>
                <c:pt idx="3445">
                  <c:v>27583</c:v>
                </c:pt>
                <c:pt idx="3446">
                  <c:v>27588</c:v>
                </c:pt>
                <c:pt idx="3447">
                  <c:v>27591</c:v>
                </c:pt>
                <c:pt idx="3448">
                  <c:v>27596</c:v>
                </c:pt>
                <c:pt idx="3449">
                  <c:v>27599</c:v>
                </c:pt>
                <c:pt idx="3450">
                  <c:v>27600</c:v>
                </c:pt>
                <c:pt idx="3451">
                  <c:v>27603</c:v>
                </c:pt>
                <c:pt idx="3452">
                  <c:v>27608</c:v>
                </c:pt>
                <c:pt idx="3453">
                  <c:v>27610</c:v>
                </c:pt>
                <c:pt idx="3454">
                  <c:v>27614</c:v>
                </c:pt>
                <c:pt idx="3455">
                  <c:v>27618</c:v>
                </c:pt>
                <c:pt idx="3456">
                  <c:v>27620</c:v>
                </c:pt>
                <c:pt idx="3457">
                  <c:v>27623</c:v>
                </c:pt>
                <c:pt idx="3458">
                  <c:v>27645</c:v>
                </c:pt>
                <c:pt idx="3459">
                  <c:v>27682</c:v>
                </c:pt>
                <c:pt idx="3460">
                  <c:v>27696</c:v>
                </c:pt>
                <c:pt idx="3461">
                  <c:v>27699</c:v>
                </c:pt>
                <c:pt idx="3462">
                  <c:v>27714</c:v>
                </c:pt>
                <c:pt idx="3463">
                  <c:v>27722</c:v>
                </c:pt>
                <c:pt idx="3464">
                  <c:v>27729</c:v>
                </c:pt>
                <c:pt idx="3465">
                  <c:v>27733</c:v>
                </c:pt>
                <c:pt idx="3466">
                  <c:v>27736</c:v>
                </c:pt>
                <c:pt idx="3467">
                  <c:v>27739</c:v>
                </c:pt>
                <c:pt idx="3468">
                  <c:v>27742</c:v>
                </c:pt>
                <c:pt idx="3469">
                  <c:v>27756</c:v>
                </c:pt>
                <c:pt idx="3470">
                  <c:v>27762</c:v>
                </c:pt>
                <c:pt idx="3471">
                  <c:v>27766</c:v>
                </c:pt>
                <c:pt idx="3472">
                  <c:v>27773</c:v>
                </c:pt>
                <c:pt idx="3473">
                  <c:v>27777</c:v>
                </c:pt>
                <c:pt idx="3474">
                  <c:v>27779</c:v>
                </c:pt>
                <c:pt idx="3475">
                  <c:v>27785</c:v>
                </c:pt>
                <c:pt idx="3476">
                  <c:v>27796</c:v>
                </c:pt>
                <c:pt idx="3477">
                  <c:v>27803</c:v>
                </c:pt>
                <c:pt idx="3478">
                  <c:v>27806</c:v>
                </c:pt>
                <c:pt idx="3479">
                  <c:v>27814</c:v>
                </c:pt>
                <c:pt idx="3480">
                  <c:v>27824</c:v>
                </c:pt>
                <c:pt idx="3481">
                  <c:v>27831</c:v>
                </c:pt>
                <c:pt idx="3482">
                  <c:v>27855</c:v>
                </c:pt>
                <c:pt idx="3483">
                  <c:v>27865</c:v>
                </c:pt>
                <c:pt idx="3484">
                  <c:v>27894</c:v>
                </c:pt>
                <c:pt idx="3485">
                  <c:v>27896</c:v>
                </c:pt>
                <c:pt idx="3486">
                  <c:v>27897</c:v>
                </c:pt>
                <c:pt idx="3487">
                  <c:v>27902</c:v>
                </c:pt>
                <c:pt idx="3488">
                  <c:v>27924</c:v>
                </c:pt>
                <c:pt idx="3489">
                  <c:v>27926</c:v>
                </c:pt>
                <c:pt idx="3490">
                  <c:v>27933</c:v>
                </c:pt>
                <c:pt idx="3491">
                  <c:v>27935</c:v>
                </c:pt>
                <c:pt idx="3492">
                  <c:v>27936</c:v>
                </c:pt>
                <c:pt idx="3493">
                  <c:v>27947</c:v>
                </c:pt>
                <c:pt idx="3494">
                  <c:v>27952</c:v>
                </c:pt>
                <c:pt idx="3495">
                  <c:v>27971</c:v>
                </c:pt>
                <c:pt idx="3496">
                  <c:v>27980</c:v>
                </c:pt>
                <c:pt idx="3497">
                  <c:v>27992</c:v>
                </c:pt>
                <c:pt idx="3498">
                  <c:v>28019</c:v>
                </c:pt>
                <c:pt idx="3499">
                  <c:v>28022</c:v>
                </c:pt>
                <c:pt idx="3500">
                  <c:v>28026</c:v>
                </c:pt>
                <c:pt idx="3501">
                  <c:v>28045</c:v>
                </c:pt>
                <c:pt idx="3502">
                  <c:v>28051</c:v>
                </c:pt>
                <c:pt idx="3503">
                  <c:v>28055</c:v>
                </c:pt>
                <c:pt idx="3504">
                  <c:v>28073</c:v>
                </c:pt>
                <c:pt idx="3505">
                  <c:v>28082</c:v>
                </c:pt>
                <c:pt idx="3506">
                  <c:v>28092</c:v>
                </c:pt>
                <c:pt idx="3507">
                  <c:v>28103</c:v>
                </c:pt>
                <c:pt idx="3508">
                  <c:v>28104</c:v>
                </c:pt>
                <c:pt idx="3509">
                  <c:v>28116</c:v>
                </c:pt>
                <c:pt idx="3510">
                  <c:v>28122</c:v>
                </c:pt>
                <c:pt idx="3511">
                  <c:v>28130</c:v>
                </c:pt>
                <c:pt idx="3512">
                  <c:v>28149</c:v>
                </c:pt>
                <c:pt idx="3513">
                  <c:v>28161</c:v>
                </c:pt>
                <c:pt idx="3514">
                  <c:v>28182</c:v>
                </c:pt>
                <c:pt idx="3515">
                  <c:v>28187</c:v>
                </c:pt>
                <c:pt idx="3516">
                  <c:v>28194</c:v>
                </c:pt>
                <c:pt idx="3517">
                  <c:v>28213</c:v>
                </c:pt>
                <c:pt idx="3518">
                  <c:v>28219</c:v>
                </c:pt>
                <c:pt idx="3519">
                  <c:v>28236</c:v>
                </c:pt>
                <c:pt idx="3520">
                  <c:v>28244</c:v>
                </c:pt>
                <c:pt idx="3521">
                  <c:v>28252</c:v>
                </c:pt>
                <c:pt idx="3522">
                  <c:v>28269</c:v>
                </c:pt>
                <c:pt idx="3523">
                  <c:v>28277</c:v>
                </c:pt>
                <c:pt idx="3524">
                  <c:v>28278</c:v>
                </c:pt>
                <c:pt idx="3525">
                  <c:v>28288</c:v>
                </c:pt>
                <c:pt idx="3526">
                  <c:v>28292</c:v>
                </c:pt>
                <c:pt idx="3527">
                  <c:v>28303</c:v>
                </c:pt>
                <c:pt idx="3528">
                  <c:v>28321</c:v>
                </c:pt>
                <c:pt idx="3529">
                  <c:v>28322</c:v>
                </c:pt>
                <c:pt idx="3530">
                  <c:v>28326</c:v>
                </c:pt>
                <c:pt idx="3531">
                  <c:v>28329</c:v>
                </c:pt>
                <c:pt idx="3532">
                  <c:v>28341</c:v>
                </c:pt>
                <c:pt idx="3533">
                  <c:v>28360</c:v>
                </c:pt>
                <c:pt idx="3534">
                  <c:v>28365</c:v>
                </c:pt>
                <c:pt idx="3535">
                  <c:v>28376</c:v>
                </c:pt>
                <c:pt idx="3536">
                  <c:v>28381</c:v>
                </c:pt>
                <c:pt idx="3537">
                  <c:v>28386</c:v>
                </c:pt>
                <c:pt idx="3538">
                  <c:v>28390</c:v>
                </c:pt>
                <c:pt idx="3539">
                  <c:v>28399</c:v>
                </c:pt>
                <c:pt idx="3540">
                  <c:v>28416</c:v>
                </c:pt>
                <c:pt idx="3541">
                  <c:v>28423</c:v>
                </c:pt>
                <c:pt idx="3542">
                  <c:v>28442</c:v>
                </c:pt>
                <c:pt idx="3543">
                  <c:v>28451</c:v>
                </c:pt>
                <c:pt idx="3544">
                  <c:v>28456</c:v>
                </c:pt>
                <c:pt idx="3545">
                  <c:v>28479</c:v>
                </c:pt>
                <c:pt idx="3546">
                  <c:v>28484</c:v>
                </c:pt>
                <c:pt idx="3547">
                  <c:v>28500</c:v>
                </c:pt>
                <c:pt idx="3548">
                  <c:v>28514</c:v>
                </c:pt>
                <c:pt idx="3549">
                  <c:v>28519</c:v>
                </c:pt>
                <c:pt idx="3550">
                  <c:v>28532</c:v>
                </c:pt>
                <c:pt idx="3551">
                  <c:v>28534</c:v>
                </c:pt>
                <c:pt idx="3552">
                  <c:v>28542</c:v>
                </c:pt>
                <c:pt idx="3553">
                  <c:v>28543</c:v>
                </c:pt>
                <c:pt idx="3554">
                  <c:v>28546</c:v>
                </c:pt>
                <c:pt idx="3555">
                  <c:v>28567</c:v>
                </c:pt>
                <c:pt idx="3556">
                  <c:v>28569</c:v>
                </c:pt>
                <c:pt idx="3557">
                  <c:v>28585</c:v>
                </c:pt>
                <c:pt idx="3558">
                  <c:v>28589</c:v>
                </c:pt>
                <c:pt idx="3559">
                  <c:v>28590</c:v>
                </c:pt>
                <c:pt idx="3560">
                  <c:v>28612</c:v>
                </c:pt>
                <c:pt idx="3561">
                  <c:v>28619</c:v>
                </c:pt>
                <c:pt idx="3562">
                  <c:v>28625</c:v>
                </c:pt>
                <c:pt idx="3563">
                  <c:v>28631</c:v>
                </c:pt>
                <c:pt idx="3564">
                  <c:v>28668</c:v>
                </c:pt>
                <c:pt idx="3565">
                  <c:v>28686</c:v>
                </c:pt>
                <c:pt idx="3566">
                  <c:v>28692</c:v>
                </c:pt>
                <c:pt idx="3567">
                  <c:v>28693</c:v>
                </c:pt>
                <c:pt idx="3568">
                  <c:v>28702</c:v>
                </c:pt>
                <c:pt idx="3569">
                  <c:v>28719</c:v>
                </c:pt>
                <c:pt idx="3570">
                  <c:v>28723</c:v>
                </c:pt>
                <c:pt idx="3571">
                  <c:v>28742</c:v>
                </c:pt>
                <c:pt idx="3572">
                  <c:v>28746</c:v>
                </c:pt>
                <c:pt idx="3573">
                  <c:v>28749</c:v>
                </c:pt>
                <c:pt idx="3574">
                  <c:v>28755</c:v>
                </c:pt>
                <c:pt idx="3575">
                  <c:v>28764</c:v>
                </c:pt>
                <c:pt idx="3576">
                  <c:v>28767</c:v>
                </c:pt>
                <c:pt idx="3577">
                  <c:v>28769</c:v>
                </c:pt>
                <c:pt idx="3578">
                  <c:v>28775</c:v>
                </c:pt>
                <c:pt idx="3579">
                  <c:v>28783</c:v>
                </c:pt>
                <c:pt idx="3580">
                  <c:v>28793</c:v>
                </c:pt>
                <c:pt idx="3581">
                  <c:v>28797</c:v>
                </c:pt>
                <c:pt idx="3582">
                  <c:v>28808</c:v>
                </c:pt>
                <c:pt idx="3583">
                  <c:v>28843</c:v>
                </c:pt>
                <c:pt idx="3584">
                  <c:v>28847</c:v>
                </c:pt>
                <c:pt idx="3585">
                  <c:v>28854</c:v>
                </c:pt>
                <c:pt idx="3586">
                  <c:v>28862</c:v>
                </c:pt>
                <c:pt idx="3587">
                  <c:v>28877</c:v>
                </c:pt>
                <c:pt idx="3588">
                  <c:v>28880</c:v>
                </c:pt>
                <c:pt idx="3589">
                  <c:v>28881</c:v>
                </c:pt>
                <c:pt idx="3590">
                  <c:v>28884</c:v>
                </c:pt>
                <c:pt idx="3591">
                  <c:v>28907</c:v>
                </c:pt>
                <c:pt idx="3592">
                  <c:v>28910</c:v>
                </c:pt>
                <c:pt idx="3593">
                  <c:v>28911</c:v>
                </c:pt>
                <c:pt idx="3594">
                  <c:v>28924</c:v>
                </c:pt>
                <c:pt idx="3595">
                  <c:v>28933</c:v>
                </c:pt>
                <c:pt idx="3596">
                  <c:v>28941</c:v>
                </c:pt>
                <c:pt idx="3597">
                  <c:v>28954</c:v>
                </c:pt>
                <c:pt idx="3598">
                  <c:v>28960</c:v>
                </c:pt>
                <c:pt idx="3599">
                  <c:v>28968</c:v>
                </c:pt>
                <c:pt idx="3600">
                  <c:v>28969</c:v>
                </c:pt>
                <c:pt idx="3601">
                  <c:v>28998</c:v>
                </c:pt>
                <c:pt idx="3602">
                  <c:v>29001</c:v>
                </c:pt>
                <c:pt idx="3603">
                  <c:v>29006</c:v>
                </c:pt>
                <c:pt idx="3604">
                  <c:v>29009</c:v>
                </c:pt>
                <c:pt idx="3605">
                  <c:v>29013</c:v>
                </c:pt>
                <c:pt idx="3606">
                  <c:v>29051</c:v>
                </c:pt>
                <c:pt idx="3607">
                  <c:v>29057</c:v>
                </c:pt>
                <c:pt idx="3608">
                  <c:v>29058</c:v>
                </c:pt>
                <c:pt idx="3609">
                  <c:v>29078</c:v>
                </c:pt>
                <c:pt idx="3610">
                  <c:v>29082</c:v>
                </c:pt>
                <c:pt idx="3611">
                  <c:v>29089</c:v>
                </c:pt>
                <c:pt idx="3612">
                  <c:v>29104</c:v>
                </c:pt>
                <c:pt idx="3613">
                  <c:v>29105</c:v>
                </c:pt>
                <c:pt idx="3614">
                  <c:v>29159</c:v>
                </c:pt>
                <c:pt idx="3615">
                  <c:v>29164</c:v>
                </c:pt>
                <c:pt idx="3616">
                  <c:v>29167</c:v>
                </c:pt>
                <c:pt idx="3617">
                  <c:v>29176</c:v>
                </c:pt>
                <c:pt idx="3618">
                  <c:v>29179</c:v>
                </c:pt>
                <c:pt idx="3619">
                  <c:v>29183</c:v>
                </c:pt>
                <c:pt idx="3620">
                  <c:v>29191</c:v>
                </c:pt>
                <c:pt idx="3621">
                  <c:v>29195</c:v>
                </c:pt>
                <c:pt idx="3622">
                  <c:v>29231</c:v>
                </c:pt>
                <c:pt idx="3623">
                  <c:v>29249</c:v>
                </c:pt>
                <c:pt idx="3624">
                  <c:v>29254</c:v>
                </c:pt>
                <c:pt idx="3625">
                  <c:v>29255</c:v>
                </c:pt>
                <c:pt idx="3626">
                  <c:v>29274</c:v>
                </c:pt>
                <c:pt idx="3627">
                  <c:v>29277</c:v>
                </c:pt>
                <c:pt idx="3628">
                  <c:v>29302</c:v>
                </c:pt>
                <c:pt idx="3629">
                  <c:v>29315</c:v>
                </c:pt>
                <c:pt idx="3630">
                  <c:v>29317</c:v>
                </c:pt>
                <c:pt idx="3631">
                  <c:v>29321</c:v>
                </c:pt>
                <c:pt idx="3632">
                  <c:v>29325</c:v>
                </c:pt>
                <c:pt idx="3633">
                  <c:v>29331</c:v>
                </c:pt>
                <c:pt idx="3634">
                  <c:v>29336</c:v>
                </c:pt>
                <c:pt idx="3635">
                  <c:v>29341</c:v>
                </c:pt>
                <c:pt idx="3636">
                  <c:v>29345</c:v>
                </c:pt>
                <c:pt idx="3637">
                  <c:v>29355</c:v>
                </c:pt>
                <c:pt idx="3638">
                  <c:v>29366</c:v>
                </c:pt>
                <c:pt idx="3639">
                  <c:v>29376</c:v>
                </c:pt>
                <c:pt idx="3640">
                  <c:v>29379</c:v>
                </c:pt>
                <c:pt idx="3641">
                  <c:v>29394</c:v>
                </c:pt>
                <c:pt idx="3642">
                  <c:v>29403</c:v>
                </c:pt>
                <c:pt idx="3643">
                  <c:v>29407</c:v>
                </c:pt>
                <c:pt idx="3644">
                  <c:v>29409</c:v>
                </c:pt>
                <c:pt idx="3645">
                  <c:v>29411</c:v>
                </c:pt>
                <c:pt idx="3646">
                  <c:v>29418</c:v>
                </c:pt>
                <c:pt idx="3647">
                  <c:v>29426</c:v>
                </c:pt>
                <c:pt idx="3648">
                  <c:v>29434</c:v>
                </c:pt>
                <c:pt idx="3649">
                  <c:v>29436</c:v>
                </c:pt>
                <c:pt idx="3650">
                  <c:v>29447</c:v>
                </c:pt>
                <c:pt idx="3651">
                  <c:v>29464</c:v>
                </c:pt>
                <c:pt idx="3652">
                  <c:v>29470</c:v>
                </c:pt>
                <c:pt idx="3653">
                  <c:v>29488</c:v>
                </c:pt>
                <c:pt idx="3654">
                  <c:v>29489</c:v>
                </c:pt>
                <c:pt idx="3655">
                  <c:v>29490</c:v>
                </c:pt>
                <c:pt idx="3656">
                  <c:v>29491</c:v>
                </c:pt>
                <c:pt idx="3657">
                  <c:v>29498</c:v>
                </c:pt>
                <c:pt idx="3658">
                  <c:v>29532</c:v>
                </c:pt>
                <c:pt idx="3659">
                  <c:v>29537</c:v>
                </c:pt>
                <c:pt idx="3660">
                  <c:v>29540</c:v>
                </c:pt>
                <c:pt idx="3661">
                  <c:v>29549</c:v>
                </c:pt>
                <c:pt idx="3662">
                  <c:v>29552</c:v>
                </c:pt>
                <c:pt idx="3663">
                  <c:v>29578</c:v>
                </c:pt>
                <c:pt idx="3664">
                  <c:v>29587</c:v>
                </c:pt>
                <c:pt idx="3665">
                  <c:v>29607</c:v>
                </c:pt>
                <c:pt idx="3666">
                  <c:v>29610</c:v>
                </c:pt>
                <c:pt idx="3667">
                  <c:v>29619</c:v>
                </c:pt>
                <c:pt idx="3668">
                  <c:v>29647</c:v>
                </c:pt>
                <c:pt idx="3669">
                  <c:v>29658</c:v>
                </c:pt>
                <c:pt idx="3670">
                  <c:v>29695</c:v>
                </c:pt>
                <c:pt idx="3671">
                  <c:v>29699</c:v>
                </c:pt>
                <c:pt idx="3672">
                  <c:v>29729</c:v>
                </c:pt>
                <c:pt idx="3673">
                  <c:v>29736</c:v>
                </c:pt>
                <c:pt idx="3674">
                  <c:v>29738</c:v>
                </c:pt>
                <c:pt idx="3675">
                  <c:v>29768</c:v>
                </c:pt>
                <c:pt idx="3676">
                  <c:v>29773</c:v>
                </c:pt>
                <c:pt idx="3677">
                  <c:v>29780</c:v>
                </c:pt>
                <c:pt idx="3678">
                  <c:v>29791</c:v>
                </c:pt>
                <c:pt idx="3679">
                  <c:v>29800</c:v>
                </c:pt>
                <c:pt idx="3680">
                  <c:v>29815</c:v>
                </c:pt>
                <c:pt idx="3681">
                  <c:v>29822</c:v>
                </c:pt>
                <c:pt idx="3682">
                  <c:v>29841</c:v>
                </c:pt>
                <c:pt idx="3683">
                  <c:v>29842</c:v>
                </c:pt>
                <c:pt idx="3684">
                  <c:v>29843</c:v>
                </c:pt>
                <c:pt idx="3685">
                  <c:v>29849</c:v>
                </c:pt>
                <c:pt idx="3686">
                  <c:v>29853</c:v>
                </c:pt>
                <c:pt idx="3687">
                  <c:v>29854</c:v>
                </c:pt>
                <c:pt idx="3688">
                  <c:v>29861</c:v>
                </c:pt>
                <c:pt idx="3689">
                  <c:v>29885</c:v>
                </c:pt>
                <c:pt idx="3690">
                  <c:v>29892</c:v>
                </c:pt>
                <c:pt idx="3691">
                  <c:v>29894</c:v>
                </c:pt>
                <c:pt idx="3692">
                  <c:v>29895</c:v>
                </c:pt>
                <c:pt idx="3693">
                  <c:v>29911</c:v>
                </c:pt>
                <c:pt idx="3694">
                  <c:v>29923</c:v>
                </c:pt>
                <c:pt idx="3695">
                  <c:v>29950</c:v>
                </c:pt>
                <c:pt idx="3696">
                  <c:v>29963</c:v>
                </c:pt>
                <c:pt idx="3697">
                  <c:v>29964</c:v>
                </c:pt>
                <c:pt idx="3698">
                  <c:v>29970</c:v>
                </c:pt>
                <c:pt idx="3699">
                  <c:v>29984</c:v>
                </c:pt>
                <c:pt idx="3700">
                  <c:v>29986</c:v>
                </c:pt>
                <c:pt idx="3701">
                  <c:v>30017</c:v>
                </c:pt>
                <c:pt idx="3702">
                  <c:v>30019</c:v>
                </c:pt>
                <c:pt idx="3703">
                  <c:v>30027</c:v>
                </c:pt>
                <c:pt idx="3704">
                  <c:v>30035</c:v>
                </c:pt>
                <c:pt idx="3705">
                  <c:v>30045</c:v>
                </c:pt>
                <c:pt idx="3706">
                  <c:v>30051</c:v>
                </c:pt>
                <c:pt idx="3707">
                  <c:v>30053</c:v>
                </c:pt>
                <c:pt idx="3708">
                  <c:v>30054</c:v>
                </c:pt>
                <c:pt idx="3709">
                  <c:v>30058</c:v>
                </c:pt>
                <c:pt idx="3710">
                  <c:v>30061</c:v>
                </c:pt>
                <c:pt idx="3711">
                  <c:v>30062</c:v>
                </c:pt>
                <c:pt idx="3712">
                  <c:v>30065</c:v>
                </c:pt>
                <c:pt idx="3713">
                  <c:v>30066</c:v>
                </c:pt>
                <c:pt idx="3714">
                  <c:v>30076</c:v>
                </c:pt>
                <c:pt idx="3715">
                  <c:v>30082</c:v>
                </c:pt>
                <c:pt idx="3716">
                  <c:v>30087</c:v>
                </c:pt>
                <c:pt idx="3717">
                  <c:v>30092</c:v>
                </c:pt>
                <c:pt idx="3718">
                  <c:v>30095</c:v>
                </c:pt>
                <c:pt idx="3719">
                  <c:v>30097</c:v>
                </c:pt>
                <c:pt idx="3720">
                  <c:v>30099</c:v>
                </c:pt>
                <c:pt idx="3721">
                  <c:v>30101</c:v>
                </c:pt>
                <c:pt idx="3722">
                  <c:v>30103</c:v>
                </c:pt>
                <c:pt idx="3723">
                  <c:v>30110</c:v>
                </c:pt>
                <c:pt idx="3724">
                  <c:v>30117</c:v>
                </c:pt>
                <c:pt idx="3725">
                  <c:v>30134</c:v>
                </c:pt>
                <c:pt idx="3726">
                  <c:v>30137</c:v>
                </c:pt>
                <c:pt idx="3727">
                  <c:v>30138</c:v>
                </c:pt>
                <c:pt idx="3728">
                  <c:v>30156</c:v>
                </c:pt>
                <c:pt idx="3729">
                  <c:v>30165</c:v>
                </c:pt>
                <c:pt idx="3730">
                  <c:v>30183</c:v>
                </c:pt>
                <c:pt idx="3731">
                  <c:v>30189</c:v>
                </c:pt>
                <c:pt idx="3732">
                  <c:v>30197</c:v>
                </c:pt>
                <c:pt idx="3733">
                  <c:v>30198</c:v>
                </c:pt>
                <c:pt idx="3734">
                  <c:v>30212</c:v>
                </c:pt>
                <c:pt idx="3735">
                  <c:v>30213</c:v>
                </c:pt>
                <c:pt idx="3736">
                  <c:v>30216</c:v>
                </c:pt>
                <c:pt idx="3737">
                  <c:v>30220</c:v>
                </c:pt>
                <c:pt idx="3738">
                  <c:v>30227</c:v>
                </c:pt>
                <c:pt idx="3739">
                  <c:v>30228</c:v>
                </c:pt>
                <c:pt idx="3740">
                  <c:v>30252</c:v>
                </c:pt>
                <c:pt idx="3741">
                  <c:v>30253</c:v>
                </c:pt>
                <c:pt idx="3742">
                  <c:v>30262</c:v>
                </c:pt>
                <c:pt idx="3743">
                  <c:v>30263</c:v>
                </c:pt>
                <c:pt idx="3744">
                  <c:v>30278</c:v>
                </c:pt>
                <c:pt idx="3745">
                  <c:v>30289</c:v>
                </c:pt>
                <c:pt idx="3746">
                  <c:v>30296</c:v>
                </c:pt>
                <c:pt idx="3747">
                  <c:v>30301</c:v>
                </c:pt>
                <c:pt idx="3748">
                  <c:v>30325</c:v>
                </c:pt>
                <c:pt idx="3749">
                  <c:v>30334</c:v>
                </c:pt>
                <c:pt idx="3750">
                  <c:v>30339</c:v>
                </c:pt>
                <c:pt idx="3751">
                  <c:v>30341</c:v>
                </c:pt>
                <c:pt idx="3752">
                  <c:v>30342</c:v>
                </c:pt>
                <c:pt idx="3753">
                  <c:v>30353</c:v>
                </c:pt>
                <c:pt idx="3754">
                  <c:v>30357</c:v>
                </c:pt>
                <c:pt idx="3755">
                  <c:v>30361</c:v>
                </c:pt>
                <c:pt idx="3756">
                  <c:v>30366</c:v>
                </c:pt>
                <c:pt idx="3757">
                  <c:v>30367</c:v>
                </c:pt>
                <c:pt idx="3758">
                  <c:v>30369</c:v>
                </c:pt>
                <c:pt idx="3759">
                  <c:v>30378</c:v>
                </c:pt>
                <c:pt idx="3760">
                  <c:v>30385</c:v>
                </c:pt>
                <c:pt idx="3761">
                  <c:v>30387</c:v>
                </c:pt>
                <c:pt idx="3762">
                  <c:v>30391</c:v>
                </c:pt>
                <c:pt idx="3763">
                  <c:v>30396</c:v>
                </c:pt>
                <c:pt idx="3764">
                  <c:v>30401</c:v>
                </c:pt>
                <c:pt idx="3765">
                  <c:v>30405</c:v>
                </c:pt>
                <c:pt idx="3766">
                  <c:v>30412</c:v>
                </c:pt>
                <c:pt idx="3767">
                  <c:v>30413</c:v>
                </c:pt>
                <c:pt idx="3768">
                  <c:v>30416</c:v>
                </c:pt>
                <c:pt idx="3769">
                  <c:v>30418</c:v>
                </c:pt>
                <c:pt idx="3770">
                  <c:v>30450</c:v>
                </c:pt>
                <c:pt idx="3771">
                  <c:v>30452</c:v>
                </c:pt>
                <c:pt idx="3772">
                  <c:v>30458</c:v>
                </c:pt>
                <c:pt idx="3773">
                  <c:v>30471</c:v>
                </c:pt>
                <c:pt idx="3774">
                  <c:v>30478</c:v>
                </c:pt>
                <c:pt idx="3775">
                  <c:v>30480</c:v>
                </c:pt>
                <c:pt idx="3776">
                  <c:v>30496</c:v>
                </c:pt>
                <c:pt idx="3777">
                  <c:v>30503</c:v>
                </c:pt>
                <c:pt idx="3778">
                  <c:v>30513</c:v>
                </c:pt>
                <c:pt idx="3779">
                  <c:v>30515</c:v>
                </c:pt>
                <c:pt idx="3780">
                  <c:v>30519</c:v>
                </c:pt>
                <c:pt idx="3781">
                  <c:v>30522</c:v>
                </c:pt>
                <c:pt idx="3782">
                  <c:v>30524</c:v>
                </c:pt>
                <c:pt idx="3783">
                  <c:v>30533</c:v>
                </c:pt>
                <c:pt idx="3784">
                  <c:v>30534</c:v>
                </c:pt>
                <c:pt idx="3785">
                  <c:v>30537</c:v>
                </c:pt>
                <c:pt idx="3786">
                  <c:v>30539</c:v>
                </c:pt>
                <c:pt idx="3787">
                  <c:v>30549</c:v>
                </c:pt>
                <c:pt idx="3788">
                  <c:v>30557</c:v>
                </c:pt>
                <c:pt idx="3789">
                  <c:v>30567</c:v>
                </c:pt>
                <c:pt idx="3790">
                  <c:v>30599</c:v>
                </c:pt>
                <c:pt idx="3791">
                  <c:v>30603</c:v>
                </c:pt>
                <c:pt idx="3792">
                  <c:v>30604</c:v>
                </c:pt>
                <c:pt idx="3793">
                  <c:v>30608</c:v>
                </c:pt>
                <c:pt idx="3794">
                  <c:v>30610</c:v>
                </c:pt>
                <c:pt idx="3795">
                  <c:v>30619</c:v>
                </c:pt>
                <c:pt idx="3796">
                  <c:v>30620</c:v>
                </c:pt>
                <c:pt idx="3797">
                  <c:v>30621</c:v>
                </c:pt>
                <c:pt idx="3798">
                  <c:v>30626</c:v>
                </c:pt>
                <c:pt idx="3799">
                  <c:v>30643</c:v>
                </c:pt>
                <c:pt idx="3800">
                  <c:v>30645</c:v>
                </c:pt>
                <c:pt idx="3801">
                  <c:v>30647</c:v>
                </c:pt>
                <c:pt idx="3802">
                  <c:v>30648</c:v>
                </c:pt>
                <c:pt idx="3803">
                  <c:v>30649</c:v>
                </c:pt>
                <c:pt idx="3804">
                  <c:v>30658</c:v>
                </c:pt>
                <c:pt idx="3805">
                  <c:v>30659</c:v>
                </c:pt>
                <c:pt idx="3806">
                  <c:v>30669</c:v>
                </c:pt>
                <c:pt idx="3807">
                  <c:v>30673</c:v>
                </c:pt>
                <c:pt idx="3808">
                  <c:v>30676</c:v>
                </c:pt>
                <c:pt idx="3809">
                  <c:v>30683</c:v>
                </c:pt>
                <c:pt idx="3810">
                  <c:v>30684</c:v>
                </c:pt>
                <c:pt idx="3811">
                  <c:v>30699</c:v>
                </c:pt>
                <c:pt idx="3812">
                  <c:v>30720</c:v>
                </c:pt>
                <c:pt idx="3813">
                  <c:v>30727</c:v>
                </c:pt>
                <c:pt idx="3814">
                  <c:v>30747</c:v>
                </c:pt>
                <c:pt idx="3815">
                  <c:v>30754</c:v>
                </c:pt>
                <c:pt idx="3816">
                  <c:v>30762</c:v>
                </c:pt>
                <c:pt idx="3817">
                  <c:v>30763</c:v>
                </c:pt>
                <c:pt idx="3818">
                  <c:v>30767</c:v>
                </c:pt>
                <c:pt idx="3819">
                  <c:v>30768</c:v>
                </c:pt>
                <c:pt idx="3820">
                  <c:v>30775</c:v>
                </c:pt>
                <c:pt idx="3821">
                  <c:v>30786</c:v>
                </c:pt>
                <c:pt idx="3822">
                  <c:v>30793</c:v>
                </c:pt>
                <c:pt idx="3823">
                  <c:v>30797</c:v>
                </c:pt>
                <c:pt idx="3824">
                  <c:v>30798</c:v>
                </c:pt>
                <c:pt idx="3825">
                  <c:v>30805</c:v>
                </c:pt>
                <c:pt idx="3826">
                  <c:v>30806</c:v>
                </c:pt>
                <c:pt idx="3827">
                  <c:v>30807</c:v>
                </c:pt>
                <c:pt idx="3828">
                  <c:v>30865</c:v>
                </c:pt>
                <c:pt idx="3829">
                  <c:v>30896</c:v>
                </c:pt>
                <c:pt idx="3830">
                  <c:v>30913</c:v>
                </c:pt>
                <c:pt idx="3831">
                  <c:v>30936</c:v>
                </c:pt>
                <c:pt idx="3832">
                  <c:v>30948</c:v>
                </c:pt>
                <c:pt idx="3833">
                  <c:v>30949</c:v>
                </c:pt>
                <c:pt idx="3834">
                  <c:v>30950</c:v>
                </c:pt>
                <c:pt idx="3835">
                  <c:v>30951</c:v>
                </c:pt>
                <c:pt idx="3836">
                  <c:v>30957</c:v>
                </c:pt>
                <c:pt idx="3837">
                  <c:v>30962</c:v>
                </c:pt>
                <c:pt idx="3838">
                  <c:v>30963</c:v>
                </c:pt>
                <c:pt idx="3839">
                  <c:v>30965</c:v>
                </c:pt>
                <c:pt idx="3840">
                  <c:v>30968</c:v>
                </c:pt>
                <c:pt idx="3841">
                  <c:v>30998</c:v>
                </c:pt>
                <c:pt idx="3842">
                  <c:v>31000</c:v>
                </c:pt>
                <c:pt idx="3843">
                  <c:v>31011</c:v>
                </c:pt>
                <c:pt idx="3844">
                  <c:v>31013</c:v>
                </c:pt>
                <c:pt idx="3845">
                  <c:v>31027</c:v>
                </c:pt>
                <c:pt idx="3846">
                  <c:v>31035</c:v>
                </c:pt>
                <c:pt idx="3847">
                  <c:v>31043</c:v>
                </c:pt>
                <c:pt idx="3848">
                  <c:v>31047</c:v>
                </c:pt>
                <c:pt idx="3849">
                  <c:v>31054</c:v>
                </c:pt>
                <c:pt idx="3850">
                  <c:v>31060</c:v>
                </c:pt>
                <c:pt idx="3851">
                  <c:v>31107</c:v>
                </c:pt>
                <c:pt idx="3852">
                  <c:v>31109</c:v>
                </c:pt>
                <c:pt idx="3853">
                  <c:v>31135</c:v>
                </c:pt>
                <c:pt idx="3854">
                  <c:v>31137</c:v>
                </c:pt>
                <c:pt idx="3855">
                  <c:v>31154</c:v>
                </c:pt>
                <c:pt idx="3856">
                  <c:v>31156</c:v>
                </c:pt>
                <c:pt idx="3857">
                  <c:v>31168</c:v>
                </c:pt>
                <c:pt idx="3858">
                  <c:v>31171</c:v>
                </c:pt>
                <c:pt idx="3859">
                  <c:v>31196</c:v>
                </c:pt>
                <c:pt idx="3860">
                  <c:v>31203</c:v>
                </c:pt>
                <c:pt idx="3861">
                  <c:v>31208</c:v>
                </c:pt>
                <c:pt idx="3862">
                  <c:v>31215</c:v>
                </c:pt>
                <c:pt idx="3863">
                  <c:v>31216</c:v>
                </c:pt>
                <c:pt idx="3864">
                  <c:v>31220</c:v>
                </c:pt>
                <c:pt idx="3865">
                  <c:v>31222</c:v>
                </c:pt>
                <c:pt idx="3866">
                  <c:v>31232</c:v>
                </c:pt>
                <c:pt idx="3867">
                  <c:v>31238</c:v>
                </c:pt>
                <c:pt idx="3868">
                  <c:v>31240</c:v>
                </c:pt>
                <c:pt idx="3869">
                  <c:v>31251</c:v>
                </c:pt>
                <c:pt idx="3870">
                  <c:v>31270</c:v>
                </c:pt>
                <c:pt idx="3871">
                  <c:v>31283</c:v>
                </c:pt>
                <c:pt idx="3872">
                  <c:v>31284</c:v>
                </c:pt>
                <c:pt idx="3873">
                  <c:v>31287</c:v>
                </c:pt>
                <c:pt idx="3874">
                  <c:v>31292</c:v>
                </c:pt>
                <c:pt idx="3875">
                  <c:v>31307</c:v>
                </c:pt>
                <c:pt idx="3876">
                  <c:v>31311</c:v>
                </c:pt>
                <c:pt idx="3877">
                  <c:v>31315</c:v>
                </c:pt>
                <c:pt idx="3878">
                  <c:v>31317</c:v>
                </c:pt>
                <c:pt idx="3879">
                  <c:v>31321</c:v>
                </c:pt>
                <c:pt idx="3880">
                  <c:v>31328</c:v>
                </c:pt>
                <c:pt idx="3881">
                  <c:v>31330</c:v>
                </c:pt>
                <c:pt idx="3882">
                  <c:v>31332</c:v>
                </c:pt>
                <c:pt idx="3883">
                  <c:v>31340</c:v>
                </c:pt>
                <c:pt idx="3884">
                  <c:v>31352</c:v>
                </c:pt>
                <c:pt idx="3885">
                  <c:v>31367</c:v>
                </c:pt>
                <c:pt idx="3886">
                  <c:v>31375</c:v>
                </c:pt>
                <c:pt idx="3887">
                  <c:v>31383</c:v>
                </c:pt>
                <c:pt idx="3888">
                  <c:v>31394</c:v>
                </c:pt>
                <c:pt idx="3889">
                  <c:v>31398</c:v>
                </c:pt>
                <c:pt idx="3890">
                  <c:v>31403</c:v>
                </c:pt>
                <c:pt idx="3891">
                  <c:v>31404</c:v>
                </c:pt>
                <c:pt idx="3892">
                  <c:v>31409</c:v>
                </c:pt>
                <c:pt idx="3893">
                  <c:v>31427</c:v>
                </c:pt>
                <c:pt idx="3894">
                  <c:v>31428</c:v>
                </c:pt>
                <c:pt idx="3895">
                  <c:v>31432</c:v>
                </c:pt>
                <c:pt idx="3896">
                  <c:v>31436</c:v>
                </c:pt>
                <c:pt idx="3897">
                  <c:v>31453</c:v>
                </c:pt>
                <c:pt idx="3898">
                  <c:v>31468</c:v>
                </c:pt>
                <c:pt idx="3899">
                  <c:v>31471</c:v>
                </c:pt>
                <c:pt idx="3900">
                  <c:v>31489</c:v>
                </c:pt>
                <c:pt idx="3901">
                  <c:v>31507</c:v>
                </c:pt>
                <c:pt idx="3902">
                  <c:v>31516</c:v>
                </c:pt>
                <c:pt idx="3903">
                  <c:v>31520</c:v>
                </c:pt>
                <c:pt idx="3904">
                  <c:v>31538</c:v>
                </c:pt>
                <c:pt idx="3905">
                  <c:v>31539</c:v>
                </c:pt>
                <c:pt idx="3906">
                  <c:v>31540</c:v>
                </c:pt>
                <c:pt idx="3907">
                  <c:v>31543</c:v>
                </c:pt>
                <c:pt idx="3908">
                  <c:v>31545</c:v>
                </c:pt>
                <c:pt idx="3909">
                  <c:v>31553</c:v>
                </c:pt>
                <c:pt idx="3910">
                  <c:v>31566</c:v>
                </c:pt>
                <c:pt idx="3911">
                  <c:v>31571</c:v>
                </c:pt>
                <c:pt idx="3912">
                  <c:v>31585</c:v>
                </c:pt>
                <c:pt idx="3913">
                  <c:v>31594</c:v>
                </c:pt>
                <c:pt idx="3914">
                  <c:v>31595</c:v>
                </c:pt>
                <c:pt idx="3915">
                  <c:v>31608</c:v>
                </c:pt>
                <c:pt idx="3916">
                  <c:v>31609</c:v>
                </c:pt>
                <c:pt idx="3917">
                  <c:v>31614</c:v>
                </c:pt>
                <c:pt idx="3918">
                  <c:v>31617</c:v>
                </c:pt>
                <c:pt idx="3919">
                  <c:v>31625</c:v>
                </c:pt>
                <c:pt idx="3920">
                  <c:v>31639</c:v>
                </c:pt>
                <c:pt idx="3921">
                  <c:v>31643</c:v>
                </c:pt>
                <c:pt idx="3922">
                  <c:v>31651</c:v>
                </c:pt>
                <c:pt idx="3923">
                  <c:v>31653</c:v>
                </c:pt>
                <c:pt idx="3924">
                  <c:v>31658</c:v>
                </c:pt>
                <c:pt idx="3925">
                  <c:v>31669</c:v>
                </c:pt>
                <c:pt idx="3926">
                  <c:v>31684</c:v>
                </c:pt>
                <c:pt idx="3927">
                  <c:v>31705</c:v>
                </c:pt>
                <c:pt idx="3928">
                  <c:v>31707</c:v>
                </c:pt>
                <c:pt idx="3929">
                  <c:v>31708</c:v>
                </c:pt>
                <c:pt idx="3930">
                  <c:v>31720</c:v>
                </c:pt>
                <c:pt idx="3931">
                  <c:v>31722</c:v>
                </c:pt>
                <c:pt idx="3932">
                  <c:v>31723</c:v>
                </c:pt>
                <c:pt idx="3933">
                  <c:v>31729</c:v>
                </c:pt>
                <c:pt idx="3934">
                  <c:v>31731</c:v>
                </c:pt>
                <c:pt idx="3935">
                  <c:v>31746</c:v>
                </c:pt>
                <c:pt idx="3936">
                  <c:v>31749</c:v>
                </c:pt>
                <c:pt idx="3937">
                  <c:v>31750</c:v>
                </c:pt>
                <c:pt idx="3938">
                  <c:v>31767</c:v>
                </c:pt>
                <c:pt idx="3939">
                  <c:v>31771</c:v>
                </c:pt>
                <c:pt idx="3940">
                  <c:v>31778</c:v>
                </c:pt>
                <c:pt idx="3941">
                  <c:v>31791</c:v>
                </c:pt>
                <c:pt idx="3942">
                  <c:v>31793</c:v>
                </c:pt>
                <c:pt idx="3943">
                  <c:v>31794</c:v>
                </c:pt>
                <c:pt idx="3944">
                  <c:v>31806</c:v>
                </c:pt>
                <c:pt idx="3945">
                  <c:v>31814</c:v>
                </c:pt>
                <c:pt idx="3946">
                  <c:v>31820</c:v>
                </c:pt>
                <c:pt idx="3947">
                  <c:v>31829</c:v>
                </c:pt>
                <c:pt idx="3948">
                  <c:v>31835</c:v>
                </c:pt>
                <c:pt idx="3949">
                  <c:v>31853</c:v>
                </c:pt>
                <c:pt idx="3950">
                  <c:v>31857</c:v>
                </c:pt>
                <c:pt idx="3951">
                  <c:v>31862</c:v>
                </c:pt>
                <c:pt idx="3952">
                  <c:v>31865</c:v>
                </c:pt>
                <c:pt idx="3953">
                  <c:v>31870</c:v>
                </c:pt>
                <c:pt idx="3954">
                  <c:v>31878</c:v>
                </c:pt>
                <c:pt idx="3955">
                  <c:v>31891</c:v>
                </c:pt>
                <c:pt idx="3956">
                  <c:v>31918</c:v>
                </c:pt>
                <c:pt idx="3957">
                  <c:v>31928</c:v>
                </c:pt>
                <c:pt idx="3958">
                  <c:v>31929</c:v>
                </c:pt>
                <c:pt idx="3959">
                  <c:v>31933</c:v>
                </c:pt>
                <c:pt idx="3960">
                  <c:v>31935</c:v>
                </c:pt>
                <c:pt idx="3961">
                  <c:v>31943</c:v>
                </c:pt>
                <c:pt idx="3962">
                  <c:v>31950</c:v>
                </c:pt>
                <c:pt idx="3963">
                  <c:v>31955</c:v>
                </c:pt>
                <c:pt idx="3964">
                  <c:v>31962</c:v>
                </c:pt>
                <c:pt idx="3965">
                  <c:v>31965</c:v>
                </c:pt>
                <c:pt idx="3966">
                  <c:v>31968</c:v>
                </c:pt>
                <c:pt idx="3967">
                  <c:v>31986</c:v>
                </c:pt>
                <c:pt idx="3968">
                  <c:v>31990</c:v>
                </c:pt>
                <c:pt idx="3969">
                  <c:v>31995</c:v>
                </c:pt>
                <c:pt idx="3970">
                  <c:v>32017</c:v>
                </c:pt>
                <c:pt idx="3971">
                  <c:v>32021</c:v>
                </c:pt>
                <c:pt idx="3972">
                  <c:v>32024</c:v>
                </c:pt>
                <c:pt idx="3973">
                  <c:v>32035</c:v>
                </c:pt>
                <c:pt idx="3974">
                  <c:v>32042</c:v>
                </c:pt>
                <c:pt idx="3975">
                  <c:v>32077</c:v>
                </c:pt>
                <c:pt idx="3976">
                  <c:v>32080</c:v>
                </c:pt>
                <c:pt idx="3977">
                  <c:v>32092</c:v>
                </c:pt>
                <c:pt idx="3978">
                  <c:v>32100</c:v>
                </c:pt>
                <c:pt idx="3979">
                  <c:v>32112</c:v>
                </c:pt>
                <c:pt idx="3980">
                  <c:v>32118</c:v>
                </c:pt>
                <c:pt idx="3981">
                  <c:v>32119</c:v>
                </c:pt>
                <c:pt idx="3982">
                  <c:v>32128</c:v>
                </c:pt>
                <c:pt idx="3983">
                  <c:v>32129</c:v>
                </c:pt>
                <c:pt idx="3984">
                  <c:v>32147</c:v>
                </c:pt>
                <c:pt idx="3985">
                  <c:v>32159</c:v>
                </c:pt>
                <c:pt idx="3986">
                  <c:v>32164</c:v>
                </c:pt>
                <c:pt idx="3987">
                  <c:v>32176</c:v>
                </c:pt>
                <c:pt idx="3988">
                  <c:v>32191</c:v>
                </c:pt>
                <c:pt idx="3989">
                  <c:v>32193</c:v>
                </c:pt>
                <c:pt idx="3990">
                  <c:v>32194</c:v>
                </c:pt>
                <c:pt idx="3991">
                  <c:v>32197</c:v>
                </c:pt>
                <c:pt idx="3992">
                  <c:v>32200</c:v>
                </c:pt>
                <c:pt idx="3993">
                  <c:v>32206</c:v>
                </c:pt>
                <c:pt idx="3994">
                  <c:v>32207</c:v>
                </c:pt>
                <c:pt idx="3995">
                  <c:v>32239</c:v>
                </c:pt>
                <c:pt idx="3996">
                  <c:v>32245</c:v>
                </c:pt>
                <c:pt idx="3997">
                  <c:v>32249</c:v>
                </c:pt>
                <c:pt idx="3998">
                  <c:v>32255</c:v>
                </c:pt>
                <c:pt idx="3999">
                  <c:v>32286</c:v>
                </c:pt>
                <c:pt idx="4000">
                  <c:v>32294</c:v>
                </c:pt>
                <c:pt idx="4001">
                  <c:v>32303</c:v>
                </c:pt>
                <c:pt idx="4002">
                  <c:v>32304</c:v>
                </c:pt>
                <c:pt idx="4003">
                  <c:v>32314</c:v>
                </c:pt>
                <c:pt idx="4004">
                  <c:v>32316</c:v>
                </c:pt>
                <c:pt idx="4005">
                  <c:v>32325</c:v>
                </c:pt>
                <c:pt idx="4006">
                  <c:v>32337</c:v>
                </c:pt>
                <c:pt idx="4007">
                  <c:v>32348</c:v>
                </c:pt>
                <c:pt idx="4008">
                  <c:v>32357</c:v>
                </c:pt>
                <c:pt idx="4009">
                  <c:v>32373</c:v>
                </c:pt>
                <c:pt idx="4010">
                  <c:v>32378</c:v>
                </c:pt>
                <c:pt idx="4011">
                  <c:v>32386</c:v>
                </c:pt>
                <c:pt idx="4012">
                  <c:v>32388</c:v>
                </c:pt>
                <c:pt idx="4013">
                  <c:v>32389</c:v>
                </c:pt>
                <c:pt idx="4014">
                  <c:v>32410</c:v>
                </c:pt>
                <c:pt idx="4015">
                  <c:v>32419</c:v>
                </c:pt>
                <c:pt idx="4016">
                  <c:v>32421</c:v>
                </c:pt>
                <c:pt idx="4017">
                  <c:v>32444</c:v>
                </c:pt>
                <c:pt idx="4018">
                  <c:v>32448</c:v>
                </c:pt>
                <c:pt idx="4019">
                  <c:v>32449</c:v>
                </c:pt>
                <c:pt idx="4020">
                  <c:v>32469</c:v>
                </c:pt>
                <c:pt idx="4021">
                  <c:v>32474</c:v>
                </c:pt>
                <c:pt idx="4022">
                  <c:v>32478</c:v>
                </c:pt>
                <c:pt idx="4023">
                  <c:v>32480</c:v>
                </c:pt>
                <c:pt idx="4024">
                  <c:v>32487</c:v>
                </c:pt>
                <c:pt idx="4025">
                  <c:v>32489</c:v>
                </c:pt>
                <c:pt idx="4026">
                  <c:v>32497</c:v>
                </c:pt>
                <c:pt idx="4027">
                  <c:v>32503</c:v>
                </c:pt>
                <c:pt idx="4028">
                  <c:v>32515</c:v>
                </c:pt>
                <c:pt idx="4029">
                  <c:v>32534</c:v>
                </c:pt>
                <c:pt idx="4030">
                  <c:v>32538</c:v>
                </c:pt>
                <c:pt idx="4031">
                  <c:v>32544</c:v>
                </c:pt>
                <c:pt idx="4032">
                  <c:v>32545</c:v>
                </c:pt>
                <c:pt idx="4033">
                  <c:v>32551</c:v>
                </c:pt>
                <c:pt idx="4034">
                  <c:v>32552</c:v>
                </c:pt>
                <c:pt idx="4035">
                  <c:v>32560</c:v>
                </c:pt>
                <c:pt idx="4036">
                  <c:v>32580</c:v>
                </c:pt>
                <c:pt idx="4037">
                  <c:v>32586</c:v>
                </c:pt>
                <c:pt idx="4038">
                  <c:v>32590</c:v>
                </c:pt>
                <c:pt idx="4039">
                  <c:v>32614</c:v>
                </c:pt>
                <c:pt idx="4040">
                  <c:v>32621</c:v>
                </c:pt>
                <c:pt idx="4041">
                  <c:v>32630</c:v>
                </c:pt>
                <c:pt idx="4042">
                  <c:v>32632</c:v>
                </c:pt>
                <c:pt idx="4043">
                  <c:v>32642</c:v>
                </c:pt>
                <c:pt idx="4044">
                  <c:v>32646</c:v>
                </c:pt>
                <c:pt idx="4045">
                  <c:v>32648</c:v>
                </c:pt>
                <c:pt idx="4046">
                  <c:v>32654</c:v>
                </c:pt>
                <c:pt idx="4047">
                  <c:v>32656</c:v>
                </c:pt>
                <c:pt idx="4048">
                  <c:v>32664</c:v>
                </c:pt>
                <c:pt idx="4049">
                  <c:v>32665</c:v>
                </c:pt>
                <c:pt idx="4050">
                  <c:v>32666</c:v>
                </c:pt>
                <c:pt idx="4051">
                  <c:v>32670</c:v>
                </c:pt>
                <c:pt idx="4052">
                  <c:v>32677</c:v>
                </c:pt>
                <c:pt idx="4053">
                  <c:v>32687</c:v>
                </c:pt>
                <c:pt idx="4054">
                  <c:v>32689</c:v>
                </c:pt>
                <c:pt idx="4055">
                  <c:v>32712</c:v>
                </c:pt>
                <c:pt idx="4056">
                  <c:v>32713</c:v>
                </c:pt>
                <c:pt idx="4057">
                  <c:v>32716</c:v>
                </c:pt>
                <c:pt idx="4058">
                  <c:v>32722</c:v>
                </c:pt>
                <c:pt idx="4059">
                  <c:v>32729</c:v>
                </c:pt>
                <c:pt idx="4060">
                  <c:v>32745</c:v>
                </c:pt>
                <c:pt idx="4061">
                  <c:v>32749</c:v>
                </c:pt>
                <c:pt idx="4062">
                  <c:v>32777</c:v>
                </c:pt>
                <c:pt idx="4063">
                  <c:v>32805</c:v>
                </c:pt>
                <c:pt idx="4064">
                  <c:v>32850</c:v>
                </c:pt>
                <c:pt idx="4065">
                  <c:v>32856</c:v>
                </c:pt>
                <c:pt idx="4066">
                  <c:v>32863</c:v>
                </c:pt>
                <c:pt idx="4067">
                  <c:v>32864</c:v>
                </c:pt>
                <c:pt idx="4068">
                  <c:v>32869</c:v>
                </c:pt>
                <c:pt idx="4069">
                  <c:v>32876</c:v>
                </c:pt>
                <c:pt idx="4070">
                  <c:v>32881</c:v>
                </c:pt>
                <c:pt idx="4071">
                  <c:v>32890</c:v>
                </c:pt>
                <c:pt idx="4072">
                  <c:v>32900</c:v>
                </c:pt>
                <c:pt idx="4073">
                  <c:v>32902</c:v>
                </c:pt>
                <c:pt idx="4074">
                  <c:v>32907</c:v>
                </c:pt>
                <c:pt idx="4075">
                  <c:v>32911</c:v>
                </c:pt>
                <c:pt idx="4076">
                  <c:v>32918</c:v>
                </c:pt>
                <c:pt idx="4077">
                  <c:v>32920</c:v>
                </c:pt>
                <c:pt idx="4078">
                  <c:v>32962</c:v>
                </c:pt>
                <c:pt idx="4079">
                  <c:v>32972</c:v>
                </c:pt>
                <c:pt idx="4080">
                  <c:v>32974</c:v>
                </c:pt>
                <c:pt idx="4081">
                  <c:v>32975</c:v>
                </c:pt>
                <c:pt idx="4082">
                  <c:v>33001</c:v>
                </c:pt>
                <c:pt idx="4083">
                  <c:v>33006</c:v>
                </c:pt>
                <c:pt idx="4084">
                  <c:v>33008</c:v>
                </c:pt>
                <c:pt idx="4085">
                  <c:v>33013</c:v>
                </c:pt>
                <c:pt idx="4086">
                  <c:v>33016</c:v>
                </c:pt>
                <c:pt idx="4087">
                  <c:v>33017</c:v>
                </c:pt>
                <c:pt idx="4088">
                  <c:v>33023</c:v>
                </c:pt>
                <c:pt idx="4089">
                  <c:v>33031</c:v>
                </c:pt>
                <c:pt idx="4090">
                  <c:v>33038</c:v>
                </c:pt>
                <c:pt idx="4091">
                  <c:v>33046</c:v>
                </c:pt>
                <c:pt idx="4092">
                  <c:v>33053</c:v>
                </c:pt>
                <c:pt idx="4093">
                  <c:v>33065</c:v>
                </c:pt>
                <c:pt idx="4094">
                  <c:v>33070</c:v>
                </c:pt>
                <c:pt idx="4095">
                  <c:v>33072</c:v>
                </c:pt>
                <c:pt idx="4096">
                  <c:v>33073</c:v>
                </c:pt>
                <c:pt idx="4097">
                  <c:v>33080</c:v>
                </c:pt>
                <c:pt idx="4098">
                  <c:v>33089</c:v>
                </c:pt>
                <c:pt idx="4099">
                  <c:v>33102</c:v>
                </c:pt>
                <c:pt idx="4100">
                  <c:v>33103</c:v>
                </c:pt>
                <c:pt idx="4101">
                  <c:v>33104</c:v>
                </c:pt>
                <c:pt idx="4102">
                  <c:v>33110</c:v>
                </c:pt>
                <c:pt idx="4103">
                  <c:v>33116</c:v>
                </c:pt>
                <c:pt idx="4104">
                  <c:v>33120</c:v>
                </c:pt>
                <c:pt idx="4105">
                  <c:v>33125</c:v>
                </c:pt>
                <c:pt idx="4106">
                  <c:v>33139</c:v>
                </c:pt>
                <c:pt idx="4107">
                  <c:v>33142</c:v>
                </c:pt>
                <c:pt idx="4108">
                  <c:v>33145</c:v>
                </c:pt>
                <c:pt idx="4109">
                  <c:v>33150</c:v>
                </c:pt>
                <c:pt idx="4110">
                  <c:v>33152</c:v>
                </c:pt>
                <c:pt idx="4111">
                  <c:v>33154</c:v>
                </c:pt>
                <c:pt idx="4112">
                  <c:v>33155</c:v>
                </c:pt>
                <c:pt idx="4113">
                  <c:v>33161</c:v>
                </c:pt>
                <c:pt idx="4114">
                  <c:v>33163</c:v>
                </c:pt>
                <c:pt idx="4115">
                  <c:v>33182</c:v>
                </c:pt>
                <c:pt idx="4116">
                  <c:v>33189</c:v>
                </c:pt>
                <c:pt idx="4117">
                  <c:v>33201</c:v>
                </c:pt>
                <c:pt idx="4118">
                  <c:v>33210</c:v>
                </c:pt>
                <c:pt idx="4119">
                  <c:v>33215</c:v>
                </c:pt>
                <c:pt idx="4120">
                  <c:v>33222</c:v>
                </c:pt>
                <c:pt idx="4121">
                  <c:v>33231</c:v>
                </c:pt>
                <c:pt idx="4122">
                  <c:v>33237</c:v>
                </c:pt>
                <c:pt idx="4123">
                  <c:v>33252</c:v>
                </c:pt>
                <c:pt idx="4124">
                  <c:v>33258</c:v>
                </c:pt>
                <c:pt idx="4125">
                  <c:v>33269</c:v>
                </c:pt>
                <c:pt idx="4126">
                  <c:v>33279</c:v>
                </c:pt>
                <c:pt idx="4127">
                  <c:v>33282</c:v>
                </c:pt>
                <c:pt idx="4128">
                  <c:v>33284</c:v>
                </c:pt>
                <c:pt idx="4129">
                  <c:v>33286</c:v>
                </c:pt>
                <c:pt idx="4130">
                  <c:v>33305</c:v>
                </c:pt>
                <c:pt idx="4131">
                  <c:v>33308</c:v>
                </c:pt>
                <c:pt idx="4132">
                  <c:v>33317</c:v>
                </c:pt>
                <c:pt idx="4133">
                  <c:v>33321</c:v>
                </c:pt>
                <c:pt idx="4134">
                  <c:v>33343</c:v>
                </c:pt>
                <c:pt idx="4135">
                  <c:v>33344</c:v>
                </c:pt>
                <c:pt idx="4136">
                  <c:v>33352</c:v>
                </c:pt>
                <c:pt idx="4137">
                  <c:v>33359</c:v>
                </c:pt>
                <c:pt idx="4138">
                  <c:v>33360</c:v>
                </c:pt>
                <c:pt idx="4139">
                  <c:v>33365</c:v>
                </c:pt>
                <c:pt idx="4140">
                  <c:v>33367</c:v>
                </c:pt>
                <c:pt idx="4141">
                  <c:v>33379</c:v>
                </c:pt>
                <c:pt idx="4142">
                  <c:v>33383</c:v>
                </c:pt>
                <c:pt idx="4143">
                  <c:v>33404</c:v>
                </c:pt>
                <c:pt idx="4144">
                  <c:v>33410</c:v>
                </c:pt>
                <c:pt idx="4145">
                  <c:v>33411</c:v>
                </c:pt>
                <c:pt idx="4146">
                  <c:v>33467</c:v>
                </c:pt>
                <c:pt idx="4147">
                  <c:v>33475</c:v>
                </c:pt>
                <c:pt idx="4148">
                  <c:v>33494</c:v>
                </c:pt>
                <c:pt idx="4149">
                  <c:v>33527</c:v>
                </c:pt>
                <c:pt idx="4150">
                  <c:v>33534</c:v>
                </c:pt>
                <c:pt idx="4151">
                  <c:v>33543</c:v>
                </c:pt>
                <c:pt idx="4152">
                  <c:v>33553</c:v>
                </c:pt>
                <c:pt idx="4153">
                  <c:v>33556</c:v>
                </c:pt>
                <c:pt idx="4154">
                  <c:v>33578</c:v>
                </c:pt>
                <c:pt idx="4155">
                  <c:v>33584</c:v>
                </c:pt>
                <c:pt idx="4156">
                  <c:v>33587</c:v>
                </c:pt>
                <c:pt idx="4157">
                  <c:v>33597</c:v>
                </c:pt>
                <c:pt idx="4158">
                  <c:v>33603</c:v>
                </c:pt>
                <c:pt idx="4159">
                  <c:v>33606</c:v>
                </c:pt>
                <c:pt idx="4160">
                  <c:v>33607</c:v>
                </c:pt>
                <c:pt idx="4161">
                  <c:v>33608</c:v>
                </c:pt>
                <c:pt idx="4162">
                  <c:v>33613</c:v>
                </c:pt>
                <c:pt idx="4163">
                  <c:v>33616</c:v>
                </c:pt>
                <c:pt idx="4164">
                  <c:v>33620</c:v>
                </c:pt>
                <c:pt idx="4165">
                  <c:v>33624</c:v>
                </c:pt>
                <c:pt idx="4166">
                  <c:v>33625</c:v>
                </c:pt>
                <c:pt idx="4167">
                  <c:v>33635</c:v>
                </c:pt>
                <c:pt idx="4168">
                  <c:v>33638</c:v>
                </c:pt>
                <c:pt idx="4169">
                  <c:v>33640</c:v>
                </c:pt>
                <c:pt idx="4170">
                  <c:v>33641</c:v>
                </c:pt>
                <c:pt idx="4171">
                  <c:v>33652</c:v>
                </c:pt>
                <c:pt idx="4172">
                  <c:v>33655</c:v>
                </c:pt>
                <c:pt idx="4173">
                  <c:v>33658</c:v>
                </c:pt>
                <c:pt idx="4174">
                  <c:v>33680</c:v>
                </c:pt>
                <c:pt idx="4175">
                  <c:v>33681</c:v>
                </c:pt>
                <c:pt idx="4176">
                  <c:v>33682</c:v>
                </c:pt>
                <c:pt idx="4177">
                  <c:v>33687</c:v>
                </c:pt>
                <c:pt idx="4178">
                  <c:v>33691</c:v>
                </c:pt>
                <c:pt idx="4179">
                  <c:v>33704</c:v>
                </c:pt>
                <c:pt idx="4180">
                  <c:v>33707</c:v>
                </c:pt>
                <c:pt idx="4181">
                  <c:v>33726</c:v>
                </c:pt>
                <c:pt idx="4182">
                  <c:v>33735</c:v>
                </c:pt>
                <c:pt idx="4183">
                  <c:v>33740</c:v>
                </c:pt>
                <c:pt idx="4184">
                  <c:v>33745</c:v>
                </c:pt>
                <c:pt idx="4185">
                  <c:v>33751</c:v>
                </c:pt>
                <c:pt idx="4186">
                  <c:v>33755</c:v>
                </c:pt>
                <c:pt idx="4187">
                  <c:v>33761</c:v>
                </c:pt>
                <c:pt idx="4188">
                  <c:v>33768</c:v>
                </c:pt>
                <c:pt idx="4189">
                  <c:v>33773</c:v>
                </c:pt>
                <c:pt idx="4190">
                  <c:v>33775</c:v>
                </c:pt>
                <c:pt idx="4191">
                  <c:v>33782</c:v>
                </c:pt>
                <c:pt idx="4192">
                  <c:v>33789</c:v>
                </c:pt>
                <c:pt idx="4193">
                  <c:v>33795</c:v>
                </c:pt>
                <c:pt idx="4194">
                  <c:v>33810</c:v>
                </c:pt>
                <c:pt idx="4195">
                  <c:v>33811</c:v>
                </c:pt>
                <c:pt idx="4196">
                  <c:v>33822</c:v>
                </c:pt>
                <c:pt idx="4197">
                  <c:v>33827</c:v>
                </c:pt>
                <c:pt idx="4198">
                  <c:v>33832</c:v>
                </c:pt>
                <c:pt idx="4199">
                  <c:v>33841</c:v>
                </c:pt>
                <c:pt idx="4200">
                  <c:v>33842</c:v>
                </c:pt>
                <c:pt idx="4201">
                  <c:v>33849</c:v>
                </c:pt>
                <c:pt idx="4202">
                  <c:v>33851</c:v>
                </c:pt>
                <c:pt idx="4203">
                  <c:v>33853</c:v>
                </c:pt>
                <c:pt idx="4204">
                  <c:v>33871</c:v>
                </c:pt>
                <c:pt idx="4205">
                  <c:v>33887</c:v>
                </c:pt>
                <c:pt idx="4206">
                  <c:v>33893</c:v>
                </c:pt>
                <c:pt idx="4207">
                  <c:v>33908</c:v>
                </c:pt>
                <c:pt idx="4208">
                  <c:v>33916</c:v>
                </c:pt>
                <c:pt idx="4209">
                  <c:v>33923</c:v>
                </c:pt>
                <c:pt idx="4210">
                  <c:v>33925</c:v>
                </c:pt>
                <c:pt idx="4211">
                  <c:v>33930</c:v>
                </c:pt>
                <c:pt idx="4212">
                  <c:v>33936</c:v>
                </c:pt>
                <c:pt idx="4213">
                  <c:v>33941</c:v>
                </c:pt>
                <c:pt idx="4214">
                  <c:v>33951</c:v>
                </c:pt>
                <c:pt idx="4215">
                  <c:v>33954</c:v>
                </c:pt>
                <c:pt idx="4216">
                  <c:v>33959</c:v>
                </c:pt>
                <c:pt idx="4217">
                  <c:v>33966</c:v>
                </c:pt>
                <c:pt idx="4218">
                  <c:v>33968</c:v>
                </c:pt>
                <c:pt idx="4219">
                  <c:v>33969</c:v>
                </c:pt>
                <c:pt idx="4220">
                  <c:v>33972</c:v>
                </c:pt>
                <c:pt idx="4221">
                  <c:v>33982</c:v>
                </c:pt>
                <c:pt idx="4222">
                  <c:v>33986</c:v>
                </c:pt>
                <c:pt idx="4223">
                  <c:v>33997</c:v>
                </c:pt>
                <c:pt idx="4224">
                  <c:v>33998</c:v>
                </c:pt>
                <c:pt idx="4225">
                  <c:v>34010</c:v>
                </c:pt>
                <c:pt idx="4226">
                  <c:v>34020</c:v>
                </c:pt>
                <c:pt idx="4227">
                  <c:v>34026</c:v>
                </c:pt>
                <c:pt idx="4228">
                  <c:v>34027</c:v>
                </c:pt>
                <c:pt idx="4229">
                  <c:v>34037</c:v>
                </c:pt>
                <c:pt idx="4230">
                  <c:v>34039</c:v>
                </c:pt>
                <c:pt idx="4231">
                  <c:v>34043</c:v>
                </c:pt>
                <c:pt idx="4232">
                  <c:v>34050</c:v>
                </c:pt>
                <c:pt idx="4233">
                  <c:v>34061</c:v>
                </c:pt>
                <c:pt idx="4234">
                  <c:v>34091</c:v>
                </c:pt>
                <c:pt idx="4235">
                  <c:v>34095</c:v>
                </c:pt>
                <c:pt idx="4236">
                  <c:v>34103</c:v>
                </c:pt>
                <c:pt idx="4237">
                  <c:v>34111</c:v>
                </c:pt>
                <c:pt idx="4238">
                  <c:v>34115</c:v>
                </c:pt>
                <c:pt idx="4239">
                  <c:v>34117</c:v>
                </c:pt>
                <c:pt idx="4240">
                  <c:v>34139</c:v>
                </c:pt>
                <c:pt idx="4241">
                  <c:v>34145</c:v>
                </c:pt>
                <c:pt idx="4242">
                  <c:v>34154</c:v>
                </c:pt>
                <c:pt idx="4243">
                  <c:v>34164</c:v>
                </c:pt>
                <c:pt idx="4244">
                  <c:v>34167</c:v>
                </c:pt>
                <c:pt idx="4245">
                  <c:v>34173</c:v>
                </c:pt>
                <c:pt idx="4246">
                  <c:v>34174</c:v>
                </c:pt>
                <c:pt idx="4247">
                  <c:v>34186</c:v>
                </c:pt>
                <c:pt idx="4248">
                  <c:v>34199</c:v>
                </c:pt>
                <c:pt idx="4249">
                  <c:v>34217</c:v>
                </c:pt>
                <c:pt idx="4250">
                  <c:v>34220</c:v>
                </c:pt>
                <c:pt idx="4251">
                  <c:v>34227</c:v>
                </c:pt>
                <c:pt idx="4252">
                  <c:v>34229</c:v>
                </c:pt>
                <c:pt idx="4253">
                  <c:v>34247</c:v>
                </c:pt>
                <c:pt idx="4254">
                  <c:v>34255</c:v>
                </c:pt>
                <c:pt idx="4255">
                  <c:v>34267</c:v>
                </c:pt>
                <c:pt idx="4256">
                  <c:v>34269</c:v>
                </c:pt>
                <c:pt idx="4257">
                  <c:v>34272</c:v>
                </c:pt>
                <c:pt idx="4258">
                  <c:v>34273</c:v>
                </c:pt>
                <c:pt idx="4259">
                  <c:v>34285</c:v>
                </c:pt>
                <c:pt idx="4260">
                  <c:v>34298</c:v>
                </c:pt>
                <c:pt idx="4261">
                  <c:v>34310</c:v>
                </c:pt>
                <c:pt idx="4262">
                  <c:v>34321</c:v>
                </c:pt>
                <c:pt idx="4263">
                  <c:v>34327</c:v>
                </c:pt>
                <c:pt idx="4264">
                  <c:v>34330</c:v>
                </c:pt>
                <c:pt idx="4265">
                  <c:v>34334</c:v>
                </c:pt>
                <c:pt idx="4266">
                  <c:v>34338</c:v>
                </c:pt>
                <c:pt idx="4267">
                  <c:v>34344</c:v>
                </c:pt>
                <c:pt idx="4268">
                  <c:v>34348</c:v>
                </c:pt>
                <c:pt idx="4269">
                  <c:v>34351</c:v>
                </c:pt>
                <c:pt idx="4270">
                  <c:v>34360</c:v>
                </c:pt>
                <c:pt idx="4271">
                  <c:v>34377</c:v>
                </c:pt>
                <c:pt idx="4272">
                  <c:v>34379</c:v>
                </c:pt>
                <c:pt idx="4273">
                  <c:v>34411</c:v>
                </c:pt>
                <c:pt idx="4274">
                  <c:v>34423</c:v>
                </c:pt>
                <c:pt idx="4275">
                  <c:v>34437</c:v>
                </c:pt>
                <c:pt idx="4276">
                  <c:v>34438</c:v>
                </c:pt>
                <c:pt idx="4277">
                  <c:v>34439</c:v>
                </c:pt>
                <c:pt idx="4278">
                  <c:v>34462</c:v>
                </c:pt>
                <c:pt idx="4279">
                  <c:v>34464</c:v>
                </c:pt>
                <c:pt idx="4280">
                  <c:v>34467</c:v>
                </c:pt>
                <c:pt idx="4281">
                  <c:v>34472</c:v>
                </c:pt>
                <c:pt idx="4282">
                  <c:v>34480</c:v>
                </c:pt>
                <c:pt idx="4283">
                  <c:v>34481</c:v>
                </c:pt>
                <c:pt idx="4284">
                  <c:v>34487</c:v>
                </c:pt>
                <c:pt idx="4285">
                  <c:v>34489</c:v>
                </c:pt>
                <c:pt idx="4286">
                  <c:v>34497</c:v>
                </c:pt>
                <c:pt idx="4287">
                  <c:v>34501</c:v>
                </c:pt>
                <c:pt idx="4288">
                  <c:v>34509</c:v>
                </c:pt>
                <c:pt idx="4289">
                  <c:v>34510</c:v>
                </c:pt>
                <c:pt idx="4290">
                  <c:v>34519</c:v>
                </c:pt>
                <c:pt idx="4291">
                  <c:v>34572</c:v>
                </c:pt>
                <c:pt idx="4292">
                  <c:v>34579</c:v>
                </c:pt>
                <c:pt idx="4293">
                  <c:v>34585</c:v>
                </c:pt>
                <c:pt idx="4294">
                  <c:v>34586</c:v>
                </c:pt>
                <c:pt idx="4295">
                  <c:v>34587</c:v>
                </c:pt>
                <c:pt idx="4296">
                  <c:v>34594</c:v>
                </c:pt>
                <c:pt idx="4297">
                  <c:v>34597</c:v>
                </c:pt>
                <c:pt idx="4298">
                  <c:v>34601</c:v>
                </c:pt>
                <c:pt idx="4299">
                  <c:v>34605</c:v>
                </c:pt>
                <c:pt idx="4300">
                  <c:v>34611</c:v>
                </c:pt>
                <c:pt idx="4301">
                  <c:v>34617</c:v>
                </c:pt>
                <c:pt idx="4302">
                  <c:v>34618</c:v>
                </c:pt>
                <c:pt idx="4303">
                  <c:v>34623</c:v>
                </c:pt>
                <c:pt idx="4304">
                  <c:v>34628</c:v>
                </c:pt>
                <c:pt idx="4305">
                  <c:v>34644</c:v>
                </c:pt>
                <c:pt idx="4306">
                  <c:v>34645</c:v>
                </c:pt>
                <c:pt idx="4307">
                  <c:v>34647</c:v>
                </c:pt>
                <c:pt idx="4308">
                  <c:v>34650</c:v>
                </c:pt>
                <c:pt idx="4309">
                  <c:v>34651</c:v>
                </c:pt>
                <c:pt idx="4310">
                  <c:v>34653</c:v>
                </c:pt>
                <c:pt idx="4311">
                  <c:v>34658</c:v>
                </c:pt>
                <c:pt idx="4312">
                  <c:v>34660</c:v>
                </c:pt>
                <c:pt idx="4313">
                  <c:v>34662</c:v>
                </c:pt>
                <c:pt idx="4314">
                  <c:v>34668</c:v>
                </c:pt>
                <c:pt idx="4315">
                  <c:v>34671</c:v>
                </c:pt>
                <c:pt idx="4316">
                  <c:v>34672</c:v>
                </c:pt>
                <c:pt idx="4317">
                  <c:v>34676</c:v>
                </c:pt>
                <c:pt idx="4318">
                  <c:v>34681</c:v>
                </c:pt>
                <c:pt idx="4319">
                  <c:v>34687</c:v>
                </c:pt>
                <c:pt idx="4320">
                  <c:v>34715</c:v>
                </c:pt>
                <c:pt idx="4321">
                  <c:v>34723</c:v>
                </c:pt>
                <c:pt idx="4322">
                  <c:v>34734</c:v>
                </c:pt>
                <c:pt idx="4323">
                  <c:v>34739</c:v>
                </c:pt>
                <c:pt idx="4324">
                  <c:v>34741</c:v>
                </c:pt>
                <c:pt idx="4325">
                  <c:v>34752</c:v>
                </c:pt>
                <c:pt idx="4326">
                  <c:v>34759</c:v>
                </c:pt>
                <c:pt idx="4327">
                  <c:v>34762</c:v>
                </c:pt>
                <c:pt idx="4328">
                  <c:v>34768</c:v>
                </c:pt>
                <c:pt idx="4329">
                  <c:v>34773</c:v>
                </c:pt>
                <c:pt idx="4330">
                  <c:v>34777</c:v>
                </c:pt>
                <c:pt idx="4331">
                  <c:v>34785</c:v>
                </c:pt>
                <c:pt idx="4332">
                  <c:v>34787</c:v>
                </c:pt>
                <c:pt idx="4333">
                  <c:v>34792</c:v>
                </c:pt>
                <c:pt idx="4334">
                  <c:v>34794</c:v>
                </c:pt>
                <c:pt idx="4335">
                  <c:v>34795</c:v>
                </c:pt>
                <c:pt idx="4336">
                  <c:v>34798</c:v>
                </c:pt>
                <c:pt idx="4337">
                  <c:v>34804</c:v>
                </c:pt>
                <c:pt idx="4338">
                  <c:v>34807</c:v>
                </c:pt>
                <c:pt idx="4339">
                  <c:v>34821</c:v>
                </c:pt>
                <c:pt idx="4340">
                  <c:v>34828</c:v>
                </c:pt>
                <c:pt idx="4341">
                  <c:v>34830</c:v>
                </c:pt>
                <c:pt idx="4342">
                  <c:v>34831</c:v>
                </c:pt>
                <c:pt idx="4343">
                  <c:v>34837</c:v>
                </c:pt>
                <c:pt idx="4344">
                  <c:v>34841</c:v>
                </c:pt>
                <c:pt idx="4345">
                  <c:v>34842</c:v>
                </c:pt>
                <c:pt idx="4346">
                  <c:v>34843</c:v>
                </c:pt>
                <c:pt idx="4347">
                  <c:v>34848</c:v>
                </c:pt>
                <c:pt idx="4348">
                  <c:v>34856</c:v>
                </c:pt>
                <c:pt idx="4349">
                  <c:v>34864</c:v>
                </c:pt>
                <c:pt idx="4350">
                  <c:v>34876</c:v>
                </c:pt>
                <c:pt idx="4351">
                  <c:v>34879</c:v>
                </c:pt>
                <c:pt idx="4352">
                  <c:v>34909</c:v>
                </c:pt>
                <c:pt idx="4353">
                  <c:v>34914</c:v>
                </c:pt>
                <c:pt idx="4354">
                  <c:v>34927</c:v>
                </c:pt>
                <c:pt idx="4355">
                  <c:v>34931</c:v>
                </c:pt>
                <c:pt idx="4356">
                  <c:v>34936</c:v>
                </c:pt>
                <c:pt idx="4357">
                  <c:v>34941</c:v>
                </c:pt>
                <c:pt idx="4358">
                  <c:v>34942</c:v>
                </c:pt>
                <c:pt idx="4359">
                  <c:v>34949</c:v>
                </c:pt>
                <c:pt idx="4360">
                  <c:v>34957</c:v>
                </c:pt>
                <c:pt idx="4361">
                  <c:v>34961</c:v>
                </c:pt>
                <c:pt idx="4362">
                  <c:v>35053</c:v>
                </c:pt>
                <c:pt idx="4363">
                  <c:v>35059</c:v>
                </c:pt>
                <c:pt idx="4364">
                  <c:v>35061</c:v>
                </c:pt>
                <c:pt idx="4365">
                  <c:v>35062</c:v>
                </c:pt>
                <c:pt idx="4366">
                  <c:v>35070</c:v>
                </c:pt>
                <c:pt idx="4367">
                  <c:v>35075</c:v>
                </c:pt>
                <c:pt idx="4368">
                  <c:v>35085</c:v>
                </c:pt>
                <c:pt idx="4369">
                  <c:v>35091</c:v>
                </c:pt>
                <c:pt idx="4370">
                  <c:v>35093</c:v>
                </c:pt>
                <c:pt idx="4371">
                  <c:v>35112</c:v>
                </c:pt>
                <c:pt idx="4372">
                  <c:v>35114</c:v>
                </c:pt>
                <c:pt idx="4373">
                  <c:v>35119</c:v>
                </c:pt>
                <c:pt idx="4374">
                  <c:v>35121</c:v>
                </c:pt>
                <c:pt idx="4375">
                  <c:v>35122</c:v>
                </c:pt>
                <c:pt idx="4376">
                  <c:v>35126</c:v>
                </c:pt>
                <c:pt idx="4377">
                  <c:v>35127</c:v>
                </c:pt>
                <c:pt idx="4378">
                  <c:v>35128</c:v>
                </c:pt>
                <c:pt idx="4379">
                  <c:v>35129</c:v>
                </c:pt>
                <c:pt idx="4380">
                  <c:v>35133</c:v>
                </c:pt>
                <c:pt idx="4381">
                  <c:v>35134</c:v>
                </c:pt>
                <c:pt idx="4382">
                  <c:v>35152</c:v>
                </c:pt>
                <c:pt idx="4383">
                  <c:v>35173</c:v>
                </c:pt>
                <c:pt idx="4384">
                  <c:v>35175</c:v>
                </c:pt>
                <c:pt idx="4385">
                  <c:v>35182</c:v>
                </c:pt>
                <c:pt idx="4386">
                  <c:v>35185</c:v>
                </c:pt>
                <c:pt idx="4387">
                  <c:v>35198</c:v>
                </c:pt>
                <c:pt idx="4388">
                  <c:v>35215</c:v>
                </c:pt>
                <c:pt idx="4389">
                  <c:v>35220</c:v>
                </c:pt>
                <c:pt idx="4390">
                  <c:v>35221</c:v>
                </c:pt>
                <c:pt idx="4391">
                  <c:v>35223</c:v>
                </c:pt>
                <c:pt idx="4392">
                  <c:v>35228</c:v>
                </c:pt>
                <c:pt idx="4393">
                  <c:v>35251</c:v>
                </c:pt>
                <c:pt idx="4394">
                  <c:v>35277</c:v>
                </c:pt>
                <c:pt idx="4395">
                  <c:v>35286</c:v>
                </c:pt>
                <c:pt idx="4396">
                  <c:v>35293</c:v>
                </c:pt>
                <c:pt idx="4397">
                  <c:v>35305</c:v>
                </c:pt>
                <c:pt idx="4398">
                  <c:v>35311</c:v>
                </c:pt>
                <c:pt idx="4399">
                  <c:v>35313</c:v>
                </c:pt>
                <c:pt idx="4400">
                  <c:v>35316</c:v>
                </c:pt>
                <c:pt idx="4401">
                  <c:v>35324</c:v>
                </c:pt>
                <c:pt idx="4402">
                  <c:v>35325</c:v>
                </c:pt>
                <c:pt idx="4403">
                  <c:v>35335</c:v>
                </c:pt>
                <c:pt idx="4404">
                  <c:v>35337</c:v>
                </c:pt>
                <c:pt idx="4405">
                  <c:v>35341</c:v>
                </c:pt>
                <c:pt idx="4406">
                  <c:v>35343</c:v>
                </c:pt>
                <c:pt idx="4407">
                  <c:v>35345</c:v>
                </c:pt>
                <c:pt idx="4408">
                  <c:v>35367</c:v>
                </c:pt>
                <c:pt idx="4409">
                  <c:v>35384</c:v>
                </c:pt>
                <c:pt idx="4410">
                  <c:v>35391</c:v>
                </c:pt>
                <c:pt idx="4411">
                  <c:v>35400</c:v>
                </c:pt>
                <c:pt idx="4412">
                  <c:v>35403</c:v>
                </c:pt>
                <c:pt idx="4413">
                  <c:v>35405</c:v>
                </c:pt>
                <c:pt idx="4414">
                  <c:v>35406</c:v>
                </c:pt>
                <c:pt idx="4415">
                  <c:v>35412</c:v>
                </c:pt>
                <c:pt idx="4416">
                  <c:v>35416</c:v>
                </c:pt>
                <c:pt idx="4417">
                  <c:v>35421</c:v>
                </c:pt>
                <c:pt idx="4418">
                  <c:v>35436</c:v>
                </c:pt>
                <c:pt idx="4419">
                  <c:v>35439</c:v>
                </c:pt>
                <c:pt idx="4420">
                  <c:v>35445</c:v>
                </c:pt>
                <c:pt idx="4421">
                  <c:v>35452</c:v>
                </c:pt>
                <c:pt idx="4422">
                  <c:v>35456</c:v>
                </c:pt>
                <c:pt idx="4423">
                  <c:v>35477</c:v>
                </c:pt>
                <c:pt idx="4424">
                  <c:v>35486</c:v>
                </c:pt>
                <c:pt idx="4425">
                  <c:v>35491</c:v>
                </c:pt>
                <c:pt idx="4426">
                  <c:v>35493</c:v>
                </c:pt>
                <c:pt idx="4427">
                  <c:v>35500</c:v>
                </c:pt>
                <c:pt idx="4428">
                  <c:v>35503</c:v>
                </c:pt>
                <c:pt idx="4429">
                  <c:v>35504</c:v>
                </c:pt>
                <c:pt idx="4430">
                  <c:v>35514</c:v>
                </c:pt>
                <c:pt idx="4431">
                  <c:v>35523</c:v>
                </c:pt>
                <c:pt idx="4432">
                  <c:v>35527</c:v>
                </c:pt>
                <c:pt idx="4433">
                  <c:v>35532</c:v>
                </c:pt>
                <c:pt idx="4434">
                  <c:v>35539</c:v>
                </c:pt>
                <c:pt idx="4435">
                  <c:v>35559</c:v>
                </c:pt>
                <c:pt idx="4436">
                  <c:v>35572</c:v>
                </c:pt>
                <c:pt idx="4437">
                  <c:v>35579</c:v>
                </c:pt>
                <c:pt idx="4438">
                  <c:v>35584</c:v>
                </c:pt>
                <c:pt idx="4439">
                  <c:v>35595</c:v>
                </c:pt>
                <c:pt idx="4440">
                  <c:v>35606</c:v>
                </c:pt>
                <c:pt idx="4441">
                  <c:v>35612</c:v>
                </c:pt>
                <c:pt idx="4442">
                  <c:v>35624</c:v>
                </c:pt>
                <c:pt idx="4443">
                  <c:v>35627</c:v>
                </c:pt>
                <c:pt idx="4444">
                  <c:v>35629</c:v>
                </c:pt>
                <c:pt idx="4445">
                  <c:v>35642</c:v>
                </c:pt>
                <c:pt idx="4446">
                  <c:v>35644</c:v>
                </c:pt>
                <c:pt idx="4447">
                  <c:v>35666</c:v>
                </c:pt>
                <c:pt idx="4448">
                  <c:v>35688</c:v>
                </c:pt>
                <c:pt idx="4449">
                  <c:v>35690</c:v>
                </c:pt>
                <c:pt idx="4450">
                  <c:v>35695</c:v>
                </c:pt>
                <c:pt idx="4451">
                  <c:v>35719</c:v>
                </c:pt>
                <c:pt idx="4452">
                  <c:v>35731</c:v>
                </c:pt>
                <c:pt idx="4453">
                  <c:v>35732</c:v>
                </c:pt>
                <c:pt idx="4454">
                  <c:v>35749</c:v>
                </c:pt>
                <c:pt idx="4455">
                  <c:v>35752</c:v>
                </c:pt>
                <c:pt idx="4456">
                  <c:v>35756</c:v>
                </c:pt>
                <c:pt idx="4457">
                  <c:v>35757</c:v>
                </c:pt>
                <c:pt idx="4458">
                  <c:v>35764</c:v>
                </c:pt>
                <c:pt idx="4459">
                  <c:v>35775</c:v>
                </c:pt>
                <c:pt idx="4460">
                  <c:v>35787</c:v>
                </c:pt>
                <c:pt idx="4461">
                  <c:v>35789</c:v>
                </c:pt>
                <c:pt idx="4462">
                  <c:v>35803</c:v>
                </c:pt>
                <c:pt idx="4463">
                  <c:v>35810</c:v>
                </c:pt>
                <c:pt idx="4464">
                  <c:v>35820</c:v>
                </c:pt>
                <c:pt idx="4465">
                  <c:v>35832</c:v>
                </c:pt>
                <c:pt idx="4466">
                  <c:v>35834</c:v>
                </c:pt>
                <c:pt idx="4467">
                  <c:v>35845</c:v>
                </c:pt>
                <c:pt idx="4468">
                  <c:v>35855</c:v>
                </c:pt>
                <c:pt idx="4469">
                  <c:v>35863</c:v>
                </c:pt>
                <c:pt idx="4470">
                  <c:v>35867</c:v>
                </c:pt>
                <c:pt idx="4471">
                  <c:v>35870</c:v>
                </c:pt>
                <c:pt idx="4472">
                  <c:v>35875</c:v>
                </c:pt>
                <c:pt idx="4473">
                  <c:v>35893</c:v>
                </c:pt>
                <c:pt idx="4474">
                  <c:v>35904</c:v>
                </c:pt>
                <c:pt idx="4475">
                  <c:v>35913</c:v>
                </c:pt>
                <c:pt idx="4476">
                  <c:v>35917</c:v>
                </c:pt>
                <c:pt idx="4477">
                  <c:v>35920</c:v>
                </c:pt>
                <c:pt idx="4478">
                  <c:v>35957</c:v>
                </c:pt>
                <c:pt idx="4479">
                  <c:v>35960</c:v>
                </c:pt>
                <c:pt idx="4480">
                  <c:v>35963</c:v>
                </c:pt>
                <c:pt idx="4481">
                  <c:v>35965</c:v>
                </c:pt>
                <c:pt idx="4482">
                  <c:v>35970</c:v>
                </c:pt>
                <c:pt idx="4483">
                  <c:v>35974</c:v>
                </c:pt>
                <c:pt idx="4484">
                  <c:v>35980</c:v>
                </c:pt>
                <c:pt idx="4485">
                  <c:v>35988</c:v>
                </c:pt>
                <c:pt idx="4486">
                  <c:v>36012</c:v>
                </c:pt>
                <c:pt idx="4487">
                  <c:v>36018</c:v>
                </c:pt>
                <c:pt idx="4488">
                  <c:v>36024</c:v>
                </c:pt>
                <c:pt idx="4489">
                  <c:v>36032</c:v>
                </c:pt>
                <c:pt idx="4490">
                  <c:v>36050</c:v>
                </c:pt>
                <c:pt idx="4491">
                  <c:v>36055</c:v>
                </c:pt>
                <c:pt idx="4492">
                  <c:v>36057</c:v>
                </c:pt>
                <c:pt idx="4493">
                  <c:v>36070</c:v>
                </c:pt>
                <c:pt idx="4494">
                  <c:v>36080</c:v>
                </c:pt>
                <c:pt idx="4495">
                  <c:v>36091</c:v>
                </c:pt>
                <c:pt idx="4496">
                  <c:v>36126</c:v>
                </c:pt>
                <c:pt idx="4497">
                  <c:v>36167</c:v>
                </c:pt>
                <c:pt idx="4498">
                  <c:v>36173</c:v>
                </c:pt>
                <c:pt idx="4499">
                  <c:v>36181</c:v>
                </c:pt>
                <c:pt idx="4500">
                  <c:v>36184</c:v>
                </c:pt>
                <c:pt idx="4501">
                  <c:v>36194</c:v>
                </c:pt>
                <c:pt idx="4502">
                  <c:v>36200</c:v>
                </c:pt>
                <c:pt idx="4503">
                  <c:v>36208</c:v>
                </c:pt>
                <c:pt idx="4504">
                  <c:v>36210</c:v>
                </c:pt>
                <c:pt idx="4505">
                  <c:v>36221</c:v>
                </c:pt>
                <c:pt idx="4506">
                  <c:v>36226</c:v>
                </c:pt>
                <c:pt idx="4507">
                  <c:v>36241</c:v>
                </c:pt>
                <c:pt idx="4508">
                  <c:v>36263</c:v>
                </c:pt>
                <c:pt idx="4509">
                  <c:v>36278</c:v>
                </c:pt>
                <c:pt idx="4510">
                  <c:v>36279</c:v>
                </c:pt>
                <c:pt idx="4511">
                  <c:v>36287</c:v>
                </c:pt>
                <c:pt idx="4512">
                  <c:v>36289</c:v>
                </c:pt>
                <c:pt idx="4513">
                  <c:v>36291</c:v>
                </c:pt>
                <c:pt idx="4514">
                  <c:v>36301</c:v>
                </c:pt>
                <c:pt idx="4515">
                  <c:v>36303</c:v>
                </c:pt>
                <c:pt idx="4516">
                  <c:v>36309</c:v>
                </c:pt>
                <c:pt idx="4517">
                  <c:v>36310</c:v>
                </c:pt>
                <c:pt idx="4518">
                  <c:v>36317</c:v>
                </c:pt>
                <c:pt idx="4519">
                  <c:v>36328</c:v>
                </c:pt>
                <c:pt idx="4520">
                  <c:v>36329</c:v>
                </c:pt>
                <c:pt idx="4521">
                  <c:v>36339</c:v>
                </c:pt>
                <c:pt idx="4522">
                  <c:v>36346</c:v>
                </c:pt>
                <c:pt idx="4523">
                  <c:v>36349</c:v>
                </c:pt>
                <c:pt idx="4524">
                  <c:v>36364</c:v>
                </c:pt>
                <c:pt idx="4525">
                  <c:v>36373</c:v>
                </c:pt>
                <c:pt idx="4526">
                  <c:v>36376</c:v>
                </c:pt>
                <c:pt idx="4527">
                  <c:v>36382</c:v>
                </c:pt>
                <c:pt idx="4528">
                  <c:v>36398</c:v>
                </c:pt>
                <c:pt idx="4529">
                  <c:v>36407</c:v>
                </c:pt>
                <c:pt idx="4530">
                  <c:v>36414</c:v>
                </c:pt>
                <c:pt idx="4531">
                  <c:v>36421</c:v>
                </c:pt>
                <c:pt idx="4532">
                  <c:v>36440</c:v>
                </c:pt>
                <c:pt idx="4533">
                  <c:v>36451</c:v>
                </c:pt>
                <c:pt idx="4534">
                  <c:v>36453</c:v>
                </c:pt>
                <c:pt idx="4535">
                  <c:v>36456</c:v>
                </c:pt>
                <c:pt idx="4536">
                  <c:v>36484</c:v>
                </c:pt>
                <c:pt idx="4537">
                  <c:v>36486</c:v>
                </c:pt>
                <c:pt idx="4538">
                  <c:v>36487</c:v>
                </c:pt>
                <c:pt idx="4539">
                  <c:v>36489</c:v>
                </c:pt>
                <c:pt idx="4540">
                  <c:v>36492</c:v>
                </c:pt>
                <c:pt idx="4541">
                  <c:v>36495</c:v>
                </c:pt>
                <c:pt idx="4542">
                  <c:v>36500</c:v>
                </c:pt>
                <c:pt idx="4543">
                  <c:v>36504</c:v>
                </c:pt>
                <c:pt idx="4544">
                  <c:v>36505</c:v>
                </c:pt>
                <c:pt idx="4545">
                  <c:v>36508</c:v>
                </c:pt>
                <c:pt idx="4546">
                  <c:v>36520</c:v>
                </c:pt>
                <c:pt idx="4547">
                  <c:v>36526</c:v>
                </c:pt>
                <c:pt idx="4548">
                  <c:v>36529</c:v>
                </c:pt>
                <c:pt idx="4549">
                  <c:v>36536</c:v>
                </c:pt>
                <c:pt idx="4550">
                  <c:v>36546</c:v>
                </c:pt>
                <c:pt idx="4551">
                  <c:v>36550</c:v>
                </c:pt>
                <c:pt idx="4552">
                  <c:v>36555</c:v>
                </c:pt>
                <c:pt idx="4553">
                  <c:v>36560</c:v>
                </c:pt>
                <c:pt idx="4554">
                  <c:v>36561</c:v>
                </c:pt>
                <c:pt idx="4555">
                  <c:v>36562</c:v>
                </c:pt>
                <c:pt idx="4556">
                  <c:v>36567</c:v>
                </c:pt>
                <c:pt idx="4557">
                  <c:v>36569</c:v>
                </c:pt>
                <c:pt idx="4558">
                  <c:v>36571</c:v>
                </c:pt>
                <c:pt idx="4559">
                  <c:v>36580</c:v>
                </c:pt>
                <c:pt idx="4560">
                  <c:v>36597</c:v>
                </c:pt>
                <c:pt idx="4561">
                  <c:v>36614</c:v>
                </c:pt>
                <c:pt idx="4562">
                  <c:v>36615</c:v>
                </c:pt>
                <c:pt idx="4563">
                  <c:v>36618</c:v>
                </c:pt>
                <c:pt idx="4564">
                  <c:v>36624</c:v>
                </c:pt>
                <c:pt idx="4565">
                  <c:v>36631</c:v>
                </c:pt>
                <c:pt idx="4566">
                  <c:v>36632</c:v>
                </c:pt>
                <c:pt idx="4567">
                  <c:v>36636</c:v>
                </c:pt>
                <c:pt idx="4568">
                  <c:v>36688</c:v>
                </c:pt>
                <c:pt idx="4569">
                  <c:v>36689</c:v>
                </c:pt>
                <c:pt idx="4570">
                  <c:v>36698</c:v>
                </c:pt>
                <c:pt idx="4571">
                  <c:v>36700</c:v>
                </c:pt>
                <c:pt idx="4572">
                  <c:v>36707</c:v>
                </c:pt>
                <c:pt idx="4573">
                  <c:v>36710</c:v>
                </c:pt>
                <c:pt idx="4574">
                  <c:v>36713</c:v>
                </c:pt>
                <c:pt idx="4575">
                  <c:v>36715</c:v>
                </c:pt>
                <c:pt idx="4576">
                  <c:v>36729</c:v>
                </c:pt>
                <c:pt idx="4577">
                  <c:v>36733</c:v>
                </c:pt>
                <c:pt idx="4578">
                  <c:v>36740</c:v>
                </c:pt>
                <c:pt idx="4579">
                  <c:v>36742</c:v>
                </c:pt>
                <c:pt idx="4580">
                  <c:v>36744</c:v>
                </c:pt>
                <c:pt idx="4581">
                  <c:v>36747</c:v>
                </c:pt>
                <c:pt idx="4582">
                  <c:v>36785</c:v>
                </c:pt>
                <c:pt idx="4583">
                  <c:v>36794</c:v>
                </c:pt>
                <c:pt idx="4584">
                  <c:v>36795</c:v>
                </c:pt>
                <c:pt idx="4585">
                  <c:v>36806</c:v>
                </c:pt>
                <c:pt idx="4586">
                  <c:v>36811</c:v>
                </c:pt>
                <c:pt idx="4587">
                  <c:v>36812</c:v>
                </c:pt>
                <c:pt idx="4588">
                  <c:v>36835</c:v>
                </c:pt>
                <c:pt idx="4589">
                  <c:v>36844</c:v>
                </c:pt>
                <c:pt idx="4590">
                  <c:v>36856</c:v>
                </c:pt>
                <c:pt idx="4591">
                  <c:v>36865</c:v>
                </c:pt>
                <c:pt idx="4592">
                  <c:v>36868</c:v>
                </c:pt>
                <c:pt idx="4593">
                  <c:v>36869</c:v>
                </c:pt>
                <c:pt idx="4594">
                  <c:v>36870</c:v>
                </c:pt>
                <c:pt idx="4595">
                  <c:v>36882</c:v>
                </c:pt>
                <c:pt idx="4596">
                  <c:v>36884</c:v>
                </c:pt>
                <c:pt idx="4597">
                  <c:v>36897</c:v>
                </c:pt>
                <c:pt idx="4598">
                  <c:v>36903</c:v>
                </c:pt>
                <c:pt idx="4599">
                  <c:v>36905</c:v>
                </c:pt>
                <c:pt idx="4600">
                  <c:v>36908</c:v>
                </c:pt>
                <c:pt idx="4601">
                  <c:v>36920</c:v>
                </c:pt>
                <c:pt idx="4602">
                  <c:v>36940</c:v>
                </c:pt>
                <c:pt idx="4603">
                  <c:v>36944</c:v>
                </c:pt>
                <c:pt idx="4604">
                  <c:v>36946</c:v>
                </c:pt>
                <c:pt idx="4605">
                  <c:v>36951</c:v>
                </c:pt>
                <c:pt idx="4606">
                  <c:v>36961</c:v>
                </c:pt>
                <c:pt idx="4607">
                  <c:v>36968</c:v>
                </c:pt>
                <c:pt idx="4608">
                  <c:v>36984</c:v>
                </c:pt>
                <c:pt idx="4609">
                  <c:v>36990</c:v>
                </c:pt>
                <c:pt idx="4610">
                  <c:v>36995</c:v>
                </c:pt>
                <c:pt idx="4611">
                  <c:v>37000</c:v>
                </c:pt>
                <c:pt idx="4612">
                  <c:v>37009</c:v>
                </c:pt>
                <c:pt idx="4613">
                  <c:v>37017</c:v>
                </c:pt>
                <c:pt idx="4614">
                  <c:v>37025</c:v>
                </c:pt>
                <c:pt idx="4615">
                  <c:v>37026</c:v>
                </c:pt>
                <c:pt idx="4616">
                  <c:v>37034</c:v>
                </c:pt>
                <c:pt idx="4617">
                  <c:v>37043</c:v>
                </c:pt>
                <c:pt idx="4618">
                  <c:v>37050</c:v>
                </c:pt>
                <c:pt idx="4619">
                  <c:v>37065</c:v>
                </c:pt>
                <c:pt idx="4620">
                  <c:v>37073</c:v>
                </c:pt>
                <c:pt idx="4621">
                  <c:v>37075</c:v>
                </c:pt>
                <c:pt idx="4622">
                  <c:v>37078</c:v>
                </c:pt>
                <c:pt idx="4623">
                  <c:v>37080</c:v>
                </c:pt>
                <c:pt idx="4624">
                  <c:v>37088</c:v>
                </c:pt>
                <c:pt idx="4625">
                  <c:v>37097</c:v>
                </c:pt>
                <c:pt idx="4626">
                  <c:v>37119</c:v>
                </c:pt>
                <c:pt idx="4627">
                  <c:v>37121</c:v>
                </c:pt>
                <c:pt idx="4628">
                  <c:v>37145</c:v>
                </c:pt>
                <c:pt idx="4629">
                  <c:v>37148</c:v>
                </c:pt>
                <c:pt idx="4630">
                  <c:v>37151</c:v>
                </c:pt>
                <c:pt idx="4631">
                  <c:v>37157</c:v>
                </c:pt>
                <c:pt idx="4632">
                  <c:v>37168</c:v>
                </c:pt>
                <c:pt idx="4633">
                  <c:v>37176</c:v>
                </c:pt>
                <c:pt idx="4634">
                  <c:v>37178</c:v>
                </c:pt>
                <c:pt idx="4635">
                  <c:v>37192</c:v>
                </c:pt>
                <c:pt idx="4636">
                  <c:v>37195</c:v>
                </c:pt>
                <c:pt idx="4637">
                  <c:v>37196</c:v>
                </c:pt>
                <c:pt idx="4638">
                  <c:v>37198</c:v>
                </c:pt>
                <c:pt idx="4639">
                  <c:v>37204</c:v>
                </c:pt>
                <c:pt idx="4640">
                  <c:v>37208</c:v>
                </c:pt>
                <c:pt idx="4641">
                  <c:v>37228</c:v>
                </c:pt>
                <c:pt idx="4642">
                  <c:v>37229</c:v>
                </c:pt>
                <c:pt idx="4643">
                  <c:v>37230</c:v>
                </c:pt>
                <c:pt idx="4644">
                  <c:v>37232</c:v>
                </c:pt>
                <c:pt idx="4645">
                  <c:v>37236</c:v>
                </c:pt>
                <c:pt idx="4646">
                  <c:v>37248</c:v>
                </c:pt>
                <c:pt idx="4647">
                  <c:v>37255</c:v>
                </c:pt>
                <c:pt idx="4648">
                  <c:v>37262</c:v>
                </c:pt>
                <c:pt idx="4649">
                  <c:v>37263</c:v>
                </c:pt>
                <c:pt idx="4650">
                  <c:v>37265</c:v>
                </c:pt>
                <c:pt idx="4651">
                  <c:v>37291</c:v>
                </c:pt>
                <c:pt idx="4652">
                  <c:v>37292</c:v>
                </c:pt>
                <c:pt idx="4653">
                  <c:v>37295</c:v>
                </c:pt>
                <c:pt idx="4654">
                  <c:v>37306</c:v>
                </c:pt>
                <c:pt idx="4655">
                  <c:v>37311</c:v>
                </c:pt>
                <c:pt idx="4656">
                  <c:v>37315</c:v>
                </c:pt>
                <c:pt idx="4657">
                  <c:v>37321</c:v>
                </c:pt>
                <c:pt idx="4658">
                  <c:v>37322</c:v>
                </c:pt>
                <c:pt idx="4659">
                  <c:v>37327</c:v>
                </c:pt>
                <c:pt idx="4660">
                  <c:v>37337</c:v>
                </c:pt>
                <c:pt idx="4661">
                  <c:v>37352</c:v>
                </c:pt>
                <c:pt idx="4662">
                  <c:v>37360</c:v>
                </c:pt>
                <c:pt idx="4663">
                  <c:v>37363</c:v>
                </c:pt>
                <c:pt idx="4664">
                  <c:v>37368</c:v>
                </c:pt>
                <c:pt idx="4665">
                  <c:v>37370</c:v>
                </c:pt>
                <c:pt idx="4666">
                  <c:v>37375</c:v>
                </c:pt>
                <c:pt idx="4667">
                  <c:v>37387</c:v>
                </c:pt>
                <c:pt idx="4668">
                  <c:v>37388</c:v>
                </c:pt>
                <c:pt idx="4669">
                  <c:v>37393</c:v>
                </c:pt>
                <c:pt idx="4670">
                  <c:v>37403</c:v>
                </c:pt>
                <c:pt idx="4671">
                  <c:v>37412</c:v>
                </c:pt>
                <c:pt idx="4672">
                  <c:v>37416</c:v>
                </c:pt>
                <c:pt idx="4673">
                  <c:v>37419</c:v>
                </c:pt>
                <c:pt idx="4674">
                  <c:v>37431</c:v>
                </c:pt>
                <c:pt idx="4675">
                  <c:v>37442</c:v>
                </c:pt>
                <c:pt idx="4676">
                  <c:v>37445</c:v>
                </c:pt>
                <c:pt idx="4677">
                  <c:v>37446</c:v>
                </c:pt>
                <c:pt idx="4678">
                  <c:v>37449</c:v>
                </c:pt>
                <c:pt idx="4679">
                  <c:v>37451</c:v>
                </c:pt>
                <c:pt idx="4680">
                  <c:v>37457</c:v>
                </c:pt>
                <c:pt idx="4681">
                  <c:v>37472</c:v>
                </c:pt>
                <c:pt idx="4682">
                  <c:v>37483</c:v>
                </c:pt>
                <c:pt idx="4683">
                  <c:v>37488</c:v>
                </c:pt>
                <c:pt idx="4684">
                  <c:v>37489</c:v>
                </c:pt>
                <c:pt idx="4685">
                  <c:v>37490</c:v>
                </c:pt>
                <c:pt idx="4686">
                  <c:v>37492</c:v>
                </c:pt>
                <c:pt idx="4687">
                  <c:v>37497</c:v>
                </c:pt>
                <c:pt idx="4688">
                  <c:v>37502</c:v>
                </c:pt>
                <c:pt idx="4689">
                  <c:v>37503</c:v>
                </c:pt>
                <c:pt idx="4690">
                  <c:v>37504</c:v>
                </c:pt>
                <c:pt idx="4691">
                  <c:v>37508</c:v>
                </c:pt>
                <c:pt idx="4692">
                  <c:v>37509</c:v>
                </c:pt>
                <c:pt idx="4693">
                  <c:v>37513</c:v>
                </c:pt>
                <c:pt idx="4694">
                  <c:v>37518</c:v>
                </c:pt>
                <c:pt idx="4695">
                  <c:v>37529</c:v>
                </c:pt>
                <c:pt idx="4696">
                  <c:v>37539</c:v>
                </c:pt>
                <c:pt idx="4697">
                  <c:v>37548</c:v>
                </c:pt>
                <c:pt idx="4698">
                  <c:v>37558</c:v>
                </c:pt>
                <c:pt idx="4699">
                  <c:v>37560</c:v>
                </c:pt>
                <c:pt idx="4700">
                  <c:v>37564</c:v>
                </c:pt>
                <c:pt idx="4701">
                  <c:v>37573</c:v>
                </c:pt>
                <c:pt idx="4702">
                  <c:v>37575</c:v>
                </c:pt>
                <c:pt idx="4703">
                  <c:v>37578</c:v>
                </c:pt>
                <c:pt idx="4704">
                  <c:v>37595</c:v>
                </c:pt>
                <c:pt idx="4705">
                  <c:v>37602</c:v>
                </c:pt>
                <c:pt idx="4706">
                  <c:v>37603</c:v>
                </c:pt>
                <c:pt idx="4707">
                  <c:v>37616</c:v>
                </c:pt>
                <c:pt idx="4708">
                  <c:v>37620</c:v>
                </c:pt>
                <c:pt idx="4709">
                  <c:v>37631</c:v>
                </c:pt>
                <c:pt idx="4710">
                  <c:v>37637</c:v>
                </c:pt>
                <c:pt idx="4711">
                  <c:v>37638</c:v>
                </c:pt>
                <c:pt idx="4712">
                  <c:v>37640</c:v>
                </c:pt>
                <c:pt idx="4713">
                  <c:v>37643</c:v>
                </c:pt>
                <c:pt idx="4714">
                  <c:v>37649</c:v>
                </c:pt>
                <c:pt idx="4715">
                  <c:v>37666</c:v>
                </c:pt>
                <c:pt idx="4716">
                  <c:v>37682</c:v>
                </c:pt>
                <c:pt idx="4717">
                  <c:v>37683</c:v>
                </c:pt>
                <c:pt idx="4718">
                  <c:v>37688</c:v>
                </c:pt>
                <c:pt idx="4719">
                  <c:v>37692</c:v>
                </c:pt>
                <c:pt idx="4720">
                  <c:v>37701</c:v>
                </c:pt>
                <c:pt idx="4721">
                  <c:v>37716</c:v>
                </c:pt>
                <c:pt idx="4722">
                  <c:v>37717</c:v>
                </c:pt>
                <c:pt idx="4723">
                  <c:v>37725</c:v>
                </c:pt>
                <c:pt idx="4724">
                  <c:v>37726</c:v>
                </c:pt>
                <c:pt idx="4725">
                  <c:v>37729</c:v>
                </c:pt>
                <c:pt idx="4726">
                  <c:v>37733</c:v>
                </c:pt>
                <c:pt idx="4727">
                  <c:v>37773</c:v>
                </c:pt>
                <c:pt idx="4728">
                  <c:v>37779</c:v>
                </c:pt>
                <c:pt idx="4729">
                  <c:v>37781</c:v>
                </c:pt>
                <c:pt idx="4730">
                  <c:v>37794</c:v>
                </c:pt>
                <c:pt idx="4731">
                  <c:v>37798</c:v>
                </c:pt>
                <c:pt idx="4732">
                  <c:v>37801</c:v>
                </c:pt>
                <c:pt idx="4733">
                  <c:v>37810</c:v>
                </c:pt>
                <c:pt idx="4734">
                  <c:v>37818</c:v>
                </c:pt>
                <c:pt idx="4735">
                  <c:v>37821</c:v>
                </c:pt>
                <c:pt idx="4736">
                  <c:v>37826</c:v>
                </c:pt>
                <c:pt idx="4737">
                  <c:v>37835</c:v>
                </c:pt>
                <c:pt idx="4738">
                  <c:v>37844</c:v>
                </c:pt>
                <c:pt idx="4739">
                  <c:v>37863</c:v>
                </c:pt>
                <c:pt idx="4740">
                  <c:v>37879</c:v>
                </c:pt>
                <c:pt idx="4741">
                  <c:v>37883</c:v>
                </c:pt>
                <c:pt idx="4742">
                  <c:v>37885</c:v>
                </c:pt>
                <c:pt idx="4743">
                  <c:v>37912</c:v>
                </c:pt>
                <c:pt idx="4744">
                  <c:v>37917</c:v>
                </c:pt>
                <c:pt idx="4745">
                  <c:v>37920</c:v>
                </c:pt>
                <c:pt idx="4746">
                  <c:v>37927</c:v>
                </c:pt>
                <c:pt idx="4747">
                  <c:v>37945</c:v>
                </c:pt>
                <c:pt idx="4748">
                  <c:v>37972</c:v>
                </c:pt>
                <c:pt idx="4749">
                  <c:v>37977</c:v>
                </c:pt>
                <c:pt idx="4750">
                  <c:v>37978</c:v>
                </c:pt>
                <c:pt idx="4751">
                  <c:v>37980</c:v>
                </c:pt>
                <c:pt idx="4752">
                  <c:v>37981</c:v>
                </c:pt>
                <c:pt idx="4753">
                  <c:v>37994</c:v>
                </c:pt>
                <c:pt idx="4754">
                  <c:v>38019</c:v>
                </c:pt>
                <c:pt idx="4755">
                  <c:v>38030</c:v>
                </c:pt>
                <c:pt idx="4756">
                  <c:v>38031</c:v>
                </c:pt>
                <c:pt idx="4757">
                  <c:v>38033</c:v>
                </c:pt>
                <c:pt idx="4758">
                  <c:v>38034</c:v>
                </c:pt>
                <c:pt idx="4759">
                  <c:v>38035</c:v>
                </c:pt>
                <c:pt idx="4760">
                  <c:v>38036</c:v>
                </c:pt>
                <c:pt idx="4761">
                  <c:v>38042</c:v>
                </c:pt>
                <c:pt idx="4762">
                  <c:v>38043</c:v>
                </c:pt>
                <c:pt idx="4763">
                  <c:v>38048</c:v>
                </c:pt>
                <c:pt idx="4764">
                  <c:v>38049</c:v>
                </c:pt>
                <c:pt idx="4765">
                  <c:v>38054</c:v>
                </c:pt>
                <c:pt idx="4766">
                  <c:v>38058</c:v>
                </c:pt>
                <c:pt idx="4767">
                  <c:v>38067</c:v>
                </c:pt>
                <c:pt idx="4768">
                  <c:v>38079</c:v>
                </c:pt>
                <c:pt idx="4769">
                  <c:v>38094</c:v>
                </c:pt>
                <c:pt idx="4770">
                  <c:v>38126</c:v>
                </c:pt>
                <c:pt idx="4771">
                  <c:v>38136</c:v>
                </c:pt>
                <c:pt idx="4772">
                  <c:v>38142</c:v>
                </c:pt>
                <c:pt idx="4773">
                  <c:v>38154</c:v>
                </c:pt>
                <c:pt idx="4774">
                  <c:v>38155</c:v>
                </c:pt>
                <c:pt idx="4775">
                  <c:v>38161</c:v>
                </c:pt>
                <c:pt idx="4776">
                  <c:v>38163</c:v>
                </c:pt>
                <c:pt idx="4777">
                  <c:v>38169</c:v>
                </c:pt>
                <c:pt idx="4778">
                  <c:v>38182</c:v>
                </c:pt>
                <c:pt idx="4779">
                  <c:v>38186</c:v>
                </c:pt>
                <c:pt idx="4780">
                  <c:v>38207</c:v>
                </c:pt>
                <c:pt idx="4781">
                  <c:v>38222</c:v>
                </c:pt>
                <c:pt idx="4782">
                  <c:v>38226</c:v>
                </c:pt>
                <c:pt idx="4783">
                  <c:v>38230</c:v>
                </c:pt>
                <c:pt idx="4784">
                  <c:v>38241</c:v>
                </c:pt>
                <c:pt idx="4785">
                  <c:v>38243</c:v>
                </c:pt>
                <c:pt idx="4786">
                  <c:v>38249</c:v>
                </c:pt>
                <c:pt idx="4787">
                  <c:v>38256</c:v>
                </c:pt>
                <c:pt idx="4788">
                  <c:v>38268</c:v>
                </c:pt>
                <c:pt idx="4789">
                  <c:v>38269</c:v>
                </c:pt>
                <c:pt idx="4790">
                  <c:v>38272</c:v>
                </c:pt>
                <c:pt idx="4791">
                  <c:v>38276</c:v>
                </c:pt>
                <c:pt idx="4792">
                  <c:v>38282</c:v>
                </c:pt>
                <c:pt idx="4793">
                  <c:v>38283</c:v>
                </c:pt>
                <c:pt idx="4794">
                  <c:v>38284</c:v>
                </c:pt>
                <c:pt idx="4795">
                  <c:v>38298</c:v>
                </c:pt>
                <c:pt idx="4796">
                  <c:v>38305</c:v>
                </c:pt>
                <c:pt idx="4797">
                  <c:v>38306</c:v>
                </c:pt>
                <c:pt idx="4798">
                  <c:v>38316</c:v>
                </c:pt>
                <c:pt idx="4799">
                  <c:v>38319</c:v>
                </c:pt>
                <c:pt idx="4800">
                  <c:v>38320</c:v>
                </c:pt>
                <c:pt idx="4801">
                  <c:v>38323</c:v>
                </c:pt>
                <c:pt idx="4802">
                  <c:v>38329</c:v>
                </c:pt>
                <c:pt idx="4803">
                  <c:v>38342</c:v>
                </c:pt>
                <c:pt idx="4804">
                  <c:v>38355</c:v>
                </c:pt>
                <c:pt idx="4805">
                  <c:v>38366</c:v>
                </c:pt>
                <c:pt idx="4806">
                  <c:v>38368</c:v>
                </c:pt>
                <c:pt idx="4807">
                  <c:v>38375</c:v>
                </c:pt>
                <c:pt idx="4808">
                  <c:v>38394</c:v>
                </c:pt>
                <c:pt idx="4809">
                  <c:v>38408</c:v>
                </c:pt>
                <c:pt idx="4810">
                  <c:v>38428</c:v>
                </c:pt>
                <c:pt idx="4811">
                  <c:v>38434</c:v>
                </c:pt>
                <c:pt idx="4812">
                  <c:v>38435</c:v>
                </c:pt>
                <c:pt idx="4813">
                  <c:v>38444</c:v>
                </c:pt>
                <c:pt idx="4814">
                  <c:v>38445</c:v>
                </c:pt>
                <c:pt idx="4815">
                  <c:v>38460</c:v>
                </c:pt>
                <c:pt idx="4816">
                  <c:v>38477</c:v>
                </c:pt>
                <c:pt idx="4817">
                  <c:v>38478</c:v>
                </c:pt>
                <c:pt idx="4818">
                  <c:v>38481</c:v>
                </c:pt>
                <c:pt idx="4819">
                  <c:v>38486</c:v>
                </c:pt>
                <c:pt idx="4820">
                  <c:v>38495</c:v>
                </c:pt>
                <c:pt idx="4821">
                  <c:v>38497</c:v>
                </c:pt>
                <c:pt idx="4822">
                  <c:v>38503</c:v>
                </c:pt>
                <c:pt idx="4823">
                  <c:v>38507</c:v>
                </c:pt>
                <c:pt idx="4824">
                  <c:v>38538</c:v>
                </c:pt>
                <c:pt idx="4825">
                  <c:v>38542</c:v>
                </c:pt>
                <c:pt idx="4826">
                  <c:v>38544</c:v>
                </c:pt>
                <c:pt idx="4827">
                  <c:v>38546</c:v>
                </c:pt>
                <c:pt idx="4828">
                  <c:v>38550</c:v>
                </c:pt>
                <c:pt idx="4829">
                  <c:v>38563</c:v>
                </c:pt>
                <c:pt idx="4830">
                  <c:v>38577</c:v>
                </c:pt>
                <c:pt idx="4831">
                  <c:v>38582</c:v>
                </c:pt>
                <c:pt idx="4832">
                  <c:v>38587</c:v>
                </c:pt>
                <c:pt idx="4833">
                  <c:v>38597</c:v>
                </c:pt>
                <c:pt idx="4834">
                  <c:v>38601</c:v>
                </c:pt>
                <c:pt idx="4835">
                  <c:v>38602</c:v>
                </c:pt>
                <c:pt idx="4836">
                  <c:v>38605</c:v>
                </c:pt>
                <c:pt idx="4837">
                  <c:v>38609</c:v>
                </c:pt>
                <c:pt idx="4838">
                  <c:v>38611</c:v>
                </c:pt>
                <c:pt idx="4839">
                  <c:v>38618</c:v>
                </c:pt>
                <c:pt idx="4840">
                  <c:v>38643</c:v>
                </c:pt>
                <c:pt idx="4841">
                  <c:v>38645</c:v>
                </c:pt>
                <c:pt idx="4842">
                  <c:v>38651</c:v>
                </c:pt>
                <c:pt idx="4843">
                  <c:v>38652</c:v>
                </c:pt>
                <c:pt idx="4844">
                  <c:v>38653</c:v>
                </c:pt>
                <c:pt idx="4845">
                  <c:v>38654</c:v>
                </c:pt>
                <c:pt idx="4846">
                  <c:v>38660</c:v>
                </c:pt>
                <c:pt idx="4847">
                  <c:v>38675</c:v>
                </c:pt>
                <c:pt idx="4848">
                  <c:v>38676</c:v>
                </c:pt>
                <c:pt idx="4849">
                  <c:v>38719</c:v>
                </c:pt>
                <c:pt idx="4850">
                  <c:v>38722</c:v>
                </c:pt>
                <c:pt idx="4851">
                  <c:v>38735</c:v>
                </c:pt>
                <c:pt idx="4852">
                  <c:v>38737</c:v>
                </c:pt>
                <c:pt idx="4853">
                  <c:v>38739</c:v>
                </c:pt>
                <c:pt idx="4854">
                  <c:v>38750</c:v>
                </c:pt>
                <c:pt idx="4855">
                  <c:v>38756</c:v>
                </c:pt>
                <c:pt idx="4856">
                  <c:v>38764</c:v>
                </c:pt>
                <c:pt idx="4857">
                  <c:v>38775</c:v>
                </c:pt>
                <c:pt idx="4858">
                  <c:v>38776</c:v>
                </c:pt>
                <c:pt idx="4859">
                  <c:v>38790</c:v>
                </c:pt>
                <c:pt idx="4860">
                  <c:v>38792</c:v>
                </c:pt>
                <c:pt idx="4861">
                  <c:v>38796</c:v>
                </c:pt>
                <c:pt idx="4862">
                  <c:v>38802</c:v>
                </c:pt>
                <c:pt idx="4863">
                  <c:v>38809</c:v>
                </c:pt>
                <c:pt idx="4864">
                  <c:v>38825</c:v>
                </c:pt>
                <c:pt idx="4865">
                  <c:v>38829</c:v>
                </c:pt>
                <c:pt idx="4866">
                  <c:v>38859</c:v>
                </c:pt>
                <c:pt idx="4867">
                  <c:v>38872</c:v>
                </c:pt>
                <c:pt idx="4868">
                  <c:v>38882</c:v>
                </c:pt>
                <c:pt idx="4869">
                  <c:v>38883</c:v>
                </c:pt>
                <c:pt idx="4870">
                  <c:v>38894</c:v>
                </c:pt>
                <c:pt idx="4871">
                  <c:v>38901</c:v>
                </c:pt>
                <c:pt idx="4872">
                  <c:v>38902</c:v>
                </c:pt>
                <c:pt idx="4873">
                  <c:v>38913</c:v>
                </c:pt>
                <c:pt idx="4874">
                  <c:v>38924</c:v>
                </c:pt>
                <c:pt idx="4875">
                  <c:v>38928</c:v>
                </c:pt>
                <c:pt idx="4876">
                  <c:v>38931</c:v>
                </c:pt>
                <c:pt idx="4877">
                  <c:v>38933</c:v>
                </c:pt>
                <c:pt idx="4878">
                  <c:v>38939</c:v>
                </c:pt>
                <c:pt idx="4879">
                  <c:v>38942</c:v>
                </c:pt>
                <c:pt idx="4880">
                  <c:v>38952</c:v>
                </c:pt>
                <c:pt idx="4881">
                  <c:v>38953</c:v>
                </c:pt>
                <c:pt idx="4882">
                  <c:v>38954</c:v>
                </c:pt>
                <c:pt idx="4883">
                  <c:v>38957</c:v>
                </c:pt>
                <c:pt idx="4884">
                  <c:v>38972</c:v>
                </c:pt>
                <c:pt idx="4885">
                  <c:v>38979</c:v>
                </c:pt>
                <c:pt idx="4886">
                  <c:v>38986</c:v>
                </c:pt>
                <c:pt idx="4887">
                  <c:v>38998</c:v>
                </c:pt>
                <c:pt idx="4888">
                  <c:v>38999</c:v>
                </c:pt>
                <c:pt idx="4889">
                  <c:v>39005</c:v>
                </c:pt>
                <c:pt idx="4890">
                  <c:v>39006</c:v>
                </c:pt>
                <c:pt idx="4891">
                  <c:v>39018</c:v>
                </c:pt>
                <c:pt idx="4892">
                  <c:v>39029</c:v>
                </c:pt>
                <c:pt idx="4893">
                  <c:v>39031</c:v>
                </c:pt>
                <c:pt idx="4894">
                  <c:v>39036</c:v>
                </c:pt>
                <c:pt idx="4895">
                  <c:v>39040</c:v>
                </c:pt>
                <c:pt idx="4896">
                  <c:v>39046</c:v>
                </c:pt>
                <c:pt idx="4897">
                  <c:v>39049</c:v>
                </c:pt>
                <c:pt idx="4898">
                  <c:v>39050</c:v>
                </c:pt>
                <c:pt idx="4899">
                  <c:v>39051</c:v>
                </c:pt>
                <c:pt idx="4900">
                  <c:v>39052</c:v>
                </c:pt>
                <c:pt idx="4901">
                  <c:v>39057</c:v>
                </c:pt>
                <c:pt idx="4902">
                  <c:v>39059</c:v>
                </c:pt>
                <c:pt idx="4903">
                  <c:v>39062</c:v>
                </c:pt>
                <c:pt idx="4904">
                  <c:v>39070</c:v>
                </c:pt>
                <c:pt idx="4905">
                  <c:v>39077</c:v>
                </c:pt>
                <c:pt idx="4906">
                  <c:v>39083</c:v>
                </c:pt>
                <c:pt idx="4907">
                  <c:v>39099</c:v>
                </c:pt>
                <c:pt idx="4908">
                  <c:v>39102</c:v>
                </c:pt>
                <c:pt idx="4909">
                  <c:v>39131</c:v>
                </c:pt>
                <c:pt idx="4910">
                  <c:v>39150</c:v>
                </c:pt>
                <c:pt idx="4911">
                  <c:v>39151</c:v>
                </c:pt>
                <c:pt idx="4912">
                  <c:v>39164</c:v>
                </c:pt>
                <c:pt idx="4913">
                  <c:v>39177</c:v>
                </c:pt>
                <c:pt idx="4914">
                  <c:v>39194</c:v>
                </c:pt>
                <c:pt idx="4915">
                  <c:v>39196</c:v>
                </c:pt>
                <c:pt idx="4916">
                  <c:v>39201</c:v>
                </c:pt>
                <c:pt idx="4917">
                  <c:v>39202</c:v>
                </c:pt>
                <c:pt idx="4918">
                  <c:v>39205</c:v>
                </c:pt>
                <c:pt idx="4919">
                  <c:v>39210</c:v>
                </c:pt>
                <c:pt idx="4920">
                  <c:v>39217</c:v>
                </c:pt>
                <c:pt idx="4921">
                  <c:v>39218</c:v>
                </c:pt>
                <c:pt idx="4922">
                  <c:v>39229</c:v>
                </c:pt>
                <c:pt idx="4923">
                  <c:v>39231</c:v>
                </c:pt>
                <c:pt idx="4924">
                  <c:v>39233</c:v>
                </c:pt>
                <c:pt idx="4925">
                  <c:v>39234</c:v>
                </c:pt>
                <c:pt idx="4926">
                  <c:v>39252</c:v>
                </c:pt>
                <c:pt idx="4927">
                  <c:v>39253</c:v>
                </c:pt>
                <c:pt idx="4928">
                  <c:v>39255</c:v>
                </c:pt>
                <c:pt idx="4929">
                  <c:v>39266</c:v>
                </c:pt>
                <c:pt idx="4930">
                  <c:v>39273</c:v>
                </c:pt>
                <c:pt idx="4931">
                  <c:v>39275</c:v>
                </c:pt>
                <c:pt idx="4932">
                  <c:v>39277</c:v>
                </c:pt>
                <c:pt idx="4933">
                  <c:v>39286</c:v>
                </c:pt>
                <c:pt idx="4934">
                  <c:v>39288</c:v>
                </c:pt>
                <c:pt idx="4935">
                  <c:v>39293</c:v>
                </c:pt>
                <c:pt idx="4936">
                  <c:v>39303</c:v>
                </c:pt>
                <c:pt idx="4937">
                  <c:v>39309</c:v>
                </c:pt>
                <c:pt idx="4938">
                  <c:v>39327</c:v>
                </c:pt>
                <c:pt idx="4939">
                  <c:v>39381</c:v>
                </c:pt>
                <c:pt idx="4940">
                  <c:v>39405</c:v>
                </c:pt>
                <c:pt idx="4941">
                  <c:v>39418</c:v>
                </c:pt>
                <c:pt idx="4942">
                  <c:v>39428</c:v>
                </c:pt>
                <c:pt idx="4943">
                  <c:v>39439</c:v>
                </c:pt>
                <c:pt idx="4944">
                  <c:v>39449</c:v>
                </c:pt>
                <c:pt idx="4945">
                  <c:v>39473</c:v>
                </c:pt>
                <c:pt idx="4946">
                  <c:v>39494</c:v>
                </c:pt>
                <c:pt idx="4947">
                  <c:v>39503</c:v>
                </c:pt>
                <c:pt idx="4948">
                  <c:v>39505</c:v>
                </c:pt>
                <c:pt idx="4949">
                  <c:v>39510</c:v>
                </c:pt>
                <c:pt idx="4950">
                  <c:v>39525</c:v>
                </c:pt>
                <c:pt idx="4951">
                  <c:v>39529</c:v>
                </c:pt>
                <c:pt idx="4952">
                  <c:v>39534</c:v>
                </c:pt>
                <c:pt idx="4953">
                  <c:v>39538</c:v>
                </c:pt>
                <c:pt idx="4954">
                  <c:v>39540</c:v>
                </c:pt>
                <c:pt idx="4955">
                  <c:v>39547</c:v>
                </c:pt>
                <c:pt idx="4956">
                  <c:v>39555</c:v>
                </c:pt>
                <c:pt idx="4957">
                  <c:v>39567</c:v>
                </c:pt>
                <c:pt idx="4958">
                  <c:v>39569</c:v>
                </c:pt>
                <c:pt idx="4959">
                  <c:v>39573</c:v>
                </c:pt>
                <c:pt idx="4960">
                  <c:v>39583</c:v>
                </c:pt>
                <c:pt idx="4961">
                  <c:v>39588</c:v>
                </c:pt>
                <c:pt idx="4962">
                  <c:v>39593</c:v>
                </c:pt>
                <c:pt idx="4963">
                  <c:v>39612</c:v>
                </c:pt>
                <c:pt idx="4964">
                  <c:v>39613</c:v>
                </c:pt>
                <c:pt idx="4965">
                  <c:v>39618</c:v>
                </c:pt>
                <c:pt idx="4966">
                  <c:v>39619</c:v>
                </c:pt>
                <c:pt idx="4967">
                  <c:v>39620</c:v>
                </c:pt>
                <c:pt idx="4968">
                  <c:v>39622</c:v>
                </c:pt>
                <c:pt idx="4969">
                  <c:v>39626</c:v>
                </c:pt>
                <c:pt idx="4970">
                  <c:v>39628</c:v>
                </c:pt>
                <c:pt idx="4971">
                  <c:v>39629</c:v>
                </c:pt>
                <c:pt idx="4972">
                  <c:v>39648</c:v>
                </c:pt>
                <c:pt idx="4973">
                  <c:v>39649</c:v>
                </c:pt>
                <c:pt idx="4974">
                  <c:v>39656</c:v>
                </c:pt>
                <c:pt idx="4975">
                  <c:v>39657</c:v>
                </c:pt>
                <c:pt idx="4976">
                  <c:v>39670</c:v>
                </c:pt>
                <c:pt idx="4977">
                  <c:v>39694</c:v>
                </c:pt>
                <c:pt idx="4978">
                  <c:v>39701</c:v>
                </c:pt>
                <c:pt idx="4979">
                  <c:v>39713</c:v>
                </c:pt>
                <c:pt idx="4980">
                  <c:v>39723</c:v>
                </c:pt>
                <c:pt idx="4981">
                  <c:v>39729</c:v>
                </c:pt>
                <c:pt idx="4982">
                  <c:v>39735</c:v>
                </c:pt>
                <c:pt idx="4983">
                  <c:v>39748</c:v>
                </c:pt>
                <c:pt idx="4984">
                  <c:v>39754</c:v>
                </c:pt>
                <c:pt idx="4985">
                  <c:v>39760</c:v>
                </c:pt>
                <c:pt idx="4986">
                  <c:v>39766</c:v>
                </c:pt>
                <c:pt idx="4987">
                  <c:v>39769</c:v>
                </c:pt>
                <c:pt idx="4988">
                  <c:v>39776</c:v>
                </c:pt>
                <c:pt idx="4989">
                  <c:v>39777</c:v>
                </c:pt>
                <c:pt idx="4990">
                  <c:v>39779</c:v>
                </c:pt>
                <c:pt idx="4991">
                  <c:v>39801</c:v>
                </c:pt>
                <c:pt idx="4992">
                  <c:v>39806</c:v>
                </c:pt>
                <c:pt idx="4993">
                  <c:v>39807</c:v>
                </c:pt>
                <c:pt idx="4994">
                  <c:v>39817</c:v>
                </c:pt>
                <c:pt idx="4995">
                  <c:v>39834</c:v>
                </c:pt>
                <c:pt idx="4996">
                  <c:v>39836</c:v>
                </c:pt>
                <c:pt idx="4997">
                  <c:v>39838</c:v>
                </c:pt>
                <c:pt idx="4998">
                  <c:v>39842</c:v>
                </c:pt>
                <c:pt idx="4999">
                  <c:v>39845</c:v>
                </c:pt>
                <c:pt idx="5000">
                  <c:v>39863</c:v>
                </c:pt>
                <c:pt idx="5001">
                  <c:v>39872</c:v>
                </c:pt>
                <c:pt idx="5002">
                  <c:v>39874</c:v>
                </c:pt>
                <c:pt idx="5003">
                  <c:v>39878</c:v>
                </c:pt>
                <c:pt idx="5004">
                  <c:v>39883</c:v>
                </c:pt>
                <c:pt idx="5005">
                  <c:v>39919</c:v>
                </c:pt>
                <c:pt idx="5006">
                  <c:v>39921</c:v>
                </c:pt>
                <c:pt idx="5007">
                  <c:v>39933</c:v>
                </c:pt>
                <c:pt idx="5008">
                  <c:v>39953</c:v>
                </c:pt>
                <c:pt idx="5009">
                  <c:v>39974</c:v>
                </c:pt>
                <c:pt idx="5010">
                  <c:v>39981</c:v>
                </c:pt>
                <c:pt idx="5011">
                  <c:v>39985</c:v>
                </c:pt>
                <c:pt idx="5012">
                  <c:v>39991</c:v>
                </c:pt>
                <c:pt idx="5013">
                  <c:v>40003</c:v>
                </c:pt>
                <c:pt idx="5014">
                  <c:v>40011</c:v>
                </c:pt>
                <c:pt idx="5015">
                  <c:v>40012</c:v>
                </c:pt>
                <c:pt idx="5016">
                  <c:v>40020</c:v>
                </c:pt>
                <c:pt idx="5017">
                  <c:v>40027</c:v>
                </c:pt>
                <c:pt idx="5018">
                  <c:v>40030</c:v>
                </c:pt>
                <c:pt idx="5019">
                  <c:v>40032</c:v>
                </c:pt>
                <c:pt idx="5020">
                  <c:v>40034</c:v>
                </c:pt>
                <c:pt idx="5021">
                  <c:v>40036</c:v>
                </c:pt>
                <c:pt idx="5022">
                  <c:v>40043</c:v>
                </c:pt>
                <c:pt idx="5023">
                  <c:v>40045</c:v>
                </c:pt>
                <c:pt idx="5024">
                  <c:v>40047</c:v>
                </c:pt>
                <c:pt idx="5025">
                  <c:v>40048</c:v>
                </c:pt>
                <c:pt idx="5026">
                  <c:v>40055</c:v>
                </c:pt>
                <c:pt idx="5027">
                  <c:v>40060</c:v>
                </c:pt>
                <c:pt idx="5028">
                  <c:v>40073</c:v>
                </c:pt>
                <c:pt idx="5029">
                  <c:v>40087</c:v>
                </c:pt>
                <c:pt idx="5030">
                  <c:v>40088</c:v>
                </c:pt>
                <c:pt idx="5031">
                  <c:v>40089</c:v>
                </c:pt>
                <c:pt idx="5032">
                  <c:v>40090</c:v>
                </c:pt>
                <c:pt idx="5033">
                  <c:v>40095</c:v>
                </c:pt>
                <c:pt idx="5034">
                  <c:v>40103</c:v>
                </c:pt>
                <c:pt idx="5035">
                  <c:v>40109</c:v>
                </c:pt>
                <c:pt idx="5036">
                  <c:v>40116</c:v>
                </c:pt>
                <c:pt idx="5037">
                  <c:v>40121</c:v>
                </c:pt>
                <c:pt idx="5038">
                  <c:v>40129</c:v>
                </c:pt>
                <c:pt idx="5039">
                  <c:v>40136</c:v>
                </c:pt>
                <c:pt idx="5040">
                  <c:v>40137</c:v>
                </c:pt>
                <c:pt idx="5041">
                  <c:v>40144</c:v>
                </c:pt>
                <c:pt idx="5042">
                  <c:v>40147</c:v>
                </c:pt>
                <c:pt idx="5043">
                  <c:v>40151</c:v>
                </c:pt>
                <c:pt idx="5044">
                  <c:v>40164</c:v>
                </c:pt>
                <c:pt idx="5045">
                  <c:v>40184</c:v>
                </c:pt>
                <c:pt idx="5046">
                  <c:v>40251</c:v>
                </c:pt>
                <c:pt idx="5047">
                  <c:v>40276</c:v>
                </c:pt>
                <c:pt idx="5048">
                  <c:v>40283</c:v>
                </c:pt>
                <c:pt idx="5049">
                  <c:v>40308</c:v>
                </c:pt>
                <c:pt idx="5050">
                  <c:v>40333</c:v>
                </c:pt>
                <c:pt idx="5051">
                  <c:v>40345</c:v>
                </c:pt>
                <c:pt idx="5052">
                  <c:v>40349</c:v>
                </c:pt>
                <c:pt idx="5053">
                  <c:v>40355</c:v>
                </c:pt>
                <c:pt idx="5054">
                  <c:v>40357</c:v>
                </c:pt>
                <c:pt idx="5055">
                  <c:v>40358</c:v>
                </c:pt>
                <c:pt idx="5056">
                  <c:v>40359</c:v>
                </c:pt>
                <c:pt idx="5057">
                  <c:v>40360</c:v>
                </c:pt>
                <c:pt idx="5058">
                  <c:v>40371</c:v>
                </c:pt>
                <c:pt idx="5059">
                  <c:v>40380</c:v>
                </c:pt>
                <c:pt idx="5060">
                  <c:v>40383</c:v>
                </c:pt>
                <c:pt idx="5061">
                  <c:v>40388</c:v>
                </c:pt>
                <c:pt idx="5062">
                  <c:v>40414</c:v>
                </c:pt>
                <c:pt idx="5063">
                  <c:v>40418</c:v>
                </c:pt>
                <c:pt idx="5064">
                  <c:v>40420</c:v>
                </c:pt>
                <c:pt idx="5065">
                  <c:v>40437</c:v>
                </c:pt>
                <c:pt idx="5066">
                  <c:v>40446</c:v>
                </c:pt>
                <c:pt idx="5067">
                  <c:v>40450</c:v>
                </c:pt>
                <c:pt idx="5068">
                  <c:v>40459</c:v>
                </c:pt>
                <c:pt idx="5069">
                  <c:v>40465</c:v>
                </c:pt>
                <c:pt idx="5070">
                  <c:v>40472</c:v>
                </c:pt>
                <c:pt idx="5071">
                  <c:v>40475</c:v>
                </c:pt>
                <c:pt idx="5072">
                  <c:v>40482</c:v>
                </c:pt>
                <c:pt idx="5073">
                  <c:v>40497</c:v>
                </c:pt>
                <c:pt idx="5074">
                  <c:v>40498</c:v>
                </c:pt>
                <c:pt idx="5075">
                  <c:v>40501</c:v>
                </c:pt>
                <c:pt idx="5076">
                  <c:v>40518</c:v>
                </c:pt>
                <c:pt idx="5077">
                  <c:v>40524</c:v>
                </c:pt>
                <c:pt idx="5078">
                  <c:v>40545</c:v>
                </c:pt>
                <c:pt idx="5079">
                  <c:v>40547</c:v>
                </c:pt>
                <c:pt idx="5080">
                  <c:v>40548</c:v>
                </c:pt>
                <c:pt idx="5081">
                  <c:v>40567</c:v>
                </c:pt>
                <c:pt idx="5082">
                  <c:v>40569</c:v>
                </c:pt>
                <c:pt idx="5083">
                  <c:v>40571</c:v>
                </c:pt>
                <c:pt idx="5084">
                  <c:v>40573</c:v>
                </c:pt>
                <c:pt idx="5085">
                  <c:v>40580</c:v>
                </c:pt>
                <c:pt idx="5086">
                  <c:v>40589</c:v>
                </c:pt>
                <c:pt idx="5087">
                  <c:v>40601</c:v>
                </c:pt>
                <c:pt idx="5088">
                  <c:v>40605</c:v>
                </c:pt>
                <c:pt idx="5089">
                  <c:v>40612</c:v>
                </c:pt>
                <c:pt idx="5090">
                  <c:v>40616</c:v>
                </c:pt>
                <c:pt idx="5091">
                  <c:v>40617</c:v>
                </c:pt>
                <c:pt idx="5092">
                  <c:v>40621</c:v>
                </c:pt>
                <c:pt idx="5093">
                  <c:v>40634</c:v>
                </c:pt>
                <c:pt idx="5094">
                  <c:v>40636</c:v>
                </c:pt>
                <c:pt idx="5095">
                  <c:v>40637</c:v>
                </c:pt>
                <c:pt idx="5096">
                  <c:v>40638</c:v>
                </c:pt>
                <c:pt idx="5097">
                  <c:v>40664</c:v>
                </c:pt>
                <c:pt idx="5098">
                  <c:v>40669</c:v>
                </c:pt>
                <c:pt idx="5099">
                  <c:v>40670</c:v>
                </c:pt>
                <c:pt idx="5100">
                  <c:v>40677</c:v>
                </c:pt>
                <c:pt idx="5101">
                  <c:v>40680</c:v>
                </c:pt>
                <c:pt idx="5102">
                  <c:v>40688</c:v>
                </c:pt>
                <c:pt idx="5103">
                  <c:v>40691</c:v>
                </c:pt>
                <c:pt idx="5104">
                  <c:v>40697</c:v>
                </c:pt>
                <c:pt idx="5105">
                  <c:v>40698</c:v>
                </c:pt>
                <c:pt idx="5106">
                  <c:v>40706</c:v>
                </c:pt>
                <c:pt idx="5107">
                  <c:v>40712</c:v>
                </c:pt>
                <c:pt idx="5108">
                  <c:v>40713</c:v>
                </c:pt>
                <c:pt idx="5109">
                  <c:v>40717</c:v>
                </c:pt>
                <c:pt idx="5110">
                  <c:v>40723</c:v>
                </c:pt>
                <c:pt idx="5111">
                  <c:v>40727</c:v>
                </c:pt>
                <c:pt idx="5112">
                  <c:v>40729</c:v>
                </c:pt>
                <c:pt idx="5113">
                  <c:v>40739</c:v>
                </c:pt>
                <c:pt idx="5114">
                  <c:v>40745</c:v>
                </c:pt>
                <c:pt idx="5115">
                  <c:v>40749</c:v>
                </c:pt>
                <c:pt idx="5116">
                  <c:v>40750</c:v>
                </c:pt>
                <c:pt idx="5117">
                  <c:v>40755</c:v>
                </c:pt>
                <c:pt idx="5118">
                  <c:v>40762</c:v>
                </c:pt>
                <c:pt idx="5119">
                  <c:v>40766</c:v>
                </c:pt>
                <c:pt idx="5120">
                  <c:v>40774</c:v>
                </c:pt>
                <c:pt idx="5121">
                  <c:v>40804</c:v>
                </c:pt>
                <c:pt idx="5122">
                  <c:v>40813</c:v>
                </c:pt>
                <c:pt idx="5123">
                  <c:v>40816</c:v>
                </c:pt>
                <c:pt idx="5124">
                  <c:v>40821</c:v>
                </c:pt>
                <c:pt idx="5125">
                  <c:v>40826</c:v>
                </c:pt>
                <c:pt idx="5126">
                  <c:v>40840</c:v>
                </c:pt>
                <c:pt idx="5127">
                  <c:v>40844</c:v>
                </c:pt>
                <c:pt idx="5128">
                  <c:v>40846</c:v>
                </c:pt>
                <c:pt idx="5129">
                  <c:v>40865</c:v>
                </c:pt>
                <c:pt idx="5130">
                  <c:v>40870</c:v>
                </c:pt>
                <c:pt idx="5131">
                  <c:v>40876</c:v>
                </c:pt>
                <c:pt idx="5132">
                  <c:v>40892</c:v>
                </c:pt>
                <c:pt idx="5133">
                  <c:v>40901</c:v>
                </c:pt>
                <c:pt idx="5134">
                  <c:v>40912</c:v>
                </c:pt>
                <c:pt idx="5135">
                  <c:v>40917</c:v>
                </c:pt>
                <c:pt idx="5136">
                  <c:v>40955</c:v>
                </c:pt>
                <c:pt idx="5137">
                  <c:v>40959</c:v>
                </c:pt>
                <c:pt idx="5138">
                  <c:v>40964</c:v>
                </c:pt>
                <c:pt idx="5139">
                  <c:v>40989</c:v>
                </c:pt>
                <c:pt idx="5140">
                  <c:v>40990</c:v>
                </c:pt>
                <c:pt idx="5141">
                  <c:v>40991</c:v>
                </c:pt>
                <c:pt idx="5142">
                  <c:v>40992</c:v>
                </c:pt>
                <c:pt idx="5143">
                  <c:v>41007</c:v>
                </c:pt>
                <c:pt idx="5144">
                  <c:v>41010</c:v>
                </c:pt>
                <c:pt idx="5145">
                  <c:v>41034</c:v>
                </c:pt>
                <c:pt idx="5146">
                  <c:v>41046</c:v>
                </c:pt>
                <c:pt idx="5147">
                  <c:v>41055</c:v>
                </c:pt>
                <c:pt idx="5148">
                  <c:v>41075</c:v>
                </c:pt>
                <c:pt idx="5149">
                  <c:v>41082</c:v>
                </c:pt>
                <c:pt idx="5150">
                  <c:v>41102</c:v>
                </c:pt>
                <c:pt idx="5151">
                  <c:v>41172</c:v>
                </c:pt>
                <c:pt idx="5152">
                  <c:v>41181</c:v>
                </c:pt>
                <c:pt idx="5153">
                  <c:v>41210</c:v>
                </c:pt>
                <c:pt idx="5154">
                  <c:v>41244</c:v>
                </c:pt>
                <c:pt idx="5155">
                  <c:v>41246</c:v>
                </c:pt>
                <c:pt idx="5156">
                  <c:v>41288</c:v>
                </c:pt>
                <c:pt idx="5157">
                  <c:v>41294</c:v>
                </c:pt>
                <c:pt idx="5158">
                  <c:v>41297</c:v>
                </c:pt>
                <c:pt idx="5159">
                  <c:v>41307</c:v>
                </c:pt>
                <c:pt idx="5160">
                  <c:v>41315</c:v>
                </c:pt>
                <c:pt idx="5161">
                  <c:v>41317</c:v>
                </c:pt>
                <c:pt idx="5162">
                  <c:v>41320</c:v>
                </c:pt>
                <c:pt idx="5163">
                  <c:v>41321</c:v>
                </c:pt>
                <c:pt idx="5164">
                  <c:v>41323</c:v>
                </c:pt>
                <c:pt idx="5165">
                  <c:v>41337</c:v>
                </c:pt>
                <c:pt idx="5166">
                  <c:v>41357</c:v>
                </c:pt>
                <c:pt idx="5167">
                  <c:v>41363</c:v>
                </c:pt>
                <c:pt idx="5168">
                  <c:v>41364</c:v>
                </c:pt>
                <c:pt idx="5169">
                  <c:v>41378</c:v>
                </c:pt>
                <c:pt idx="5170">
                  <c:v>41381</c:v>
                </c:pt>
                <c:pt idx="5171">
                  <c:v>41382</c:v>
                </c:pt>
                <c:pt idx="5172">
                  <c:v>41386</c:v>
                </c:pt>
                <c:pt idx="5173">
                  <c:v>41390</c:v>
                </c:pt>
                <c:pt idx="5174">
                  <c:v>41393</c:v>
                </c:pt>
                <c:pt idx="5175">
                  <c:v>41409</c:v>
                </c:pt>
                <c:pt idx="5176">
                  <c:v>41417</c:v>
                </c:pt>
                <c:pt idx="5177">
                  <c:v>41444</c:v>
                </c:pt>
                <c:pt idx="5178">
                  <c:v>41447</c:v>
                </c:pt>
                <c:pt idx="5179">
                  <c:v>41460</c:v>
                </c:pt>
                <c:pt idx="5180">
                  <c:v>41462</c:v>
                </c:pt>
                <c:pt idx="5181">
                  <c:v>41471</c:v>
                </c:pt>
                <c:pt idx="5182">
                  <c:v>41483</c:v>
                </c:pt>
                <c:pt idx="5183">
                  <c:v>41487</c:v>
                </c:pt>
                <c:pt idx="5184">
                  <c:v>41494</c:v>
                </c:pt>
                <c:pt idx="5185">
                  <c:v>41511</c:v>
                </c:pt>
                <c:pt idx="5186">
                  <c:v>41537</c:v>
                </c:pt>
                <c:pt idx="5187">
                  <c:v>41553</c:v>
                </c:pt>
                <c:pt idx="5188">
                  <c:v>41568</c:v>
                </c:pt>
                <c:pt idx="5189">
                  <c:v>41579</c:v>
                </c:pt>
                <c:pt idx="5190">
                  <c:v>41591</c:v>
                </c:pt>
                <c:pt idx="5191">
                  <c:v>41601</c:v>
                </c:pt>
                <c:pt idx="5192">
                  <c:v>41611</c:v>
                </c:pt>
                <c:pt idx="5193">
                  <c:v>41614</c:v>
                </c:pt>
                <c:pt idx="5194">
                  <c:v>41619</c:v>
                </c:pt>
                <c:pt idx="5195">
                  <c:v>41623</c:v>
                </c:pt>
                <c:pt idx="5196">
                  <c:v>41625</c:v>
                </c:pt>
                <c:pt idx="5197">
                  <c:v>41635</c:v>
                </c:pt>
                <c:pt idx="5198">
                  <c:v>41649</c:v>
                </c:pt>
                <c:pt idx="5199">
                  <c:v>41650</c:v>
                </c:pt>
                <c:pt idx="5200">
                  <c:v>41652</c:v>
                </c:pt>
                <c:pt idx="5201">
                  <c:v>41663</c:v>
                </c:pt>
                <c:pt idx="5202">
                  <c:v>41690</c:v>
                </c:pt>
                <c:pt idx="5203">
                  <c:v>41695</c:v>
                </c:pt>
                <c:pt idx="5204">
                  <c:v>41699</c:v>
                </c:pt>
                <c:pt idx="5205">
                  <c:v>41717</c:v>
                </c:pt>
                <c:pt idx="5206">
                  <c:v>41721</c:v>
                </c:pt>
                <c:pt idx="5207">
                  <c:v>41727</c:v>
                </c:pt>
                <c:pt idx="5208">
                  <c:v>41750</c:v>
                </c:pt>
                <c:pt idx="5209">
                  <c:v>41759</c:v>
                </c:pt>
                <c:pt idx="5210">
                  <c:v>41801</c:v>
                </c:pt>
                <c:pt idx="5211">
                  <c:v>41809</c:v>
                </c:pt>
                <c:pt idx="5212">
                  <c:v>41814</c:v>
                </c:pt>
                <c:pt idx="5213">
                  <c:v>41824</c:v>
                </c:pt>
                <c:pt idx="5214">
                  <c:v>41842</c:v>
                </c:pt>
                <c:pt idx="5215">
                  <c:v>41847</c:v>
                </c:pt>
                <c:pt idx="5216">
                  <c:v>41852</c:v>
                </c:pt>
                <c:pt idx="5217">
                  <c:v>41854</c:v>
                </c:pt>
                <c:pt idx="5218">
                  <c:v>41863</c:v>
                </c:pt>
                <c:pt idx="5219">
                  <c:v>41869</c:v>
                </c:pt>
                <c:pt idx="5220">
                  <c:v>41887</c:v>
                </c:pt>
                <c:pt idx="5221">
                  <c:v>41895</c:v>
                </c:pt>
                <c:pt idx="5222">
                  <c:v>41900</c:v>
                </c:pt>
                <c:pt idx="5223">
                  <c:v>41911</c:v>
                </c:pt>
                <c:pt idx="5224">
                  <c:v>41919</c:v>
                </c:pt>
                <c:pt idx="5225">
                  <c:v>41944</c:v>
                </c:pt>
                <c:pt idx="5226">
                  <c:v>41957</c:v>
                </c:pt>
                <c:pt idx="5227">
                  <c:v>41959</c:v>
                </c:pt>
                <c:pt idx="5228">
                  <c:v>41962</c:v>
                </c:pt>
                <c:pt idx="5229">
                  <c:v>41971</c:v>
                </c:pt>
                <c:pt idx="5230">
                  <c:v>41974</c:v>
                </c:pt>
                <c:pt idx="5231">
                  <c:v>41975</c:v>
                </c:pt>
                <c:pt idx="5232">
                  <c:v>41999</c:v>
                </c:pt>
                <c:pt idx="5233">
                  <c:v>42018</c:v>
                </c:pt>
                <c:pt idx="5234">
                  <c:v>42019</c:v>
                </c:pt>
                <c:pt idx="5235">
                  <c:v>42030</c:v>
                </c:pt>
                <c:pt idx="5236">
                  <c:v>42040</c:v>
                </c:pt>
                <c:pt idx="5237">
                  <c:v>42055</c:v>
                </c:pt>
                <c:pt idx="5238">
                  <c:v>42056</c:v>
                </c:pt>
                <c:pt idx="5239">
                  <c:v>42059</c:v>
                </c:pt>
                <c:pt idx="5240">
                  <c:v>42062</c:v>
                </c:pt>
                <c:pt idx="5241">
                  <c:v>42067</c:v>
                </c:pt>
                <c:pt idx="5242">
                  <c:v>42069</c:v>
                </c:pt>
                <c:pt idx="5243">
                  <c:v>42094</c:v>
                </c:pt>
                <c:pt idx="5244">
                  <c:v>42095</c:v>
                </c:pt>
                <c:pt idx="5245">
                  <c:v>42098</c:v>
                </c:pt>
                <c:pt idx="5246">
                  <c:v>42109</c:v>
                </c:pt>
                <c:pt idx="5247">
                  <c:v>42110</c:v>
                </c:pt>
                <c:pt idx="5248">
                  <c:v>42121</c:v>
                </c:pt>
                <c:pt idx="5249">
                  <c:v>42127</c:v>
                </c:pt>
                <c:pt idx="5250">
                  <c:v>42131</c:v>
                </c:pt>
                <c:pt idx="5251">
                  <c:v>42135</c:v>
                </c:pt>
                <c:pt idx="5252">
                  <c:v>42165</c:v>
                </c:pt>
                <c:pt idx="5253">
                  <c:v>42197</c:v>
                </c:pt>
                <c:pt idx="5254">
                  <c:v>42200</c:v>
                </c:pt>
                <c:pt idx="5255">
                  <c:v>42202</c:v>
                </c:pt>
                <c:pt idx="5256">
                  <c:v>42206</c:v>
                </c:pt>
                <c:pt idx="5257">
                  <c:v>42216</c:v>
                </c:pt>
                <c:pt idx="5258">
                  <c:v>42219</c:v>
                </c:pt>
                <c:pt idx="5259">
                  <c:v>42237</c:v>
                </c:pt>
                <c:pt idx="5260">
                  <c:v>42250</c:v>
                </c:pt>
                <c:pt idx="5261">
                  <c:v>42264</c:v>
                </c:pt>
                <c:pt idx="5262">
                  <c:v>42270</c:v>
                </c:pt>
                <c:pt idx="5263">
                  <c:v>42272</c:v>
                </c:pt>
                <c:pt idx="5264">
                  <c:v>42276</c:v>
                </c:pt>
                <c:pt idx="5265">
                  <c:v>42296</c:v>
                </c:pt>
                <c:pt idx="5266">
                  <c:v>42298</c:v>
                </c:pt>
                <c:pt idx="5267">
                  <c:v>42303</c:v>
                </c:pt>
                <c:pt idx="5268">
                  <c:v>42319</c:v>
                </c:pt>
                <c:pt idx="5269">
                  <c:v>42322</c:v>
                </c:pt>
                <c:pt idx="5270">
                  <c:v>42342</c:v>
                </c:pt>
                <c:pt idx="5271">
                  <c:v>42344</c:v>
                </c:pt>
                <c:pt idx="5272">
                  <c:v>42358</c:v>
                </c:pt>
                <c:pt idx="5273">
                  <c:v>42367</c:v>
                </c:pt>
                <c:pt idx="5274">
                  <c:v>42372</c:v>
                </c:pt>
                <c:pt idx="5275">
                  <c:v>42373</c:v>
                </c:pt>
                <c:pt idx="5276">
                  <c:v>42386</c:v>
                </c:pt>
                <c:pt idx="5277">
                  <c:v>42401</c:v>
                </c:pt>
                <c:pt idx="5278">
                  <c:v>42411</c:v>
                </c:pt>
                <c:pt idx="5279">
                  <c:v>42421</c:v>
                </c:pt>
                <c:pt idx="5280">
                  <c:v>42429</c:v>
                </c:pt>
                <c:pt idx="5281">
                  <c:v>42431</c:v>
                </c:pt>
                <c:pt idx="5282">
                  <c:v>42437</c:v>
                </c:pt>
                <c:pt idx="5283">
                  <c:v>42439</c:v>
                </c:pt>
                <c:pt idx="5284">
                  <c:v>42442</c:v>
                </c:pt>
                <c:pt idx="5285">
                  <c:v>42471</c:v>
                </c:pt>
                <c:pt idx="5286">
                  <c:v>42473</c:v>
                </c:pt>
                <c:pt idx="5287">
                  <c:v>42476</c:v>
                </c:pt>
                <c:pt idx="5288">
                  <c:v>42480</c:v>
                </c:pt>
                <c:pt idx="5289">
                  <c:v>42489</c:v>
                </c:pt>
                <c:pt idx="5290">
                  <c:v>42512</c:v>
                </c:pt>
                <c:pt idx="5291">
                  <c:v>42531</c:v>
                </c:pt>
                <c:pt idx="5292">
                  <c:v>42535</c:v>
                </c:pt>
                <c:pt idx="5293">
                  <c:v>42569</c:v>
                </c:pt>
                <c:pt idx="5294">
                  <c:v>42589</c:v>
                </c:pt>
                <c:pt idx="5295">
                  <c:v>42590</c:v>
                </c:pt>
                <c:pt idx="5296">
                  <c:v>42592</c:v>
                </c:pt>
                <c:pt idx="5297">
                  <c:v>42602</c:v>
                </c:pt>
                <c:pt idx="5298">
                  <c:v>42620</c:v>
                </c:pt>
                <c:pt idx="5299">
                  <c:v>42625</c:v>
                </c:pt>
                <c:pt idx="5300">
                  <c:v>42626</c:v>
                </c:pt>
                <c:pt idx="5301">
                  <c:v>42628</c:v>
                </c:pt>
                <c:pt idx="5302">
                  <c:v>42651</c:v>
                </c:pt>
                <c:pt idx="5303">
                  <c:v>42655</c:v>
                </c:pt>
                <c:pt idx="5304">
                  <c:v>42660</c:v>
                </c:pt>
                <c:pt idx="5305">
                  <c:v>42676</c:v>
                </c:pt>
                <c:pt idx="5306">
                  <c:v>42683</c:v>
                </c:pt>
                <c:pt idx="5307">
                  <c:v>42695</c:v>
                </c:pt>
                <c:pt idx="5308">
                  <c:v>42712</c:v>
                </c:pt>
                <c:pt idx="5309">
                  <c:v>42754</c:v>
                </c:pt>
                <c:pt idx="5310">
                  <c:v>42764</c:v>
                </c:pt>
                <c:pt idx="5311">
                  <c:v>42768</c:v>
                </c:pt>
                <c:pt idx="5312">
                  <c:v>42776</c:v>
                </c:pt>
                <c:pt idx="5313">
                  <c:v>42794</c:v>
                </c:pt>
                <c:pt idx="5314">
                  <c:v>42798</c:v>
                </c:pt>
                <c:pt idx="5315">
                  <c:v>42803</c:v>
                </c:pt>
                <c:pt idx="5316">
                  <c:v>42807</c:v>
                </c:pt>
                <c:pt idx="5317">
                  <c:v>42834</c:v>
                </c:pt>
                <c:pt idx="5318">
                  <c:v>42856</c:v>
                </c:pt>
                <c:pt idx="5319">
                  <c:v>42863</c:v>
                </c:pt>
                <c:pt idx="5320">
                  <c:v>42864</c:v>
                </c:pt>
                <c:pt idx="5321">
                  <c:v>42901</c:v>
                </c:pt>
                <c:pt idx="5322">
                  <c:v>42902</c:v>
                </c:pt>
                <c:pt idx="5323">
                  <c:v>42924</c:v>
                </c:pt>
                <c:pt idx="5324">
                  <c:v>42929</c:v>
                </c:pt>
                <c:pt idx="5325">
                  <c:v>42950</c:v>
                </c:pt>
                <c:pt idx="5326">
                  <c:v>42955</c:v>
                </c:pt>
                <c:pt idx="5327">
                  <c:v>42964</c:v>
                </c:pt>
                <c:pt idx="5328">
                  <c:v>42971</c:v>
                </c:pt>
                <c:pt idx="5329">
                  <c:v>42995</c:v>
                </c:pt>
                <c:pt idx="5330">
                  <c:v>43001</c:v>
                </c:pt>
                <c:pt idx="5331">
                  <c:v>43002</c:v>
                </c:pt>
                <c:pt idx="5332">
                  <c:v>43013</c:v>
                </c:pt>
                <c:pt idx="5333">
                  <c:v>43015</c:v>
                </c:pt>
                <c:pt idx="5334">
                  <c:v>43018</c:v>
                </c:pt>
                <c:pt idx="5335">
                  <c:v>43019</c:v>
                </c:pt>
                <c:pt idx="5336">
                  <c:v>43028</c:v>
                </c:pt>
                <c:pt idx="5337">
                  <c:v>43030</c:v>
                </c:pt>
                <c:pt idx="5338">
                  <c:v>43038</c:v>
                </c:pt>
                <c:pt idx="5339">
                  <c:v>43045</c:v>
                </c:pt>
                <c:pt idx="5340">
                  <c:v>43047</c:v>
                </c:pt>
                <c:pt idx="5341">
                  <c:v>43103</c:v>
                </c:pt>
                <c:pt idx="5342">
                  <c:v>43109</c:v>
                </c:pt>
                <c:pt idx="5343">
                  <c:v>43110</c:v>
                </c:pt>
                <c:pt idx="5344">
                  <c:v>43121</c:v>
                </c:pt>
                <c:pt idx="5345">
                  <c:v>43140</c:v>
                </c:pt>
                <c:pt idx="5346">
                  <c:v>43147</c:v>
                </c:pt>
                <c:pt idx="5347">
                  <c:v>43153</c:v>
                </c:pt>
                <c:pt idx="5348">
                  <c:v>43155</c:v>
                </c:pt>
                <c:pt idx="5349">
                  <c:v>43167</c:v>
                </c:pt>
                <c:pt idx="5350">
                  <c:v>43168</c:v>
                </c:pt>
                <c:pt idx="5351">
                  <c:v>43171</c:v>
                </c:pt>
                <c:pt idx="5352">
                  <c:v>43177</c:v>
                </c:pt>
                <c:pt idx="5353">
                  <c:v>43205</c:v>
                </c:pt>
                <c:pt idx="5354">
                  <c:v>43218</c:v>
                </c:pt>
                <c:pt idx="5355">
                  <c:v>43226</c:v>
                </c:pt>
                <c:pt idx="5356">
                  <c:v>43234</c:v>
                </c:pt>
                <c:pt idx="5357">
                  <c:v>43243</c:v>
                </c:pt>
                <c:pt idx="5358">
                  <c:v>43244</c:v>
                </c:pt>
                <c:pt idx="5359">
                  <c:v>43246</c:v>
                </c:pt>
                <c:pt idx="5360">
                  <c:v>43247</c:v>
                </c:pt>
                <c:pt idx="5361">
                  <c:v>43261</c:v>
                </c:pt>
                <c:pt idx="5362">
                  <c:v>43267</c:v>
                </c:pt>
                <c:pt idx="5363">
                  <c:v>43297</c:v>
                </c:pt>
                <c:pt idx="5364">
                  <c:v>43309</c:v>
                </c:pt>
                <c:pt idx="5365">
                  <c:v>43329</c:v>
                </c:pt>
                <c:pt idx="5366">
                  <c:v>43332</c:v>
                </c:pt>
                <c:pt idx="5367">
                  <c:v>43344</c:v>
                </c:pt>
                <c:pt idx="5368">
                  <c:v>43347</c:v>
                </c:pt>
                <c:pt idx="5369">
                  <c:v>43357</c:v>
                </c:pt>
                <c:pt idx="5370">
                  <c:v>43358</c:v>
                </c:pt>
                <c:pt idx="5371">
                  <c:v>43365</c:v>
                </c:pt>
                <c:pt idx="5372">
                  <c:v>43373</c:v>
                </c:pt>
                <c:pt idx="5373">
                  <c:v>43374</c:v>
                </c:pt>
                <c:pt idx="5374">
                  <c:v>43375</c:v>
                </c:pt>
                <c:pt idx="5375">
                  <c:v>43376</c:v>
                </c:pt>
                <c:pt idx="5376">
                  <c:v>43381</c:v>
                </c:pt>
                <c:pt idx="5377">
                  <c:v>43384</c:v>
                </c:pt>
                <c:pt idx="5378">
                  <c:v>43387</c:v>
                </c:pt>
                <c:pt idx="5379">
                  <c:v>43407</c:v>
                </c:pt>
                <c:pt idx="5380">
                  <c:v>43410</c:v>
                </c:pt>
                <c:pt idx="5381">
                  <c:v>43415</c:v>
                </c:pt>
                <c:pt idx="5382">
                  <c:v>43420</c:v>
                </c:pt>
                <c:pt idx="5383">
                  <c:v>43425</c:v>
                </c:pt>
                <c:pt idx="5384">
                  <c:v>43431</c:v>
                </c:pt>
                <c:pt idx="5385">
                  <c:v>43445</c:v>
                </c:pt>
                <c:pt idx="5386">
                  <c:v>43446</c:v>
                </c:pt>
                <c:pt idx="5387">
                  <c:v>43457</c:v>
                </c:pt>
                <c:pt idx="5388">
                  <c:v>43471</c:v>
                </c:pt>
                <c:pt idx="5389">
                  <c:v>43478</c:v>
                </c:pt>
                <c:pt idx="5390">
                  <c:v>43491</c:v>
                </c:pt>
                <c:pt idx="5391">
                  <c:v>43497</c:v>
                </c:pt>
                <c:pt idx="5392">
                  <c:v>43500</c:v>
                </c:pt>
                <c:pt idx="5393">
                  <c:v>43501</c:v>
                </c:pt>
                <c:pt idx="5394">
                  <c:v>43506</c:v>
                </c:pt>
                <c:pt idx="5395">
                  <c:v>43514</c:v>
                </c:pt>
                <c:pt idx="5396">
                  <c:v>43518</c:v>
                </c:pt>
                <c:pt idx="5397">
                  <c:v>43521</c:v>
                </c:pt>
                <c:pt idx="5398">
                  <c:v>43522</c:v>
                </c:pt>
                <c:pt idx="5399">
                  <c:v>43533</c:v>
                </c:pt>
                <c:pt idx="5400">
                  <c:v>43542</c:v>
                </c:pt>
                <c:pt idx="5401">
                  <c:v>43543</c:v>
                </c:pt>
                <c:pt idx="5402">
                  <c:v>43556</c:v>
                </c:pt>
                <c:pt idx="5403">
                  <c:v>43557</c:v>
                </c:pt>
                <c:pt idx="5404">
                  <c:v>43559</c:v>
                </c:pt>
                <c:pt idx="5405">
                  <c:v>43567</c:v>
                </c:pt>
                <c:pt idx="5406">
                  <c:v>43571</c:v>
                </c:pt>
                <c:pt idx="5407">
                  <c:v>43576</c:v>
                </c:pt>
                <c:pt idx="5408">
                  <c:v>43579</c:v>
                </c:pt>
                <c:pt idx="5409">
                  <c:v>43594</c:v>
                </c:pt>
                <c:pt idx="5410">
                  <c:v>43616</c:v>
                </c:pt>
                <c:pt idx="5411">
                  <c:v>43621</c:v>
                </c:pt>
                <c:pt idx="5412">
                  <c:v>43635</c:v>
                </c:pt>
                <c:pt idx="5413">
                  <c:v>43643</c:v>
                </c:pt>
                <c:pt idx="5414">
                  <c:v>43656</c:v>
                </c:pt>
                <c:pt idx="5415">
                  <c:v>43658</c:v>
                </c:pt>
                <c:pt idx="5416">
                  <c:v>43660</c:v>
                </c:pt>
                <c:pt idx="5417">
                  <c:v>43671</c:v>
                </c:pt>
                <c:pt idx="5418">
                  <c:v>43684</c:v>
                </c:pt>
                <c:pt idx="5419">
                  <c:v>43691</c:v>
                </c:pt>
                <c:pt idx="5420">
                  <c:v>43692</c:v>
                </c:pt>
                <c:pt idx="5421">
                  <c:v>43703</c:v>
                </c:pt>
                <c:pt idx="5422">
                  <c:v>43707</c:v>
                </c:pt>
                <c:pt idx="5423">
                  <c:v>43710</c:v>
                </c:pt>
                <c:pt idx="5424">
                  <c:v>43727</c:v>
                </c:pt>
                <c:pt idx="5425">
                  <c:v>43732</c:v>
                </c:pt>
                <c:pt idx="5426">
                  <c:v>43738</c:v>
                </c:pt>
                <c:pt idx="5427">
                  <c:v>43741</c:v>
                </c:pt>
                <c:pt idx="5428">
                  <c:v>43743</c:v>
                </c:pt>
                <c:pt idx="5429">
                  <c:v>43747</c:v>
                </c:pt>
                <c:pt idx="5430">
                  <c:v>43776</c:v>
                </c:pt>
                <c:pt idx="5431">
                  <c:v>43778</c:v>
                </c:pt>
                <c:pt idx="5432">
                  <c:v>43780</c:v>
                </c:pt>
                <c:pt idx="5433">
                  <c:v>43784</c:v>
                </c:pt>
                <c:pt idx="5434">
                  <c:v>43804</c:v>
                </c:pt>
                <c:pt idx="5435">
                  <c:v>43820</c:v>
                </c:pt>
                <c:pt idx="5436">
                  <c:v>43827</c:v>
                </c:pt>
                <c:pt idx="5437">
                  <c:v>43858</c:v>
                </c:pt>
                <c:pt idx="5438">
                  <c:v>43861</c:v>
                </c:pt>
                <c:pt idx="5439">
                  <c:v>43879</c:v>
                </c:pt>
                <c:pt idx="5440">
                  <c:v>43883</c:v>
                </c:pt>
                <c:pt idx="5441">
                  <c:v>43885</c:v>
                </c:pt>
                <c:pt idx="5442">
                  <c:v>43893</c:v>
                </c:pt>
                <c:pt idx="5443">
                  <c:v>43894</c:v>
                </c:pt>
                <c:pt idx="5444">
                  <c:v>43899</c:v>
                </c:pt>
                <c:pt idx="5445">
                  <c:v>43915</c:v>
                </c:pt>
                <c:pt idx="5446">
                  <c:v>43922</c:v>
                </c:pt>
                <c:pt idx="5447">
                  <c:v>43940</c:v>
                </c:pt>
                <c:pt idx="5448">
                  <c:v>43944</c:v>
                </c:pt>
                <c:pt idx="5449">
                  <c:v>43964</c:v>
                </c:pt>
                <c:pt idx="5450">
                  <c:v>43968</c:v>
                </c:pt>
                <c:pt idx="5451">
                  <c:v>43970</c:v>
                </c:pt>
                <c:pt idx="5452">
                  <c:v>43976</c:v>
                </c:pt>
                <c:pt idx="5453">
                  <c:v>43985</c:v>
                </c:pt>
                <c:pt idx="5454">
                  <c:v>43990</c:v>
                </c:pt>
                <c:pt idx="5455">
                  <c:v>43993</c:v>
                </c:pt>
                <c:pt idx="5456">
                  <c:v>44000</c:v>
                </c:pt>
                <c:pt idx="5457">
                  <c:v>44005</c:v>
                </c:pt>
                <c:pt idx="5458">
                  <c:v>44006</c:v>
                </c:pt>
                <c:pt idx="5459">
                  <c:v>44007</c:v>
                </c:pt>
                <c:pt idx="5460">
                  <c:v>44049</c:v>
                </c:pt>
                <c:pt idx="5461">
                  <c:v>44050</c:v>
                </c:pt>
                <c:pt idx="5462">
                  <c:v>44064</c:v>
                </c:pt>
                <c:pt idx="5463">
                  <c:v>44089</c:v>
                </c:pt>
                <c:pt idx="5464">
                  <c:v>44095</c:v>
                </c:pt>
                <c:pt idx="5465">
                  <c:v>44104</c:v>
                </c:pt>
                <c:pt idx="5466">
                  <c:v>44115</c:v>
                </c:pt>
                <c:pt idx="5467">
                  <c:v>44120</c:v>
                </c:pt>
                <c:pt idx="5468">
                  <c:v>44124</c:v>
                </c:pt>
                <c:pt idx="5469">
                  <c:v>44134</c:v>
                </c:pt>
                <c:pt idx="5470">
                  <c:v>44135</c:v>
                </c:pt>
                <c:pt idx="5471">
                  <c:v>44150</c:v>
                </c:pt>
                <c:pt idx="5472">
                  <c:v>44157</c:v>
                </c:pt>
                <c:pt idx="5473">
                  <c:v>44174</c:v>
                </c:pt>
                <c:pt idx="5474">
                  <c:v>44176</c:v>
                </c:pt>
                <c:pt idx="5475">
                  <c:v>44183</c:v>
                </c:pt>
                <c:pt idx="5476">
                  <c:v>44187</c:v>
                </c:pt>
                <c:pt idx="5477">
                  <c:v>44190</c:v>
                </c:pt>
                <c:pt idx="5478">
                  <c:v>44194</c:v>
                </c:pt>
                <c:pt idx="5479">
                  <c:v>44197</c:v>
                </c:pt>
                <c:pt idx="5480">
                  <c:v>44214</c:v>
                </c:pt>
                <c:pt idx="5481">
                  <c:v>44218</c:v>
                </c:pt>
                <c:pt idx="5482">
                  <c:v>44223</c:v>
                </c:pt>
                <c:pt idx="5483">
                  <c:v>44235</c:v>
                </c:pt>
                <c:pt idx="5484">
                  <c:v>44236</c:v>
                </c:pt>
                <c:pt idx="5485">
                  <c:v>44238</c:v>
                </c:pt>
                <c:pt idx="5486">
                  <c:v>44257</c:v>
                </c:pt>
                <c:pt idx="5487">
                  <c:v>44264</c:v>
                </c:pt>
                <c:pt idx="5488">
                  <c:v>44266</c:v>
                </c:pt>
                <c:pt idx="5489">
                  <c:v>44270</c:v>
                </c:pt>
                <c:pt idx="5490">
                  <c:v>44272</c:v>
                </c:pt>
                <c:pt idx="5491">
                  <c:v>44274</c:v>
                </c:pt>
                <c:pt idx="5492">
                  <c:v>44281</c:v>
                </c:pt>
                <c:pt idx="5493">
                  <c:v>44292</c:v>
                </c:pt>
                <c:pt idx="5494">
                  <c:v>44293</c:v>
                </c:pt>
                <c:pt idx="5495">
                  <c:v>44298</c:v>
                </c:pt>
                <c:pt idx="5496">
                  <c:v>44299</c:v>
                </c:pt>
                <c:pt idx="5497">
                  <c:v>44300</c:v>
                </c:pt>
                <c:pt idx="5498">
                  <c:v>44312</c:v>
                </c:pt>
                <c:pt idx="5499">
                  <c:v>44332</c:v>
                </c:pt>
                <c:pt idx="5500">
                  <c:v>44352</c:v>
                </c:pt>
                <c:pt idx="5501">
                  <c:v>44365</c:v>
                </c:pt>
                <c:pt idx="5502">
                  <c:v>44370</c:v>
                </c:pt>
                <c:pt idx="5503">
                  <c:v>44374</c:v>
                </c:pt>
                <c:pt idx="5504">
                  <c:v>44383</c:v>
                </c:pt>
                <c:pt idx="5505">
                  <c:v>44385</c:v>
                </c:pt>
                <c:pt idx="5506">
                  <c:v>44393</c:v>
                </c:pt>
                <c:pt idx="5507">
                  <c:v>44394</c:v>
                </c:pt>
                <c:pt idx="5508">
                  <c:v>44422</c:v>
                </c:pt>
                <c:pt idx="5509">
                  <c:v>44425</c:v>
                </c:pt>
                <c:pt idx="5510">
                  <c:v>44426</c:v>
                </c:pt>
                <c:pt idx="5511">
                  <c:v>44440</c:v>
                </c:pt>
                <c:pt idx="5512">
                  <c:v>44450</c:v>
                </c:pt>
                <c:pt idx="5513">
                  <c:v>44451</c:v>
                </c:pt>
                <c:pt idx="5514">
                  <c:v>44457</c:v>
                </c:pt>
                <c:pt idx="5515">
                  <c:v>44458</c:v>
                </c:pt>
                <c:pt idx="5516">
                  <c:v>44462</c:v>
                </c:pt>
                <c:pt idx="5517">
                  <c:v>44465</c:v>
                </c:pt>
                <c:pt idx="5518">
                  <c:v>44479</c:v>
                </c:pt>
                <c:pt idx="5519">
                  <c:v>44491</c:v>
                </c:pt>
                <c:pt idx="5520">
                  <c:v>44498</c:v>
                </c:pt>
                <c:pt idx="5521">
                  <c:v>44517</c:v>
                </c:pt>
                <c:pt idx="5522">
                  <c:v>44525</c:v>
                </c:pt>
                <c:pt idx="5523">
                  <c:v>44531</c:v>
                </c:pt>
                <c:pt idx="5524">
                  <c:v>44534</c:v>
                </c:pt>
                <c:pt idx="5525">
                  <c:v>44546</c:v>
                </c:pt>
                <c:pt idx="5526">
                  <c:v>44556</c:v>
                </c:pt>
                <c:pt idx="5527">
                  <c:v>44559</c:v>
                </c:pt>
                <c:pt idx="5528">
                  <c:v>44572</c:v>
                </c:pt>
                <c:pt idx="5529">
                  <c:v>44582</c:v>
                </c:pt>
                <c:pt idx="5530">
                  <c:v>44606</c:v>
                </c:pt>
                <c:pt idx="5531">
                  <c:v>44622</c:v>
                </c:pt>
                <c:pt idx="5532">
                  <c:v>44623</c:v>
                </c:pt>
                <c:pt idx="5533">
                  <c:v>44630</c:v>
                </c:pt>
                <c:pt idx="5534">
                  <c:v>44635</c:v>
                </c:pt>
                <c:pt idx="5535">
                  <c:v>44637</c:v>
                </c:pt>
                <c:pt idx="5536">
                  <c:v>44643</c:v>
                </c:pt>
                <c:pt idx="5537">
                  <c:v>44657</c:v>
                </c:pt>
                <c:pt idx="5538">
                  <c:v>44658</c:v>
                </c:pt>
                <c:pt idx="5539">
                  <c:v>44672</c:v>
                </c:pt>
                <c:pt idx="5540">
                  <c:v>44682</c:v>
                </c:pt>
                <c:pt idx="5541">
                  <c:v>44684</c:v>
                </c:pt>
                <c:pt idx="5542">
                  <c:v>44686</c:v>
                </c:pt>
                <c:pt idx="5543">
                  <c:v>44692</c:v>
                </c:pt>
                <c:pt idx="5544">
                  <c:v>44693</c:v>
                </c:pt>
                <c:pt idx="5545">
                  <c:v>44698</c:v>
                </c:pt>
                <c:pt idx="5546">
                  <c:v>44715</c:v>
                </c:pt>
                <c:pt idx="5547">
                  <c:v>44716</c:v>
                </c:pt>
                <c:pt idx="5548">
                  <c:v>44726</c:v>
                </c:pt>
                <c:pt idx="5549">
                  <c:v>44730</c:v>
                </c:pt>
                <c:pt idx="5550">
                  <c:v>44733</c:v>
                </c:pt>
                <c:pt idx="5551">
                  <c:v>44735</c:v>
                </c:pt>
                <c:pt idx="5552">
                  <c:v>44743</c:v>
                </c:pt>
                <c:pt idx="5553">
                  <c:v>44753</c:v>
                </c:pt>
                <c:pt idx="5554">
                  <c:v>44757</c:v>
                </c:pt>
                <c:pt idx="5555">
                  <c:v>44765</c:v>
                </c:pt>
                <c:pt idx="5556">
                  <c:v>44800</c:v>
                </c:pt>
                <c:pt idx="5557">
                  <c:v>44802</c:v>
                </c:pt>
                <c:pt idx="5558">
                  <c:v>44814</c:v>
                </c:pt>
                <c:pt idx="5559">
                  <c:v>44827</c:v>
                </c:pt>
                <c:pt idx="5560">
                  <c:v>44831</c:v>
                </c:pt>
                <c:pt idx="5561">
                  <c:v>44837</c:v>
                </c:pt>
                <c:pt idx="5562">
                  <c:v>44838</c:v>
                </c:pt>
                <c:pt idx="5563">
                  <c:v>44852</c:v>
                </c:pt>
                <c:pt idx="5564">
                  <c:v>44853</c:v>
                </c:pt>
                <c:pt idx="5565">
                  <c:v>44858</c:v>
                </c:pt>
                <c:pt idx="5566">
                  <c:v>44861</c:v>
                </c:pt>
                <c:pt idx="5567">
                  <c:v>44866</c:v>
                </c:pt>
                <c:pt idx="5568">
                  <c:v>44871</c:v>
                </c:pt>
                <c:pt idx="5569">
                  <c:v>44874</c:v>
                </c:pt>
                <c:pt idx="5570">
                  <c:v>44886</c:v>
                </c:pt>
                <c:pt idx="5571">
                  <c:v>44887</c:v>
                </c:pt>
                <c:pt idx="5572">
                  <c:v>44888</c:v>
                </c:pt>
                <c:pt idx="5573">
                  <c:v>44889</c:v>
                </c:pt>
                <c:pt idx="5574">
                  <c:v>44893</c:v>
                </c:pt>
                <c:pt idx="5575">
                  <c:v>44897</c:v>
                </c:pt>
                <c:pt idx="5576">
                  <c:v>44901</c:v>
                </c:pt>
                <c:pt idx="5577">
                  <c:v>44910</c:v>
                </c:pt>
                <c:pt idx="5578">
                  <c:v>44918</c:v>
                </c:pt>
                <c:pt idx="5579">
                  <c:v>44923</c:v>
                </c:pt>
                <c:pt idx="5580">
                  <c:v>44949</c:v>
                </c:pt>
                <c:pt idx="5581">
                  <c:v>44973</c:v>
                </c:pt>
                <c:pt idx="5582">
                  <c:v>44984</c:v>
                </c:pt>
                <c:pt idx="5583">
                  <c:v>44994</c:v>
                </c:pt>
                <c:pt idx="5584">
                  <c:v>44996</c:v>
                </c:pt>
                <c:pt idx="5585">
                  <c:v>45000</c:v>
                </c:pt>
                <c:pt idx="5586">
                  <c:v>45004</c:v>
                </c:pt>
                <c:pt idx="5587">
                  <c:v>45010</c:v>
                </c:pt>
                <c:pt idx="5588">
                  <c:v>45012</c:v>
                </c:pt>
                <c:pt idx="5589">
                  <c:v>45017</c:v>
                </c:pt>
                <c:pt idx="5590">
                  <c:v>45021</c:v>
                </c:pt>
                <c:pt idx="5591">
                  <c:v>45034</c:v>
                </c:pt>
                <c:pt idx="5592">
                  <c:v>45038</c:v>
                </c:pt>
                <c:pt idx="5593">
                  <c:v>45047</c:v>
                </c:pt>
                <c:pt idx="5594">
                  <c:v>45053</c:v>
                </c:pt>
                <c:pt idx="5595">
                  <c:v>45072</c:v>
                </c:pt>
                <c:pt idx="5596">
                  <c:v>45076</c:v>
                </c:pt>
                <c:pt idx="5597">
                  <c:v>45077</c:v>
                </c:pt>
                <c:pt idx="5598">
                  <c:v>45082</c:v>
                </c:pt>
                <c:pt idx="5599">
                  <c:v>45086</c:v>
                </c:pt>
                <c:pt idx="5600">
                  <c:v>45097</c:v>
                </c:pt>
                <c:pt idx="5601">
                  <c:v>45099</c:v>
                </c:pt>
                <c:pt idx="5602">
                  <c:v>45111</c:v>
                </c:pt>
                <c:pt idx="5603">
                  <c:v>45115</c:v>
                </c:pt>
                <c:pt idx="5604">
                  <c:v>45127</c:v>
                </c:pt>
                <c:pt idx="5605">
                  <c:v>45130</c:v>
                </c:pt>
                <c:pt idx="5606">
                  <c:v>45135</c:v>
                </c:pt>
                <c:pt idx="5607">
                  <c:v>45141</c:v>
                </c:pt>
                <c:pt idx="5608">
                  <c:v>45149</c:v>
                </c:pt>
                <c:pt idx="5609">
                  <c:v>45152</c:v>
                </c:pt>
                <c:pt idx="5610">
                  <c:v>45164</c:v>
                </c:pt>
                <c:pt idx="5611">
                  <c:v>45176</c:v>
                </c:pt>
                <c:pt idx="5612">
                  <c:v>45177</c:v>
                </c:pt>
                <c:pt idx="5613">
                  <c:v>45192</c:v>
                </c:pt>
                <c:pt idx="5614">
                  <c:v>45197</c:v>
                </c:pt>
                <c:pt idx="5615">
                  <c:v>45198</c:v>
                </c:pt>
                <c:pt idx="5616">
                  <c:v>45210</c:v>
                </c:pt>
                <c:pt idx="5617">
                  <c:v>45212</c:v>
                </c:pt>
                <c:pt idx="5618">
                  <c:v>45216</c:v>
                </c:pt>
                <c:pt idx="5619">
                  <c:v>45222</c:v>
                </c:pt>
                <c:pt idx="5620">
                  <c:v>45230</c:v>
                </c:pt>
                <c:pt idx="5621">
                  <c:v>45244</c:v>
                </c:pt>
                <c:pt idx="5622">
                  <c:v>45252</c:v>
                </c:pt>
                <c:pt idx="5623">
                  <c:v>45274</c:v>
                </c:pt>
                <c:pt idx="5624">
                  <c:v>45302</c:v>
                </c:pt>
                <c:pt idx="5625">
                  <c:v>45331</c:v>
                </c:pt>
                <c:pt idx="5626">
                  <c:v>45345</c:v>
                </c:pt>
                <c:pt idx="5627">
                  <c:v>45348</c:v>
                </c:pt>
                <c:pt idx="5628">
                  <c:v>45363</c:v>
                </c:pt>
                <c:pt idx="5629">
                  <c:v>45387</c:v>
                </c:pt>
                <c:pt idx="5630">
                  <c:v>45390</c:v>
                </c:pt>
                <c:pt idx="5631">
                  <c:v>45392</c:v>
                </c:pt>
                <c:pt idx="5632">
                  <c:v>45395</c:v>
                </c:pt>
                <c:pt idx="5633">
                  <c:v>45398</c:v>
                </c:pt>
                <c:pt idx="5634">
                  <c:v>45400</c:v>
                </c:pt>
                <c:pt idx="5635">
                  <c:v>45405</c:v>
                </c:pt>
                <c:pt idx="5636">
                  <c:v>45409</c:v>
                </c:pt>
                <c:pt idx="5637">
                  <c:v>45413</c:v>
                </c:pt>
                <c:pt idx="5638">
                  <c:v>45420</c:v>
                </c:pt>
                <c:pt idx="5639">
                  <c:v>45428</c:v>
                </c:pt>
                <c:pt idx="5640">
                  <c:v>45430</c:v>
                </c:pt>
                <c:pt idx="5641">
                  <c:v>45443</c:v>
                </c:pt>
                <c:pt idx="5642">
                  <c:v>45445</c:v>
                </c:pt>
                <c:pt idx="5643">
                  <c:v>45453</c:v>
                </c:pt>
                <c:pt idx="5644">
                  <c:v>45455</c:v>
                </c:pt>
                <c:pt idx="5645">
                  <c:v>45458</c:v>
                </c:pt>
                <c:pt idx="5646">
                  <c:v>45464</c:v>
                </c:pt>
                <c:pt idx="5647">
                  <c:v>45471</c:v>
                </c:pt>
                <c:pt idx="5648">
                  <c:v>45472</c:v>
                </c:pt>
                <c:pt idx="5649">
                  <c:v>45474</c:v>
                </c:pt>
                <c:pt idx="5650">
                  <c:v>45500</c:v>
                </c:pt>
                <c:pt idx="5651">
                  <c:v>45502</c:v>
                </c:pt>
                <c:pt idx="5652">
                  <c:v>45503</c:v>
                </c:pt>
                <c:pt idx="5653">
                  <c:v>45505</c:v>
                </c:pt>
                <c:pt idx="5654">
                  <c:v>45514</c:v>
                </c:pt>
                <c:pt idx="5655">
                  <c:v>45539</c:v>
                </c:pt>
                <c:pt idx="5656">
                  <c:v>45551</c:v>
                </c:pt>
                <c:pt idx="5657">
                  <c:v>45559</c:v>
                </c:pt>
                <c:pt idx="5658">
                  <c:v>45569</c:v>
                </c:pt>
                <c:pt idx="5659">
                  <c:v>45581</c:v>
                </c:pt>
                <c:pt idx="5660">
                  <c:v>45585</c:v>
                </c:pt>
                <c:pt idx="5661">
                  <c:v>45589</c:v>
                </c:pt>
                <c:pt idx="5662">
                  <c:v>45603</c:v>
                </c:pt>
                <c:pt idx="5663">
                  <c:v>45628</c:v>
                </c:pt>
                <c:pt idx="5664">
                  <c:v>45631</c:v>
                </c:pt>
                <c:pt idx="5665">
                  <c:v>45639</c:v>
                </c:pt>
                <c:pt idx="5666">
                  <c:v>45653</c:v>
                </c:pt>
                <c:pt idx="5667">
                  <c:v>45655</c:v>
                </c:pt>
                <c:pt idx="5668">
                  <c:v>45658</c:v>
                </c:pt>
                <c:pt idx="5669">
                  <c:v>45662</c:v>
                </c:pt>
                <c:pt idx="5670">
                  <c:v>45665</c:v>
                </c:pt>
                <c:pt idx="5671">
                  <c:v>45673</c:v>
                </c:pt>
                <c:pt idx="5672">
                  <c:v>45677</c:v>
                </c:pt>
                <c:pt idx="5673">
                  <c:v>45678</c:v>
                </c:pt>
                <c:pt idx="5674">
                  <c:v>45690</c:v>
                </c:pt>
                <c:pt idx="5675">
                  <c:v>45705</c:v>
                </c:pt>
                <c:pt idx="5676">
                  <c:v>45708</c:v>
                </c:pt>
                <c:pt idx="5677">
                  <c:v>45709</c:v>
                </c:pt>
                <c:pt idx="5678">
                  <c:v>45711</c:v>
                </c:pt>
                <c:pt idx="5679">
                  <c:v>45716</c:v>
                </c:pt>
                <c:pt idx="5680">
                  <c:v>45721</c:v>
                </c:pt>
                <c:pt idx="5681">
                  <c:v>45754</c:v>
                </c:pt>
                <c:pt idx="5682">
                  <c:v>45761</c:v>
                </c:pt>
                <c:pt idx="5683">
                  <c:v>45765</c:v>
                </c:pt>
                <c:pt idx="5684">
                  <c:v>45780</c:v>
                </c:pt>
                <c:pt idx="5685">
                  <c:v>45792</c:v>
                </c:pt>
                <c:pt idx="5686">
                  <c:v>45794</c:v>
                </c:pt>
                <c:pt idx="5687">
                  <c:v>45796</c:v>
                </c:pt>
                <c:pt idx="5688">
                  <c:v>45797</c:v>
                </c:pt>
                <c:pt idx="5689">
                  <c:v>45807</c:v>
                </c:pt>
                <c:pt idx="5690">
                  <c:v>45812</c:v>
                </c:pt>
                <c:pt idx="5691">
                  <c:v>45830</c:v>
                </c:pt>
                <c:pt idx="5692">
                  <c:v>45838</c:v>
                </c:pt>
                <c:pt idx="5693">
                  <c:v>45842</c:v>
                </c:pt>
                <c:pt idx="5694">
                  <c:v>45844</c:v>
                </c:pt>
                <c:pt idx="5695">
                  <c:v>45847</c:v>
                </c:pt>
                <c:pt idx="5696">
                  <c:v>45862</c:v>
                </c:pt>
                <c:pt idx="5697">
                  <c:v>45863</c:v>
                </c:pt>
                <c:pt idx="5698">
                  <c:v>45868</c:v>
                </c:pt>
                <c:pt idx="5699">
                  <c:v>45869</c:v>
                </c:pt>
                <c:pt idx="5700">
                  <c:v>45879</c:v>
                </c:pt>
                <c:pt idx="5701">
                  <c:v>45882</c:v>
                </c:pt>
                <c:pt idx="5702">
                  <c:v>45943</c:v>
                </c:pt>
                <c:pt idx="5703">
                  <c:v>45964</c:v>
                </c:pt>
                <c:pt idx="5704">
                  <c:v>45967</c:v>
                </c:pt>
                <c:pt idx="5705">
                  <c:v>45969</c:v>
                </c:pt>
                <c:pt idx="5706">
                  <c:v>45972</c:v>
                </c:pt>
                <c:pt idx="5707">
                  <c:v>45976</c:v>
                </c:pt>
                <c:pt idx="5708">
                  <c:v>45985</c:v>
                </c:pt>
                <c:pt idx="5709">
                  <c:v>45999</c:v>
                </c:pt>
                <c:pt idx="5710">
                  <c:v>46005</c:v>
                </c:pt>
                <c:pt idx="5711">
                  <c:v>46015</c:v>
                </c:pt>
                <c:pt idx="5712">
                  <c:v>46019</c:v>
                </c:pt>
                <c:pt idx="5713">
                  <c:v>46035</c:v>
                </c:pt>
                <c:pt idx="5714">
                  <c:v>46072</c:v>
                </c:pt>
                <c:pt idx="5715">
                  <c:v>46076</c:v>
                </c:pt>
                <c:pt idx="5716">
                  <c:v>46087</c:v>
                </c:pt>
                <c:pt idx="5717">
                  <c:v>46090</c:v>
                </c:pt>
                <c:pt idx="5718">
                  <c:v>46098</c:v>
                </c:pt>
                <c:pt idx="5719">
                  <c:v>46114</c:v>
                </c:pt>
                <c:pt idx="5720">
                  <c:v>46117</c:v>
                </c:pt>
                <c:pt idx="5721">
                  <c:v>46118</c:v>
                </c:pt>
                <c:pt idx="5722">
                  <c:v>46123</c:v>
                </c:pt>
                <c:pt idx="5723">
                  <c:v>46129</c:v>
                </c:pt>
                <c:pt idx="5724">
                  <c:v>46131</c:v>
                </c:pt>
                <c:pt idx="5725">
                  <c:v>46132</c:v>
                </c:pt>
                <c:pt idx="5726">
                  <c:v>46133</c:v>
                </c:pt>
                <c:pt idx="5727">
                  <c:v>46135</c:v>
                </c:pt>
                <c:pt idx="5728">
                  <c:v>46157</c:v>
                </c:pt>
                <c:pt idx="5729">
                  <c:v>46165</c:v>
                </c:pt>
                <c:pt idx="5730">
                  <c:v>46167</c:v>
                </c:pt>
                <c:pt idx="5731">
                  <c:v>46170</c:v>
                </c:pt>
                <c:pt idx="5732">
                  <c:v>46179</c:v>
                </c:pt>
                <c:pt idx="5733">
                  <c:v>46186</c:v>
                </c:pt>
                <c:pt idx="5734">
                  <c:v>46188</c:v>
                </c:pt>
                <c:pt idx="5735">
                  <c:v>46193</c:v>
                </c:pt>
                <c:pt idx="5736">
                  <c:v>46199</c:v>
                </c:pt>
                <c:pt idx="5737">
                  <c:v>46201</c:v>
                </c:pt>
                <c:pt idx="5738">
                  <c:v>46207</c:v>
                </c:pt>
                <c:pt idx="5739">
                  <c:v>46236</c:v>
                </c:pt>
                <c:pt idx="5740">
                  <c:v>46253</c:v>
                </c:pt>
                <c:pt idx="5741">
                  <c:v>46264</c:v>
                </c:pt>
                <c:pt idx="5742">
                  <c:v>46283</c:v>
                </c:pt>
                <c:pt idx="5743">
                  <c:v>46297</c:v>
                </c:pt>
                <c:pt idx="5744">
                  <c:v>46298</c:v>
                </c:pt>
                <c:pt idx="5745">
                  <c:v>46312</c:v>
                </c:pt>
                <c:pt idx="5746">
                  <c:v>46314</c:v>
                </c:pt>
                <c:pt idx="5747">
                  <c:v>46321</c:v>
                </c:pt>
                <c:pt idx="5748">
                  <c:v>46328</c:v>
                </c:pt>
                <c:pt idx="5749">
                  <c:v>46329</c:v>
                </c:pt>
                <c:pt idx="5750">
                  <c:v>46331</c:v>
                </c:pt>
                <c:pt idx="5751">
                  <c:v>46336</c:v>
                </c:pt>
                <c:pt idx="5752">
                  <c:v>46354</c:v>
                </c:pt>
                <c:pt idx="5753">
                  <c:v>46355</c:v>
                </c:pt>
                <c:pt idx="5754">
                  <c:v>46366</c:v>
                </c:pt>
                <c:pt idx="5755">
                  <c:v>46367</c:v>
                </c:pt>
                <c:pt idx="5756">
                  <c:v>46373</c:v>
                </c:pt>
                <c:pt idx="5757">
                  <c:v>46375</c:v>
                </c:pt>
                <c:pt idx="5758">
                  <c:v>46384</c:v>
                </c:pt>
                <c:pt idx="5759">
                  <c:v>46385</c:v>
                </c:pt>
                <c:pt idx="5760">
                  <c:v>46399</c:v>
                </c:pt>
                <c:pt idx="5761">
                  <c:v>46405</c:v>
                </c:pt>
                <c:pt idx="5762">
                  <c:v>46409</c:v>
                </c:pt>
                <c:pt idx="5763">
                  <c:v>46419</c:v>
                </c:pt>
                <c:pt idx="5764">
                  <c:v>46421</c:v>
                </c:pt>
                <c:pt idx="5765">
                  <c:v>46422</c:v>
                </c:pt>
                <c:pt idx="5766">
                  <c:v>46445</c:v>
                </c:pt>
                <c:pt idx="5767">
                  <c:v>46449</c:v>
                </c:pt>
                <c:pt idx="5768">
                  <c:v>46452</c:v>
                </c:pt>
                <c:pt idx="5769">
                  <c:v>46471</c:v>
                </c:pt>
                <c:pt idx="5770">
                  <c:v>46474</c:v>
                </c:pt>
                <c:pt idx="5771">
                  <c:v>46496</c:v>
                </c:pt>
                <c:pt idx="5772">
                  <c:v>46497</c:v>
                </c:pt>
                <c:pt idx="5773">
                  <c:v>46510</c:v>
                </c:pt>
                <c:pt idx="5774">
                  <c:v>46513</c:v>
                </c:pt>
                <c:pt idx="5775">
                  <c:v>46534</c:v>
                </c:pt>
                <c:pt idx="5776">
                  <c:v>46538</c:v>
                </c:pt>
                <c:pt idx="5777">
                  <c:v>46539</c:v>
                </c:pt>
                <c:pt idx="5778">
                  <c:v>46555</c:v>
                </c:pt>
                <c:pt idx="5779">
                  <c:v>46566</c:v>
                </c:pt>
                <c:pt idx="5780">
                  <c:v>46568</c:v>
                </c:pt>
                <c:pt idx="5781">
                  <c:v>46587</c:v>
                </c:pt>
                <c:pt idx="5782">
                  <c:v>46599</c:v>
                </c:pt>
                <c:pt idx="5783">
                  <c:v>46602</c:v>
                </c:pt>
                <c:pt idx="5784">
                  <c:v>46604</c:v>
                </c:pt>
                <c:pt idx="5785">
                  <c:v>46613</c:v>
                </c:pt>
                <c:pt idx="5786">
                  <c:v>46616</c:v>
                </c:pt>
                <c:pt idx="5787">
                  <c:v>46624</c:v>
                </c:pt>
                <c:pt idx="5788">
                  <c:v>46656</c:v>
                </c:pt>
                <c:pt idx="5789">
                  <c:v>46661</c:v>
                </c:pt>
                <c:pt idx="5790">
                  <c:v>46672</c:v>
                </c:pt>
                <c:pt idx="5791">
                  <c:v>46675</c:v>
                </c:pt>
                <c:pt idx="5792">
                  <c:v>46688</c:v>
                </c:pt>
                <c:pt idx="5793">
                  <c:v>46689</c:v>
                </c:pt>
                <c:pt idx="5794">
                  <c:v>46694</c:v>
                </c:pt>
                <c:pt idx="5795">
                  <c:v>46701</c:v>
                </c:pt>
                <c:pt idx="5796">
                  <c:v>46706</c:v>
                </c:pt>
                <c:pt idx="5797">
                  <c:v>46707</c:v>
                </c:pt>
                <c:pt idx="5798">
                  <c:v>46733</c:v>
                </c:pt>
                <c:pt idx="5799">
                  <c:v>46735</c:v>
                </c:pt>
                <c:pt idx="5800">
                  <c:v>46736</c:v>
                </c:pt>
                <c:pt idx="5801">
                  <c:v>46737</c:v>
                </c:pt>
                <c:pt idx="5802">
                  <c:v>46740</c:v>
                </c:pt>
                <c:pt idx="5803">
                  <c:v>46749</c:v>
                </c:pt>
                <c:pt idx="5804">
                  <c:v>46756</c:v>
                </c:pt>
                <c:pt idx="5805">
                  <c:v>46765</c:v>
                </c:pt>
                <c:pt idx="5806">
                  <c:v>46773</c:v>
                </c:pt>
                <c:pt idx="5807">
                  <c:v>46783</c:v>
                </c:pt>
                <c:pt idx="5808">
                  <c:v>46793</c:v>
                </c:pt>
                <c:pt idx="5809">
                  <c:v>46797</c:v>
                </c:pt>
                <c:pt idx="5810">
                  <c:v>46805</c:v>
                </c:pt>
                <c:pt idx="5811">
                  <c:v>46814</c:v>
                </c:pt>
                <c:pt idx="5812">
                  <c:v>46816</c:v>
                </c:pt>
                <c:pt idx="5813">
                  <c:v>46817</c:v>
                </c:pt>
                <c:pt idx="5814">
                  <c:v>46839</c:v>
                </c:pt>
                <c:pt idx="5815">
                  <c:v>46859</c:v>
                </c:pt>
                <c:pt idx="5816">
                  <c:v>46863</c:v>
                </c:pt>
                <c:pt idx="5817">
                  <c:v>46867</c:v>
                </c:pt>
                <c:pt idx="5818">
                  <c:v>46868</c:v>
                </c:pt>
                <c:pt idx="5819">
                  <c:v>46870</c:v>
                </c:pt>
                <c:pt idx="5820">
                  <c:v>46872</c:v>
                </c:pt>
                <c:pt idx="5821">
                  <c:v>46879</c:v>
                </c:pt>
                <c:pt idx="5822">
                  <c:v>46889</c:v>
                </c:pt>
                <c:pt idx="5823">
                  <c:v>46895</c:v>
                </c:pt>
                <c:pt idx="5824">
                  <c:v>46896</c:v>
                </c:pt>
                <c:pt idx="5825">
                  <c:v>46905</c:v>
                </c:pt>
                <c:pt idx="5826">
                  <c:v>46907</c:v>
                </c:pt>
                <c:pt idx="5827">
                  <c:v>46911</c:v>
                </c:pt>
                <c:pt idx="5828">
                  <c:v>46927</c:v>
                </c:pt>
                <c:pt idx="5829">
                  <c:v>46939</c:v>
                </c:pt>
                <c:pt idx="5830">
                  <c:v>46944</c:v>
                </c:pt>
                <c:pt idx="5831">
                  <c:v>46946</c:v>
                </c:pt>
                <c:pt idx="5832">
                  <c:v>46953</c:v>
                </c:pt>
                <c:pt idx="5833">
                  <c:v>46970</c:v>
                </c:pt>
                <c:pt idx="5834">
                  <c:v>46972</c:v>
                </c:pt>
                <c:pt idx="5835">
                  <c:v>46983</c:v>
                </c:pt>
                <c:pt idx="5836">
                  <c:v>46984</c:v>
                </c:pt>
                <c:pt idx="5837">
                  <c:v>46997</c:v>
                </c:pt>
                <c:pt idx="5838">
                  <c:v>46998</c:v>
                </c:pt>
                <c:pt idx="5839">
                  <c:v>47008</c:v>
                </c:pt>
                <c:pt idx="5840">
                  <c:v>47017</c:v>
                </c:pt>
                <c:pt idx="5841">
                  <c:v>47038</c:v>
                </c:pt>
                <c:pt idx="5842">
                  <c:v>47040</c:v>
                </c:pt>
                <c:pt idx="5843">
                  <c:v>47042</c:v>
                </c:pt>
                <c:pt idx="5844">
                  <c:v>47048</c:v>
                </c:pt>
                <c:pt idx="5845">
                  <c:v>47070</c:v>
                </c:pt>
                <c:pt idx="5846">
                  <c:v>47072</c:v>
                </c:pt>
                <c:pt idx="5847">
                  <c:v>47079</c:v>
                </c:pt>
                <c:pt idx="5848">
                  <c:v>47109</c:v>
                </c:pt>
                <c:pt idx="5849">
                  <c:v>47113</c:v>
                </c:pt>
                <c:pt idx="5850">
                  <c:v>47116</c:v>
                </c:pt>
                <c:pt idx="5851">
                  <c:v>47120</c:v>
                </c:pt>
                <c:pt idx="5852">
                  <c:v>47127</c:v>
                </c:pt>
                <c:pt idx="5853">
                  <c:v>47143</c:v>
                </c:pt>
                <c:pt idx="5854">
                  <c:v>47145</c:v>
                </c:pt>
                <c:pt idx="5855">
                  <c:v>47162</c:v>
                </c:pt>
                <c:pt idx="5856">
                  <c:v>47165</c:v>
                </c:pt>
                <c:pt idx="5857">
                  <c:v>47169</c:v>
                </c:pt>
                <c:pt idx="5858">
                  <c:v>47172</c:v>
                </c:pt>
                <c:pt idx="5859">
                  <c:v>47177</c:v>
                </c:pt>
                <c:pt idx="5860">
                  <c:v>47186</c:v>
                </c:pt>
                <c:pt idx="5861">
                  <c:v>47189</c:v>
                </c:pt>
                <c:pt idx="5862">
                  <c:v>47191</c:v>
                </c:pt>
                <c:pt idx="5863">
                  <c:v>47202</c:v>
                </c:pt>
                <c:pt idx="5864">
                  <c:v>47203</c:v>
                </c:pt>
                <c:pt idx="5865">
                  <c:v>47218</c:v>
                </c:pt>
                <c:pt idx="5866">
                  <c:v>47220</c:v>
                </c:pt>
                <c:pt idx="5867">
                  <c:v>47227</c:v>
                </c:pt>
                <c:pt idx="5868">
                  <c:v>47248</c:v>
                </c:pt>
                <c:pt idx="5869">
                  <c:v>47269</c:v>
                </c:pt>
                <c:pt idx="5870">
                  <c:v>47272</c:v>
                </c:pt>
                <c:pt idx="5871">
                  <c:v>47273</c:v>
                </c:pt>
                <c:pt idx="5872">
                  <c:v>47274</c:v>
                </c:pt>
                <c:pt idx="5873">
                  <c:v>47277</c:v>
                </c:pt>
                <c:pt idx="5874">
                  <c:v>47282</c:v>
                </c:pt>
                <c:pt idx="5875">
                  <c:v>47285</c:v>
                </c:pt>
                <c:pt idx="5876">
                  <c:v>47286</c:v>
                </c:pt>
                <c:pt idx="5877">
                  <c:v>47289</c:v>
                </c:pt>
                <c:pt idx="5878">
                  <c:v>47297</c:v>
                </c:pt>
                <c:pt idx="5879">
                  <c:v>47301</c:v>
                </c:pt>
                <c:pt idx="5880">
                  <c:v>47322</c:v>
                </c:pt>
                <c:pt idx="5881">
                  <c:v>47323</c:v>
                </c:pt>
                <c:pt idx="5882">
                  <c:v>47326</c:v>
                </c:pt>
                <c:pt idx="5883">
                  <c:v>47330</c:v>
                </c:pt>
                <c:pt idx="5884">
                  <c:v>47334</c:v>
                </c:pt>
                <c:pt idx="5885">
                  <c:v>47339</c:v>
                </c:pt>
                <c:pt idx="5886">
                  <c:v>47340</c:v>
                </c:pt>
                <c:pt idx="5887">
                  <c:v>47363</c:v>
                </c:pt>
                <c:pt idx="5888">
                  <c:v>47370</c:v>
                </c:pt>
                <c:pt idx="5889">
                  <c:v>47384</c:v>
                </c:pt>
                <c:pt idx="5890">
                  <c:v>47385</c:v>
                </c:pt>
                <c:pt idx="5891">
                  <c:v>47404</c:v>
                </c:pt>
                <c:pt idx="5892">
                  <c:v>47409</c:v>
                </c:pt>
                <c:pt idx="5893">
                  <c:v>47413</c:v>
                </c:pt>
                <c:pt idx="5894">
                  <c:v>47415</c:v>
                </c:pt>
                <c:pt idx="5895">
                  <c:v>47420</c:v>
                </c:pt>
                <c:pt idx="5896">
                  <c:v>47423</c:v>
                </c:pt>
                <c:pt idx="5897">
                  <c:v>47427</c:v>
                </c:pt>
                <c:pt idx="5898">
                  <c:v>47428</c:v>
                </c:pt>
                <c:pt idx="5899">
                  <c:v>47434</c:v>
                </c:pt>
                <c:pt idx="5900">
                  <c:v>47435</c:v>
                </c:pt>
                <c:pt idx="5901">
                  <c:v>47445</c:v>
                </c:pt>
                <c:pt idx="5902">
                  <c:v>47457</c:v>
                </c:pt>
                <c:pt idx="5903">
                  <c:v>47461</c:v>
                </c:pt>
                <c:pt idx="5904">
                  <c:v>47468</c:v>
                </c:pt>
                <c:pt idx="5905">
                  <c:v>47470</c:v>
                </c:pt>
                <c:pt idx="5906">
                  <c:v>47475</c:v>
                </c:pt>
                <c:pt idx="5907">
                  <c:v>47492</c:v>
                </c:pt>
                <c:pt idx="5908">
                  <c:v>47511</c:v>
                </c:pt>
                <c:pt idx="5909">
                  <c:v>47514</c:v>
                </c:pt>
                <c:pt idx="5910">
                  <c:v>47516</c:v>
                </c:pt>
                <c:pt idx="5911">
                  <c:v>47527</c:v>
                </c:pt>
                <c:pt idx="5912">
                  <c:v>47529</c:v>
                </c:pt>
                <c:pt idx="5913">
                  <c:v>47544</c:v>
                </c:pt>
                <c:pt idx="5914">
                  <c:v>47548</c:v>
                </c:pt>
                <c:pt idx="5915">
                  <c:v>47554</c:v>
                </c:pt>
                <c:pt idx="5916">
                  <c:v>47555</c:v>
                </c:pt>
                <c:pt idx="5917">
                  <c:v>47579</c:v>
                </c:pt>
                <c:pt idx="5918">
                  <c:v>47581</c:v>
                </c:pt>
                <c:pt idx="5919">
                  <c:v>47588</c:v>
                </c:pt>
                <c:pt idx="5920">
                  <c:v>47592</c:v>
                </c:pt>
                <c:pt idx="5921">
                  <c:v>47593</c:v>
                </c:pt>
                <c:pt idx="5922">
                  <c:v>47597</c:v>
                </c:pt>
                <c:pt idx="5923">
                  <c:v>47605</c:v>
                </c:pt>
                <c:pt idx="5924">
                  <c:v>47622</c:v>
                </c:pt>
                <c:pt idx="5925">
                  <c:v>47626</c:v>
                </c:pt>
                <c:pt idx="5926">
                  <c:v>47639</c:v>
                </c:pt>
                <c:pt idx="5927">
                  <c:v>47643</c:v>
                </c:pt>
                <c:pt idx="5928">
                  <c:v>47644</c:v>
                </c:pt>
                <c:pt idx="5929">
                  <c:v>47652</c:v>
                </c:pt>
                <c:pt idx="5930">
                  <c:v>47656</c:v>
                </c:pt>
                <c:pt idx="5931">
                  <c:v>47674</c:v>
                </c:pt>
                <c:pt idx="5932">
                  <c:v>47678</c:v>
                </c:pt>
                <c:pt idx="5933">
                  <c:v>47679</c:v>
                </c:pt>
                <c:pt idx="5934">
                  <c:v>47686</c:v>
                </c:pt>
                <c:pt idx="5935">
                  <c:v>47696</c:v>
                </c:pt>
                <c:pt idx="5936">
                  <c:v>47717</c:v>
                </c:pt>
                <c:pt idx="5937">
                  <c:v>47722</c:v>
                </c:pt>
                <c:pt idx="5938">
                  <c:v>47725</c:v>
                </c:pt>
                <c:pt idx="5939">
                  <c:v>47744</c:v>
                </c:pt>
                <c:pt idx="5940">
                  <c:v>47753</c:v>
                </c:pt>
                <c:pt idx="5941">
                  <c:v>47757</c:v>
                </c:pt>
                <c:pt idx="5942">
                  <c:v>47763</c:v>
                </c:pt>
                <c:pt idx="5943">
                  <c:v>47784</c:v>
                </c:pt>
                <c:pt idx="5944">
                  <c:v>47791</c:v>
                </c:pt>
                <c:pt idx="5945">
                  <c:v>47792</c:v>
                </c:pt>
                <c:pt idx="5946">
                  <c:v>47821</c:v>
                </c:pt>
                <c:pt idx="5947">
                  <c:v>47824</c:v>
                </c:pt>
                <c:pt idx="5948">
                  <c:v>47831</c:v>
                </c:pt>
                <c:pt idx="5949">
                  <c:v>47851</c:v>
                </c:pt>
                <c:pt idx="5950">
                  <c:v>47853</c:v>
                </c:pt>
                <c:pt idx="5951">
                  <c:v>47866</c:v>
                </c:pt>
                <c:pt idx="5952">
                  <c:v>47869</c:v>
                </c:pt>
                <c:pt idx="5953">
                  <c:v>47881</c:v>
                </c:pt>
                <c:pt idx="5954">
                  <c:v>47891</c:v>
                </c:pt>
                <c:pt idx="5955">
                  <c:v>47895</c:v>
                </c:pt>
                <c:pt idx="5956">
                  <c:v>47906</c:v>
                </c:pt>
                <c:pt idx="5957">
                  <c:v>47953</c:v>
                </c:pt>
                <c:pt idx="5958">
                  <c:v>47964</c:v>
                </c:pt>
                <c:pt idx="5959">
                  <c:v>47988</c:v>
                </c:pt>
                <c:pt idx="5960">
                  <c:v>47992</c:v>
                </c:pt>
                <c:pt idx="5961">
                  <c:v>48025</c:v>
                </c:pt>
                <c:pt idx="5962">
                  <c:v>48026</c:v>
                </c:pt>
                <c:pt idx="5963">
                  <c:v>48027</c:v>
                </c:pt>
                <c:pt idx="5964">
                  <c:v>48037</c:v>
                </c:pt>
                <c:pt idx="5965">
                  <c:v>48043</c:v>
                </c:pt>
                <c:pt idx="5966">
                  <c:v>48056</c:v>
                </c:pt>
                <c:pt idx="5967">
                  <c:v>48060</c:v>
                </c:pt>
                <c:pt idx="5968">
                  <c:v>48061</c:v>
                </c:pt>
                <c:pt idx="5969">
                  <c:v>48065</c:v>
                </c:pt>
                <c:pt idx="5970">
                  <c:v>48068</c:v>
                </c:pt>
                <c:pt idx="5971">
                  <c:v>48073</c:v>
                </c:pt>
                <c:pt idx="5972">
                  <c:v>48080</c:v>
                </c:pt>
                <c:pt idx="5973">
                  <c:v>48083</c:v>
                </c:pt>
                <c:pt idx="5974">
                  <c:v>48084</c:v>
                </c:pt>
                <c:pt idx="5975">
                  <c:v>48087</c:v>
                </c:pt>
                <c:pt idx="5976">
                  <c:v>48097</c:v>
                </c:pt>
                <c:pt idx="5977">
                  <c:v>48102</c:v>
                </c:pt>
                <c:pt idx="5978">
                  <c:v>48107</c:v>
                </c:pt>
                <c:pt idx="5979">
                  <c:v>48121</c:v>
                </c:pt>
                <c:pt idx="5980">
                  <c:v>48123</c:v>
                </c:pt>
                <c:pt idx="5981">
                  <c:v>48127</c:v>
                </c:pt>
                <c:pt idx="5982">
                  <c:v>48144</c:v>
                </c:pt>
                <c:pt idx="5983">
                  <c:v>48158</c:v>
                </c:pt>
                <c:pt idx="5984">
                  <c:v>48166</c:v>
                </c:pt>
                <c:pt idx="5985">
                  <c:v>48193</c:v>
                </c:pt>
                <c:pt idx="5986">
                  <c:v>48197</c:v>
                </c:pt>
                <c:pt idx="5987">
                  <c:v>48199</c:v>
                </c:pt>
                <c:pt idx="5988">
                  <c:v>48212</c:v>
                </c:pt>
                <c:pt idx="5989">
                  <c:v>48213</c:v>
                </c:pt>
                <c:pt idx="5990">
                  <c:v>48218</c:v>
                </c:pt>
                <c:pt idx="5991">
                  <c:v>48219</c:v>
                </c:pt>
                <c:pt idx="5992">
                  <c:v>48221</c:v>
                </c:pt>
                <c:pt idx="5993">
                  <c:v>48227</c:v>
                </c:pt>
                <c:pt idx="5994">
                  <c:v>48236</c:v>
                </c:pt>
                <c:pt idx="5995">
                  <c:v>48244</c:v>
                </c:pt>
                <c:pt idx="5996">
                  <c:v>48250</c:v>
                </c:pt>
                <c:pt idx="5997">
                  <c:v>48251</c:v>
                </c:pt>
                <c:pt idx="5998">
                  <c:v>48255</c:v>
                </c:pt>
                <c:pt idx="5999">
                  <c:v>48269</c:v>
                </c:pt>
                <c:pt idx="6000">
                  <c:v>48270</c:v>
                </c:pt>
                <c:pt idx="6001">
                  <c:v>48290</c:v>
                </c:pt>
                <c:pt idx="6002">
                  <c:v>48291</c:v>
                </c:pt>
                <c:pt idx="6003">
                  <c:v>48307</c:v>
                </c:pt>
                <c:pt idx="6004">
                  <c:v>48322</c:v>
                </c:pt>
                <c:pt idx="6005">
                  <c:v>48325</c:v>
                </c:pt>
                <c:pt idx="6006">
                  <c:v>48327</c:v>
                </c:pt>
                <c:pt idx="6007">
                  <c:v>48328</c:v>
                </c:pt>
                <c:pt idx="6008">
                  <c:v>48331</c:v>
                </c:pt>
                <c:pt idx="6009">
                  <c:v>48334</c:v>
                </c:pt>
                <c:pt idx="6010">
                  <c:v>48335</c:v>
                </c:pt>
                <c:pt idx="6011">
                  <c:v>48338</c:v>
                </c:pt>
                <c:pt idx="6012">
                  <c:v>48345</c:v>
                </c:pt>
                <c:pt idx="6013">
                  <c:v>48346</c:v>
                </c:pt>
                <c:pt idx="6014">
                  <c:v>48347</c:v>
                </c:pt>
                <c:pt idx="6015">
                  <c:v>48350</c:v>
                </c:pt>
                <c:pt idx="6016">
                  <c:v>48352</c:v>
                </c:pt>
                <c:pt idx="6017">
                  <c:v>48370</c:v>
                </c:pt>
                <c:pt idx="6018">
                  <c:v>48379</c:v>
                </c:pt>
                <c:pt idx="6019">
                  <c:v>48386</c:v>
                </c:pt>
                <c:pt idx="6020">
                  <c:v>48396</c:v>
                </c:pt>
                <c:pt idx="6021">
                  <c:v>48410</c:v>
                </c:pt>
                <c:pt idx="6022">
                  <c:v>48415</c:v>
                </c:pt>
                <c:pt idx="6023">
                  <c:v>48431</c:v>
                </c:pt>
                <c:pt idx="6024">
                  <c:v>48433</c:v>
                </c:pt>
                <c:pt idx="6025">
                  <c:v>48448</c:v>
                </c:pt>
                <c:pt idx="6026">
                  <c:v>48453</c:v>
                </c:pt>
                <c:pt idx="6027">
                  <c:v>48462</c:v>
                </c:pt>
                <c:pt idx="6028">
                  <c:v>48477</c:v>
                </c:pt>
                <c:pt idx="6029">
                  <c:v>48488</c:v>
                </c:pt>
                <c:pt idx="6030">
                  <c:v>48489</c:v>
                </c:pt>
                <c:pt idx="6031">
                  <c:v>48491</c:v>
                </c:pt>
                <c:pt idx="6032">
                  <c:v>48497</c:v>
                </c:pt>
                <c:pt idx="6033">
                  <c:v>48504</c:v>
                </c:pt>
                <c:pt idx="6034">
                  <c:v>48508</c:v>
                </c:pt>
                <c:pt idx="6035">
                  <c:v>48513</c:v>
                </c:pt>
                <c:pt idx="6036">
                  <c:v>48521</c:v>
                </c:pt>
                <c:pt idx="6037">
                  <c:v>48525</c:v>
                </c:pt>
                <c:pt idx="6038">
                  <c:v>48544</c:v>
                </c:pt>
                <c:pt idx="6039">
                  <c:v>48551</c:v>
                </c:pt>
                <c:pt idx="6040">
                  <c:v>48557</c:v>
                </c:pt>
                <c:pt idx="6041">
                  <c:v>48558</c:v>
                </c:pt>
                <c:pt idx="6042">
                  <c:v>48560</c:v>
                </c:pt>
                <c:pt idx="6043">
                  <c:v>48563</c:v>
                </c:pt>
                <c:pt idx="6044">
                  <c:v>48569</c:v>
                </c:pt>
                <c:pt idx="6045">
                  <c:v>48574</c:v>
                </c:pt>
                <c:pt idx="6046">
                  <c:v>48576</c:v>
                </c:pt>
                <c:pt idx="6047">
                  <c:v>48588</c:v>
                </c:pt>
                <c:pt idx="6048">
                  <c:v>48627</c:v>
                </c:pt>
                <c:pt idx="6049">
                  <c:v>48631</c:v>
                </c:pt>
                <c:pt idx="6050">
                  <c:v>48632</c:v>
                </c:pt>
                <c:pt idx="6051">
                  <c:v>48643</c:v>
                </c:pt>
                <c:pt idx="6052">
                  <c:v>48647</c:v>
                </c:pt>
                <c:pt idx="6053">
                  <c:v>48655</c:v>
                </c:pt>
                <c:pt idx="6054">
                  <c:v>48659</c:v>
                </c:pt>
                <c:pt idx="6055">
                  <c:v>48660</c:v>
                </c:pt>
                <c:pt idx="6056">
                  <c:v>48662</c:v>
                </c:pt>
                <c:pt idx="6057">
                  <c:v>48666</c:v>
                </c:pt>
                <c:pt idx="6058">
                  <c:v>48677</c:v>
                </c:pt>
                <c:pt idx="6059">
                  <c:v>48695</c:v>
                </c:pt>
                <c:pt idx="6060">
                  <c:v>48709</c:v>
                </c:pt>
                <c:pt idx="6061">
                  <c:v>48733</c:v>
                </c:pt>
                <c:pt idx="6062">
                  <c:v>48746</c:v>
                </c:pt>
                <c:pt idx="6063">
                  <c:v>48767</c:v>
                </c:pt>
                <c:pt idx="6064">
                  <c:v>48768</c:v>
                </c:pt>
                <c:pt idx="6065">
                  <c:v>48774</c:v>
                </c:pt>
                <c:pt idx="6066">
                  <c:v>48778</c:v>
                </c:pt>
                <c:pt idx="6067">
                  <c:v>48783</c:v>
                </c:pt>
                <c:pt idx="6068">
                  <c:v>48791</c:v>
                </c:pt>
                <c:pt idx="6069">
                  <c:v>48798</c:v>
                </c:pt>
                <c:pt idx="6070">
                  <c:v>48800</c:v>
                </c:pt>
                <c:pt idx="6071">
                  <c:v>48807</c:v>
                </c:pt>
                <c:pt idx="6072">
                  <c:v>48820</c:v>
                </c:pt>
                <c:pt idx="6073">
                  <c:v>48832</c:v>
                </c:pt>
                <c:pt idx="6074">
                  <c:v>48833</c:v>
                </c:pt>
                <c:pt idx="6075">
                  <c:v>48834</c:v>
                </c:pt>
                <c:pt idx="6076">
                  <c:v>48837</c:v>
                </c:pt>
                <c:pt idx="6077">
                  <c:v>48840</c:v>
                </c:pt>
                <c:pt idx="6078">
                  <c:v>48842</c:v>
                </c:pt>
                <c:pt idx="6079">
                  <c:v>48857</c:v>
                </c:pt>
                <c:pt idx="6080">
                  <c:v>48861</c:v>
                </c:pt>
                <c:pt idx="6081">
                  <c:v>48869</c:v>
                </c:pt>
                <c:pt idx="6082">
                  <c:v>48875</c:v>
                </c:pt>
                <c:pt idx="6083">
                  <c:v>48883</c:v>
                </c:pt>
                <c:pt idx="6084">
                  <c:v>48884</c:v>
                </c:pt>
                <c:pt idx="6085">
                  <c:v>48886</c:v>
                </c:pt>
                <c:pt idx="6086">
                  <c:v>48889</c:v>
                </c:pt>
                <c:pt idx="6087">
                  <c:v>48891</c:v>
                </c:pt>
                <c:pt idx="6088">
                  <c:v>48896</c:v>
                </c:pt>
                <c:pt idx="6089">
                  <c:v>48901</c:v>
                </c:pt>
                <c:pt idx="6090">
                  <c:v>48906</c:v>
                </c:pt>
                <c:pt idx="6091">
                  <c:v>48907</c:v>
                </c:pt>
                <c:pt idx="6092">
                  <c:v>48910</c:v>
                </c:pt>
                <c:pt idx="6093">
                  <c:v>48912</c:v>
                </c:pt>
                <c:pt idx="6094">
                  <c:v>48913</c:v>
                </c:pt>
                <c:pt idx="6095">
                  <c:v>48927</c:v>
                </c:pt>
                <c:pt idx="6096">
                  <c:v>48930</c:v>
                </c:pt>
                <c:pt idx="6097">
                  <c:v>48948</c:v>
                </c:pt>
                <c:pt idx="6098">
                  <c:v>48951</c:v>
                </c:pt>
                <c:pt idx="6099">
                  <c:v>48955</c:v>
                </c:pt>
                <c:pt idx="6100">
                  <c:v>48960</c:v>
                </c:pt>
                <c:pt idx="6101">
                  <c:v>48965</c:v>
                </c:pt>
                <c:pt idx="6102">
                  <c:v>48972</c:v>
                </c:pt>
                <c:pt idx="6103">
                  <c:v>48978</c:v>
                </c:pt>
                <c:pt idx="6104">
                  <c:v>48987</c:v>
                </c:pt>
                <c:pt idx="6105">
                  <c:v>48988</c:v>
                </c:pt>
                <c:pt idx="6106">
                  <c:v>48991</c:v>
                </c:pt>
                <c:pt idx="6107">
                  <c:v>48998</c:v>
                </c:pt>
                <c:pt idx="6108">
                  <c:v>49006</c:v>
                </c:pt>
                <c:pt idx="6109">
                  <c:v>49036</c:v>
                </c:pt>
                <c:pt idx="6110">
                  <c:v>49048</c:v>
                </c:pt>
                <c:pt idx="6111">
                  <c:v>49061</c:v>
                </c:pt>
                <c:pt idx="6112">
                  <c:v>49070</c:v>
                </c:pt>
                <c:pt idx="6113">
                  <c:v>49071</c:v>
                </c:pt>
                <c:pt idx="6114">
                  <c:v>49075</c:v>
                </c:pt>
                <c:pt idx="6115">
                  <c:v>49087</c:v>
                </c:pt>
                <c:pt idx="6116">
                  <c:v>49124</c:v>
                </c:pt>
                <c:pt idx="6117">
                  <c:v>49125</c:v>
                </c:pt>
                <c:pt idx="6118">
                  <c:v>49128</c:v>
                </c:pt>
                <c:pt idx="6119">
                  <c:v>49134</c:v>
                </c:pt>
                <c:pt idx="6120">
                  <c:v>49146</c:v>
                </c:pt>
                <c:pt idx="6121">
                  <c:v>49153</c:v>
                </c:pt>
                <c:pt idx="6122">
                  <c:v>49169</c:v>
                </c:pt>
                <c:pt idx="6123">
                  <c:v>49178</c:v>
                </c:pt>
                <c:pt idx="6124">
                  <c:v>49180</c:v>
                </c:pt>
                <c:pt idx="6125">
                  <c:v>49185</c:v>
                </c:pt>
                <c:pt idx="6126">
                  <c:v>49211</c:v>
                </c:pt>
                <c:pt idx="6127">
                  <c:v>49232</c:v>
                </c:pt>
                <c:pt idx="6128">
                  <c:v>49239</c:v>
                </c:pt>
                <c:pt idx="6129">
                  <c:v>49251</c:v>
                </c:pt>
                <c:pt idx="6130">
                  <c:v>49262</c:v>
                </c:pt>
                <c:pt idx="6131">
                  <c:v>49307</c:v>
                </c:pt>
                <c:pt idx="6132">
                  <c:v>49312</c:v>
                </c:pt>
                <c:pt idx="6133">
                  <c:v>49313</c:v>
                </c:pt>
                <c:pt idx="6134">
                  <c:v>49328</c:v>
                </c:pt>
                <c:pt idx="6135">
                  <c:v>49334</c:v>
                </c:pt>
                <c:pt idx="6136">
                  <c:v>49340</c:v>
                </c:pt>
                <c:pt idx="6137">
                  <c:v>49342</c:v>
                </c:pt>
                <c:pt idx="6138">
                  <c:v>49363</c:v>
                </c:pt>
                <c:pt idx="6139">
                  <c:v>49377</c:v>
                </c:pt>
                <c:pt idx="6140">
                  <c:v>49381</c:v>
                </c:pt>
                <c:pt idx="6141">
                  <c:v>49390</c:v>
                </c:pt>
                <c:pt idx="6142">
                  <c:v>49396</c:v>
                </c:pt>
                <c:pt idx="6143">
                  <c:v>49403</c:v>
                </c:pt>
                <c:pt idx="6144">
                  <c:v>49407</c:v>
                </c:pt>
                <c:pt idx="6145">
                  <c:v>49415</c:v>
                </c:pt>
                <c:pt idx="6146">
                  <c:v>49421</c:v>
                </c:pt>
                <c:pt idx="6147">
                  <c:v>49425</c:v>
                </c:pt>
                <c:pt idx="6148">
                  <c:v>49436</c:v>
                </c:pt>
                <c:pt idx="6149">
                  <c:v>49439</c:v>
                </c:pt>
                <c:pt idx="6150">
                  <c:v>49447</c:v>
                </c:pt>
                <c:pt idx="6151">
                  <c:v>49467</c:v>
                </c:pt>
                <c:pt idx="6152">
                  <c:v>49478</c:v>
                </c:pt>
                <c:pt idx="6153">
                  <c:v>49485</c:v>
                </c:pt>
                <c:pt idx="6154">
                  <c:v>49488</c:v>
                </c:pt>
                <c:pt idx="6155">
                  <c:v>49492</c:v>
                </c:pt>
                <c:pt idx="6156">
                  <c:v>49500</c:v>
                </c:pt>
                <c:pt idx="6157">
                  <c:v>49501</c:v>
                </c:pt>
                <c:pt idx="6158">
                  <c:v>49524</c:v>
                </c:pt>
                <c:pt idx="6159">
                  <c:v>49536</c:v>
                </c:pt>
                <c:pt idx="6160">
                  <c:v>49542</c:v>
                </c:pt>
                <c:pt idx="6161">
                  <c:v>49553</c:v>
                </c:pt>
                <c:pt idx="6162">
                  <c:v>49571</c:v>
                </c:pt>
                <c:pt idx="6163">
                  <c:v>49575</c:v>
                </c:pt>
                <c:pt idx="6164">
                  <c:v>49598</c:v>
                </c:pt>
                <c:pt idx="6165">
                  <c:v>49603</c:v>
                </c:pt>
                <c:pt idx="6166">
                  <c:v>49618</c:v>
                </c:pt>
                <c:pt idx="6167">
                  <c:v>49632</c:v>
                </c:pt>
                <c:pt idx="6168">
                  <c:v>49634</c:v>
                </c:pt>
                <c:pt idx="6169">
                  <c:v>49663</c:v>
                </c:pt>
                <c:pt idx="6170">
                  <c:v>49672</c:v>
                </c:pt>
                <c:pt idx="6171">
                  <c:v>49696</c:v>
                </c:pt>
                <c:pt idx="6172">
                  <c:v>49698</c:v>
                </c:pt>
                <c:pt idx="6173">
                  <c:v>49705</c:v>
                </c:pt>
                <c:pt idx="6174">
                  <c:v>49710</c:v>
                </c:pt>
                <c:pt idx="6175">
                  <c:v>49712</c:v>
                </c:pt>
                <c:pt idx="6176">
                  <c:v>49716</c:v>
                </c:pt>
                <c:pt idx="6177">
                  <c:v>49718</c:v>
                </c:pt>
                <c:pt idx="6178">
                  <c:v>49719</c:v>
                </c:pt>
                <c:pt idx="6179">
                  <c:v>49721</c:v>
                </c:pt>
                <c:pt idx="6180">
                  <c:v>49723</c:v>
                </c:pt>
                <c:pt idx="6181">
                  <c:v>49728</c:v>
                </c:pt>
                <c:pt idx="6182">
                  <c:v>49729</c:v>
                </c:pt>
                <c:pt idx="6183">
                  <c:v>49730</c:v>
                </c:pt>
                <c:pt idx="6184">
                  <c:v>49736</c:v>
                </c:pt>
                <c:pt idx="6185">
                  <c:v>49752</c:v>
                </c:pt>
                <c:pt idx="6186">
                  <c:v>49753</c:v>
                </c:pt>
                <c:pt idx="6187">
                  <c:v>49774</c:v>
                </c:pt>
                <c:pt idx="6188">
                  <c:v>49790</c:v>
                </c:pt>
                <c:pt idx="6189">
                  <c:v>49809</c:v>
                </c:pt>
                <c:pt idx="6190">
                  <c:v>49816</c:v>
                </c:pt>
                <c:pt idx="6191">
                  <c:v>49820</c:v>
                </c:pt>
                <c:pt idx="6192">
                  <c:v>49828</c:v>
                </c:pt>
                <c:pt idx="6193">
                  <c:v>49832</c:v>
                </c:pt>
                <c:pt idx="6194">
                  <c:v>49841</c:v>
                </c:pt>
                <c:pt idx="6195">
                  <c:v>49842</c:v>
                </c:pt>
                <c:pt idx="6196">
                  <c:v>49844</c:v>
                </c:pt>
                <c:pt idx="6197">
                  <c:v>49847</c:v>
                </c:pt>
                <c:pt idx="6198">
                  <c:v>49850</c:v>
                </c:pt>
                <c:pt idx="6199">
                  <c:v>49856</c:v>
                </c:pt>
                <c:pt idx="6200">
                  <c:v>49863</c:v>
                </c:pt>
                <c:pt idx="6201">
                  <c:v>49875</c:v>
                </c:pt>
                <c:pt idx="6202">
                  <c:v>49881</c:v>
                </c:pt>
                <c:pt idx="6203">
                  <c:v>49884</c:v>
                </c:pt>
                <c:pt idx="6204">
                  <c:v>49890</c:v>
                </c:pt>
                <c:pt idx="6205">
                  <c:v>49895</c:v>
                </c:pt>
                <c:pt idx="6206">
                  <c:v>49913</c:v>
                </c:pt>
                <c:pt idx="6207">
                  <c:v>49930</c:v>
                </c:pt>
                <c:pt idx="6208">
                  <c:v>49932</c:v>
                </c:pt>
                <c:pt idx="6209">
                  <c:v>49941</c:v>
                </c:pt>
                <c:pt idx="6210">
                  <c:v>49942</c:v>
                </c:pt>
                <c:pt idx="6211">
                  <c:v>49947</c:v>
                </c:pt>
                <c:pt idx="6212">
                  <c:v>49969</c:v>
                </c:pt>
                <c:pt idx="6213">
                  <c:v>49987</c:v>
                </c:pt>
                <c:pt idx="6214">
                  <c:v>49996</c:v>
                </c:pt>
                <c:pt idx="6215">
                  <c:v>49997</c:v>
                </c:pt>
                <c:pt idx="6216">
                  <c:v>50003</c:v>
                </c:pt>
                <c:pt idx="6217">
                  <c:v>50007</c:v>
                </c:pt>
                <c:pt idx="6218">
                  <c:v>50009</c:v>
                </c:pt>
                <c:pt idx="6219">
                  <c:v>50021</c:v>
                </c:pt>
                <c:pt idx="6220">
                  <c:v>50027</c:v>
                </c:pt>
                <c:pt idx="6221">
                  <c:v>50033</c:v>
                </c:pt>
                <c:pt idx="6222">
                  <c:v>50041</c:v>
                </c:pt>
                <c:pt idx="6223">
                  <c:v>50049</c:v>
                </c:pt>
                <c:pt idx="6224">
                  <c:v>50051</c:v>
                </c:pt>
                <c:pt idx="6225">
                  <c:v>50063</c:v>
                </c:pt>
                <c:pt idx="6226">
                  <c:v>50065</c:v>
                </c:pt>
                <c:pt idx="6227">
                  <c:v>50067</c:v>
                </c:pt>
                <c:pt idx="6228">
                  <c:v>50073</c:v>
                </c:pt>
                <c:pt idx="6229">
                  <c:v>50075</c:v>
                </c:pt>
                <c:pt idx="6230">
                  <c:v>50080</c:v>
                </c:pt>
                <c:pt idx="6231">
                  <c:v>50081</c:v>
                </c:pt>
                <c:pt idx="6232">
                  <c:v>50086</c:v>
                </c:pt>
                <c:pt idx="6233">
                  <c:v>50098</c:v>
                </c:pt>
                <c:pt idx="6234">
                  <c:v>50101</c:v>
                </c:pt>
                <c:pt idx="6235">
                  <c:v>50102</c:v>
                </c:pt>
                <c:pt idx="6236">
                  <c:v>50125</c:v>
                </c:pt>
                <c:pt idx="6237">
                  <c:v>50132</c:v>
                </c:pt>
                <c:pt idx="6238">
                  <c:v>50140</c:v>
                </c:pt>
                <c:pt idx="6239">
                  <c:v>50172</c:v>
                </c:pt>
                <c:pt idx="6240">
                  <c:v>50189</c:v>
                </c:pt>
                <c:pt idx="6241">
                  <c:v>50190</c:v>
                </c:pt>
                <c:pt idx="6242">
                  <c:v>50202</c:v>
                </c:pt>
                <c:pt idx="6243">
                  <c:v>50207</c:v>
                </c:pt>
                <c:pt idx="6244">
                  <c:v>50211</c:v>
                </c:pt>
                <c:pt idx="6245">
                  <c:v>50214</c:v>
                </c:pt>
                <c:pt idx="6246">
                  <c:v>50224</c:v>
                </c:pt>
                <c:pt idx="6247">
                  <c:v>50225</c:v>
                </c:pt>
                <c:pt idx="6248">
                  <c:v>50229</c:v>
                </c:pt>
                <c:pt idx="6249">
                  <c:v>50235</c:v>
                </c:pt>
                <c:pt idx="6250">
                  <c:v>50247</c:v>
                </c:pt>
                <c:pt idx="6251">
                  <c:v>50249</c:v>
                </c:pt>
                <c:pt idx="6252">
                  <c:v>50264</c:v>
                </c:pt>
                <c:pt idx="6253">
                  <c:v>50271</c:v>
                </c:pt>
                <c:pt idx="6254">
                  <c:v>50274</c:v>
                </c:pt>
                <c:pt idx="6255">
                  <c:v>50275</c:v>
                </c:pt>
                <c:pt idx="6256">
                  <c:v>50277</c:v>
                </c:pt>
                <c:pt idx="6257">
                  <c:v>50279</c:v>
                </c:pt>
                <c:pt idx="6258">
                  <c:v>50295</c:v>
                </c:pt>
                <c:pt idx="6259">
                  <c:v>50296</c:v>
                </c:pt>
                <c:pt idx="6260">
                  <c:v>50302</c:v>
                </c:pt>
                <c:pt idx="6261">
                  <c:v>50323</c:v>
                </c:pt>
                <c:pt idx="6262">
                  <c:v>50341</c:v>
                </c:pt>
                <c:pt idx="6263">
                  <c:v>50369</c:v>
                </c:pt>
                <c:pt idx="6264">
                  <c:v>50370</c:v>
                </c:pt>
                <c:pt idx="6265">
                  <c:v>50374</c:v>
                </c:pt>
                <c:pt idx="6266">
                  <c:v>50375</c:v>
                </c:pt>
                <c:pt idx="6267">
                  <c:v>50382</c:v>
                </c:pt>
                <c:pt idx="6268">
                  <c:v>50387</c:v>
                </c:pt>
                <c:pt idx="6269">
                  <c:v>50395</c:v>
                </c:pt>
                <c:pt idx="6270">
                  <c:v>50396</c:v>
                </c:pt>
                <c:pt idx="6271">
                  <c:v>50398</c:v>
                </c:pt>
                <c:pt idx="6272">
                  <c:v>50402</c:v>
                </c:pt>
                <c:pt idx="6273">
                  <c:v>50411</c:v>
                </c:pt>
                <c:pt idx="6274">
                  <c:v>50422</c:v>
                </c:pt>
                <c:pt idx="6275">
                  <c:v>50426</c:v>
                </c:pt>
                <c:pt idx="6276">
                  <c:v>50427</c:v>
                </c:pt>
                <c:pt idx="6277">
                  <c:v>50429</c:v>
                </c:pt>
                <c:pt idx="6278">
                  <c:v>50433</c:v>
                </c:pt>
                <c:pt idx="6279">
                  <c:v>50438</c:v>
                </c:pt>
                <c:pt idx="6280">
                  <c:v>50445</c:v>
                </c:pt>
                <c:pt idx="6281">
                  <c:v>50475</c:v>
                </c:pt>
                <c:pt idx="6282">
                  <c:v>50482</c:v>
                </c:pt>
                <c:pt idx="6283">
                  <c:v>50491</c:v>
                </c:pt>
                <c:pt idx="6284">
                  <c:v>50497</c:v>
                </c:pt>
                <c:pt idx="6285">
                  <c:v>50512</c:v>
                </c:pt>
                <c:pt idx="6286">
                  <c:v>50527</c:v>
                </c:pt>
                <c:pt idx="6287">
                  <c:v>50530</c:v>
                </c:pt>
                <c:pt idx="6288">
                  <c:v>50532</c:v>
                </c:pt>
                <c:pt idx="6289">
                  <c:v>50534</c:v>
                </c:pt>
                <c:pt idx="6290">
                  <c:v>50536</c:v>
                </c:pt>
                <c:pt idx="6291">
                  <c:v>50538</c:v>
                </c:pt>
                <c:pt idx="6292">
                  <c:v>50543</c:v>
                </c:pt>
                <c:pt idx="6293">
                  <c:v>50565</c:v>
                </c:pt>
                <c:pt idx="6294">
                  <c:v>50572</c:v>
                </c:pt>
                <c:pt idx="6295">
                  <c:v>50577</c:v>
                </c:pt>
                <c:pt idx="6296">
                  <c:v>50578</c:v>
                </c:pt>
                <c:pt idx="6297">
                  <c:v>50587</c:v>
                </c:pt>
                <c:pt idx="6298">
                  <c:v>50592</c:v>
                </c:pt>
                <c:pt idx="6299">
                  <c:v>50627</c:v>
                </c:pt>
                <c:pt idx="6300">
                  <c:v>50631</c:v>
                </c:pt>
                <c:pt idx="6301">
                  <c:v>50633</c:v>
                </c:pt>
                <c:pt idx="6302">
                  <c:v>50635</c:v>
                </c:pt>
                <c:pt idx="6303">
                  <c:v>50636</c:v>
                </c:pt>
                <c:pt idx="6304">
                  <c:v>50642</c:v>
                </c:pt>
                <c:pt idx="6305">
                  <c:v>50660</c:v>
                </c:pt>
                <c:pt idx="6306">
                  <c:v>50661</c:v>
                </c:pt>
                <c:pt idx="6307">
                  <c:v>50662</c:v>
                </c:pt>
                <c:pt idx="6308">
                  <c:v>50666</c:v>
                </c:pt>
                <c:pt idx="6309">
                  <c:v>50675</c:v>
                </c:pt>
                <c:pt idx="6310">
                  <c:v>50679</c:v>
                </c:pt>
                <c:pt idx="6311">
                  <c:v>50702</c:v>
                </c:pt>
                <c:pt idx="6312">
                  <c:v>50705</c:v>
                </c:pt>
                <c:pt idx="6313">
                  <c:v>50706</c:v>
                </c:pt>
                <c:pt idx="6314">
                  <c:v>50707</c:v>
                </c:pt>
                <c:pt idx="6315">
                  <c:v>50711</c:v>
                </c:pt>
                <c:pt idx="6316">
                  <c:v>50713</c:v>
                </c:pt>
                <c:pt idx="6317">
                  <c:v>50717</c:v>
                </c:pt>
                <c:pt idx="6318">
                  <c:v>50723</c:v>
                </c:pt>
                <c:pt idx="6319">
                  <c:v>50724</c:v>
                </c:pt>
                <c:pt idx="6320">
                  <c:v>50725</c:v>
                </c:pt>
                <c:pt idx="6321">
                  <c:v>50730</c:v>
                </c:pt>
                <c:pt idx="6322">
                  <c:v>50734</c:v>
                </c:pt>
                <c:pt idx="6323">
                  <c:v>50739</c:v>
                </c:pt>
                <c:pt idx="6324">
                  <c:v>50754</c:v>
                </c:pt>
                <c:pt idx="6325">
                  <c:v>50756</c:v>
                </c:pt>
                <c:pt idx="6326">
                  <c:v>50757</c:v>
                </c:pt>
                <c:pt idx="6327">
                  <c:v>50759</c:v>
                </c:pt>
                <c:pt idx="6328">
                  <c:v>50770</c:v>
                </c:pt>
                <c:pt idx="6329">
                  <c:v>50786</c:v>
                </c:pt>
                <c:pt idx="6330">
                  <c:v>50800</c:v>
                </c:pt>
                <c:pt idx="6331">
                  <c:v>50801</c:v>
                </c:pt>
                <c:pt idx="6332">
                  <c:v>50805</c:v>
                </c:pt>
                <c:pt idx="6333">
                  <c:v>50811</c:v>
                </c:pt>
                <c:pt idx="6334">
                  <c:v>50812</c:v>
                </c:pt>
                <c:pt idx="6335">
                  <c:v>50815</c:v>
                </c:pt>
                <c:pt idx="6336">
                  <c:v>50816</c:v>
                </c:pt>
                <c:pt idx="6337">
                  <c:v>50817</c:v>
                </c:pt>
                <c:pt idx="6338">
                  <c:v>50818</c:v>
                </c:pt>
                <c:pt idx="6339">
                  <c:v>50826</c:v>
                </c:pt>
                <c:pt idx="6340">
                  <c:v>50829</c:v>
                </c:pt>
                <c:pt idx="6341">
                  <c:v>50832</c:v>
                </c:pt>
                <c:pt idx="6342">
                  <c:v>50833</c:v>
                </c:pt>
                <c:pt idx="6343">
                  <c:v>50836</c:v>
                </c:pt>
                <c:pt idx="6344">
                  <c:v>50843</c:v>
                </c:pt>
                <c:pt idx="6345">
                  <c:v>50847</c:v>
                </c:pt>
                <c:pt idx="6346">
                  <c:v>50858</c:v>
                </c:pt>
                <c:pt idx="6347">
                  <c:v>50868</c:v>
                </c:pt>
                <c:pt idx="6348">
                  <c:v>50869</c:v>
                </c:pt>
                <c:pt idx="6349">
                  <c:v>50877</c:v>
                </c:pt>
                <c:pt idx="6350">
                  <c:v>50890</c:v>
                </c:pt>
                <c:pt idx="6351">
                  <c:v>50893</c:v>
                </c:pt>
                <c:pt idx="6352">
                  <c:v>50894</c:v>
                </c:pt>
                <c:pt idx="6353">
                  <c:v>50897</c:v>
                </c:pt>
                <c:pt idx="6354">
                  <c:v>50909</c:v>
                </c:pt>
                <c:pt idx="6355">
                  <c:v>50912</c:v>
                </c:pt>
                <c:pt idx="6356">
                  <c:v>50923</c:v>
                </c:pt>
                <c:pt idx="6357">
                  <c:v>50927</c:v>
                </c:pt>
                <c:pt idx="6358">
                  <c:v>50931</c:v>
                </c:pt>
                <c:pt idx="6359">
                  <c:v>50932</c:v>
                </c:pt>
                <c:pt idx="6360">
                  <c:v>50934</c:v>
                </c:pt>
                <c:pt idx="6361">
                  <c:v>50941</c:v>
                </c:pt>
                <c:pt idx="6362">
                  <c:v>50960</c:v>
                </c:pt>
                <c:pt idx="6363">
                  <c:v>50965</c:v>
                </c:pt>
                <c:pt idx="6364">
                  <c:v>50966</c:v>
                </c:pt>
                <c:pt idx="6365">
                  <c:v>50985</c:v>
                </c:pt>
                <c:pt idx="6366">
                  <c:v>50986</c:v>
                </c:pt>
                <c:pt idx="6367">
                  <c:v>50989</c:v>
                </c:pt>
                <c:pt idx="6368">
                  <c:v>50992</c:v>
                </c:pt>
                <c:pt idx="6369">
                  <c:v>50997</c:v>
                </c:pt>
                <c:pt idx="6370">
                  <c:v>51000</c:v>
                </c:pt>
                <c:pt idx="6371">
                  <c:v>51007</c:v>
                </c:pt>
                <c:pt idx="6372">
                  <c:v>51011</c:v>
                </c:pt>
                <c:pt idx="6373">
                  <c:v>51012</c:v>
                </c:pt>
                <c:pt idx="6374">
                  <c:v>51014</c:v>
                </c:pt>
                <c:pt idx="6375">
                  <c:v>51015</c:v>
                </c:pt>
                <c:pt idx="6376">
                  <c:v>51017</c:v>
                </c:pt>
                <c:pt idx="6377">
                  <c:v>51018</c:v>
                </c:pt>
                <c:pt idx="6378">
                  <c:v>51021</c:v>
                </c:pt>
                <c:pt idx="6379">
                  <c:v>51024</c:v>
                </c:pt>
                <c:pt idx="6380">
                  <c:v>51027</c:v>
                </c:pt>
                <c:pt idx="6381">
                  <c:v>51036</c:v>
                </c:pt>
                <c:pt idx="6382">
                  <c:v>51043</c:v>
                </c:pt>
                <c:pt idx="6383">
                  <c:v>51045</c:v>
                </c:pt>
                <c:pt idx="6384">
                  <c:v>51049</c:v>
                </c:pt>
                <c:pt idx="6385">
                  <c:v>51050</c:v>
                </c:pt>
                <c:pt idx="6386">
                  <c:v>51063</c:v>
                </c:pt>
                <c:pt idx="6387">
                  <c:v>51064</c:v>
                </c:pt>
                <c:pt idx="6388">
                  <c:v>51074</c:v>
                </c:pt>
                <c:pt idx="6389">
                  <c:v>51083</c:v>
                </c:pt>
                <c:pt idx="6390">
                  <c:v>51094</c:v>
                </c:pt>
                <c:pt idx="6391">
                  <c:v>51096</c:v>
                </c:pt>
                <c:pt idx="6392">
                  <c:v>51097</c:v>
                </c:pt>
                <c:pt idx="6393">
                  <c:v>51106</c:v>
                </c:pt>
                <c:pt idx="6394">
                  <c:v>51132</c:v>
                </c:pt>
                <c:pt idx="6395">
                  <c:v>51142</c:v>
                </c:pt>
                <c:pt idx="6396">
                  <c:v>51152</c:v>
                </c:pt>
                <c:pt idx="6397">
                  <c:v>51157</c:v>
                </c:pt>
                <c:pt idx="6398">
                  <c:v>51159</c:v>
                </c:pt>
                <c:pt idx="6399">
                  <c:v>51160</c:v>
                </c:pt>
                <c:pt idx="6400">
                  <c:v>51168</c:v>
                </c:pt>
                <c:pt idx="6401">
                  <c:v>51179</c:v>
                </c:pt>
                <c:pt idx="6402">
                  <c:v>51188</c:v>
                </c:pt>
                <c:pt idx="6403">
                  <c:v>51213</c:v>
                </c:pt>
                <c:pt idx="6404">
                  <c:v>51219</c:v>
                </c:pt>
                <c:pt idx="6405">
                  <c:v>51228</c:v>
                </c:pt>
                <c:pt idx="6406">
                  <c:v>51238</c:v>
                </c:pt>
                <c:pt idx="6407">
                  <c:v>51246</c:v>
                </c:pt>
                <c:pt idx="6408">
                  <c:v>51272</c:v>
                </c:pt>
                <c:pt idx="6409">
                  <c:v>51274</c:v>
                </c:pt>
                <c:pt idx="6410">
                  <c:v>51283</c:v>
                </c:pt>
                <c:pt idx="6411">
                  <c:v>51290</c:v>
                </c:pt>
                <c:pt idx="6412">
                  <c:v>51297</c:v>
                </c:pt>
                <c:pt idx="6413">
                  <c:v>51299</c:v>
                </c:pt>
                <c:pt idx="6414">
                  <c:v>51314</c:v>
                </c:pt>
                <c:pt idx="6415">
                  <c:v>51327</c:v>
                </c:pt>
                <c:pt idx="6416">
                  <c:v>51333</c:v>
                </c:pt>
                <c:pt idx="6417">
                  <c:v>51343</c:v>
                </c:pt>
                <c:pt idx="6418">
                  <c:v>51347</c:v>
                </c:pt>
                <c:pt idx="6419">
                  <c:v>51352</c:v>
                </c:pt>
                <c:pt idx="6420">
                  <c:v>51355</c:v>
                </c:pt>
                <c:pt idx="6421">
                  <c:v>51359</c:v>
                </c:pt>
                <c:pt idx="6422">
                  <c:v>51390</c:v>
                </c:pt>
                <c:pt idx="6423">
                  <c:v>51419</c:v>
                </c:pt>
                <c:pt idx="6424">
                  <c:v>51426</c:v>
                </c:pt>
                <c:pt idx="6425">
                  <c:v>51435</c:v>
                </c:pt>
                <c:pt idx="6426">
                  <c:v>51447</c:v>
                </c:pt>
                <c:pt idx="6427">
                  <c:v>51465</c:v>
                </c:pt>
                <c:pt idx="6428">
                  <c:v>51469</c:v>
                </c:pt>
                <c:pt idx="6429">
                  <c:v>51480</c:v>
                </c:pt>
                <c:pt idx="6430">
                  <c:v>51484</c:v>
                </c:pt>
                <c:pt idx="6431">
                  <c:v>51490</c:v>
                </c:pt>
                <c:pt idx="6432">
                  <c:v>51497</c:v>
                </c:pt>
                <c:pt idx="6433">
                  <c:v>51517</c:v>
                </c:pt>
                <c:pt idx="6434">
                  <c:v>51522</c:v>
                </c:pt>
                <c:pt idx="6435">
                  <c:v>51525</c:v>
                </c:pt>
                <c:pt idx="6436">
                  <c:v>51554</c:v>
                </c:pt>
                <c:pt idx="6437">
                  <c:v>51564</c:v>
                </c:pt>
                <c:pt idx="6438">
                  <c:v>51571</c:v>
                </c:pt>
                <c:pt idx="6439">
                  <c:v>51572</c:v>
                </c:pt>
                <c:pt idx="6440">
                  <c:v>51578</c:v>
                </c:pt>
                <c:pt idx="6441">
                  <c:v>51582</c:v>
                </c:pt>
                <c:pt idx="6442">
                  <c:v>51584</c:v>
                </c:pt>
                <c:pt idx="6443">
                  <c:v>51599</c:v>
                </c:pt>
                <c:pt idx="6444">
                  <c:v>51600</c:v>
                </c:pt>
                <c:pt idx="6445">
                  <c:v>51602</c:v>
                </c:pt>
                <c:pt idx="6446">
                  <c:v>51610</c:v>
                </c:pt>
                <c:pt idx="6447">
                  <c:v>51613</c:v>
                </c:pt>
                <c:pt idx="6448">
                  <c:v>51620</c:v>
                </c:pt>
                <c:pt idx="6449">
                  <c:v>51622</c:v>
                </c:pt>
                <c:pt idx="6450">
                  <c:v>51628</c:v>
                </c:pt>
                <c:pt idx="6451">
                  <c:v>51638</c:v>
                </c:pt>
                <c:pt idx="6452">
                  <c:v>51652</c:v>
                </c:pt>
                <c:pt idx="6453">
                  <c:v>51653</c:v>
                </c:pt>
                <c:pt idx="6454">
                  <c:v>51658</c:v>
                </c:pt>
                <c:pt idx="6455">
                  <c:v>51662</c:v>
                </c:pt>
                <c:pt idx="6456">
                  <c:v>51670</c:v>
                </c:pt>
                <c:pt idx="6457">
                  <c:v>51676</c:v>
                </c:pt>
                <c:pt idx="6458">
                  <c:v>51679</c:v>
                </c:pt>
                <c:pt idx="6459">
                  <c:v>51681</c:v>
                </c:pt>
                <c:pt idx="6460">
                  <c:v>51698</c:v>
                </c:pt>
                <c:pt idx="6461">
                  <c:v>51699</c:v>
                </c:pt>
                <c:pt idx="6462">
                  <c:v>51703</c:v>
                </c:pt>
                <c:pt idx="6463">
                  <c:v>51707</c:v>
                </c:pt>
                <c:pt idx="6464">
                  <c:v>51709</c:v>
                </c:pt>
                <c:pt idx="6465">
                  <c:v>51723</c:v>
                </c:pt>
                <c:pt idx="6466">
                  <c:v>51725</c:v>
                </c:pt>
                <c:pt idx="6467">
                  <c:v>51728</c:v>
                </c:pt>
                <c:pt idx="6468">
                  <c:v>51739</c:v>
                </c:pt>
                <c:pt idx="6469">
                  <c:v>51751</c:v>
                </c:pt>
                <c:pt idx="6470">
                  <c:v>51764</c:v>
                </c:pt>
                <c:pt idx="6471">
                  <c:v>51777</c:v>
                </c:pt>
                <c:pt idx="6472">
                  <c:v>51789</c:v>
                </c:pt>
                <c:pt idx="6473">
                  <c:v>51794</c:v>
                </c:pt>
                <c:pt idx="6474">
                  <c:v>51795</c:v>
                </c:pt>
                <c:pt idx="6475">
                  <c:v>51796</c:v>
                </c:pt>
                <c:pt idx="6476">
                  <c:v>51797</c:v>
                </c:pt>
                <c:pt idx="6477">
                  <c:v>51803</c:v>
                </c:pt>
                <c:pt idx="6478">
                  <c:v>51814</c:v>
                </c:pt>
                <c:pt idx="6479">
                  <c:v>51817</c:v>
                </c:pt>
                <c:pt idx="6480">
                  <c:v>51819</c:v>
                </c:pt>
                <c:pt idx="6481">
                  <c:v>51821</c:v>
                </c:pt>
                <c:pt idx="6482">
                  <c:v>51822</c:v>
                </c:pt>
                <c:pt idx="6483">
                  <c:v>51826</c:v>
                </c:pt>
                <c:pt idx="6484">
                  <c:v>51831</c:v>
                </c:pt>
                <c:pt idx="6485">
                  <c:v>51834</c:v>
                </c:pt>
                <c:pt idx="6486">
                  <c:v>51835</c:v>
                </c:pt>
                <c:pt idx="6487">
                  <c:v>51836</c:v>
                </c:pt>
                <c:pt idx="6488">
                  <c:v>51842</c:v>
                </c:pt>
                <c:pt idx="6489">
                  <c:v>51847</c:v>
                </c:pt>
                <c:pt idx="6490">
                  <c:v>51848</c:v>
                </c:pt>
                <c:pt idx="6491">
                  <c:v>51854</c:v>
                </c:pt>
                <c:pt idx="6492">
                  <c:v>51861</c:v>
                </c:pt>
                <c:pt idx="6493">
                  <c:v>51863</c:v>
                </c:pt>
                <c:pt idx="6494">
                  <c:v>51872</c:v>
                </c:pt>
                <c:pt idx="6495">
                  <c:v>51878</c:v>
                </c:pt>
                <c:pt idx="6496">
                  <c:v>51889</c:v>
                </c:pt>
                <c:pt idx="6497">
                  <c:v>51894</c:v>
                </c:pt>
                <c:pt idx="6498">
                  <c:v>51903</c:v>
                </c:pt>
                <c:pt idx="6499">
                  <c:v>51909</c:v>
                </c:pt>
                <c:pt idx="6500">
                  <c:v>51911</c:v>
                </c:pt>
                <c:pt idx="6501">
                  <c:v>51923</c:v>
                </c:pt>
                <c:pt idx="6502">
                  <c:v>51925</c:v>
                </c:pt>
                <c:pt idx="6503">
                  <c:v>51929</c:v>
                </c:pt>
                <c:pt idx="6504">
                  <c:v>51932</c:v>
                </c:pt>
                <c:pt idx="6505">
                  <c:v>51944</c:v>
                </c:pt>
                <c:pt idx="6506">
                  <c:v>51960</c:v>
                </c:pt>
                <c:pt idx="6507">
                  <c:v>51964</c:v>
                </c:pt>
                <c:pt idx="6508">
                  <c:v>51966</c:v>
                </c:pt>
                <c:pt idx="6509">
                  <c:v>51968</c:v>
                </c:pt>
                <c:pt idx="6510">
                  <c:v>51969</c:v>
                </c:pt>
                <c:pt idx="6511">
                  <c:v>51981</c:v>
                </c:pt>
                <c:pt idx="6512">
                  <c:v>51982</c:v>
                </c:pt>
                <c:pt idx="6513">
                  <c:v>51988</c:v>
                </c:pt>
                <c:pt idx="6514">
                  <c:v>51995</c:v>
                </c:pt>
                <c:pt idx="6515">
                  <c:v>52009</c:v>
                </c:pt>
                <c:pt idx="6516">
                  <c:v>52016</c:v>
                </c:pt>
                <c:pt idx="6517">
                  <c:v>52022</c:v>
                </c:pt>
                <c:pt idx="6518">
                  <c:v>52024</c:v>
                </c:pt>
                <c:pt idx="6519">
                  <c:v>52026</c:v>
                </c:pt>
                <c:pt idx="6520">
                  <c:v>52033</c:v>
                </c:pt>
                <c:pt idx="6521">
                  <c:v>52035</c:v>
                </c:pt>
                <c:pt idx="6522">
                  <c:v>52042</c:v>
                </c:pt>
                <c:pt idx="6523">
                  <c:v>52052</c:v>
                </c:pt>
                <c:pt idx="6524">
                  <c:v>52053</c:v>
                </c:pt>
                <c:pt idx="6525">
                  <c:v>52064</c:v>
                </c:pt>
                <c:pt idx="6526">
                  <c:v>52101</c:v>
                </c:pt>
                <c:pt idx="6527">
                  <c:v>52107</c:v>
                </c:pt>
                <c:pt idx="6528">
                  <c:v>52129</c:v>
                </c:pt>
                <c:pt idx="6529">
                  <c:v>52131</c:v>
                </c:pt>
                <c:pt idx="6530">
                  <c:v>52140</c:v>
                </c:pt>
                <c:pt idx="6531">
                  <c:v>52142</c:v>
                </c:pt>
                <c:pt idx="6532">
                  <c:v>52160</c:v>
                </c:pt>
                <c:pt idx="6533">
                  <c:v>52165</c:v>
                </c:pt>
                <c:pt idx="6534">
                  <c:v>52166</c:v>
                </c:pt>
                <c:pt idx="6535">
                  <c:v>52176</c:v>
                </c:pt>
                <c:pt idx="6536">
                  <c:v>52190</c:v>
                </c:pt>
                <c:pt idx="6537">
                  <c:v>52200</c:v>
                </c:pt>
                <c:pt idx="6538">
                  <c:v>52204</c:v>
                </c:pt>
                <c:pt idx="6539">
                  <c:v>52207</c:v>
                </c:pt>
                <c:pt idx="6540">
                  <c:v>52224</c:v>
                </c:pt>
                <c:pt idx="6541">
                  <c:v>52232</c:v>
                </c:pt>
                <c:pt idx="6542">
                  <c:v>52233</c:v>
                </c:pt>
                <c:pt idx="6543">
                  <c:v>52237</c:v>
                </c:pt>
                <c:pt idx="6544">
                  <c:v>52238</c:v>
                </c:pt>
                <c:pt idx="6545">
                  <c:v>52245</c:v>
                </c:pt>
                <c:pt idx="6546">
                  <c:v>52255</c:v>
                </c:pt>
                <c:pt idx="6547">
                  <c:v>52258</c:v>
                </c:pt>
                <c:pt idx="6548">
                  <c:v>52260</c:v>
                </c:pt>
                <c:pt idx="6549">
                  <c:v>52270</c:v>
                </c:pt>
                <c:pt idx="6550">
                  <c:v>52271</c:v>
                </c:pt>
                <c:pt idx="6551">
                  <c:v>52279</c:v>
                </c:pt>
                <c:pt idx="6552">
                  <c:v>52283</c:v>
                </c:pt>
                <c:pt idx="6553">
                  <c:v>52290</c:v>
                </c:pt>
                <c:pt idx="6554">
                  <c:v>52303</c:v>
                </c:pt>
                <c:pt idx="6555">
                  <c:v>52309</c:v>
                </c:pt>
                <c:pt idx="6556">
                  <c:v>52310</c:v>
                </c:pt>
                <c:pt idx="6557">
                  <c:v>52318</c:v>
                </c:pt>
                <c:pt idx="6558">
                  <c:v>52329</c:v>
                </c:pt>
                <c:pt idx="6559">
                  <c:v>52332</c:v>
                </c:pt>
                <c:pt idx="6560">
                  <c:v>52346</c:v>
                </c:pt>
                <c:pt idx="6561">
                  <c:v>52355</c:v>
                </c:pt>
                <c:pt idx="6562">
                  <c:v>52369</c:v>
                </c:pt>
                <c:pt idx="6563">
                  <c:v>52380</c:v>
                </c:pt>
                <c:pt idx="6564">
                  <c:v>52394</c:v>
                </c:pt>
                <c:pt idx="6565">
                  <c:v>52414</c:v>
                </c:pt>
                <c:pt idx="6566">
                  <c:v>52424</c:v>
                </c:pt>
                <c:pt idx="6567">
                  <c:v>52434</c:v>
                </c:pt>
                <c:pt idx="6568">
                  <c:v>52438</c:v>
                </c:pt>
                <c:pt idx="6569">
                  <c:v>52439</c:v>
                </c:pt>
                <c:pt idx="6570">
                  <c:v>52448</c:v>
                </c:pt>
                <c:pt idx="6571">
                  <c:v>52454</c:v>
                </c:pt>
                <c:pt idx="6572">
                  <c:v>52466</c:v>
                </c:pt>
                <c:pt idx="6573">
                  <c:v>52474</c:v>
                </c:pt>
                <c:pt idx="6574">
                  <c:v>52502</c:v>
                </c:pt>
                <c:pt idx="6575">
                  <c:v>52516</c:v>
                </c:pt>
                <c:pt idx="6576">
                  <c:v>52526</c:v>
                </c:pt>
                <c:pt idx="6577">
                  <c:v>52570</c:v>
                </c:pt>
                <c:pt idx="6578">
                  <c:v>52571</c:v>
                </c:pt>
                <c:pt idx="6579">
                  <c:v>52572</c:v>
                </c:pt>
                <c:pt idx="6580">
                  <c:v>52576</c:v>
                </c:pt>
                <c:pt idx="6581">
                  <c:v>52585</c:v>
                </c:pt>
                <c:pt idx="6582">
                  <c:v>52616</c:v>
                </c:pt>
                <c:pt idx="6583">
                  <c:v>52618</c:v>
                </c:pt>
                <c:pt idx="6584">
                  <c:v>52621</c:v>
                </c:pt>
                <c:pt idx="6585">
                  <c:v>52631</c:v>
                </c:pt>
                <c:pt idx="6586">
                  <c:v>52632</c:v>
                </c:pt>
                <c:pt idx="6587">
                  <c:v>52647</c:v>
                </c:pt>
                <c:pt idx="6588">
                  <c:v>52670</c:v>
                </c:pt>
                <c:pt idx="6589">
                  <c:v>52679</c:v>
                </c:pt>
                <c:pt idx="6590">
                  <c:v>52689</c:v>
                </c:pt>
                <c:pt idx="6591">
                  <c:v>52706</c:v>
                </c:pt>
                <c:pt idx="6592">
                  <c:v>52708</c:v>
                </c:pt>
                <c:pt idx="6593">
                  <c:v>52711</c:v>
                </c:pt>
                <c:pt idx="6594">
                  <c:v>52720</c:v>
                </c:pt>
                <c:pt idx="6595">
                  <c:v>52722</c:v>
                </c:pt>
                <c:pt idx="6596">
                  <c:v>52725</c:v>
                </c:pt>
                <c:pt idx="6597">
                  <c:v>52727</c:v>
                </c:pt>
                <c:pt idx="6598">
                  <c:v>52738</c:v>
                </c:pt>
                <c:pt idx="6599">
                  <c:v>52741</c:v>
                </c:pt>
                <c:pt idx="6600">
                  <c:v>52742</c:v>
                </c:pt>
                <c:pt idx="6601">
                  <c:v>52745</c:v>
                </c:pt>
                <c:pt idx="6602">
                  <c:v>52759</c:v>
                </c:pt>
                <c:pt idx="6603">
                  <c:v>52761</c:v>
                </c:pt>
                <c:pt idx="6604">
                  <c:v>52769</c:v>
                </c:pt>
                <c:pt idx="6605">
                  <c:v>52786</c:v>
                </c:pt>
                <c:pt idx="6606">
                  <c:v>52825</c:v>
                </c:pt>
                <c:pt idx="6607">
                  <c:v>52831</c:v>
                </c:pt>
                <c:pt idx="6608">
                  <c:v>52837</c:v>
                </c:pt>
                <c:pt idx="6609">
                  <c:v>52845</c:v>
                </c:pt>
                <c:pt idx="6610">
                  <c:v>52860</c:v>
                </c:pt>
                <c:pt idx="6611">
                  <c:v>52866</c:v>
                </c:pt>
                <c:pt idx="6612">
                  <c:v>52867</c:v>
                </c:pt>
                <c:pt idx="6613">
                  <c:v>52881</c:v>
                </c:pt>
                <c:pt idx="6614">
                  <c:v>52894</c:v>
                </c:pt>
                <c:pt idx="6615">
                  <c:v>52899</c:v>
                </c:pt>
                <c:pt idx="6616">
                  <c:v>52900</c:v>
                </c:pt>
                <c:pt idx="6617">
                  <c:v>52912</c:v>
                </c:pt>
                <c:pt idx="6618">
                  <c:v>52914</c:v>
                </c:pt>
                <c:pt idx="6619">
                  <c:v>52919</c:v>
                </c:pt>
                <c:pt idx="6620">
                  <c:v>52935</c:v>
                </c:pt>
                <c:pt idx="6621">
                  <c:v>52936</c:v>
                </c:pt>
                <c:pt idx="6622">
                  <c:v>52937</c:v>
                </c:pt>
                <c:pt idx="6623">
                  <c:v>52941</c:v>
                </c:pt>
                <c:pt idx="6624">
                  <c:v>52951</c:v>
                </c:pt>
                <c:pt idx="6625">
                  <c:v>52954</c:v>
                </c:pt>
                <c:pt idx="6626">
                  <c:v>52957</c:v>
                </c:pt>
                <c:pt idx="6627">
                  <c:v>52961</c:v>
                </c:pt>
                <c:pt idx="6628">
                  <c:v>53000</c:v>
                </c:pt>
                <c:pt idx="6629">
                  <c:v>53004</c:v>
                </c:pt>
                <c:pt idx="6630">
                  <c:v>53027</c:v>
                </c:pt>
                <c:pt idx="6631">
                  <c:v>53036</c:v>
                </c:pt>
                <c:pt idx="6632">
                  <c:v>53053</c:v>
                </c:pt>
                <c:pt idx="6633">
                  <c:v>53054</c:v>
                </c:pt>
                <c:pt idx="6634">
                  <c:v>53060</c:v>
                </c:pt>
                <c:pt idx="6635">
                  <c:v>53067</c:v>
                </c:pt>
                <c:pt idx="6636">
                  <c:v>53072</c:v>
                </c:pt>
                <c:pt idx="6637">
                  <c:v>53078</c:v>
                </c:pt>
                <c:pt idx="6638">
                  <c:v>53082</c:v>
                </c:pt>
                <c:pt idx="6639">
                  <c:v>53086</c:v>
                </c:pt>
                <c:pt idx="6640">
                  <c:v>53089</c:v>
                </c:pt>
                <c:pt idx="6641">
                  <c:v>53105</c:v>
                </c:pt>
                <c:pt idx="6642">
                  <c:v>53121</c:v>
                </c:pt>
                <c:pt idx="6643">
                  <c:v>53131</c:v>
                </c:pt>
                <c:pt idx="6644">
                  <c:v>53140</c:v>
                </c:pt>
                <c:pt idx="6645">
                  <c:v>53153</c:v>
                </c:pt>
                <c:pt idx="6646">
                  <c:v>53166</c:v>
                </c:pt>
                <c:pt idx="6647">
                  <c:v>53182</c:v>
                </c:pt>
                <c:pt idx="6648">
                  <c:v>53188</c:v>
                </c:pt>
                <c:pt idx="6649">
                  <c:v>53192</c:v>
                </c:pt>
                <c:pt idx="6650">
                  <c:v>53200</c:v>
                </c:pt>
                <c:pt idx="6651">
                  <c:v>53201</c:v>
                </c:pt>
                <c:pt idx="6652">
                  <c:v>53221</c:v>
                </c:pt>
                <c:pt idx="6653">
                  <c:v>53237</c:v>
                </c:pt>
                <c:pt idx="6654">
                  <c:v>53245</c:v>
                </c:pt>
                <c:pt idx="6655">
                  <c:v>53255</c:v>
                </c:pt>
                <c:pt idx="6656">
                  <c:v>53271</c:v>
                </c:pt>
                <c:pt idx="6657">
                  <c:v>53276</c:v>
                </c:pt>
                <c:pt idx="6658">
                  <c:v>53280</c:v>
                </c:pt>
                <c:pt idx="6659">
                  <c:v>53281</c:v>
                </c:pt>
                <c:pt idx="6660">
                  <c:v>53285</c:v>
                </c:pt>
                <c:pt idx="6661">
                  <c:v>53286</c:v>
                </c:pt>
                <c:pt idx="6662">
                  <c:v>53313</c:v>
                </c:pt>
                <c:pt idx="6663">
                  <c:v>53315</c:v>
                </c:pt>
                <c:pt idx="6664">
                  <c:v>53316</c:v>
                </c:pt>
                <c:pt idx="6665">
                  <c:v>53318</c:v>
                </c:pt>
                <c:pt idx="6666">
                  <c:v>53319</c:v>
                </c:pt>
                <c:pt idx="6667">
                  <c:v>53348</c:v>
                </c:pt>
                <c:pt idx="6668">
                  <c:v>53372</c:v>
                </c:pt>
                <c:pt idx="6669">
                  <c:v>53379</c:v>
                </c:pt>
                <c:pt idx="6670">
                  <c:v>53384</c:v>
                </c:pt>
                <c:pt idx="6671">
                  <c:v>53395</c:v>
                </c:pt>
                <c:pt idx="6672">
                  <c:v>53400</c:v>
                </c:pt>
                <c:pt idx="6673">
                  <c:v>53405</c:v>
                </c:pt>
                <c:pt idx="6674">
                  <c:v>53407</c:v>
                </c:pt>
                <c:pt idx="6675">
                  <c:v>53412</c:v>
                </c:pt>
                <c:pt idx="6676">
                  <c:v>53416</c:v>
                </c:pt>
                <c:pt idx="6677">
                  <c:v>53421</c:v>
                </c:pt>
                <c:pt idx="6678">
                  <c:v>53422</c:v>
                </c:pt>
                <c:pt idx="6679">
                  <c:v>53431</c:v>
                </c:pt>
                <c:pt idx="6680">
                  <c:v>53433</c:v>
                </c:pt>
                <c:pt idx="6681">
                  <c:v>53437</c:v>
                </c:pt>
                <c:pt idx="6682">
                  <c:v>53441</c:v>
                </c:pt>
                <c:pt idx="6683">
                  <c:v>53454</c:v>
                </c:pt>
                <c:pt idx="6684">
                  <c:v>53462</c:v>
                </c:pt>
                <c:pt idx="6685">
                  <c:v>53469</c:v>
                </c:pt>
                <c:pt idx="6686">
                  <c:v>53479</c:v>
                </c:pt>
                <c:pt idx="6687">
                  <c:v>53480</c:v>
                </c:pt>
                <c:pt idx="6688">
                  <c:v>53482</c:v>
                </c:pt>
                <c:pt idx="6689">
                  <c:v>53487</c:v>
                </c:pt>
                <c:pt idx="6690">
                  <c:v>53492</c:v>
                </c:pt>
                <c:pt idx="6691">
                  <c:v>53500</c:v>
                </c:pt>
                <c:pt idx="6692">
                  <c:v>53538</c:v>
                </c:pt>
                <c:pt idx="6693">
                  <c:v>53552</c:v>
                </c:pt>
                <c:pt idx="6694">
                  <c:v>53562</c:v>
                </c:pt>
                <c:pt idx="6695">
                  <c:v>53563</c:v>
                </c:pt>
                <c:pt idx="6696">
                  <c:v>53577</c:v>
                </c:pt>
                <c:pt idx="6697">
                  <c:v>53582</c:v>
                </c:pt>
                <c:pt idx="6698">
                  <c:v>53588</c:v>
                </c:pt>
                <c:pt idx="6699">
                  <c:v>53601</c:v>
                </c:pt>
                <c:pt idx="6700">
                  <c:v>53607</c:v>
                </c:pt>
                <c:pt idx="6701">
                  <c:v>53615</c:v>
                </c:pt>
                <c:pt idx="6702">
                  <c:v>53620</c:v>
                </c:pt>
                <c:pt idx="6703">
                  <c:v>53626</c:v>
                </c:pt>
                <c:pt idx="6704">
                  <c:v>53634</c:v>
                </c:pt>
                <c:pt idx="6705">
                  <c:v>53649</c:v>
                </c:pt>
                <c:pt idx="6706">
                  <c:v>53650</c:v>
                </c:pt>
                <c:pt idx="6707">
                  <c:v>53672</c:v>
                </c:pt>
                <c:pt idx="6708">
                  <c:v>53688</c:v>
                </c:pt>
                <c:pt idx="6709">
                  <c:v>53700</c:v>
                </c:pt>
                <c:pt idx="6710">
                  <c:v>53704</c:v>
                </c:pt>
                <c:pt idx="6711">
                  <c:v>53713</c:v>
                </c:pt>
                <c:pt idx="6712">
                  <c:v>53717</c:v>
                </c:pt>
                <c:pt idx="6713">
                  <c:v>53726</c:v>
                </c:pt>
                <c:pt idx="6714">
                  <c:v>53736</c:v>
                </c:pt>
                <c:pt idx="6715">
                  <c:v>53739</c:v>
                </c:pt>
                <c:pt idx="6716">
                  <c:v>53740</c:v>
                </c:pt>
                <c:pt idx="6717">
                  <c:v>53747</c:v>
                </c:pt>
                <c:pt idx="6718">
                  <c:v>53748</c:v>
                </c:pt>
                <c:pt idx="6719">
                  <c:v>53749</c:v>
                </c:pt>
                <c:pt idx="6720">
                  <c:v>53752</c:v>
                </c:pt>
                <c:pt idx="6721">
                  <c:v>53783</c:v>
                </c:pt>
                <c:pt idx="6722">
                  <c:v>53791</c:v>
                </c:pt>
                <c:pt idx="6723">
                  <c:v>53803</c:v>
                </c:pt>
                <c:pt idx="6724">
                  <c:v>53804</c:v>
                </c:pt>
                <c:pt idx="6725">
                  <c:v>53809</c:v>
                </c:pt>
                <c:pt idx="6726">
                  <c:v>53812</c:v>
                </c:pt>
                <c:pt idx="6727">
                  <c:v>53817</c:v>
                </c:pt>
                <c:pt idx="6728">
                  <c:v>53834</c:v>
                </c:pt>
                <c:pt idx="6729">
                  <c:v>53838</c:v>
                </c:pt>
                <c:pt idx="6730">
                  <c:v>53847</c:v>
                </c:pt>
                <c:pt idx="6731">
                  <c:v>53856</c:v>
                </c:pt>
                <c:pt idx="6732">
                  <c:v>53882</c:v>
                </c:pt>
                <c:pt idx="6733">
                  <c:v>53890</c:v>
                </c:pt>
                <c:pt idx="6734">
                  <c:v>53894</c:v>
                </c:pt>
                <c:pt idx="6735">
                  <c:v>53907</c:v>
                </c:pt>
                <c:pt idx="6736">
                  <c:v>53909</c:v>
                </c:pt>
                <c:pt idx="6737">
                  <c:v>53942</c:v>
                </c:pt>
                <c:pt idx="6738">
                  <c:v>53947</c:v>
                </c:pt>
                <c:pt idx="6739">
                  <c:v>53957</c:v>
                </c:pt>
                <c:pt idx="6740">
                  <c:v>53966</c:v>
                </c:pt>
                <c:pt idx="6741">
                  <c:v>53970</c:v>
                </c:pt>
                <c:pt idx="6742">
                  <c:v>53971</c:v>
                </c:pt>
                <c:pt idx="6743">
                  <c:v>53983</c:v>
                </c:pt>
                <c:pt idx="6744">
                  <c:v>53984</c:v>
                </c:pt>
                <c:pt idx="6745">
                  <c:v>53992</c:v>
                </c:pt>
                <c:pt idx="6746">
                  <c:v>53993</c:v>
                </c:pt>
                <c:pt idx="6747">
                  <c:v>53994</c:v>
                </c:pt>
                <c:pt idx="6748">
                  <c:v>54000</c:v>
                </c:pt>
                <c:pt idx="6749">
                  <c:v>54005</c:v>
                </c:pt>
                <c:pt idx="6750">
                  <c:v>54023</c:v>
                </c:pt>
                <c:pt idx="6751">
                  <c:v>54034</c:v>
                </c:pt>
                <c:pt idx="6752">
                  <c:v>54038</c:v>
                </c:pt>
                <c:pt idx="6753">
                  <c:v>54055</c:v>
                </c:pt>
                <c:pt idx="6754">
                  <c:v>54059</c:v>
                </c:pt>
                <c:pt idx="6755">
                  <c:v>54097</c:v>
                </c:pt>
                <c:pt idx="6756">
                  <c:v>54106</c:v>
                </c:pt>
                <c:pt idx="6757">
                  <c:v>54126</c:v>
                </c:pt>
                <c:pt idx="6758">
                  <c:v>54128</c:v>
                </c:pt>
                <c:pt idx="6759">
                  <c:v>54162</c:v>
                </c:pt>
                <c:pt idx="6760">
                  <c:v>54177</c:v>
                </c:pt>
                <c:pt idx="6761">
                  <c:v>54178</c:v>
                </c:pt>
                <c:pt idx="6762">
                  <c:v>54179</c:v>
                </c:pt>
                <c:pt idx="6763">
                  <c:v>54180</c:v>
                </c:pt>
                <c:pt idx="6764">
                  <c:v>54196</c:v>
                </c:pt>
                <c:pt idx="6765">
                  <c:v>54198</c:v>
                </c:pt>
                <c:pt idx="6766">
                  <c:v>54221</c:v>
                </c:pt>
                <c:pt idx="6767">
                  <c:v>54225</c:v>
                </c:pt>
                <c:pt idx="6768">
                  <c:v>54226</c:v>
                </c:pt>
                <c:pt idx="6769">
                  <c:v>54231</c:v>
                </c:pt>
                <c:pt idx="6770">
                  <c:v>54234</c:v>
                </c:pt>
                <c:pt idx="6771">
                  <c:v>54235</c:v>
                </c:pt>
                <c:pt idx="6772">
                  <c:v>54239</c:v>
                </c:pt>
                <c:pt idx="6773">
                  <c:v>54242</c:v>
                </c:pt>
                <c:pt idx="6774">
                  <c:v>54244</c:v>
                </c:pt>
                <c:pt idx="6775">
                  <c:v>54256</c:v>
                </c:pt>
                <c:pt idx="6776">
                  <c:v>54269</c:v>
                </c:pt>
                <c:pt idx="6777">
                  <c:v>54272</c:v>
                </c:pt>
                <c:pt idx="6778">
                  <c:v>54273</c:v>
                </c:pt>
                <c:pt idx="6779">
                  <c:v>54274</c:v>
                </c:pt>
                <c:pt idx="6780">
                  <c:v>54276</c:v>
                </c:pt>
                <c:pt idx="6781">
                  <c:v>54278</c:v>
                </c:pt>
                <c:pt idx="6782">
                  <c:v>54279</c:v>
                </c:pt>
                <c:pt idx="6783">
                  <c:v>54280</c:v>
                </c:pt>
                <c:pt idx="6784">
                  <c:v>54281</c:v>
                </c:pt>
                <c:pt idx="6785">
                  <c:v>54286</c:v>
                </c:pt>
                <c:pt idx="6786">
                  <c:v>54294</c:v>
                </c:pt>
                <c:pt idx="6787">
                  <c:v>54298</c:v>
                </c:pt>
                <c:pt idx="6788">
                  <c:v>54300</c:v>
                </c:pt>
                <c:pt idx="6789">
                  <c:v>54302</c:v>
                </c:pt>
                <c:pt idx="6790">
                  <c:v>54341</c:v>
                </c:pt>
                <c:pt idx="6791">
                  <c:v>54343</c:v>
                </c:pt>
                <c:pt idx="6792">
                  <c:v>54346</c:v>
                </c:pt>
                <c:pt idx="6793">
                  <c:v>54358</c:v>
                </c:pt>
                <c:pt idx="6794">
                  <c:v>54359</c:v>
                </c:pt>
                <c:pt idx="6795">
                  <c:v>54368</c:v>
                </c:pt>
                <c:pt idx="6796">
                  <c:v>54369</c:v>
                </c:pt>
                <c:pt idx="6797">
                  <c:v>54375</c:v>
                </c:pt>
                <c:pt idx="6798">
                  <c:v>54397</c:v>
                </c:pt>
                <c:pt idx="6799">
                  <c:v>54401</c:v>
                </c:pt>
                <c:pt idx="6800">
                  <c:v>54414</c:v>
                </c:pt>
                <c:pt idx="6801">
                  <c:v>54415</c:v>
                </c:pt>
                <c:pt idx="6802">
                  <c:v>54424</c:v>
                </c:pt>
                <c:pt idx="6803">
                  <c:v>54430</c:v>
                </c:pt>
                <c:pt idx="6804">
                  <c:v>54444</c:v>
                </c:pt>
                <c:pt idx="6805">
                  <c:v>54445</c:v>
                </c:pt>
                <c:pt idx="6806">
                  <c:v>54448</c:v>
                </c:pt>
                <c:pt idx="6807">
                  <c:v>54451</c:v>
                </c:pt>
                <c:pt idx="6808">
                  <c:v>54460</c:v>
                </c:pt>
                <c:pt idx="6809">
                  <c:v>54496</c:v>
                </c:pt>
                <c:pt idx="6810">
                  <c:v>54498</c:v>
                </c:pt>
                <c:pt idx="6811">
                  <c:v>54504</c:v>
                </c:pt>
                <c:pt idx="6812">
                  <c:v>54505</c:v>
                </c:pt>
                <c:pt idx="6813">
                  <c:v>54511</c:v>
                </c:pt>
                <c:pt idx="6814">
                  <c:v>54517</c:v>
                </c:pt>
                <c:pt idx="6815">
                  <c:v>54525</c:v>
                </c:pt>
                <c:pt idx="6816">
                  <c:v>54526</c:v>
                </c:pt>
                <c:pt idx="6817">
                  <c:v>54538</c:v>
                </c:pt>
                <c:pt idx="6818">
                  <c:v>54540</c:v>
                </c:pt>
                <c:pt idx="6819">
                  <c:v>54547</c:v>
                </c:pt>
                <c:pt idx="6820">
                  <c:v>54556</c:v>
                </c:pt>
                <c:pt idx="6821">
                  <c:v>54557</c:v>
                </c:pt>
                <c:pt idx="6822">
                  <c:v>54559</c:v>
                </c:pt>
                <c:pt idx="6823">
                  <c:v>54572</c:v>
                </c:pt>
                <c:pt idx="6824">
                  <c:v>54604</c:v>
                </c:pt>
                <c:pt idx="6825">
                  <c:v>54611</c:v>
                </c:pt>
                <c:pt idx="6826">
                  <c:v>54618</c:v>
                </c:pt>
                <c:pt idx="6827">
                  <c:v>54621</c:v>
                </c:pt>
                <c:pt idx="6828">
                  <c:v>54648</c:v>
                </c:pt>
                <c:pt idx="6829">
                  <c:v>54649</c:v>
                </c:pt>
                <c:pt idx="6830">
                  <c:v>54656</c:v>
                </c:pt>
                <c:pt idx="6831">
                  <c:v>54663</c:v>
                </c:pt>
                <c:pt idx="6832">
                  <c:v>54683</c:v>
                </c:pt>
                <c:pt idx="6833">
                  <c:v>54700</c:v>
                </c:pt>
                <c:pt idx="6834">
                  <c:v>54701</c:v>
                </c:pt>
                <c:pt idx="6835">
                  <c:v>54717</c:v>
                </c:pt>
                <c:pt idx="6836">
                  <c:v>54727</c:v>
                </c:pt>
                <c:pt idx="6837">
                  <c:v>54735</c:v>
                </c:pt>
                <c:pt idx="6838">
                  <c:v>54744</c:v>
                </c:pt>
                <c:pt idx="6839">
                  <c:v>54760</c:v>
                </c:pt>
                <c:pt idx="6840">
                  <c:v>54763</c:v>
                </c:pt>
                <c:pt idx="6841">
                  <c:v>54778</c:v>
                </c:pt>
                <c:pt idx="6842">
                  <c:v>54785</c:v>
                </c:pt>
                <c:pt idx="6843">
                  <c:v>54796</c:v>
                </c:pt>
                <c:pt idx="6844">
                  <c:v>54798</c:v>
                </c:pt>
                <c:pt idx="6845">
                  <c:v>54806</c:v>
                </c:pt>
                <c:pt idx="6846">
                  <c:v>54814</c:v>
                </c:pt>
                <c:pt idx="6847">
                  <c:v>54816</c:v>
                </c:pt>
                <c:pt idx="6848">
                  <c:v>54825</c:v>
                </c:pt>
                <c:pt idx="6849">
                  <c:v>54830</c:v>
                </c:pt>
                <c:pt idx="6850">
                  <c:v>54833</c:v>
                </c:pt>
                <c:pt idx="6851">
                  <c:v>54846</c:v>
                </c:pt>
                <c:pt idx="6852">
                  <c:v>54847</c:v>
                </c:pt>
                <c:pt idx="6853">
                  <c:v>54861</c:v>
                </c:pt>
                <c:pt idx="6854">
                  <c:v>54870</c:v>
                </c:pt>
                <c:pt idx="6855">
                  <c:v>54874</c:v>
                </c:pt>
                <c:pt idx="6856">
                  <c:v>54877</c:v>
                </c:pt>
                <c:pt idx="6857">
                  <c:v>54885</c:v>
                </c:pt>
                <c:pt idx="6858">
                  <c:v>54891</c:v>
                </c:pt>
                <c:pt idx="6859">
                  <c:v>54893</c:v>
                </c:pt>
                <c:pt idx="6860">
                  <c:v>54898</c:v>
                </c:pt>
                <c:pt idx="6861">
                  <c:v>54904</c:v>
                </c:pt>
                <c:pt idx="6862">
                  <c:v>54919</c:v>
                </c:pt>
                <c:pt idx="6863">
                  <c:v>54925</c:v>
                </c:pt>
                <c:pt idx="6864">
                  <c:v>54930</c:v>
                </c:pt>
                <c:pt idx="6865">
                  <c:v>54947</c:v>
                </c:pt>
                <c:pt idx="6866">
                  <c:v>54954</c:v>
                </c:pt>
                <c:pt idx="6867">
                  <c:v>54956</c:v>
                </c:pt>
                <c:pt idx="6868">
                  <c:v>54960</c:v>
                </c:pt>
                <c:pt idx="6869">
                  <c:v>54972</c:v>
                </c:pt>
                <c:pt idx="6870">
                  <c:v>54982</c:v>
                </c:pt>
                <c:pt idx="6871">
                  <c:v>54983</c:v>
                </c:pt>
                <c:pt idx="6872">
                  <c:v>55011</c:v>
                </c:pt>
                <c:pt idx="6873">
                  <c:v>55023</c:v>
                </c:pt>
                <c:pt idx="6874">
                  <c:v>55025</c:v>
                </c:pt>
                <c:pt idx="6875">
                  <c:v>55027</c:v>
                </c:pt>
                <c:pt idx="6876">
                  <c:v>55032</c:v>
                </c:pt>
                <c:pt idx="6877">
                  <c:v>55033</c:v>
                </c:pt>
                <c:pt idx="6878">
                  <c:v>55042</c:v>
                </c:pt>
                <c:pt idx="6879">
                  <c:v>55046</c:v>
                </c:pt>
                <c:pt idx="6880">
                  <c:v>55050</c:v>
                </c:pt>
                <c:pt idx="6881">
                  <c:v>55052</c:v>
                </c:pt>
                <c:pt idx="6882">
                  <c:v>55057</c:v>
                </c:pt>
                <c:pt idx="6883">
                  <c:v>55064</c:v>
                </c:pt>
                <c:pt idx="6884">
                  <c:v>55066</c:v>
                </c:pt>
                <c:pt idx="6885">
                  <c:v>55070</c:v>
                </c:pt>
                <c:pt idx="6886">
                  <c:v>55074</c:v>
                </c:pt>
                <c:pt idx="6887">
                  <c:v>55077</c:v>
                </c:pt>
                <c:pt idx="6888">
                  <c:v>55090</c:v>
                </c:pt>
                <c:pt idx="6889">
                  <c:v>55103</c:v>
                </c:pt>
                <c:pt idx="6890">
                  <c:v>55104</c:v>
                </c:pt>
                <c:pt idx="6891">
                  <c:v>55112</c:v>
                </c:pt>
                <c:pt idx="6892">
                  <c:v>55123</c:v>
                </c:pt>
                <c:pt idx="6893">
                  <c:v>55125</c:v>
                </c:pt>
                <c:pt idx="6894">
                  <c:v>55128</c:v>
                </c:pt>
                <c:pt idx="6895">
                  <c:v>55146</c:v>
                </c:pt>
                <c:pt idx="6896">
                  <c:v>55152</c:v>
                </c:pt>
                <c:pt idx="6897">
                  <c:v>55156</c:v>
                </c:pt>
                <c:pt idx="6898">
                  <c:v>55159</c:v>
                </c:pt>
                <c:pt idx="6899">
                  <c:v>55165</c:v>
                </c:pt>
                <c:pt idx="6900">
                  <c:v>55169</c:v>
                </c:pt>
                <c:pt idx="6901">
                  <c:v>55176</c:v>
                </c:pt>
                <c:pt idx="6902">
                  <c:v>55183</c:v>
                </c:pt>
                <c:pt idx="6903">
                  <c:v>55193</c:v>
                </c:pt>
                <c:pt idx="6904">
                  <c:v>55197</c:v>
                </c:pt>
                <c:pt idx="6905">
                  <c:v>55202</c:v>
                </c:pt>
                <c:pt idx="6906">
                  <c:v>55205</c:v>
                </c:pt>
                <c:pt idx="6907">
                  <c:v>55209</c:v>
                </c:pt>
                <c:pt idx="6908">
                  <c:v>55213</c:v>
                </c:pt>
                <c:pt idx="6909">
                  <c:v>55229</c:v>
                </c:pt>
                <c:pt idx="6910">
                  <c:v>55243</c:v>
                </c:pt>
                <c:pt idx="6911">
                  <c:v>55250</c:v>
                </c:pt>
                <c:pt idx="6912">
                  <c:v>55252</c:v>
                </c:pt>
                <c:pt idx="6913">
                  <c:v>55255</c:v>
                </c:pt>
                <c:pt idx="6914">
                  <c:v>55265</c:v>
                </c:pt>
                <c:pt idx="6915">
                  <c:v>55270</c:v>
                </c:pt>
                <c:pt idx="6916">
                  <c:v>55278</c:v>
                </c:pt>
                <c:pt idx="6917">
                  <c:v>55280</c:v>
                </c:pt>
                <c:pt idx="6918">
                  <c:v>55285</c:v>
                </c:pt>
                <c:pt idx="6919">
                  <c:v>55289</c:v>
                </c:pt>
                <c:pt idx="6920">
                  <c:v>55291</c:v>
                </c:pt>
                <c:pt idx="6921">
                  <c:v>55293</c:v>
                </c:pt>
                <c:pt idx="6922">
                  <c:v>55295</c:v>
                </c:pt>
                <c:pt idx="6923">
                  <c:v>55302</c:v>
                </c:pt>
                <c:pt idx="6924">
                  <c:v>55320</c:v>
                </c:pt>
                <c:pt idx="6925">
                  <c:v>55334</c:v>
                </c:pt>
                <c:pt idx="6926">
                  <c:v>55351</c:v>
                </c:pt>
                <c:pt idx="6927">
                  <c:v>55352</c:v>
                </c:pt>
                <c:pt idx="6928">
                  <c:v>55358</c:v>
                </c:pt>
                <c:pt idx="6929">
                  <c:v>55360</c:v>
                </c:pt>
                <c:pt idx="6930">
                  <c:v>55363</c:v>
                </c:pt>
                <c:pt idx="6931">
                  <c:v>55370</c:v>
                </c:pt>
                <c:pt idx="6932">
                  <c:v>55381</c:v>
                </c:pt>
                <c:pt idx="6933">
                  <c:v>55383</c:v>
                </c:pt>
                <c:pt idx="6934">
                  <c:v>55390</c:v>
                </c:pt>
                <c:pt idx="6935">
                  <c:v>55405</c:v>
                </c:pt>
                <c:pt idx="6936">
                  <c:v>55412</c:v>
                </c:pt>
                <c:pt idx="6937">
                  <c:v>55414</c:v>
                </c:pt>
                <c:pt idx="6938">
                  <c:v>55415</c:v>
                </c:pt>
                <c:pt idx="6939">
                  <c:v>55434</c:v>
                </c:pt>
                <c:pt idx="6940">
                  <c:v>55435</c:v>
                </c:pt>
                <c:pt idx="6941">
                  <c:v>55445</c:v>
                </c:pt>
                <c:pt idx="6942">
                  <c:v>55450</c:v>
                </c:pt>
                <c:pt idx="6943">
                  <c:v>55466</c:v>
                </c:pt>
                <c:pt idx="6944">
                  <c:v>55467</c:v>
                </c:pt>
                <c:pt idx="6945">
                  <c:v>55475</c:v>
                </c:pt>
                <c:pt idx="6946">
                  <c:v>55477</c:v>
                </c:pt>
                <c:pt idx="6947">
                  <c:v>55483</c:v>
                </c:pt>
                <c:pt idx="6948">
                  <c:v>55485</c:v>
                </c:pt>
                <c:pt idx="6949">
                  <c:v>55494</c:v>
                </c:pt>
                <c:pt idx="6950">
                  <c:v>55496</c:v>
                </c:pt>
                <c:pt idx="6951">
                  <c:v>55500</c:v>
                </c:pt>
                <c:pt idx="6952">
                  <c:v>55502</c:v>
                </c:pt>
                <c:pt idx="6953">
                  <c:v>55505</c:v>
                </c:pt>
                <c:pt idx="6954">
                  <c:v>55506</c:v>
                </c:pt>
                <c:pt idx="6955">
                  <c:v>55512</c:v>
                </c:pt>
                <c:pt idx="6956">
                  <c:v>55514</c:v>
                </c:pt>
                <c:pt idx="6957">
                  <c:v>55525</c:v>
                </c:pt>
                <c:pt idx="6958">
                  <c:v>55532</c:v>
                </c:pt>
                <c:pt idx="6959">
                  <c:v>55536</c:v>
                </c:pt>
                <c:pt idx="6960">
                  <c:v>55538</c:v>
                </c:pt>
                <c:pt idx="6961">
                  <c:v>55539</c:v>
                </c:pt>
                <c:pt idx="6962">
                  <c:v>55551</c:v>
                </c:pt>
                <c:pt idx="6963">
                  <c:v>55564</c:v>
                </c:pt>
                <c:pt idx="6964">
                  <c:v>55570</c:v>
                </c:pt>
                <c:pt idx="6965">
                  <c:v>55572</c:v>
                </c:pt>
                <c:pt idx="6966">
                  <c:v>55573</c:v>
                </c:pt>
                <c:pt idx="6967">
                  <c:v>55578</c:v>
                </c:pt>
                <c:pt idx="6968">
                  <c:v>55584</c:v>
                </c:pt>
                <c:pt idx="6969">
                  <c:v>55590</c:v>
                </c:pt>
                <c:pt idx="6970">
                  <c:v>55596</c:v>
                </c:pt>
                <c:pt idx="6971">
                  <c:v>55607</c:v>
                </c:pt>
                <c:pt idx="6972">
                  <c:v>55615</c:v>
                </c:pt>
                <c:pt idx="6973">
                  <c:v>55627</c:v>
                </c:pt>
                <c:pt idx="6974">
                  <c:v>55629</c:v>
                </c:pt>
                <c:pt idx="6975">
                  <c:v>55631</c:v>
                </c:pt>
                <c:pt idx="6976">
                  <c:v>55632</c:v>
                </c:pt>
                <c:pt idx="6977">
                  <c:v>55636</c:v>
                </c:pt>
                <c:pt idx="6978">
                  <c:v>55637</c:v>
                </c:pt>
                <c:pt idx="6979">
                  <c:v>55640</c:v>
                </c:pt>
                <c:pt idx="6980">
                  <c:v>55641</c:v>
                </c:pt>
                <c:pt idx="6981">
                  <c:v>55651</c:v>
                </c:pt>
                <c:pt idx="6982">
                  <c:v>55665</c:v>
                </c:pt>
                <c:pt idx="6983">
                  <c:v>55671</c:v>
                </c:pt>
                <c:pt idx="6984">
                  <c:v>55677</c:v>
                </c:pt>
                <c:pt idx="6985">
                  <c:v>55698</c:v>
                </c:pt>
                <c:pt idx="6986">
                  <c:v>55716</c:v>
                </c:pt>
                <c:pt idx="6987">
                  <c:v>55721</c:v>
                </c:pt>
                <c:pt idx="6988">
                  <c:v>55733</c:v>
                </c:pt>
                <c:pt idx="6989">
                  <c:v>55742</c:v>
                </c:pt>
                <c:pt idx="6990">
                  <c:v>55748</c:v>
                </c:pt>
                <c:pt idx="6991">
                  <c:v>55751</c:v>
                </c:pt>
                <c:pt idx="6992">
                  <c:v>55752</c:v>
                </c:pt>
                <c:pt idx="6993">
                  <c:v>55766</c:v>
                </c:pt>
                <c:pt idx="6994">
                  <c:v>55771</c:v>
                </c:pt>
                <c:pt idx="6995">
                  <c:v>55773</c:v>
                </c:pt>
                <c:pt idx="6996">
                  <c:v>55795</c:v>
                </c:pt>
                <c:pt idx="6997">
                  <c:v>55837</c:v>
                </c:pt>
                <c:pt idx="6998">
                  <c:v>55846</c:v>
                </c:pt>
                <c:pt idx="6999">
                  <c:v>55858</c:v>
                </c:pt>
                <c:pt idx="7000">
                  <c:v>55868</c:v>
                </c:pt>
                <c:pt idx="7001">
                  <c:v>55873</c:v>
                </c:pt>
                <c:pt idx="7002">
                  <c:v>55876</c:v>
                </c:pt>
                <c:pt idx="7003">
                  <c:v>55880</c:v>
                </c:pt>
                <c:pt idx="7004">
                  <c:v>55882</c:v>
                </c:pt>
                <c:pt idx="7005">
                  <c:v>55887</c:v>
                </c:pt>
                <c:pt idx="7006">
                  <c:v>55888</c:v>
                </c:pt>
                <c:pt idx="7007">
                  <c:v>55905</c:v>
                </c:pt>
                <c:pt idx="7008">
                  <c:v>55907</c:v>
                </c:pt>
                <c:pt idx="7009">
                  <c:v>55918</c:v>
                </c:pt>
                <c:pt idx="7010">
                  <c:v>55927</c:v>
                </c:pt>
                <c:pt idx="7011">
                  <c:v>55934</c:v>
                </c:pt>
                <c:pt idx="7012">
                  <c:v>55936</c:v>
                </c:pt>
                <c:pt idx="7013">
                  <c:v>55946</c:v>
                </c:pt>
                <c:pt idx="7014">
                  <c:v>55953</c:v>
                </c:pt>
                <c:pt idx="7015">
                  <c:v>55957</c:v>
                </c:pt>
                <c:pt idx="7016">
                  <c:v>55962</c:v>
                </c:pt>
                <c:pt idx="7017">
                  <c:v>55963</c:v>
                </c:pt>
                <c:pt idx="7018">
                  <c:v>55972</c:v>
                </c:pt>
                <c:pt idx="7019">
                  <c:v>55983</c:v>
                </c:pt>
                <c:pt idx="7020">
                  <c:v>55991</c:v>
                </c:pt>
                <c:pt idx="7021">
                  <c:v>55995</c:v>
                </c:pt>
                <c:pt idx="7022">
                  <c:v>55998</c:v>
                </c:pt>
                <c:pt idx="7023">
                  <c:v>56003</c:v>
                </c:pt>
                <c:pt idx="7024">
                  <c:v>56007</c:v>
                </c:pt>
                <c:pt idx="7025">
                  <c:v>56009</c:v>
                </c:pt>
                <c:pt idx="7026">
                  <c:v>56016</c:v>
                </c:pt>
                <c:pt idx="7027">
                  <c:v>56019</c:v>
                </c:pt>
                <c:pt idx="7028">
                  <c:v>56025</c:v>
                </c:pt>
                <c:pt idx="7029">
                  <c:v>56032</c:v>
                </c:pt>
                <c:pt idx="7030">
                  <c:v>56055</c:v>
                </c:pt>
                <c:pt idx="7031">
                  <c:v>56062</c:v>
                </c:pt>
                <c:pt idx="7032">
                  <c:v>56085</c:v>
                </c:pt>
                <c:pt idx="7033">
                  <c:v>56113</c:v>
                </c:pt>
                <c:pt idx="7034">
                  <c:v>56124</c:v>
                </c:pt>
                <c:pt idx="7035">
                  <c:v>56149</c:v>
                </c:pt>
                <c:pt idx="7036">
                  <c:v>56173</c:v>
                </c:pt>
                <c:pt idx="7037">
                  <c:v>56186</c:v>
                </c:pt>
                <c:pt idx="7038">
                  <c:v>56195</c:v>
                </c:pt>
                <c:pt idx="7039">
                  <c:v>56241</c:v>
                </c:pt>
                <c:pt idx="7040">
                  <c:v>56243</c:v>
                </c:pt>
                <c:pt idx="7041">
                  <c:v>56255</c:v>
                </c:pt>
                <c:pt idx="7042">
                  <c:v>56258</c:v>
                </c:pt>
                <c:pt idx="7043">
                  <c:v>56272</c:v>
                </c:pt>
                <c:pt idx="7044">
                  <c:v>56276</c:v>
                </c:pt>
                <c:pt idx="7045">
                  <c:v>56293</c:v>
                </c:pt>
                <c:pt idx="7046">
                  <c:v>56294</c:v>
                </c:pt>
                <c:pt idx="7047">
                  <c:v>56307</c:v>
                </c:pt>
                <c:pt idx="7048">
                  <c:v>56313</c:v>
                </c:pt>
                <c:pt idx="7049">
                  <c:v>56315</c:v>
                </c:pt>
                <c:pt idx="7050">
                  <c:v>56324</c:v>
                </c:pt>
                <c:pt idx="7051">
                  <c:v>56328</c:v>
                </c:pt>
                <c:pt idx="7052">
                  <c:v>56331</c:v>
                </c:pt>
                <c:pt idx="7053">
                  <c:v>56333</c:v>
                </c:pt>
                <c:pt idx="7054">
                  <c:v>56334</c:v>
                </c:pt>
                <c:pt idx="7055">
                  <c:v>56335</c:v>
                </c:pt>
                <c:pt idx="7056">
                  <c:v>56340</c:v>
                </c:pt>
                <c:pt idx="7057">
                  <c:v>56341</c:v>
                </c:pt>
                <c:pt idx="7058">
                  <c:v>56353</c:v>
                </c:pt>
                <c:pt idx="7059">
                  <c:v>56362</c:v>
                </c:pt>
                <c:pt idx="7060">
                  <c:v>56375</c:v>
                </c:pt>
                <c:pt idx="7061">
                  <c:v>56378</c:v>
                </c:pt>
                <c:pt idx="7062">
                  <c:v>56382</c:v>
                </c:pt>
                <c:pt idx="7063">
                  <c:v>56384</c:v>
                </c:pt>
                <c:pt idx="7064">
                  <c:v>56398</c:v>
                </c:pt>
                <c:pt idx="7065">
                  <c:v>56401</c:v>
                </c:pt>
                <c:pt idx="7066">
                  <c:v>56402</c:v>
                </c:pt>
                <c:pt idx="7067">
                  <c:v>56428</c:v>
                </c:pt>
                <c:pt idx="7068">
                  <c:v>56446</c:v>
                </c:pt>
                <c:pt idx="7069">
                  <c:v>56453</c:v>
                </c:pt>
                <c:pt idx="7070">
                  <c:v>56454</c:v>
                </c:pt>
                <c:pt idx="7071">
                  <c:v>56461</c:v>
                </c:pt>
                <c:pt idx="7072">
                  <c:v>56469</c:v>
                </c:pt>
                <c:pt idx="7073">
                  <c:v>56473</c:v>
                </c:pt>
                <c:pt idx="7074">
                  <c:v>56502</c:v>
                </c:pt>
                <c:pt idx="7075">
                  <c:v>56503</c:v>
                </c:pt>
                <c:pt idx="7076">
                  <c:v>56525</c:v>
                </c:pt>
                <c:pt idx="7077">
                  <c:v>56531</c:v>
                </c:pt>
                <c:pt idx="7078">
                  <c:v>56536</c:v>
                </c:pt>
                <c:pt idx="7079">
                  <c:v>56538</c:v>
                </c:pt>
                <c:pt idx="7080">
                  <c:v>56548</c:v>
                </c:pt>
                <c:pt idx="7081">
                  <c:v>56551</c:v>
                </c:pt>
                <c:pt idx="7082">
                  <c:v>56553</c:v>
                </c:pt>
                <c:pt idx="7083">
                  <c:v>56561</c:v>
                </c:pt>
                <c:pt idx="7084">
                  <c:v>56563</c:v>
                </c:pt>
                <c:pt idx="7085">
                  <c:v>56572</c:v>
                </c:pt>
                <c:pt idx="7086">
                  <c:v>56577</c:v>
                </c:pt>
                <c:pt idx="7087">
                  <c:v>56588</c:v>
                </c:pt>
                <c:pt idx="7088">
                  <c:v>56590</c:v>
                </c:pt>
                <c:pt idx="7089">
                  <c:v>56594</c:v>
                </c:pt>
                <c:pt idx="7090">
                  <c:v>56595</c:v>
                </c:pt>
                <c:pt idx="7091">
                  <c:v>56604</c:v>
                </c:pt>
                <c:pt idx="7092">
                  <c:v>56613</c:v>
                </c:pt>
                <c:pt idx="7093">
                  <c:v>56615</c:v>
                </c:pt>
                <c:pt idx="7094">
                  <c:v>56638</c:v>
                </c:pt>
                <c:pt idx="7095">
                  <c:v>56641</c:v>
                </c:pt>
                <c:pt idx="7096">
                  <c:v>56643</c:v>
                </c:pt>
                <c:pt idx="7097">
                  <c:v>56657</c:v>
                </c:pt>
                <c:pt idx="7098">
                  <c:v>56665</c:v>
                </c:pt>
                <c:pt idx="7099">
                  <c:v>56669</c:v>
                </c:pt>
                <c:pt idx="7100">
                  <c:v>56688</c:v>
                </c:pt>
                <c:pt idx="7101">
                  <c:v>56698</c:v>
                </c:pt>
                <c:pt idx="7102">
                  <c:v>56702</c:v>
                </c:pt>
                <c:pt idx="7103">
                  <c:v>56722</c:v>
                </c:pt>
                <c:pt idx="7104">
                  <c:v>56739</c:v>
                </c:pt>
                <c:pt idx="7105">
                  <c:v>56749</c:v>
                </c:pt>
                <c:pt idx="7106">
                  <c:v>56765</c:v>
                </c:pt>
                <c:pt idx="7107">
                  <c:v>56771</c:v>
                </c:pt>
                <c:pt idx="7108">
                  <c:v>56776</c:v>
                </c:pt>
                <c:pt idx="7109">
                  <c:v>56791</c:v>
                </c:pt>
                <c:pt idx="7110">
                  <c:v>56794</c:v>
                </c:pt>
                <c:pt idx="7111">
                  <c:v>56795</c:v>
                </c:pt>
                <c:pt idx="7112">
                  <c:v>56798</c:v>
                </c:pt>
                <c:pt idx="7113">
                  <c:v>56803</c:v>
                </c:pt>
                <c:pt idx="7114">
                  <c:v>56804</c:v>
                </c:pt>
                <c:pt idx="7115">
                  <c:v>56808</c:v>
                </c:pt>
                <c:pt idx="7116">
                  <c:v>56810</c:v>
                </c:pt>
                <c:pt idx="7117">
                  <c:v>56818</c:v>
                </c:pt>
                <c:pt idx="7118">
                  <c:v>56819</c:v>
                </c:pt>
                <c:pt idx="7119">
                  <c:v>56821</c:v>
                </c:pt>
                <c:pt idx="7120">
                  <c:v>56827</c:v>
                </c:pt>
                <c:pt idx="7121">
                  <c:v>56848</c:v>
                </c:pt>
                <c:pt idx="7122">
                  <c:v>56868</c:v>
                </c:pt>
                <c:pt idx="7123">
                  <c:v>56874</c:v>
                </c:pt>
                <c:pt idx="7124">
                  <c:v>56875</c:v>
                </c:pt>
                <c:pt idx="7125">
                  <c:v>56897</c:v>
                </c:pt>
                <c:pt idx="7126">
                  <c:v>56898</c:v>
                </c:pt>
                <c:pt idx="7127">
                  <c:v>56899</c:v>
                </c:pt>
                <c:pt idx="7128">
                  <c:v>56904</c:v>
                </c:pt>
                <c:pt idx="7129">
                  <c:v>56912</c:v>
                </c:pt>
                <c:pt idx="7130">
                  <c:v>56915</c:v>
                </c:pt>
                <c:pt idx="7131">
                  <c:v>56927</c:v>
                </c:pt>
                <c:pt idx="7132">
                  <c:v>56941</c:v>
                </c:pt>
                <c:pt idx="7133">
                  <c:v>56948</c:v>
                </c:pt>
                <c:pt idx="7134">
                  <c:v>56956</c:v>
                </c:pt>
                <c:pt idx="7135">
                  <c:v>56957</c:v>
                </c:pt>
                <c:pt idx="7136">
                  <c:v>56965</c:v>
                </c:pt>
                <c:pt idx="7137">
                  <c:v>56971</c:v>
                </c:pt>
                <c:pt idx="7138">
                  <c:v>56982</c:v>
                </c:pt>
                <c:pt idx="7139">
                  <c:v>56987</c:v>
                </c:pt>
                <c:pt idx="7140">
                  <c:v>56989</c:v>
                </c:pt>
                <c:pt idx="7141">
                  <c:v>56993</c:v>
                </c:pt>
                <c:pt idx="7142">
                  <c:v>56996</c:v>
                </c:pt>
                <c:pt idx="7143">
                  <c:v>56998</c:v>
                </c:pt>
                <c:pt idx="7144">
                  <c:v>57002</c:v>
                </c:pt>
                <c:pt idx="7145">
                  <c:v>57003</c:v>
                </c:pt>
                <c:pt idx="7146">
                  <c:v>57005</c:v>
                </c:pt>
                <c:pt idx="7147">
                  <c:v>57011</c:v>
                </c:pt>
                <c:pt idx="7148">
                  <c:v>57018</c:v>
                </c:pt>
                <c:pt idx="7149">
                  <c:v>57021</c:v>
                </c:pt>
                <c:pt idx="7150">
                  <c:v>57026</c:v>
                </c:pt>
                <c:pt idx="7151">
                  <c:v>57032</c:v>
                </c:pt>
                <c:pt idx="7152">
                  <c:v>57047</c:v>
                </c:pt>
                <c:pt idx="7153">
                  <c:v>57058</c:v>
                </c:pt>
                <c:pt idx="7154">
                  <c:v>57060</c:v>
                </c:pt>
                <c:pt idx="7155">
                  <c:v>57061</c:v>
                </c:pt>
                <c:pt idx="7156">
                  <c:v>57066</c:v>
                </c:pt>
                <c:pt idx="7157">
                  <c:v>57067</c:v>
                </c:pt>
                <c:pt idx="7158">
                  <c:v>57077</c:v>
                </c:pt>
                <c:pt idx="7159">
                  <c:v>57085</c:v>
                </c:pt>
                <c:pt idx="7160">
                  <c:v>57103</c:v>
                </c:pt>
                <c:pt idx="7161">
                  <c:v>57115</c:v>
                </c:pt>
                <c:pt idx="7162">
                  <c:v>57125</c:v>
                </c:pt>
                <c:pt idx="7163">
                  <c:v>57128</c:v>
                </c:pt>
                <c:pt idx="7164">
                  <c:v>57131</c:v>
                </c:pt>
                <c:pt idx="7165">
                  <c:v>57146</c:v>
                </c:pt>
                <c:pt idx="7166">
                  <c:v>57149</c:v>
                </c:pt>
                <c:pt idx="7167">
                  <c:v>57150</c:v>
                </c:pt>
                <c:pt idx="7168">
                  <c:v>57162</c:v>
                </c:pt>
                <c:pt idx="7169">
                  <c:v>57165</c:v>
                </c:pt>
                <c:pt idx="7170">
                  <c:v>57166</c:v>
                </c:pt>
                <c:pt idx="7171">
                  <c:v>57172</c:v>
                </c:pt>
                <c:pt idx="7172">
                  <c:v>57175</c:v>
                </c:pt>
                <c:pt idx="7173">
                  <c:v>57181</c:v>
                </c:pt>
                <c:pt idx="7174">
                  <c:v>57183</c:v>
                </c:pt>
                <c:pt idx="7175">
                  <c:v>57185</c:v>
                </c:pt>
                <c:pt idx="7176">
                  <c:v>57194</c:v>
                </c:pt>
                <c:pt idx="7177">
                  <c:v>57202</c:v>
                </c:pt>
                <c:pt idx="7178">
                  <c:v>57221</c:v>
                </c:pt>
                <c:pt idx="7179">
                  <c:v>57223</c:v>
                </c:pt>
                <c:pt idx="7180">
                  <c:v>57224</c:v>
                </c:pt>
                <c:pt idx="7181">
                  <c:v>57232</c:v>
                </c:pt>
                <c:pt idx="7182">
                  <c:v>57234</c:v>
                </c:pt>
                <c:pt idx="7183">
                  <c:v>57246</c:v>
                </c:pt>
                <c:pt idx="7184">
                  <c:v>57248</c:v>
                </c:pt>
                <c:pt idx="7185">
                  <c:v>57250</c:v>
                </c:pt>
                <c:pt idx="7186">
                  <c:v>57252</c:v>
                </c:pt>
                <c:pt idx="7187">
                  <c:v>57269</c:v>
                </c:pt>
                <c:pt idx="7188">
                  <c:v>57273</c:v>
                </c:pt>
                <c:pt idx="7189">
                  <c:v>57288</c:v>
                </c:pt>
                <c:pt idx="7190">
                  <c:v>57289</c:v>
                </c:pt>
                <c:pt idx="7191">
                  <c:v>57292</c:v>
                </c:pt>
                <c:pt idx="7192">
                  <c:v>57299</c:v>
                </c:pt>
                <c:pt idx="7193">
                  <c:v>57305</c:v>
                </c:pt>
                <c:pt idx="7194">
                  <c:v>57326</c:v>
                </c:pt>
                <c:pt idx="7195">
                  <c:v>57327</c:v>
                </c:pt>
                <c:pt idx="7196">
                  <c:v>57330</c:v>
                </c:pt>
                <c:pt idx="7197">
                  <c:v>57334</c:v>
                </c:pt>
                <c:pt idx="7198">
                  <c:v>57340</c:v>
                </c:pt>
                <c:pt idx="7199">
                  <c:v>57343</c:v>
                </c:pt>
                <c:pt idx="7200">
                  <c:v>57350</c:v>
                </c:pt>
                <c:pt idx="7201">
                  <c:v>57386</c:v>
                </c:pt>
                <c:pt idx="7202">
                  <c:v>57394</c:v>
                </c:pt>
                <c:pt idx="7203">
                  <c:v>57403</c:v>
                </c:pt>
                <c:pt idx="7204">
                  <c:v>57405</c:v>
                </c:pt>
                <c:pt idx="7205">
                  <c:v>57419</c:v>
                </c:pt>
                <c:pt idx="7206">
                  <c:v>57422</c:v>
                </c:pt>
                <c:pt idx="7207">
                  <c:v>57428</c:v>
                </c:pt>
                <c:pt idx="7208">
                  <c:v>57429</c:v>
                </c:pt>
                <c:pt idx="7209">
                  <c:v>57433</c:v>
                </c:pt>
                <c:pt idx="7210">
                  <c:v>57440</c:v>
                </c:pt>
                <c:pt idx="7211">
                  <c:v>57462</c:v>
                </c:pt>
                <c:pt idx="7212">
                  <c:v>57473</c:v>
                </c:pt>
                <c:pt idx="7213">
                  <c:v>57475</c:v>
                </c:pt>
                <c:pt idx="7214">
                  <c:v>57479</c:v>
                </c:pt>
                <c:pt idx="7215">
                  <c:v>57483</c:v>
                </c:pt>
                <c:pt idx="7216">
                  <c:v>57490</c:v>
                </c:pt>
                <c:pt idx="7217">
                  <c:v>57491</c:v>
                </c:pt>
                <c:pt idx="7218">
                  <c:v>57492</c:v>
                </c:pt>
                <c:pt idx="7219">
                  <c:v>57502</c:v>
                </c:pt>
                <c:pt idx="7220">
                  <c:v>57505</c:v>
                </c:pt>
                <c:pt idx="7221">
                  <c:v>57513</c:v>
                </c:pt>
                <c:pt idx="7222">
                  <c:v>57519</c:v>
                </c:pt>
                <c:pt idx="7223">
                  <c:v>57527</c:v>
                </c:pt>
                <c:pt idx="7224">
                  <c:v>57530</c:v>
                </c:pt>
                <c:pt idx="7225">
                  <c:v>57537</c:v>
                </c:pt>
                <c:pt idx="7226">
                  <c:v>57548</c:v>
                </c:pt>
                <c:pt idx="7227">
                  <c:v>57557</c:v>
                </c:pt>
                <c:pt idx="7228">
                  <c:v>57559</c:v>
                </c:pt>
                <c:pt idx="7229">
                  <c:v>57573</c:v>
                </c:pt>
                <c:pt idx="7230">
                  <c:v>57576</c:v>
                </c:pt>
                <c:pt idx="7231">
                  <c:v>57581</c:v>
                </c:pt>
                <c:pt idx="7232">
                  <c:v>57606</c:v>
                </c:pt>
                <c:pt idx="7233">
                  <c:v>57612</c:v>
                </c:pt>
                <c:pt idx="7234">
                  <c:v>57613</c:v>
                </c:pt>
                <c:pt idx="7235">
                  <c:v>57648</c:v>
                </c:pt>
                <c:pt idx="7236">
                  <c:v>57650</c:v>
                </c:pt>
                <c:pt idx="7237">
                  <c:v>57674</c:v>
                </c:pt>
                <c:pt idx="7238">
                  <c:v>57685</c:v>
                </c:pt>
                <c:pt idx="7239">
                  <c:v>57696</c:v>
                </c:pt>
                <c:pt idx="7240">
                  <c:v>57706</c:v>
                </c:pt>
                <c:pt idx="7241">
                  <c:v>57708</c:v>
                </c:pt>
                <c:pt idx="7242">
                  <c:v>57710</c:v>
                </c:pt>
                <c:pt idx="7243">
                  <c:v>57719</c:v>
                </c:pt>
                <c:pt idx="7244">
                  <c:v>57731</c:v>
                </c:pt>
                <c:pt idx="7245">
                  <c:v>57733</c:v>
                </c:pt>
                <c:pt idx="7246">
                  <c:v>57739</c:v>
                </c:pt>
                <c:pt idx="7247">
                  <c:v>57753</c:v>
                </c:pt>
                <c:pt idx="7248">
                  <c:v>57754</c:v>
                </c:pt>
                <c:pt idx="7249">
                  <c:v>57755</c:v>
                </c:pt>
                <c:pt idx="7250">
                  <c:v>57756</c:v>
                </c:pt>
                <c:pt idx="7251">
                  <c:v>57769</c:v>
                </c:pt>
                <c:pt idx="7252">
                  <c:v>57784</c:v>
                </c:pt>
                <c:pt idx="7253">
                  <c:v>57788</c:v>
                </c:pt>
                <c:pt idx="7254">
                  <c:v>57793</c:v>
                </c:pt>
                <c:pt idx="7255">
                  <c:v>57802</c:v>
                </c:pt>
                <c:pt idx="7256">
                  <c:v>57806</c:v>
                </c:pt>
                <c:pt idx="7257">
                  <c:v>57820</c:v>
                </c:pt>
                <c:pt idx="7258">
                  <c:v>57822</c:v>
                </c:pt>
                <c:pt idx="7259">
                  <c:v>57824</c:v>
                </c:pt>
                <c:pt idx="7260">
                  <c:v>57825</c:v>
                </c:pt>
                <c:pt idx="7261">
                  <c:v>57838</c:v>
                </c:pt>
                <c:pt idx="7262">
                  <c:v>57841</c:v>
                </c:pt>
                <c:pt idx="7263">
                  <c:v>57843</c:v>
                </c:pt>
                <c:pt idx="7264">
                  <c:v>57846</c:v>
                </c:pt>
                <c:pt idx="7265">
                  <c:v>57868</c:v>
                </c:pt>
                <c:pt idx="7266">
                  <c:v>57877</c:v>
                </c:pt>
                <c:pt idx="7267">
                  <c:v>57878</c:v>
                </c:pt>
                <c:pt idx="7268">
                  <c:v>57886</c:v>
                </c:pt>
                <c:pt idx="7269">
                  <c:v>57900</c:v>
                </c:pt>
                <c:pt idx="7270">
                  <c:v>57910</c:v>
                </c:pt>
                <c:pt idx="7271">
                  <c:v>57924</c:v>
                </c:pt>
                <c:pt idx="7272">
                  <c:v>57925</c:v>
                </c:pt>
                <c:pt idx="7273">
                  <c:v>57927</c:v>
                </c:pt>
                <c:pt idx="7274">
                  <c:v>57932</c:v>
                </c:pt>
                <c:pt idx="7275">
                  <c:v>57946</c:v>
                </c:pt>
                <c:pt idx="7276">
                  <c:v>57956</c:v>
                </c:pt>
                <c:pt idx="7277">
                  <c:v>57978</c:v>
                </c:pt>
                <c:pt idx="7278">
                  <c:v>57979</c:v>
                </c:pt>
                <c:pt idx="7279">
                  <c:v>58002</c:v>
                </c:pt>
                <c:pt idx="7280">
                  <c:v>58021</c:v>
                </c:pt>
                <c:pt idx="7281">
                  <c:v>58025</c:v>
                </c:pt>
                <c:pt idx="7282">
                  <c:v>58027</c:v>
                </c:pt>
                <c:pt idx="7283">
                  <c:v>58035</c:v>
                </c:pt>
                <c:pt idx="7284">
                  <c:v>58037</c:v>
                </c:pt>
                <c:pt idx="7285">
                  <c:v>58042</c:v>
                </c:pt>
                <c:pt idx="7286">
                  <c:v>58053</c:v>
                </c:pt>
                <c:pt idx="7287">
                  <c:v>58056</c:v>
                </c:pt>
                <c:pt idx="7288">
                  <c:v>58060</c:v>
                </c:pt>
                <c:pt idx="7289">
                  <c:v>58072</c:v>
                </c:pt>
                <c:pt idx="7290">
                  <c:v>58102</c:v>
                </c:pt>
                <c:pt idx="7291">
                  <c:v>58107</c:v>
                </c:pt>
                <c:pt idx="7292">
                  <c:v>58118</c:v>
                </c:pt>
                <c:pt idx="7293">
                  <c:v>58133</c:v>
                </c:pt>
                <c:pt idx="7294">
                  <c:v>58155</c:v>
                </c:pt>
                <c:pt idx="7295">
                  <c:v>58180</c:v>
                </c:pt>
                <c:pt idx="7296">
                  <c:v>58199</c:v>
                </c:pt>
                <c:pt idx="7297">
                  <c:v>58210</c:v>
                </c:pt>
                <c:pt idx="7298">
                  <c:v>58233</c:v>
                </c:pt>
                <c:pt idx="7299">
                  <c:v>58242</c:v>
                </c:pt>
                <c:pt idx="7300">
                  <c:v>58247</c:v>
                </c:pt>
                <c:pt idx="7301">
                  <c:v>58248</c:v>
                </c:pt>
                <c:pt idx="7302">
                  <c:v>58274</c:v>
                </c:pt>
                <c:pt idx="7303">
                  <c:v>58284</c:v>
                </c:pt>
                <c:pt idx="7304">
                  <c:v>58293</c:v>
                </c:pt>
                <c:pt idx="7305">
                  <c:v>58294</c:v>
                </c:pt>
                <c:pt idx="7306">
                  <c:v>58300</c:v>
                </c:pt>
                <c:pt idx="7307">
                  <c:v>58320</c:v>
                </c:pt>
                <c:pt idx="7308">
                  <c:v>58342</c:v>
                </c:pt>
                <c:pt idx="7309">
                  <c:v>58351</c:v>
                </c:pt>
                <c:pt idx="7310">
                  <c:v>58434</c:v>
                </c:pt>
                <c:pt idx="7311">
                  <c:v>58448</c:v>
                </c:pt>
                <c:pt idx="7312">
                  <c:v>58453</c:v>
                </c:pt>
                <c:pt idx="7313">
                  <c:v>58454</c:v>
                </c:pt>
                <c:pt idx="7314">
                  <c:v>58460</c:v>
                </c:pt>
                <c:pt idx="7315">
                  <c:v>58472</c:v>
                </c:pt>
                <c:pt idx="7316">
                  <c:v>58478</c:v>
                </c:pt>
                <c:pt idx="7317">
                  <c:v>58486</c:v>
                </c:pt>
                <c:pt idx="7318">
                  <c:v>58495</c:v>
                </c:pt>
                <c:pt idx="7319">
                  <c:v>58496</c:v>
                </c:pt>
                <c:pt idx="7320">
                  <c:v>58499</c:v>
                </c:pt>
                <c:pt idx="7321">
                  <c:v>58500</c:v>
                </c:pt>
                <c:pt idx="7322">
                  <c:v>58510</c:v>
                </c:pt>
                <c:pt idx="7323">
                  <c:v>58529</c:v>
                </c:pt>
                <c:pt idx="7324">
                  <c:v>58535</c:v>
                </c:pt>
                <c:pt idx="7325">
                  <c:v>58544</c:v>
                </c:pt>
                <c:pt idx="7326">
                  <c:v>58545</c:v>
                </c:pt>
                <c:pt idx="7327">
                  <c:v>58563</c:v>
                </c:pt>
                <c:pt idx="7328">
                  <c:v>58567</c:v>
                </c:pt>
                <c:pt idx="7329">
                  <c:v>58571</c:v>
                </c:pt>
                <c:pt idx="7330">
                  <c:v>58577</c:v>
                </c:pt>
                <c:pt idx="7331">
                  <c:v>58581</c:v>
                </c:pt>
                <c:pt idx="7332">
                  <c:v>58582</c:v>
                </c:pt>
                <c:pt idx="7333">
                  <c:v>58583</c:v>
                </c:pt>
                <c:pt idx="7334">
                  <c:v>58588</c:v>
                </c:pt>
                <c:pt idx="7335">
                  <c:v>58592</c:v>
                </c:pt>
                <c:pt idx="7336">
                  <c:v>58593</c:v>
                </c:pt>
                <c:pt idx="7337">
                  <c:v>58601</c:v>
                </c:pt>
                <c:pt idx="7338">
                  <c:v>58618</c:v>
                </c:pt>
                <c:pt idx="7339">
                  <c:v>58629</c:v>
                </c:pt>
                <c:pt idx="7340">
                  <c:v>58647</c:v>
                </c:pt>
                <c:pt idx="7341">
                  <c:v>58648</c:v>
                </c:pt>
                <c:pt idx="7342">
                  <c:v>58655</c:v>
                </c:pt>
                <c:pt idx="7343">
                  <c:v>58665</c:v>
                </c:pt>
                <c:pt idx="7344">
                  <c:v>58666</c:v>
                </c:pt>
                <c:pt idx="7345">
                  <c:v>58674</c:v>
                </c:pt>
                <c:pt idx="7346">
                  <c:v>58688</c:v>
                </c:pt>
                <c:pt idx="7347">
                  <c:v>58691</c:v>
                </c:pt>
                <c:pt idx="7348">
                  <c:v>58707</c:v>
                </c:pt>
                <c:pt idx="7349">
                  <c:v>58709</c:v>
                </c:pt>
                <c:pt idx="7350">
                  <c:v>58724</c:v>
                </c:pt>
                <c:pt idx="7351">
                  <c:v>58729</c:v>
                </c:pt>
                <c:pt idx="7352">
                  <c:v>58743</c:v>
                </c:pt>
                <c:pt idx="7353">
                  <c:v>58764</c:v>
                </c:pt>
                <c:pt idx="7354">
                  <c:v>58767</c:v>
                </c:pt>
                <c:pt idx="7355">
                  <c:v>58775</c:v>
                </c:pt>
                <c:pt idx="7356">
                  <c:v>58782</c:v>
                </c:pt>
                <c:pt idx="7357">
                  <c:v>58790</c:v>
                </c:pt>
                <c:pt idx="7358">
                  <c:v>58799</c:v>
                </c:pt>
                <c:pt idx="7359">
                  <c:v>58802</c:v>
                </c:pt>
                <c:pt idx="7360">
                  <c:v>58813</c:v>
                </c:pt>
                <c:pt idx="7361">
                  <c:v>58815</c:v>
                </c:pt>
                <c:pt idx="7362">
                  <c:v>58817</c:v>
                </c:pt>
                <c:pt idx="7363">
                  <c:v>58818</c:v>
                </c:pt>
                <c:pt idx="7364">
                  <c:v>58824</c:v>
                </c:pt>
                <c:pt idx="7365">
                  <c:v>58832</c:v>
                </c:pt>
                <c:pt idx="7366">
                  <c:v>58843</c:v>
                </c:pt>
                <c:pt idx="7367">
                  <c:v>58845</c:v>
                </c:pt>
                <c:pt idx="7368">
                  <c:v>58862</c:v>
                </c:pt>
                <c:pt idx="7369">
                  <c:v>58870</c:v>
                </c:pt>
                <c:pt idx="7370">
                  <c:v>58880</c:v>
                </c:pt>
                <c:pt idx="7371">
                  <c:v>58897</c:v>
                </c:pt>
                <c:pt idx="7372">
                  <c:v>58907</c:v>
                </c:pt>
                <c:pt idx="7373">
                  <c:v>58912</c:v>
                </c:pt>
                <c:pt idx="7374">
                  <c:v>58917</c:v>
                </c:pt>
                <c:pt idx="7375">
                  <c:v>58933</c:v>
                </c:pt>
                <c:pt idx="7376">
                  <c:v>58934</c:v>
                </c:pt>
                <c:pt idx="7377">
                  <c:v>58935</c:v>
                </c:pt>
                <c:pt idx="7378">
                  <c:v>58947</c:v>
                </c:pt>
                <c:pt idx="7379">
                  <c:v>58992</c:v>
                </c:pt>
                <c:pt idx="7380">
                  <c:v>59009</c:v>
                </c:pt>
                <c:pt idx="7381">
                  <c:v>59016</c:v>
                </c:pt>
                <c:pt idx="7382">
                  <c:v>59018</c:v>
                </c:pt>
                <c:pt idx="7383">
                  <c:v>59019</c:v>
                </c:pt>
                <c:pt idx="7384">
                  <c:v>59022</c:v>
                </c:pt>
                <c:pt idx="7385">
                  <c:v>59023</c:v>
                </c:pt>
                <c:pt idx="7386">
                  <c:v>59024</c:v>
                </c:pt>
                <c:pt idx="7387">
                  <c:v>59027</c:v>
                </c:pt>
                <c:pt idx="7388">
                  <c:v>59032</c:v>
                </c:pt>
                <c:pt idx="7389">
                  <c:v>59043</c:v>
                </c:pt>
                <c:pt idx="7390">
                  <c:v>59045</c:v>
                </c:pt>
                <c:pt idx="7391">
                  <c:v>59065</c:v>
                </c:pt>
                <c:pt idx="7392">
                  <c:v>59093</c:v>
                </c:pt>
                <c:pt idx="7393">
                  <c:v>59115</c:v>
                </c:pt>
                <c:pt idx="7394">
                  <c:v>59184</c:v>
                </c:pt>
                <c:pt idx="7395">
                  <c:v>59212</c:v>
                </c:pt>
                <c:pt idx="7396">
                  <c:v>59218</c:v>
                </c:pt>
                <c:pt idx="7397">
                  <c:v>59238</c:v>
                </c:pt>
                <c:pt idx="7398">
                  <c:v>59243</c:v>
                </c:pt>
                <c:pt idx="7399">
                  <c:v>59253</c:v>
                </c:pt>
                <c:pt idx="7400">
                  <c:v>59254</c:v>
                </c:pt>
                <c:pt idx="7401">
                  <c:v>59257</c:v>
                </c:pt>
                <c:pt idx="7402">
                  <c:v>59265</c:v>
                </c:pt>
                <c:pt idx="7403">
                  <c:v>59279</c:v>
                </c:pt>
                <c:pt idx="7404">
                  <c:v>59283</c:v>
                </c:pt>
                <c:pt idx="7405">
                  <c:v>59286</c:v>
                </c:pt>
                <c:pt idx="7406">
                  <c:v>59288</c:v>
                </c:pt>
                <c:pt idx="7407">
                  <c:v>59311</c:v>
                </c:pt>
                <c:pt idx="7408">
                  <c:v>59318</c:v>
                </c:pt>
                <c:pt idx="7409">
                  <c:v>59323</c:v>
                </c:pt>
                <c:pt idx="7410">
                  <c:v>59335</c:v>
                </c:pt>
                <c:pt idx="7411">
                  <c:v>59343</c:v>
                </c:pt>
                <c:pt idx="7412">
                  <c:v>59344</c:v>
                </c:pt>
                <c:pt idx="7413">
                  <c:v>59346</c:v>
                </c:pt>
                <c:pt idx="7414">
                  <c:v>59353</c:v>
                </c:pt>
                <c:pt idx="7415">
                  <c:v>59360</c:v>
                </c:pt>
                <c:pt idx="7416">
                  <c:v>59375</c:v>
                </c:pt>
                <c:pt idx="7417">
                  <c:v>59389</c:v>
                </c:pt>
                <c:pt idx="7418">
                  <c:v>59394</c:v>
                </c:pt>
                <c:pt idx="7419">
                  <c:v>59401</c:v>
                </c:pt>
                <c:pt idx="7420">
                  <c:v>59405</c:v>
                </c:pt>
                <c:pt idx="7421">
                  <c:v>59424</c:v>
                </c:pt>
                <c:pt idx="7422">
                  <c:v>59428</c:v>
                </c:pt>
                <c:pt idx="7423">
                  <c:v>59441</c:v>
                </c:pt>
                <c:pt idx="7424">
                  <c:v>59444</c:v>
                </c:pt>
                <c:pt idx="7425">
                  <c:v>59445</c:v>
                </c:pt>
                <c:pt idx="7426">
                  <c:v>59449</c:v>
                </c:pt>
                <c:pt idx="7427">
                  <c:v>59458</c:v>
                </c:pt>
                <c:pt idx="7428">
                  <c:v>59472</c:v>
                </c:pt>
                <c:pt idx="7429">
                  <c:v>59479</c:v>
                </c:pt>
                <c:pt idx="7430">
                  <c:v>59482</c:v>
                </c:pt>
                <c:pt idx="7431">
                  <c:v>59500</c:v>
                </c:pt>
                <c:pt idx="7432">
                  <c:v>59515</c:v>
                </c:pt>
                <c:pt idx="7433">
                  <c:v>59529</c:v>
                </c:pt>
                <c:pt idx="7434">
                  <c:v>59534</c:v>
                </c:pt>
                <c:pt idx="7435">
                  <c:v>59535</c:v>
                </c:pt>
                <c:pt idx="7436">
                  <c:v>59537</c:v>
                </c:pt>
                <c:pt idx="7437">
                  <c:v>59539</c:v>
                </c:pt>
                <c:pt idx="7438">
                  <c:v>59549</c:v>
                </c:pt>
                <c:pt idx="7439">
                  <c:v>59553</c:v>
                </c:pt>
                <c:pt idx="7440">
                  <c:v>59555</c:v>
                </c:pt>
                <c:pt idx="7441">
                  <c:v>59558</c:v>
                </c:pt>
                <c:pt idx="7442">
                  <c:v>59560</c:v>
                </c:pt>
                <c:pt idx="7443">
                  <c:v>59561</c:v>
                </c:pt>
                <c:pt idx="7444">
                  <c:v>59567</c:v>
                </c:pt>
                <c:pt idx="7445">
                  <c:v>59571</c:v>
                </c:pt>
                <c:pt idx="7446">
                  <c:v>59575</c:v>
                </c:pt>
                <c:pt idx="7447">
                  <c:v>59578</c:v>
                </c:pt>
                <c:pt idx="7448">
                  <c:v>59582</c:v>
                </c:pt>
                <c:pt idx="7449">
                  <c:v>59589</c:v>
                </c:pt>
                <c:pt idx="7450">
                  <c:v>59596</c:v>
                </c:pt>
                <c:pt idx="7451">
                  <c:v>59602</c:v>
                </c:pt>
                <c:pt idx="7452">
                  <c:v>59603</c:v>
                </c:pt>
                <c:pt idx="7453">
                  <c:v>59606</c:v>
                </c:pt>
                <c:pt idx="7454">
                  <c:v>59613</c:v>
                </c:pt>
                <c:pt idx="7455">
                  <c:v>59616</c:v>
                </c:pt>
                <c:pt idx="7456">
                  <c:v>59624</c:v>
                </c:pt>
                <c:pt idx="7457">
                  <c:v>59625</c:v>
                </c:pt>
                <c:pt idx="7458">
                  <c:v>59651</c:v>
                </c:pt>
                <c:pt idx="7459">
                  <c:v>59656</c:v>
                </c:pt>
                <c:pt idx="7460">
                  <c:v>59661</c:v>
                </c:pt>
                <c:pt idx="7461">
                  <c:v>59676</c:v>
                </c:pt>
                <c:pt idx="7462">
                  <c:v>59697</c:v>
                </c:pt>
                <c:pt idx="7463">
                  <c:v>59703</c:v>
                </c:pt>
                <c:pt idx="7464">
                  <c:v>59712</c:v>
                </c:pt>
                <c:pt idx="7465">
                  <c:v>59730</c:v>
                </c:pt>
                <c:pt idx="7466">
                  <c:v>59731</c:v>
                </c:pt>
                <c:pt idx="7467">
                  <c:v>59734</c:v>
                </c:pt>
                <c:pt idx="7468">
                  <c:v>59736</c:v>
                </c:pt>
                <c:pt idx="7469">
                  <c:v>59741</c:v>
                </c:pt>
                <c:pt idx="7470">
                  <c:v>59747</c:v>
                </c:pt>
                <c:pt idx="7471">
                  <c:v>59751</c:v>
                </c:pt>
                <c:pt idx="7472">
                  <c:v>59756</c:v>
                </c:pt>
                <c:pt idx="7473">
                  <c:v>59774</c:v>
                </c:pt>
                <c:pt idx="7474">
                  <c:v>59779</c:v>
                </c:pt>
                <c:pt idx="7475">
                  <c:v>59782</c:v>
                </c:pt>
                <c:pt idx="7476">
                  <c:v>59792</c:v>
                </c:pt>
                <c:pt idx="7477">
                  <c:v>59816</c:v>
                </c:pt>
                <c:pt idx="7478">
                  <c:v>59817</c:v>
                </c:pt>
                <c:pt idx="7479">
                  <c:v>59847</c:v>
                </c:pt>
                <c:pt idx="7480">
                  <c:v>59855</c:v>
                </c:pt>
                <c:pt idx="7481">
                  <c:v>59857</c:v>
                </c:pt>
                <c:pt idx="7482">
                  <c:v>59859</c:v>
                </c:pt>
                <c:pt idx="7483">
                  <c:v>59872</c:v>
                </c:pt>
                <c:pt idx="7484">
                  <c:v>59876</c:v>
                </c:pt>
                <c:pt idx="7485">
                  <c:v>59882</c:v>
                </c:pt>
                <c:pt idx="7486">
                  <c:v>59883</c:v>
                </c:pt>
                <c:pt idx="7487">
                  <c:v>59901</c:v>
                </c:pt>
                <c:pt idx="7488">
                  <c:v>59902</c:v>
                </c:pt>
                <c:pt idx="7489">
                  <c:v>59906</c:v>
                </c:pt>
                <c:pt idx="7490">
                  <c:v>59923</c:v>
                </c:pt>
                <c:pt idx="7491">
                  <c:v>59944</c:v>
                </c:pt>
                <c:pt idx="7492">
                  <c:v>59953</c:v>
                </c:pt>
                <c:pt idx="7493">
                  <c:v>59960</c:v>
                </c:pt>
                <c:pt idx="7494">
                  <c:v>59962</c:v>
                </c:pt>
                <c:pt idx="7495">
                  <c:v>59971</c:v>
                </c:pt>
                <c:pt idx="7496">
                  <c:v>59972</c:v>
                </c:pt>
                <c:pt idx="7497">
                  <c:v>59973</c:v>
                </c:pt>
                <c:pt idx="7498">
                  <c:v>59992</c:v>
                </c:pt>
                <c:pt idx="7499">
                  <c:v>60012</c:v>
                </c:pt>
                <c:pt idx="7500">
                  <c:v>60013</c:v>
                </c:pt>
                <c:pt idx="7501">
                  <c:v>60020</c:v>
                </c:pt>
                <c:pt idx="7502">
                  <c:v>60022</c:v>
                </c:pt>
                <c:pt idx="7503">
                  <c:v>60035</c:v>
                </c:pt>
                <c:pt idx="7504">
                  <c:v>60044</c:v>
                </c:pt>
                <c:pt idx="7505">
                  <c:v>60049</c:v>
                </c:pt>
                <c:pt idx="7506">
                  <c:v>60064</c:v>
                </c:pt>
                <c:pt idx="7507">
                  <c:v>60070</c:v>
                </c:pt>
                <c:pt idx="7508">
                  <c:v>60082</c:v>
                </c:pt>
                <c:pt idx="7509">
                  <c:v>60086</c:v>
                </c:pt>
                <c:pt idx="7510">
                  <c:v>60089</c:v>
                </c:pt>
                <c:pt idx="7511">
                  <c:v>60091</c:v>
                </c:pt>
                <c:pt idx="7512">
                  <c:v>60092</c:v>
                </c:pt>
                <c:pt idx="7513">
                  <c:v>60115</c:v>
                </c:pt>
                <c:pt idx="7514">
                  <c:v>60116</c:v>
                </c:pt>
                <c:pt idx="7515">
                  <c:v>60117</c:v>
                </c:pt>
                <c:pt idx="7516">
                  <c:v>60123</c:v>
                </c:pt>
                <c:pt idx="7517">
                  <c:v>60125</c:v>
                </c:pt>
                <c:pt idx="7518">
                  <c:v>60126</c:v>
                </c:pt>
                <c:pt idx="7519">
                  <c:v>60129</c:v>
                </c:pt>
                <c:pt idx="7520">
                  <c:v>60132</c:v>
                </c:pt>
                <c:pt idx="7521">
                  <c:v>60139</c:v>
                </c:pt>
                <c:pt idx="7522">
                  <c:v>60169</c:v>
                </c:pt>
                <c:pt idx="7523">
                  <c:v>60181</c:v>
                </c:pt>
                <c:pt idx="7524">
                  <c:v>60200</c:v>
                </c:pt>
                <c:pt idx="7525">
                  <c:v>60202</c:v>
                </c:pt>
                <c:pt idx="7526">
                  <c:v>60203</c:v>
                </c:pt>
                <c:pt idx="7527">
                  <c:v>60243</c:v>
                </c:pt>
                <c:pt idx="7528">
                  <c:v>60247</c:v>
                </c:pt>
                <c:pt idx="7529">
                  <c:v>60255</c:v>
                </c:pt>
                <c:pt idx="7530">
                  <c:v>60279</c:v>
                </c:pt>
                <c:pt idx="7531">
                  <c:v>60292</c:v>
                </c:pt>
                <c:pt idx="7532">
                  <c:v>60293</c:v>
                </c:pt>
                <c:pt idx="7533">
                  <c:v>60295</c:v>
                </c:pt>
                <c:pt idx="7534">
                  <c:v>60301</c:v>
                </c:pt>
                <c:pt idx="7535">
                  <c:v>60308</c:v>
                </c:pt>
                <c:pt idx="7536">
                  <c:v>60312</c:v>
                </c:pt>
                <c:pt idx="7537">
                  <c:v>60323</c:v>
                </c:pt>
                <c:pt idx="7538">
                  <c:v>60325</c:v>
                </c:pt>
                <c:pt idx="7539">
                  <c:v>60328</c:v>
                </c:pt>
                <c:pt idx="7540">
                  <c:v>60329</c:v>
                </c:pt>
                <c:pt idx="7541">
                  <c:v>60357</c:v>
                </c:pt>
                <c:pt idx="7542">
                  <c:v>60359</c:v>
                </c:pt>
                <c:pt idx="7543">
                  <c:v>60389</c:v>
                </c:pt>
                <c:pt idx="7544">
                  <c:v>60393</c:v>
                </c:pt>
                <c:pt idx="7545">
                  <c:v>60405</c:v>
                </c:pt>
                <c:pt idx="7546">
                  <c:v>60408</c:v>
                </c:pt>
                <c:pt idx="7547">
                  <c:v>60412</c:v>
                </c:pt>
                <c:pt idx="7548">
                  <c:v>60414</c:v>
                </c:pt>
                <c:pt idx="7549">
                  <c:v>60415</c:v>
                </c:pt>
                <c:pt idx="7550">
                  <c:v>60435</c:v>
                </c:pt>
                <c:pt idx="7551">
                  <c:v>60439</c:v>
                </c:pt>
                <c:pt idx="7552">
                  <c:v>60444</c:v>
                </c:pt>
                <c:pt idx="7553">
                  <c:v>60446</c:v>
                </c:pt>
                <c:pt idx="7554">
                  <c:v>60451</c:v>
                </c:pt>
                <c:pt idx="7555">
                  <c:v>60454</c:v>
                </c:pt>
                <c:pt idx="7556">
                  <c:v>60456</c:v>
                </c:pt>
                <c:pt idx="7557">
                  <c:v>60457</c:v>
                </c:pt>
                <c:pt idx="7558">
                  <c:v>60468</c:v>
                </c:pt>
                <c:pt idx="7559">
                  <c:v>60475</c:v>
                </c:pt>
                <c:pt idx="7560">
                  <c:v>60481</c:v>
                </c:pt>
                <c:pt idx="7561">
                  <c:v>60488</c:v>
                </c:pt>
                <c:pt idx="7562">
                  <c:v>60492</c:v>
                </c:pt>
                <c:pt idx="7563">
                  <c:v>60499</c:v>
                </c:pt>
                <c:pt idx="7564">
                  <c:v>60514</c:v>
                </c:pt>
                <c:pt idx="7565">
                  <c:v>60520</c:v>
                </c:pt>
                <c:pt idx="7566">
                  <c:v>60563</c:v>
                </c:pt>
                <c:pt idx="7567">
                  <c:v>60566</c:v>
                </c:pt>
                <c:pt idx="7568">
                  <c:v>60567</c:v>
                </c:pt>
                <c:pt idx="7569">
                  <c:v>60579</c:v>
                </c:pt>
                <c:pt idx="7570">
                  <c:v>60580</c:v>
                </c:pt>
                <c:pt idx="7571">
                  <c:v>60581</c:v>
                </c:pt>
                <c:pt idx="7572">
                  <c:v>60593</c:v>
                </c:pt>
                <c:pt idx="7573">
                  <c:v>60595</c:v>
                </c:pt>
                <c:pt idx="7574">
                  <c:v>60605</c:v>
                </c:pt>
                <c:pt idx="7575">
                  <c:v>60612</c:v>
                </c:pt>
                <c:pt idx="7576">
                  <c:v>60615</c:v>
                </c:pt>
                <c:pt idx="7577">
                  <c:v>60619</c:v>
                </c:pt>
                <c:pt idx="7578">
                  <c:v>60632</c:v>
                </c:pt>
                <c:pt idx="7579">
                  <c:v>60644</c:v>
                </c:pt>
                <c:pt idx="7580">
                  <c:v>60662</c:v>
                </c:pt>
                <c:pt idx="7581">
                  <c:v>60670</c:v>
                </c:pt>
                <c:pt idx="7582">
                  <c:v>60683</c:v>
                </c:pt>
                <c:pt idx="7583">
                  <c:v>60690</c:v>
                </c:pt>
                <c:pt idx="7584">
                  <c:v>60699</c:v>
                </c:pt>
                <c:pt idx="7585">
                  <c:v>60706</c:v>
                </c:pt>
                <c:pt idx="7586">
                  <c:v>60709</c:v>
                </c:pt>
                <c:pt idx="7587">
                  <c:v>60721</c:v>
                </c:pt>
                <c:pt idx="7588">
                  <c:v>60723</c:v>
                </c:pt>
                <c:pt idx="7589">
                  <c:v>60726</c:v>
                </c:pt>
                <c:pt idx="7590">
                  <c:v>60732</c:v>
                </c:pt>
                <c:pt idx="7591">
                  <c:v>60734</c:v>
                </c:pt>
                <c:pt idx="7592">
                  <c:v>60738</c:v>
                </c:pt>
                <c:pt idx="7593">
                  <c:v>60748</c:v>
                </c:pt>
                <c:pt idx="7594">
                  <c:v>60750</c:v>
                </c:pt>
                <c:pt idx="7595">
                  <c:v>60752</c:v>
                </c:pt>
                <c:pt idx="7596">
                  <c:v>60765</c:v>
                </c:pt>
                <c:pt idx="7597">
                  <c:v>60770</c:v>
                </c:pt>
                <c:pt idx="7598">
                  <c:v>60774</c:v>
                </c:pt>
                <c:pt idx="7599">
                  <c:v>60778</c:v>
                </c:pt>
                <c:pt idx="7600">
                  <c:v>60782</c:v>
                </c:pt>
                <c:pt idx="7601">
                  <c:v>60783</c:v>
                </c:pt>
                <c:pt idx="7602">
                  <c:v>60785</c:v>
                </c:pt>
                <c:pt idx="7603">
                  <c:v>60793</c:v>
                </c:pt>
                <c:pt idx="7604">
                  <c:v>60806</c:v>
                </c:pt>
                <c:pt idx="7605">
                  <c:v>60812</c:v>
                </c:pt>
                <c:pt idx="7606">
                  <c:v>60831</c:v>
                </c:pt>
                <c:pt idx="7607">
                  <c:v>60836</c:v>
                </c:pt>
                <c:pt idx="7608">
                  <c:v>60838</c:v>
                </c:pt>
                <c:pt idx="7609">
                  <c:v>60841</c:v>
                </c:pt>
                <c:pt idx="7610">
                  <c:v>60843</c:v>
                </c:pt>
                <c:pt idx="7611">
                  <c:v>60848</c:v>
                </c:pt>
                <c:pt idx="7612">
                  <c:v>60860</c:v>
                </c:pt>
                <c:pt idx="7613">
                  <c:v>60867</c:v>
                </c:pt>
                <c:pt idx="7614">
                  <c:v>60872</c:v>
                </c:pt>
                <c:pt idx="7615">
                  <c:v>60874</c:v>
                </c:pt>
                <c:pt idx="7616">
                  <c:v>60898</c:v>
                </c:pt>
                <c:pt idx="7617">
                  <c:v>60904</c:v>
                </c:pt>
                <c:pt idx="7618">
                  <c:v>60906</c:v>
                </c:pt>
                <c:pt idx="7619">
                  <c:v>60907</c:v>
                </c:pt>
                <c:pt idx="7620">
                  <c:v>60927</c:v>
                </c:pt>
                <c:pt idx="7621">
                  <c:v>60987</c:v>
                </c:pt>
                <c:pt idx="7622">
                  <c:v>61000</c:v>
                </c:pt>
                <c:pt idx="7623">
                  <c:v>61031</c:v>
                </c:pt>
                <c:pt idx="7624">
                  <c:v>61033</c:v>
                </c:pt>
                <c:pt idx="7625">
                  <c:v>61048</c:v>
                </c:pt>
                <c:pt idx="7626">
                  <c:v>61049</c:v>
                </c:pt>
                <c:pt idx="7627">
                  <c:v>61064</c:v>
                </c:pt>
                <c:pt idx="7628">
                  <c:v>61068</c:v>
                </c:pt>
                <c:pt idx="7629">
                  <c:v>61069</c:v>
                </c:pt>
                <c:pt idx="7630">
                  <c:v>61070</c:v>
                </c:pt>
                <c:pt idx="7631">
                  <c:v>61087</c:v>
                </c:pt>
                <c:pt idx="7632">
                  <c:v>61092</c:v>
                </c:pt>
                <c:pt idx="7633">
                  <c:v>61097</c:v>
                </c:pt>
                <c:pt idx="7634">
                  <c:v>61117</c:v>
                </c:pt>
                <c:pt idx="7635">
                  <c:v>61127</c:v>
                </c:pt>
                <c:pt idx="7636">
                  <c:v>61134</c:v>
                </c:pt>
                <c:pt idx="7637">
                  <c:v>61142</c:v>
                </c:pt>
                <c:pt idx="7638">
                  <c:v>61156</c:v>
                </c:pt>
                <c:pt idx="7639">
                  <c:v>61157</c:v>
                </c:pt>
                <c:pt idx="7640">
                  <c:v>61166</c:v>
                </c:pt>
                <c:pt idx="7641">
                  <c:v>61192</c:v>
                </c:pt>
                <c:pt idx="7642">
                  <c:v>61198</c:v>
                </c:pt>
                <c:pt idx="7643">
                  <c:v>61214</c:v>
                </c:pt>
                <c:pt idx="7644">
                  <c:v>61221</c:v>
                </c:pt>
                <c:pt idx="7645">
                  <c:v>61231</c:v>
                </c:pt>
                <c:pt idx="7646">
                  <c:v>61251</c:v>
                </c:pt>
                <c:pt idx="7647">
                  <c:v>61252</c:v>
                </c:pt>
                <c:pt idx="7648">
                  <c:v>61254</c:v>
                </c:pt>
                <c:pt idx="7649">
                  <c:v>61258</c:v>
                </c:pt>
                <c:pt idx="7650">
                  <c:v>61271</c:v>
                </c:pt>
                <c:pt idx="7651">
                  <c:v>61275</c:v>
                </c:pt>
                <c:pt idx="7652">
                  <c:v>61281</c:v>
                </c:pt>
                <c:pt idx="7653">
                  <c:v>61286</c:v>
                </c:pt>
                <c:pt idx="7654">
                  <c:v>61291</c:v>
                </c:pt>
                <c:pt idx="7655">
                  <c:v>61294</c:v>
                </c:pt>
                <c:pt idx="7656">
                  <c:v>61308</c:v>
                </c:pt>
                <c:pt idx="7657">
                  <c:v>61328</c:v>
                </c:pt>
                <c:pt idx="7658">
                  <c:v>61332</c:v>
                </c:pt>
                <c:pt idx="7659">
                  <c:v>61337</c:v>
                </c:pt>
                <c:pt idx="7660">
                  <c:v>61362</c:v>
                </c:pt>
                <c:pt idx="7661">
                  <c:v>61363</c:v>
                </c:pt>
                <c:pt idx="7662">
                  <c:v>61364</c:v>
                </c:pt>
                <c:pt idx="7663">
                  <c:v>61368</c:v>
                </c:pt>
                <c:pt idx="7664">
                  <c:v>61371</c:v>
                </c:pt>
                <c:pt idx="7665">
                  <c:v>61374</c:v>
                </c:pt>
                <c:pt idx="7666">
                  <c:v>61378</c:v>
                </c:pt>
                <c:pt idx="7667">
                  <c:v>61381</c:v>
                </c:pt>
                <c:pt idx="7668">
                  <c:v>61384</c:v>
                </c:pt>
                <c:pt idx="7669">
                  <c:v>61405</c:v>
                </c:pt>
                <c:pt idx="7670">
                  <c:v>61409</c:v>
                </c:pt>
                <c:pt idx="7671">
                  <c:v>61410</c:v>
                </c:pt>
                <c:pt idx="7672">
                  <c:v>61412</c:v>
                </c:pt>
                <c:pt idx="7673">
                  <c:v>61413</c:v>
                </c:pt>
                <c:pt idx="7674">
                  <c:v>61426</c:v>
                </c:pt>
                <c:pt idx="7675">
                  <c:v>61448</c:v>
                </c:pt>
                <c:pt idx="7676">
                  <c:v>61453</c:v>
                </c:pt>
                <c:pt idx="7677">
                  <c:v>61456</c:v>
                </c:pt>
                <c:pt idx="7678">
                  <c:v>61466</c:v>
                </c:pt>
                <c:pt idx="7679">
                  <c:v>61470</c:v>
                </c:pt>
                <c:pt idx="7680">
                  <c:v>61485</c:v>
                </c:pt>
                <c:pt idx="7681">
                  <c:v>61487</c:v>
                </c:pt>
                <c:pt idx="7682">
                  <c:v>61494</c:v>
                </c:pt>
                <c:pt idx="7683">
                  <c:v>61505</c:v>
                </c:pt>
                <c:pt idx="7684">
                  <c:v>61508</c:v>
                </c:pt>
                <c:pt idx="7685">
                  <c:v>61509</c:v>
                </c:pt>
                <c:pt idx="7686">
                  <c:v>61517</c:v>
                </c:pt>
                <c:pt idx="7687">
                  <c:v>61518</c:v>
                </c:pt>
                <c:pt idx="7688">
                  <c:v>61521</c:v>
                </c:pt>
                <c:pt idx="7689">
                  <c:v>61527</c:v>
                </c:pt>
                <c:pt idx="7690">
                  <c:v>61528</c:v>
                </c:pt>
                <c:pt idx="7691">
                  <c:v>61531</c:v>
                </c:pt>
                <c:pt idx="7692">
                  <c:v>61537</c:v>
                </c:pt>
                <c:pt idx="7693">
                  <c:v>61545</c:v>
                </c:pt>
                <c:pt idx="7694">
                  <c:v>61550</c:v>
                </c:pt>
                <c:pt idx="7695">
                  <c:v>61556</c:v>
                </c:pt>
                <c:pt idx="7696">
                  <c:v>61572</c:v>
                </c:pt>
                <c:pt idx="7697">
                  <c:v>61576</c:v>
                </c:pt>
                <c:pt idx="7698">
                  <c:v>61588</c:v>
                </c:pt>
                <c:pt idx="7699">
                  <c:v>61589</c:v>
                </c:pt>
                <c:pt idx="7700">
                  <c:v>61604</c:v>
                </c:pt>
                <c:pt idx="7701">
                  <c:v>61611</c:v>
                </c:pt>
                <c:pt idx="7702">
                  <c:v>61615</c:v>
                </c:pt>
                <c:pt idx="7703">
                  <c:v>61639</c:v>
                </c:pt>
                <c:pt idx="7704">
                  <c:v>61643</c:v>
                </c:pt>
                <c:pt idx="7705">
                  <c:v>61654</c:v>
                </c:pt>
                <c:pt idx="7706">
                  <c:v>61681</c:v>
                </c:pt>
                <c:pt idx="7707">
                  <c:v>61696</c:v>
                </c:pt>
                <c:pt idx="7708">
                  <c:v>61704</c:v>
                </c:pt>
                <c:pt idx="7709">
                  <c:v>61709</c:v>
                </c:pt>
                <c:pt idx="7710">
                  <c:v>61711</c:v>
                </c:pt>
                <c:pt idx="7711">
                  <c:v>61715</c:v>
                </c:pt>
                <c:pt idx="7712">
                  <c:v>61717</c:v>
                </c:pt>
                <c:pt idx="7713">
                  <c:v>61734</c:v>
                </c:pt>
                <c:pt idx="7714">
                  <c:v>61738</c:v>
                </c:pt>
                <c:pt idx="7715">
                  <c:v>61744</c:v>
                </c:pt>
                <c:pt idx="7716">
                  <c:v>61747</c:v>
                </c:pt>
                <c:pt idx="7717">
                  <c:v>61752</c:v>
                </c:pt>
                <c:pt idx="7718">
                  <c:v>61779</c:v>
                </c:pt>
                <c:pt idx="7719">
                  <c:v>61792</c:v>
                </c:pt>
                <c:pt idx="7720">
                  <c:v>61814</c:v>
                </c:pt>
                <c:pt idx="7721">
                  <c:v>61826</c:v>
                </c:pt>
                <c:pt idx="7722">
                  <c:v>61829</c:v>
                </c:pt>
                <c:pt idx="7723">
                  <c:v>61831</c:v>
                </c:pt>
                <c:pt idx="7724">
                  <c:v>61833</c:v>
                </c:pt>
                <c:pt idx="7725">
                  <c:v>61836</c:v>
                </c:pt>
                <c:pt idx="7726">
                  <c:v>61846</c:v>
                </c:pt>
                <c:pt idx="7727">
                  <c:v>61848</c:v>
                </c:pt>
                <c:pt idx="7728">
                  <c:v>61855</c:v>
                </c:pt>
                <c:pt idx="7729">
                  <c:v>61866</c:v>
                </c:pt>
                <c:pt idx="7730">
                  <c:v>61881</c:v>
                </c:pt>
                <c:pt idx="7731">
                  <c:v>61894</c:v>
                </c:pt>
                <c:pt idx="7732">
                  <c:v>61914</c:v>
                </c:pt>
                <c:pt idx="7733">
                  <c:v>61921</c:v>
                </c:pt>
                <c:pt idx="7734">
                  <c:v>61928</c:v>
                </c:pt>
                <c:pt idx="7735">
                  <c:v>61929</c:v>
                </c:pt>
                <c:pt idx="7736">
                  <c:v>61930</c:v>
                </c:pt>
                <c:pt idx="7737">
                  <c:v>61939</c:v>
                </c:pt>
                <c:pt idx="7738">
                  <c:v>61942</c:v>
                </c:pt>
                <c:pt idx="7739">
                  <c:v>61958</c:v>
                </c:pt>
                <c:pt idx="7740">
                  <c:v>61960</c:v>
                </c:pt>
                <c:pt idx="7741">
                  <c:v>61965</c:v>
                </c:pt>
                <c:pt idx="7742">
                  <c:v>61966</c:v>
                </c:pt>
                <c:pt idx="7743">
                  <c:v>61970</c:v>
                </c:pt>
                <c:pt idx="7744">
                  <c:v>61979</c:v>
                </c:pt>
                <c:pt idx="7745">
                  <c:v>61991</c:v>
                </c:pt>
                <c:pt idx="7746">
                  <c:v>61998</c:v>
                </c:pt>
                <c:pt idx="7747">
                  <c:v>62001</c:v>
                </c:pt>
                <c:pt idx="7748">
                  <c:v>62005</c:v>
                </c:pt>
                <c:pt idx="7749">
                  <c:v>62008</c:v>
                </c:pt>
                <c:pt idx="7750">
                  <c:v>62011</c:v>
                </c:pt>
                <c:pt idx="7751">
                  <c:v>62012</c:v>
                </c:pt>
                <c:pt idx="7752">
                  <c:v>62023</c:v>
                </c:pt>
                <c:pt idx="7753">
                  <c:v>62025</c:v>
                </c:pt>
                <c:pt idx="7754">
                  <c:v>62026</c:v>
                </c:pt>
                <c:pt idx="7755">
                  <c:v>62038</c:v>
                </c:pt>
                <c:pt idx="7756">
                  <c:v>62043</c:v>
                </c:pt>
                <c:pt idx="7757">
                  <c:v>62048</c:v>
                </c:pt>
                <c:pt idx="7758">
                  <c:v>62051</c:v>
                </c:pt>
                <c:pt idx="7759">
                  <c:v>62052</c:v>
                </c:pt>
                <c:pt idx="7760">
                  <c:v>62065</c:v>
                </c:pt>
                <c:pt idx="7761">
                  <c:v>62075</c:v>
                </c:pt>
                <c:pt idx="7762">
                  <c:v>62084</c:v>
                </c:pt>
                <c:pt idx="7763">
                  <c:v>62092</c:v>
                </c:pt>
                <c:pt idx="7764">
                  <c:v>62093</c:v>
                </c:pt>
                <c:pt idx="7765">
                  <c:v>62095</c:v>
                </c:pt>
                <c:pt idx="7766">
                  <c:v>62109</c:v>
                </c:pt>
                <c:pt idx="7767">
                  <c:v>62121</c:v>
                </c:pt>
                <c:pt idx="7768">
                  <c:v>62123</c:v>
                </c:pt>
                <c:pt idx="7769">
                  <c:v>62127</c:v>
                </c:pt>
                <c:pt idx="7770">
                  <c:v>62129</c:v>
                </c:pt>
                <c:pt idx="7771">
                  <c:v>62130</c:v>
                </c:pt>
                <c:pt idx="7772">
                  <c:v>62136</c:v>
                </c:pt>
                <c:pt idx="7773">
                  <c:v>62145</c:v>
                </c:pt>
                <c:pt idx="7774">
                  <c:v>62150</c:v>
                </c:pt>
                <c:pt idx="7775">
                  <c:v>62154</c:v>
                </c:pt>
                <c:pt idx="7776">
                  <c:v>62159</c:v>
                </c:pt>
                <c:pt idx="7777">
                  <c:v>62161</c:v>
                </c:pt>
                <c:pt idx="7778">
                  <c:v>62165</c:v>
                </c:pt>
                <c:pt idx="7779">
                  <c:v>62171</c:v>
                </c:pt>
                <c:pt idx="7780">
                  <c:v>62179</c:v>
                </c:pt>
                <c:pt idx="7781">
                  <c:v>62185</c:v>
                </c:pt>
                <c:pt idx="7782">
                  <c:v>62186</c:v>
                </c:pt>
                <c:pt idx="7783">
                  <c:v>62187</c:v>
                </c:pt>
                <c:pt idx="7784">
                  <c:v>62188</c:v>
                </c:pt>
                <c:pt idx="7785">
                  <c:v>62197</c:v>
                </c:pt>
                <c:pt idx="7786">
                  <c:v>62199</c:v>
                </c:pt>
                <c:pt idx="7787">
                  <c:v>62209</c:v>
                </c:pt>
                <c:pt idx="7788">
                  <c:v>62213</c:v>
                </c:pt>
                <c:pt idx="7789">
                  <c:v>62216</c:v>
                </c:pt>
                <c:pt idx="7790">
                  <c:v>62219</c:v>
                </c:pt>
                <c:pt idx="7791">
                  <c:v>62230</c:v>
                </c:pt>
                <c:pt idx="7792">
                  <c:v>62231</c:v>
                </c:pt>
                <c:pt idx="7793">
                  <c:v>62235</c:v>
                </c:pt>
                <c:pt idx="7794">
                  <c:v>62239</c:v>
                </c:pt>
                <c:pt idx="7795">
                  <c:v>62243</c:v>
                </c:pt>
                <c:pt idx="7796">
                  <c:v>62247</c:v>
                </c:pt>
                <c:pt idx="7797">
                  <c:v>62248</c:v>
                </c:pt>
                <c:pt idx="7798">
                  <c:v>62263</c:v>
                </c:pt>
                <c:pt idx="7799">
                  <c:v>62269</c:v>
                </c:pt>
                <c:pt idx="7800">
                  <c:v>62279</c:v>
                </c:pt>
                <c:pt idx="7801">
                  <c:v>62286</c:v>
                </c:pt>
                <c:pt idx="7802">
                  <c:v>62305</c:v>
                </c:pt>
                <c:pt idx="7803">
                  <c:v>62308</c:v>
                </c:pt>
                <c:pt idx="7804">
                  <c:v>62320</c:v>
                </c:pt>
                <c:pt idx="7805">
                  <c:v>62328</c:v>
                </c:pt>
                <c:pt idx="7806">
                  <c:v>62334</c:v>
                </c:pt>
                <c:pt idx="7807">
                  <c:v>62341</c:v>
                </c:pt>
                <c:pt idx="7808">
                  <c:v>62361</c:v>
                </c:pt>
                <c:pt idx="7809">
                  <c:v>62364</c:v>
                </c:pt>
                <c:pt idx="7810">
                  <c:v>62369</c:v>
                </c:pt>
                <c:pt idx="7811">
                  <c:v>62371</c:v>
                </c:pt>
                <c:pt idx="7812">
                  <c:v>62386</c:v>
                </c:pt>
                <c:pt idx="7813">
                  <c:v>62387</c:v>
                </c:pt>
                <c:pt idx="7814">
                  <c:v>62390</c:v>
                </c:pt>
                <c:pt idx="7815">
                  <c:v>62397</c:v>
                </c:pt>
                <c:pt idx="7816">
                  <c:v>62404</c:v>
                </c:pt>
                <c:pt idx="7817">
                  <c:v>62409</c:v>
                </c:pt>
                <c:pt idx="7818">
                  <c:v>62416</c:v>
                </c:pt>
                <c:pt idx="7819">
                  <c:v>62420</c:v>
                </c:pt>
                <c:pt idx="7820">
                  <c:v>62426</c:v>
                </c:pt>
                <c:pt idx="7821">
                  <c:v>62427</c:v>
                </c:pt>
                <c:pt idx="7822">
                  <c:v>62438</c:v>
                </c:pt>
                <c:pt idx="7823">
                  <c:v>62443</c:v>
                </c:pt>
                <c:pt idx="7824">
                  <c:v>62457</c:v>
                </c:pt>
                <c:pt idx="7825">
                  <c:v>62460</c:v>
                </c:pt>
                <c:pt idx="7826">
                  <c:v>62482</c:v>
                </c:pt>
                <c:pt idx="7827">
                  <c:v>62494</c:v>
                </c:pt>
                <c:pt idx="7828">
                  <c:v>62497</c:v>
                </c:pt>
                <c:pt idx="7829">
                  <c:v>62516</c:v>
                </c:pt>
                <c:pt idx="7830">
                  <c:v>62519</c:v>
                </c:pt>
                <c:pt idx="7831">
                  <c:v>62534</c:v>
                </c:pt>
                <c:pt idx="7832">
                  <c:v>62545</c:v>
                </c:pt>
                <c:pt idx="7833">
                  <c:v>62556</c:v>
                </c:pt>
                <c:pt idx="7834">
                  <c:v>62566</c:v>
                </c:pt>
                <c:pt idx="7835">
                  <c:v>62581</c:v>
                </c:pt>
                <c:pt idx="7836">
                  <c:v>62602</c:v>
                </c:pt>
                <c:pt idx="7837">
                  <c:v>62621</c:v>
                </c:pt>
                <c:pt idx="7838">
                  <c:v>62623</c:v>
                </c:pt>
                <c:pt idx="7839">
                  <c:v>62624</c:v>
                </c:pt>
                <c:pt idx="7840">
                  <c:v>62629</c:v>
                </c:pt>
                <c:pt idx="7841">
                  <c:v>62658</c:v>
                </c:pt>
                <c:pt idx="7842">
                  <c:v>62673</c:v>
                </c:pt>
                <c:pt idx="7843">
                  <c:v>62680</c:v>
                </c:pt>
                <c:pt idx="7844">
                  <c:v>62693</c:v>
                </c:pt>
                <c:pt idx="7845">
                  <c:v>62697</c:v>
                </c:pt>
                <c:pt idx="7846">
                  <c:v>62713</c:v>
                </c:pt>
                <c:pt idx="7847">
                  <c:v>62725</c:v>
                </c:pt>
                <c:pt idx="7848">
                  <c:v>62729</c:v>
                </c:pt>
                <c:pt idx="7849">
                  <c:v>62744</c:v>
                </c:pt>
                <c:pt idx="7850">
                  <c:v>62747</c:v>
                </c:pt>
                <c:pt idx="7851">
                  <c:v>62748</c:v>
                </c:pt>
                <c:pt idx="7852">
                  <c:v>62757</c:v>
                </c:pt>
                <c:pt idx="7853">
                  <c:v>62782</c:v>
                </c:pt>
                <c:pt idx="7854">
                  <c:v>62796</c:v>
                </c:pt>
                <c:pt idx="7855">
                  <c:v>62803</c:v>
                </c:pt>
                <c:pt idx="7856">
                  <c:v>62811</c:v>
                </c:pt>
                <c:pt idx="7857">
                  <c:v>62848</c:v>
                </c:pt>
                <c:pt idx="7858">
                  <c:v>62849</c:v>
                </c:pt>
                <c:pt idx="7859">
                  <c:v>62857</c:v>
                </c:pt>
                <c:pt idx="7860">
                  <c:v>62858</c:v>
                </c:pt>
                <c:pt idx="7861">
                  <c:v>62860</c:v>
                </c:pt>
                <c:pt idx="7862">
                  <c:v>62881</c:v>
                </c:pt>
                <c:pt idx="7863">
                  <c:v>62894</c:v>
                </c:pt>
                <c:pt idx="7864">
                  <c:v>62896</c:v>
                </c:pt>
                <c:pt idx="7865">
                  <c:v>62900</c:v>
                </c:pt>
                <c:pt idx="7866">
                  <c:v>62915</c:v>
                </c:pt>
                <c:pt idx="7867">
                  <c:v>62919</c:v>
                </c:pt>
                <c:pt idx="7868">
                  <c:v>62937</c:v>
                </c:pt>
                <c:pt idx="7869">
                  <c:v>62941</c:v>
                </c:pt>
                <c:pt idx="7870">
                  <c:v>62948</c:v>
                </c:pt>
                <c:pt idx="7871">
                  <c:v>62972</c:v>
                </c:pt>
                <c:pt idx="7872">
                  <c:v>62980</c:v>
                </c:pt>
                <c:pt idx="7873">
                  <c:v>62986</c:v>
                </c:pt>
                <c:pt idx="7874">
                  <c:v>62994</c:v>
                </c:pt>
                <c:pt idx="7875">
                  <c:v>63015</c:v>
                </c:pt>
                <c:pt idx="7876">
                  <c:v>63024</c:v>
                </c:pt>
                <c:pt idx="7877">
                  <c:v>63038</c:v>
                </c:pt>
                <c:pt idx="7878">
                  <c:v>63044</c:v>
                </c:pt>
                <c:pt idx="7879">
                  <c:v>63051</c:v>
                </c:pt>
                <c:pt idx="7880">
                  <c:v>63072</c:v>
                </c:pt>
                <c:pt idx="7881">
                  <c:v>63108</c:v>
                </c:pt>
                <c:pt idx="7882">
                  <c:v>63109</c:v>
                </c:pt>
                <c:pt idx="7883">
                  <c:v>63110</c:v>
                </c:pt>
                <c:pt idx="7884">
                  <c:v>63119</c:v>
                </c:pt>
                <c:pt idx="7885">
                  <c:v>63127</c:v>
                </c:pt>
                <c:pt idx="7886">
                  <c:v>63145</c:v>
                </c:pt>
                <c:pt idx="7887">
                  <c:v>63158</c:v>
                </c:pt>
                <c:pt idx="7888">
                  <c:v>63161</c:v>
                </c:pt>
                <c:pt idx="7889">
                  <c:v>63179</c:v>
                </c:pt>
                <c:pt idx="7890">
                  <c:v>63182</c:v>
                </c:pt>
                <c:pt idx="7891">
                  <c:v>63187</c:v>
                </c:pt>
                <c:pt idx="7892">
                  <c:v>63241</c:v>
                </c:pt>
                <c:pt idx="7893">
                  <c:v>63253</c:v>
                </c:pt>
                <c:pt idx="7894">
                  <c:v>63263</c:v>
                </c:pt>
                <c:pt idx="7895">
                  <c:v>63274</c:v>
                </c:pt>
                <c:pt idx="7896">
                  <c:v>63275</c:v>
                </c:pt>
                <c:pt idx="7897">
                  <c:v>63276</c:v>
                </c:pt>
                <c:pt idx="7898">
                  <c:v>63297</c:v>
                </c:pt>
                <c:pt idx="7899">
                  <c:v>63305</c:v>
                </c:pt>
                <c:pt idx="7900">
                  <c:v>63315</c:v>
                </c:pt>
                <c:pt idx="7901">
                  <c:v>63343</c:v>
                </c:pt>
                <c:pt idx="7902">
                  <c:v>63372</c:v>
                </c:pt>
                <c:pt idx="7903">
                  <c:v>63374</c:v>
                </c:pt>
                <c:pt idx="7904">
                  <c:v>63376</c:v>
                </c:pt>
                <c:pt idx="7905">
                  <c:v>63400</c:v>
                </c:pt>
                <c:pt idx="7906">
                  <c:v>63405</c:v>
                </c:pt>
                <c:pt idx="7907">
                  <c:v>63410</c:v>
                </c:pt>
                <c:pt idx="7908">
                  <c:v>63411</c:v>
                </c:pt>
                <c:pt idx="7909">
                  <c:v>63415</c:v>
                </c:pt>
                <c:pt idx="7910">
                  <c:v>63416</c:v>
                </c:pt>
                <c:pt idx="7911">
                  <c:v>63421</c:v>
                </c:pt>
                <c:pt idx="7912">
                  <c:v>63448</c:v>
                </c:pt>
                <c:pt idx="7913">
                  <c:v>63457</c:v>
                </c:pt>
                <c:pt idx="7914">
                  <c:v>63458</c:v>
                </c:pt>
                <c:pt idx="7915">
                  <c:v>63460</c:v>
                </c:pt>
                <c:pt idx="7916">
                  <c:v>63468</c:v>
                </c:pt>
                <c:pt idx="7917">
                  <c:v>63479</c:v>
                </c:pt>
                <c:pt idx="7918">
                  <c:v>63488</c:v>
                </c:pt>
                <c:pt idx="7919">
                  <c:v>63489</c:v>
                </c:pt>
                <c:pt idx="7920">
                  <c:v>63491</c:v>
                </c:pt>
                <c:pt idx="7921">
                  <c:v>63495</c:v>
                </c:pt>
                <c:pt idx="7922">
                  <c:v>63497</c:v>
                </c:pt>
                <c:pt idx="7923">
                  <c:v>63502</c:v>
                </c:pt>
                <c:pt idx="7924">
                  <c:v>63505</c:v>
                </c:pt>
                <c:pt idx="7925">
                  <c:v>63510</c:v>
                </c:pt>
                <c:pt idx="7926">
                  <c:v>63523</c:v>
                </c:pt>
                <c:pt idx="7927">
                  <c:v>63527</c:v>
                </c:pt>
                <c:pt idx="7928">
                  <c:v>63535</c:v>
                </c:pt>
                <c:pt idx="7929">
                  <c:v>63537</c:v>
                </c:pt>
                <c:pt idx="7930">
                  <c:v>63543</c:v>
                </c:pt>
                <c:pt idx="7931">
                  <c:v>63547</c:v>
                </c:pt>
                <c:pt idx="7932">
                  <c:v>63551</c:v>
                </c:pt>
                <c:pt idx="7933">
                  <c:v>63565</c:v>
                </c:pt>
                <c:pt idx="7934">
                  <c:v>63586</c:v>
                </c:pt>
                <c:pt idx="7935">
                  <c:v>63588</c:v>
                </c:pt>
                <c:pt idx="7936">
                  <c:v>63590</c:v>
                </c:pt>
                <c:pt idx="7937">
                  <c:v>63596</c:v>
                </c:pt>
                <c:pt idx="7938">
                  <c:v>63603</c:v>
                </c:pt>
                <c:pt idx="7939">
                  <c:v>63608</c:v>
                </c:pt>
                <c:pt idx="7940">
                  <c:v>63621</c:v>
                </c:pt>
                <c:pt idx="7941">
                  <c:v>63629</c:v>
                </c:pt>
                <c:pt idx="7942">
                  <c:v>63643</c:v>
                </c:pt>
                <c:pt idx="7943">
                  <c:v>63656</c:v>
                </c:pt>
                <c:pt idx="7944">
                  <c:v>63663</c:v>
                </c:pt>
                <c:pt idx="7945">
                  <c:v>63664</c:v>
                </c:pt>
                <c:pt idx="7946">
                  <c:v>63665</c:v>
                </c:pt>
                <c:pt idx="7947">
                  <c:v>63666</c:v>
                </c:pt>
                <c:pt idx="7948">
                  <c:v>63703</c:v>
                </c:pt>
                <c:pt idx="7949">
                  <c:v>63718</c:v>
                </c:pt>
                <c:pt idx="7950">
                  <c:v>63720</c:v>
                </c:pt>
                <c:pt idx="7951">
                  <c:v>63726</c:v>
                </c:pt>
                <c:pt idx="7952">
                  <c:v>63727</c:v>
                </c:pt>
                <c:pt idx="7953">
                  <c:v>63729</c:v>
                </c:pt>
                <c:pt idx="7954">
                  <c:v>63734</c:v>
                </c:pt>
                <c:pt idx="7955">
                  <c:v>63739</c:v>
                </c:pt>
                <c:pt idx="7956">
                  <c:v>63742</c:v>
                </c:pt>
                <c:pt idx="7957">
                  <c:v>63756</c:v>
                </c:pt>
                <c:pt idx="7958">
                  <c:v>63757</c:v>
                </c:pt>
                <c:pt idx="7959">
                  <c:v>63782</c:v>
                </c:pt>
                <c:pt idx="7960">
                  <c:v>63784</c:v>
                </c:pt>
                <c:pt idx="7961">
                  <c:v>63786</c:v>
                </c:pt>
                <c:pt idx="7962">
                  <c:v>63795</c:v>
                </c:pt>
                <c:pt idx="7963">
                  <c:v>63801</c:v>
                </c:pt>
                <c:pt idx="7964">
                  <c:v>63806</c:v>
                </c:pt>
                <c:pt idx="7965">
                  <c:v>63814</c:v>
                </c:pt>
                <c:pt idx="7966">
                  <c:v>63815</c:v>
                </c:pt>
                <c:pt idx="7967">
                  <c:v>63819</c:v>
                </c:pt>
                <c:pt idx="7968">
                  <c:v>63828</c:v>
                </c:pt>
                <c:pt idx="7969">
                  <c:v>63830</c:v>
                </c:pt>
                <c:pt idx="7970">
                  <c:v>63834</c:v>
                </c:pt>
                <c:pt idx="7971">
                  <c:v>63838</c:v>
                </c:pt>
                <c:pt idx="7972">
                  <c:v>63843</c:v>
                </c:pt>
                <c:pt idx="7973">
                  <c:v>63853</c:v>
                </c:pt>
                <c:pt idx="7974">
                  <c:v>63863</c:v>
                </c:pt>
                <c:pt idx="7975">
                  <c:v>63867</c:v>
                </c:pt>
                <c:pt idx="7976">
                  <c:v>63868</c:v>
                </c:pt>
                <c:pt idx="7977">
                  <c:v>63921</c:v>
                </c:pt>
                <c:pt idx="7978">
                  <c:v>63928</c:v>
                </c:pt>
                <c:pt idx="7979">
                  <c:v>63952</c:v>
                </c:pt>
                <c:pt idx="7980">
                  <c:v>63958</c:v>
                </c:pt>
                <c:pt idx="7981">
                  <c:v>63975</c:v>
                </c:pt>
                <c:pt idx="7982">
                  <c:v>63990</c:v>
                </c:pt>
                <c:pt idx="7983">
                  <c:v>64000</c:v>
                </c:pt>
                <c:pt idx="7984">
                  <c:v>64027</c:v>
                </c:pt>
                <c:pt idx="7985">
                  <c:v>64031</c:v>
                </c:pt>
                <c:pt idx="7986">
                  <c:v>64033</c:v>
                </c:pt>
                <c:pt idx="7987">
                  <c:v>64041</c:v>
                </c:pt>
                <c:pt idx="7988">
                  <c:v>64069</c:v>
                </c:pt>
                <c:pt idx="7989">
                  <c:v>64070</c:v>
                </c:pt>
                <c:pt idx="7990">
                  <c:v>64073</c:v>
                </c:pt>
                <c:pt idx="7991">
                  <c:v>64077</c:v>
                </c:pt>
                <c:pt idx="7992">
                  <c:v>64079</c:v>
                </c:pt>
                <c:pt idx="7993">
                  <c:v>64082</c:v>
                </c:pt>
                <c:pt idx="7994">
                  <c:v>64088</c:v>
                </c:pt>
                <c:pt idx="7995">
                  <c:v>64092</c:v>
                </c:pt>
                <c:pt idx="7996">
                  <c:v>64153</c:v>
                </c:pt>
                <c:pt idx="7997">
                  <c:v>64156</c:v>
                </c:pt>
                <c:pt idx="7998">
                  <c:v>64160</c:v>
                </c:pt>
                <c:pt idx="7999">
                  <c:v>64167</c:v>
                </c:pt>
                <c:pt idx="8000">
                  <c:v>64169</c:v>
                </c:pt>
                <c:pt idx="8001">
                  <c:v>64179</c:v>
                </c:pt>
                <c:pt idx="8002">
                  <c:v>64194</c:v>
                </c:pt>
                <c:pt idx="8003">
                  <c:v>64215</c:v>
                </c:pt>
                <c:pt idx="8004">
                  <c:v>64225</c:v>
                </c:pt>
                <c:pt idx="8005">
                  <c:v>64245</c:v>
                </c:pt>
                <c:pt idx="8006">
                  <c:v>64257</c:v>
                </c:pt>
                <c:pt idx="8007">
                  <c:v>64267</c:v>
                </c:pt>
                <c:pt idx="8008">
                  <c:v>64273</c:v>
                </c:pt>
                <c:pt idx="8009">
                  <c:v>64281</c:v>
                </c:pt>
                <c:pt idx="8010">
                  <c:v>64327</c:v>
                </c:pt>
                <c:pt idx="8011">
                  <c:v>64346</c:v>
                </c:pt>
                <c:pt idx="8012">
                  <c:v>64359</c:v>
                </c:pt>
                <c:pt idx="8013">
                  <c:v>64361</c:v>
                </c:pt>
                <c:pt idx="8014">
                  <c:v>64363</c:v>
                </c:pt>
                <c:pt idx="8015">
                  <c:v>64372</c:v>
                </c:pt>
                <c:pt idx="8016">
                  <c:v>64376</c:v>
                </c:pt>
                <c:pt idx="8017">
                  <c:v>64381</c:v>
                </c:pt>
                <c:pt idx="8018">
                  <c:v>64407</c:v>
                </c:pt>
                <c:pt idx="8019">
                  <c:v>64424</c:v>
                </c:pt>
                <c:pt idx="8020">
                  <c:v>64441</c:v>
                </c:pt>
                <c:pt idx="8021">
                  <c:v>64452</c:v>
                </c:pt>
                <c:pt idx="8022">
                  <c:v>64453</c:v>
                </c:pt>
                <c:pt idx="8023">
                  <c:v>64456</c:v>
                </c:pt>
                <c:pt idx="8024">
                  <c:v>64457</c:v>
                </c:pt>
                <c:pt idx="8025">
                  <c:v>64479</c:v>
                </c:pt>
                <c:pt idx="8026">
                  <c:v>64494</c:v>
                </c:pt>
                <c:pt idx="8027">
                  <c:v>64498</c:v>
                </c:pt>
                <c:pt idx="8028">
                  <c:v>64507</c:v>
                </c:pt>
                <c:pt idx="8029">
                  <c:v>64509</c:v>
                </c:pt>
                <c:pt idx="8030">
                  <c:v>64519</c:v>
                </c:pt>
                <c:pt idx="8031">
                  <c:v>64526</c:v>
                </c:pt>
                <c:pt idx="8032">
                  <c:v>64537</c:v>
                </c:pt>
                <c:pt idx="8033">
                  <c:v>64540</c:v>
                </c:pt>
                <c:pt idx="8034">
                  <c:v>64544</c:v>
                </c:pt>
                <c:pt idx="8035">
                  <c:v>64554</c:v>
                </c:pt>
                <c:pt idx="8036">
                  <c:v>64572</c:v>
                </c:pt>
                <c:pt idx="8037">
                  <c:v>64578</c:v>
                </c:pt>
                <c:pt idx="8038">
                  <c:v>64581</c:v>
                </c:pt>
                <c:pt idx="8039">
                  <c:v>64583</c:v>
                </c:pt>
                <c:pt idx="8040">
                  <c:v>64593</c:v>
                </c:pt>
                <c:pt idx="8041">
                  <c:v>64595</c:v>
                </c:pt>
                <c:pt idx="8042">
                  <c:v>64604</c:v>
                </c:pt>
                <c:pt idx="8043">
                  <c:v>64605</c:v>
                </c:pt>
                <c:pt idx="8044">
                  <c:v>64615</c:v>
                </c:pt>
                <c:pt idx="8045">
                  <c:v>64619</c:v>
                </c:pt>
                <c:pt idx="8046">
                  <c:v>64624</c:v>
                </c:pt>
                <c:pt idx="8047">
                  <c:v>64625</c:v>
                </c:pt>
                <c:pt idx="8048">
                  <c:v>64637</c:v>
                </c:pt>
                <c:pt idx="8049">
                  <c:v>64645</c:v>
                </c:pt>
                <c:pt idx="8050">
                  <c:v>64680</c:v>
                </c:pt>
                <c:pt idx="8051">
                  <c:v>64685</c:v>
                </c:pt>
                <c:pt idx="8052">
                  <c:v>64686</c:v>
                </c:pt>
                <c:pt idx="8053">
                  <c:v>64690</c:v>
                </c:pt>
                <c:pt idx="8054">
                  <c:v>64710</c:v>
                </c:pt>
                <c:pt idx="8055">
                  <c:v>64713</c:v>
                </c:pt>
                <c:pt idx="8056">
                  <c:v>64718</c:v>
                </c:pt>
                <c:pt idx="8057">
                  <c:v>64719</c:v>
                </c:pt>
                <c:pt idx="8058">
                  <c:v>64733</c:v>
                </c:pt>
                <c:pt idx="8059">
                  <c:v>64734</c:v>
                </c:pt>
                <c:pt idx="8060">
                  <c:v>64741</c:v>
                </c:pt>
                <c:pt idx="8061">
                  <c:v>64763</c:v>
                </c:pt>
                <c:pt idx="8062">
                  <c:v>64766</c:v>
                </c:pt>
                <c:pt idx="8063">
                  <c:v>64771</c:v>
                </c:pt>
                <c:pt idx="8064">
                  <c:v>64773</c:v>
                </c:pt>
                <c:pt idx="8065">
                  <c:v>64787</c:v>
                </c:pt>
                <c:pt idx="8066">
                  <c:v>64790</c:v>
                </c:pt>
                <c:pt idx="8067">
                  <c:v>64794</c:v>
                </c:pt>
                <c:pt idx="8068">
                  <c:v>64798</c:v>
                </c:pt>
                <c:pt idx="8069">
                  <c:v>64800</c:v>
                </c:pt>
                <c:pt idx="8070">
                  <c:v>64802</c:v>
                </c:pt>
                <c:pt idx="8071">
                  <c:v>64803</c:v>
                </c:pt>
                <c:pt idx="8072">
                  <c:v>64851</c:v>
                </c:pt>
                <c:pt idx="8073">
                  <c:v>64856</c:v>
                </c:pt>
                <c:pt idx="8074">
                  <c:v>64857</c:v>
                </c:pt>
                <c:pt idx="8075">
                  <c:v>64861</c:v>
                </c:pt>
                <c:pt idx="8076">
                  <c:v>64872</c:v>
                </c:pt>
                <c:pt idx="8077">
                  <c:v>64874</c:v>
                </c:pt>
                <c:pt idx="8078">
                  <c:v>64878</c:v>
                </c:pt>
                <c:pt idx="8079">
                  <c:v>64882</c:v>
                </c:pt>
                <c:pt idx="8080">
                  <c:v>64886</c:v>
                </c:pt>
                <c:pt idx="8081">
                  <c:v>64887</c:v>
                </c:pt>
                <c:pt idx="8082">
                  <c:v>64888</c:v>
                </c:pt>
                <c:pt idx="8083">
                  <c:v>64889</c:v>
                </c:pt>
                <c:pt idx="8084">
                  <c:v>64891</c:v>
                </c:pt>
                <c:pt idx="8085">
                  <c:v>64908</c:v>
                </c:pt>
                <c:pt idx="8086">
                  <c:v>64909</c:v>
                </c:pt>
                <c:pt idx="8087">
                  <c:v>64934</c:v>
                </c:pt>
                <c:pt idx="8088">
                  <c:v>64946</c:v>
                </c:pt>
                <c:pt idx="8089">
                  <c:v>64970</c:v>
                </c:pt>
                <c:pt idx="8090">
                  <c:v>64978</c:v>
                </c:pt>
                <c:pt idx="8091">
                  <c:v>64979</c:v>
                </c:pt>
                <c:pt idx="8092">
                  <c:v>64980</c:v>
                </c:pt>
                <c:pt idx="8093">
                  <c:v>64984</c:v>
                </c:pt>
                <c:pt idx="8094">
                  <c:v>64994</c:v>
                </c:pt>
                <c:pt idx="8095">
                  <c:v>64995</c:v>
                </c:pt>
                <c:pt idx="8096">
                  <c:v>64996</c:v>
                </c:pt>
                <c:pt idx="8097">
                  <c:v>65000</c:v>
                </c:pt>
                <c:pt idx="8098">
                  <c:v>65008</c:v>
                </c:pt>
                <c:pt idx="8099">
                  <c:v>65014</c:v>
                </c:pt>
                <c:pt idx="8100">
                  <c:v>65015</c:v>
                </c:pt>
                <c:pt idx="8101">
                  <c:v>65016</c:v>
                </c:pt>
                <c:pt idx="8102">
                  <c:v>65020</c:v>
                </c:pt>
                <c:pt idx="8103">
                  <c:v>65039</c:v>
                </c:pt>
                <c:pt idx="8104">
                  <c:v>65046</c:v>
                </c:pt>
                <c:pt idx="8105">
                  <c:v>65050</c:v>
                </c:pt>
                <c:pt idx="8106">
                  <c:v>65053</c:v>
                </c:pt>
                <c:pt idx="8107">
                  <c:v>65055</c:v>
                </c:pt>
                <c:pt idx="8108">
                  <c:v>65058</c:v>
                </c:pt>
                <c:pt idx="8109">
                  <c:v>65077</c:v>
                </c:pt>
                <c:pt idx="8110">
                  <c:v>65079</c:v>
                </c:pt>
                <c:pt idx="8111">
                  <c:v>65095</c:v>
                </c:pt>
                <c:pt idx="8112">
                  <c:v>65115</c:v>
                </c:pt>
                <c:pt idx="8113">
                  <c:v>65121</c:v>
                </c:pt>
                <c:pt idx="8114">
                  <c:v>65122</c:v>
                </c:pt>
                <c:pt idx="8115">
                  <c:v>65126</c:v>
                </c:pt>
                <c:pt idx="8116">
                  <c:v>65130</c:v>
                </c:pt>
                <c:pt idx="8117">
                  <c:v>65136</c:v>
                </c:pt>
                <c:pt idx="8118">
                  <c:v>65137</c:v>
                </c:pt>
                <c:pt idx="8119">
                  <c:v>65141</c:v>
                </c:pt>
                <c:pt idx="8120">
                  <c:v>65157</c:v>
                </c:pt>
                <c:pt idx="8121">
                  <c:v>65160</c:v>
                </c:pt>
                <c:pt idx="8122">
                  <c:v>65188</c:v>
                </c:pt>
                <c:pt idx="8123">
                  <c:v>65198</c:v>
                </c:pt>
                <c:pt idx="8124">
                  <c:v>65204</c:v>
                </c:pt>
                <c:pt idx="8125">
                  <c:v>65212</c:v>
                </c:pt>
                <c:pt idx="8126">
                  <c:v>65247</c:v>
                </c:pt>
                <c:pt idx="8127">
                  <c:v>65269</c:v>
                </c:pt>
                <c:pt idx="8128">
                  <c:v>65271</c:v>
                </c:pt>
                <c:pt idx="8129">
                  <c:v>65279</c:v>
                </c:pt>
                <c:pt idx="8130">
                  <c:v>65285</c:v>
                </c:pt>
                <c:pt idx="8131">
                  <c:v>65286</c:v>
                </c:pt>
                <c:pt idx="8132">
                  <c:v>65290</c:v>
                </c:pt>
                <c:pt idx="8133">
                  <c:v>65302</c:v>
                </c:pt>
                <c:pt idx="8134">
                  <c:v>65310</c:v>
                </c:pt>
                <c:pt idx="8135">
                  <c:v>65319</c:v>
                </c:pt>
                <c:pt idx="8136">
                  <c:v>65325</c:v>
                </c:pt>
                <c:pt idx="8137">
                  <c:v>65326</c:v>
                </c:pt>
                <c:pt idx="8138">
                  <c:v>65332</c:v>
                </c:pt>
                <c:pt idx="8139">
                  <c:v>65397</c:v>
                </c:pt>
                <c:pt idx="8140">
                  <c:v>65416</c:v>
                </c:pt>
                <c:pt idx="8141">
                  <c:v>65417</c:v>
                </c:pt>
                <c:pt idx="8142">
                  <c:v>65425</c:v>
                </c:pt>
                <c:pt idx="8143">
                  <c:v>65427</c:v>
                </c:pt>
                <c:pt idx="8144">
                  <c:v>65432</c:v>
                </c:pt>
                <c:pt idx="8145">
                  <c:v>65438</c:v>
                </c:pt>
                <c:pt idx="8146">
                  <c:v>65439</c:v>
                </c:pt>
                <c:pt idx="8147">
                  <c:v>65458</c:v>
                </c:pt>
                <c:pt idx="8148">
                  <c:v>65464</c:v>
                </c:pt>
                <c:pt idx="8149">
                  <c:v>65492</c:v>
                </c:pt>
                <c:pt idx="8150">
                  <c:v>65498</c:v>
                </c:pt>
                <c:pt idx="8151">
                  <c:v>65501</c:v>
                </c:pt>
                <c:pt idx="8152">
                  <c:v>65502</c:v>
                </c:pt>
                <c:pt idx="8153">
                  <c:v>65503</c:v>
                </c:pt>
                <c:pt idx="8154">
                  <c:v>65513</c:v>
                </c:pt>
                <c:pt idx="8155">
                  <c:v>65520</c:v>
                </c:pt>
                <c:pt idx="8156">
                  <c:v>65522</c:v>
                </c:pt>
                <c:pt idx="8157">
                  <c:v>65524</c:v>
                </c:pt>
                <c:pt idx="8158">
                  <c:v>65525</c:v>
                </c:pt>
                <c:pt idx="8159">
                  <c:v>65531</c:v>
                </c:pt>
                <c:pt idx="8160">
                  <c:v>65537</c:v>
                </c:pt>
                <c:pt idx="8161">
                  <c:v>65539</c:v>
                </c:pt>
                <c:pt idx="8162">
                  <c:v>65542</c:v>
                </c:pt>
                <c:pt idx="8163">
                  <c:v>65545</c:v>
                </c:pt>
                <c:pt idx="8164">
                  <c:v>65546</c:v>
                </c:pt>
                <c:pt idx="8165">
                  <c:v>65554</c:v>
                </c:pt>
                <c:pt idx="8166">
                  <c:v>65561</c:v>
                </c:pt>
                <c:pt idx="8167">
                  <c:v>65590</c:v>
                </c:pt>
                <c:pt idx="8168">
                  <c:v>65591</c:v>
                </c:pt>
                <c:pt idx="8169">
                  <c:v>65593</c:v>
                </c:pt>
                <c:pt idx="8170">
                  <c:v>65595</c:v>
                </c:pt>
                <c:pt idx="8171">
                  <c:v>65614</c:v>
                </c:pt>
                <c:pt idx="8172">
                  <c:v>65629</c:v>
                </c:pt>
                <c:pt idx="8173">
                  <c:v>65654</c:v>
                </c:pt>
                <c:pt idx="8174">
                  <c:v>65667</c:v>
                </c:pt>
                <c:pt idx="8175">
                  <c:v>65670</c:v>
                </c:pt>
                <c:pt idx="8176">
                  <c:v>65671</c:v>
                </c:pt>
                <c:pt idx="8177">
                  <c:v>65672</c:v>
                </c:pt>
                <c:pt idx="8178">
                  <c:v>65673</c:v>
                </c:pt>
                <c:pt idx="8179">
                  <c:v>65674</c:v>
                </c:pt>
                <c:pt idx="8180">
                  <c:v>65702</c:v>
                </c:pt>
                <c:pt idx="8181">
                  <c:v>65703</c:v>
                </c:pt>
                <c:pt idx="8182">
                  <c:v>65710</c:v>
                </c:pt>
                <c:pt idx="8183">
                  <c:v>65726</c:v>
                </c:pt>
                <c:pt idx="8184">
                  <c:v>65730</c:v>
                </c:pt>
                <c:pt idx="8185">
                  <c:v>65736</c:v>
                </c:pt>
                <c:pt idx="8186">
                  <c:v>65739</c:v>
                </c:pt>
                <c:pt idx="8187">
                  <c:v>65742</c:v>
                </c:pt>
                <c:pt idx="8188">
                  <c:v>65744</c:v>
                </c:pt>
                <c:pt idx="8189">
                  <c:v>65746</c:v>
                </c:pt>
                <c:pt idx="8190">
                  <c:v>65753</c:v>
                </c:pt>
                <c:pt idx="8191">
                  <c:v>65770</c:v>
                </c:pt>
                <c:pt idx="8192">
                  <c:v>65771</c:v>
                </c:pt>
                <c:pt idx="8193">
                  <c:v>65773</c:v>
                </c:pt>
                <c:pt idx="8194">
                  <c:v>65777</c:v>
                </c:pt>
                <c:pt idx="8195">
                  <c:v>65796</c:v>
                </c:pt>
                <c:pt idx="8196">
                  <c:v>65802</c:v>
                </c:pt>
                <c:pt idx="8197">
                  <c:v>65809</c:v>
                </c:pt>
                <c:pt idx="8198">
                  <c:v>65818</c:v>
                </c:pt>
                <c:pt idx="8199">
                  <c:v>65822</c:v>
                </c:pt>
                <c:pt idx="8200">
                  <c:v>65829</c:v>
                </c:pt>
                <c:pt idx="8201">
                  <c:v>65839</c:v>
                </c:pt>
                <c:pt idx="8202">
                  <c:v>65845</c:v>
                </c:pt>
                <c:pt idx="8203">
                  <c:v>65848</c:v>
                </c:pt>
                <c:pt idx="8204">
                  <c:v>65853</c:v>
                </c:pt>
                <c:pt idx="8205">
                  <c:v>65855</c:v>
                </c:pt>
                <c:pt idx="8206">
                  <c:v>65859</c:v>
                </c:pt>
                <c:pt idx="8207">
                  <c:v>65860</c:v>
                </c:pt>
                <c:pt idx="8208">
                  <c:v>65861</c:v>
                </c:pt>
                <c:pt idx="8209">
                  <c:v>65874</c:v>
                </c:pt>
                <c:pt idx="8210">
                  <c:v>65888</c:v>
                </c:pt>
                <c:pt idx="8211">
                  <c:v>65896</c:v>
                </c:pt>
                <c:pt idx="8212">
                  <c:v>65928</c:v>
                </c:pt>
                <c:pt idx="8213">
                  <c:v>65929</c:v>
                </c:pt>
                <c:pt idx="8214">
                  <c:v>65950</c:v>
                </c:pt>
                <c:pt idx="8215">
                  <c:v>65963</c:v>
                </c:pt>
                <c:pt idx="8216">
                  <c:v>65964</c:v>
                </c:pt>
                <c:pt idx="8217">
                  <c:v>65984</c:v>
                </c:pt>
                <c:pt idx="8218">
                  <c:v>65986</c:v>
                </c:pt>
                <c:pt idx="8219">
                  <c:v>65997</c:v>
                </c:pt>
                <c:pt idx="8220">
                  <c:v>66003</c:v>
                </c:pt>
                <c:pt idx="8221">
                  <c:v>66007</c:v>
                </c:pt>
                <c:pt idx="8222">
                  <c:v>66009</c:v>
                </c:pt>
                <c:pt idx="8223">
                  <c:v>66014</c:v>
                </c:pt>
                <c:pt idx="8224">
                  <c:v>66016</c:v>
                </c:pt>
                <c:pt idx="8225">
                  <c:v>66022</c:v>
                </c:pt>
                <c:pt idx="8226">
                  <c:v>66025</c:v>
                </c:pt>
                <c:pt idx="8227">
                  <c:v>66030</c:v>
                </c:pt>
                <c:pt idx="8228">
                  <c:v>66031</c:v>
                </c:pt>
                <c:pt idx="8229">
                  <c:v>66033</c:v>
                </c:pt>
                <c:pt idx="8230">
                  <c:v>66041</c:v>
                </c:pt>
                <c:pt idx="8231">
                  <c:v>66049</c:v>
                </c:pt>
                <c:pt idx="8232">
                  <c:v>66067</c:v>
                </c:pt>
                <c:pt idx="8233">
                  <c:v>66074</c:v>
                </c:pt>
                <c:pt idx="8234">
                  <c:v>66079</c:v>
                </c:pt>
                <c:pt idx="8235">
                  <c:v>66084</c:v>
                </c:pt>
                <c:pt idx="8236">
                  <c:v>66085</c:v>
                </c:pt>
                <c:pt idx="8237">
                  <c:v>66096</c:v>
                </c:pt>
                <c:pt idx="8238">
                  <c:v>66106</c:v>
                </c:pt>
                <c:pt idx="8239">
                  <c:v>66119</c:v>
                </c:pt>
                <c:pt idx="8240">
                  <c:v>66120</c:v>
                </c:pt>
                <c:pt idx="8241">
                  <c:v>66122</c:v>
                </c:pt>
                <c:pt idx="8242">
                  <c:v>66123</c:v>
                </c:pt>
                <c:pt idx="8243">
                  <c:v>66128</c:v>
                </c:pt>
                <c:pt idx="8244">
                  <c:v>66129</c:v>
                </c:pt>
                <c:pt idx="8245">
                  <c:v>66135</c:v>
                </c:pt>
                <c:pt idx="8246">
                  <c:v>66139</c:v>
                </c:pt>
                <c:pt idx="8247">
                  <c:v>66143</c:v>
                </c:pt>
                <c:pt idx="8248">
                  <c:v>66149</c:v>
                </c:pt>
                <c:pt idx="8249">
                  <c:v>66151</c:v>
                </c:pt>
                <c:pt idx="8250">
                  <c:v>66158</c:v>
                </c:pt>
                <c:pt idx="8251">
                  <c:v>66165</c:v>
                </c:pt>
                <c:pt idx="8252">
                  <c:v>66172</c:v>
                </c:pt>
                <c:pt idx="8253">
                  <c:v>66185</c:v>
                </c:pt>
                <c:pt idx="8254">
                  <c:v>66205</c:v>
                </c:pt>
                <c:pt idx="8255">
                  <c:v>66206</c:v>
                </c:pt>
                <c:pt idx="8256">
                  <c:v>66208</c:v>
                </c:pt>
                <c:pt idx="8257">
                  <c:v>66209</c:v>
                </c:pt>
                <c:pt idx="8258">
                  <c:v>66210</c:v>
                </c:pt>
                <c:pt idx="8259">
                  <c:v>66218</c:v>
                </c:pt>
                <c:pt idx="8260">
                  <c:v>66223</c:v>
                </c:pt>
                <c:pt idx="8261">
                  <c:v>66224</c:v>
                </c:pt>
                <c:pt idx="8262">
                  <c:v>66239</c:v>
                </c:pt>
                <c:pt idx="8263">
                  <c:v>66241</c:v>
                </c:pt>
                <c:pt idx="8264">
                  <c:v>66242</c:v>
                </c:pt>
                <c:pt idx="8265">
                  <c:v>66246</c:v>
                </c:pt>
                <c:pt idx="8266">
                  <c:v>66263</c:v>
                </c:pt>
                <c:pt idx="8267">
                  <c:v>66277</c:v>
                </c:pt>
                <c:pt idx="8268">
                  <c:v>66278</c:v>
                </c:pt>
                <c:pt idx="8269">
                  <c:v>66285</c:v>
                </c:pt>
                <c:pt idx="8270">
                  <c:v>66287</c:v>
                </c:pt>
                <c:pt idx="8271">
                  <c:v>66294</c:v>
                </c:pt>
                <c:pt idx="8272">
                  <c:v>66295</c:v>
                </c:pt>
                <c:pt idx="8273">
                  <c:v>66301</c:v>
                </c:pt>
                <c:pt idx="8274">
                  <c:v>66334</c:v>
                </c:pt>
                <c:pt idx="8275">
                  <c:v>66352</c:v>
                </c:pt>
                <c:pt idx="8276">
                  <c:v>66355</c:v>
                </c:pt>
                <c:pt idx="8277">
                  <c:v>66369</c:v>
                </c:pt>
                <c:pt idx="8278">
                  <c:v>66372</c:v>
                </c:pt>
                <c:pt idx="8279">
                  <c:v>66384</c:v>
                </c:pt>
                <c:pt idx="8280">
                  <c:v>66396</c:v>
                </c:pt>
                <c:pt idx="8281">
                  <c:v>66414</c:v>
                </c:pt>
                <c:pt idx="8282">
                  <c:v>66419</c:v>
                </c:pt>
                <c:pt idx="8283">
                  <c:v>66420</c:v>
                </c:pt>
                <c:pt idx="8284">
                  <c:v>66423</c:v>
                </c:pt>
                <c:pt idx="8285">
                  <c:v>66424</c:v>
                </c:pt>
                <c:pt idx="8286">
                  <c:v>66436</c:v>
                </c:pt>
                <c:pt idx="8287">
                  <c:v>66447</c:v>
                </c:pt>
                <c:pt idx="8288">
                  <c:v>66456</c:v>
                </c:pt>
                <c:pt idx="8289">
                  <c:v>66457</c:v>
                </c:pt>
                <c:pt idx="8290">
                  <c:v>66458</c:v>
                </c:pt>
                <c:pt idx="8291">
                  <c:v>66472</c:v>
                </c:pt>
                <c:pt idx="8292">
                  <c:v>66476</c:v>
                </c:pt>
                <c:pt idx="8293">
                  <c:v>66478</c:v>
                </c:pt>
                <c:pt idx="8294">
                  <c:v>66484</c:v>
                </c:pt>
                <c:pt idx="8295">
                  <c:v>66485</c:v>
                </c:pt>
                <c:pt idx="8296">
                  <c:v>66504</c:v>
                </c:pt>
                <c:pt idx="8297">
                  <c:v>66510</c:v>
                </c:pt>
                <c:pt idx="8298">
                  <c:v>66514</c:v>
                </c:pt>
                <c:pt idx="8299">
                  <c:v>66516</c:v>
                </c:pt>
                <c:pt idx="8300">
                  <c:v>66522</c:v>
                </c:pt>
                <c:pt idx="8301">
                  <c:v>66532</c:v>
                </c:pt>
                <c:pt idx="8302">
                  <c:v>66549</c:v>
                </c:pt>
                <c:pt idx="8303">
                  <c:v>66551</c:v>
                </c:pt>
                <c:pt idx="8304">
                  <c:v>66565</c:v>
                </c:pt>
                <c:pt idx="8305">
                  <c:v>66588</c:v>
                </c:pt>
                <c:pt idx="8306">
                  <c:v>66602</c:v>
                </c:pt>
                <c:pt idx="8307">
                  <c:v>66613</c:v>
                </c:pt>
                <c:pt idx="8308">
                  <c:v>66618</c:v>
                </c:pt>
                <c:pt idx="8309">
                  <c:v>66621</c:v>
                </c:pt>
                <c:pt idx="8310">
                  <c:v>66624</c:v>
                </c:pt>
                <c:pt idx="8311">
                  <c:v>66629</c:v>
                </c:pt>
                <c:pt idx="8312">
                  <c:v>66638</c:v>
                </c:pt>
                <c:pt idx="8313">
                  <c:v>66639</c:v>
                </c:pt>
                <c:pt idx="8314">
                  <c:v>66641</c:v>
                </c:pt>
                <c:pt idx="8315">
                  <c:v>66646</c:v>
                </c:pt>
                <c:pt idx="8316">
                  <c:v>66652</c:v>
                </c:pt>
                <c:pt idx="8317">
                  <c:v>66653</c:v>
                </c:pt>
                <c:pt idx="8318">
                  <c:v>66654</c:v>
                </c:pt>
                <c:pt idx="8319">
                  <c:v>66656</c:v>
                </c:pt>
                <c:pt idx="8320">
                  <c:v>66662</c:v>
                </c:pt>
                <c:pt idx="8321">
                  <c:v>66668</c:v>
                </c:pt>
                <c:pt idx="8322">
                  <c:v>66675</c:v>
                </c:pt>
                <c:pt idx="8323">
                  <c:v>66703</c:v>
                </c:pt>
                <c:pt idx="8324">
                  <c:v>66704</c:v>
                </c:pt>
                <c:pt idx="8325">
                  <c:v>66705</c:v>
                </c:pt>
                <c:pt idx="8326">
                  <c:v>66706</c:v>
                </c:pt>
                <c:pt idx="8327">
                  <c:v>66713</c:v>
                </c:pt>
                <c:pt idx="8328">
                  <c:v>66717</c:v>
                </c:pt>
                <c:pt idx="8329">
                  <c:v>66725</c:v>
                </c:pt>
                <c:pt idx="8330">
                  <c:v>66728</c:v>
                </c:pt>
                <c:pt idx="8331">
                  <c:v>66731</c:v>
                </c:pt>
                <c:pt idx="8332">
                  <c:v>66735</c:v>
                </c:pt>
                <c:pt idx="8333">
                  <c:v>66760</c:v>
                </c:pt>
                <c:pt idx="8334">
                  <c:v>66768</c:v>
                </c:pt>
                <c:pt idx="8335">
                  <c:v>66780</c:v>
                </c:pt>
                <c:pt idx="8336">
                  <c:v>66798</c:v>
                </c:pt>
                <c:pt idx="8337">
                  <c:v>66805</c:v>
                </c:pt>
                <c:pt idx="8338">
                  <c:v>66807</c:v>
                </c:pt>
                <c:pt idx="8339">
                  <c:v>66812</c:v>
                </c:pt>
                <c:pt idx="8340">
                  <c:v>66832</c:v>
                </c:pt>
                <c:pt idx="8341">
                  <c:v>66840</c:v>
                </c:pt>
                <c:pt idx="8342">
                  <c:v>66856</c:v>
                </c:pt>
                <c:pt idx="8343">
                  <c:v>66857</c:v>
                </c:pt>
                <c:pt idx="8344">
                  <c:v>66864</c:v>
                </c:pt>
                <c:pt idx="8345">
                  <c:v>66868</c:v>
                </c:pt>
                <c:pt idx="8346">
                  <c:v>66873</c:v>
                </c:pt>
                <c:pt idx="8347">
                  <c:v>66880</c:v>
                </c:pt>
                <c:pt idx="8348">
                  <c:v>66884</c:v>
                </c:pt>
                <c:pt idx="8349">
                  <c:v>66893</c:v>
                </c:pt>
                <c:pt idx="8350">
                  <c:v>66894</c:v>
                </c:pt>
                <c:pt idx="8351">
                  <c:v>66911</c:v>
                </c:pt>
                <c:pt idx="8352">
                  <c:v>66932</c:v>
                </c:pt>
                <c:pt idx="8353">
                  <c:v>66939</c:v>
                </c:pt>
                <c:pt idx="8354">
                  <c:v>66970</c:v>
                </c:pt>
                <c:pt idx="8355">
                  <c:v>66971</c:v>
                </c:pt>
                <c:pt idx="8356">
                  <c:v>66978</c:v>
                </c:pt>
                <c:pt idx="8357">
                  <c:v>66987</c:v>
                </c:pt>
                <c:pt idx="8358">
                  <c:v>67020</c:v>
                </c:pt>
                <c:pt idx="8359">
                  <c:v>67026</c:v>
                </c:pt>
                <c:pt idx="8360">
                  <c:v>67027</c:v>
                </c:pt>
                <c:pt idx="8361">
                  <c:v>67028</c:v>
                </c:pt>
                <c:pt idx="8362">
                  <c:v>67030</c:v>
                </c:pt>
                <c:pt idx="8363">
                  <c:v>67034</c:v>
                </c:pt>
                <c:pt idx="8364">
                  <c:v>67039</c:v>
                </c:pt>
                <c:pt idx="8365">
                  <c:v>67041</c:v>
                </c:pt>
                <c:pt idx="8366">
                  <c:v>67044</c:v>
                </c:pt>
                <c:pt idx="8367">
                  <c:v>67054</c:v>
                </c:pt>
                <c:pt idx="8368">
                  <c:v>67060</c:v>
                </c:pt>
                <c:pt idx="8369">
                  <c:v>67065</c:v>
                </c:pt>
                <c:pt idx="8370">
                  <c:v>67070</c:v>
                </c:pt>
                <c:pt idx="8371">
                  <c:v>67074</c:v>
                </c:pt>
                <c:pt idx="8372">
                  <c:v>67077</c:v>
                </c:pt>
                <c:pt idx="8373">
                  <c:v>67081</c:v>
                </c:pt>
                <c:pt idx="8374">
                  <c:v>67085</c:v>
                </c:pt>
                <c:pt idx="8375">
                  <c:v>67086</c:v>
                </c:pt>
                <c:pt idx="8376">
                  <c:v>67087</c:v>
                </c:pt>
                <c:pt idx="8377">
                  <c:v>67103</c:v>
                </c:pt>
                <c:pt idx="8378">
                  <c:v>67104</c:v>
                </c:pt>
                <c:pt idx="8379">
                  <c:v>67111</c:v>
                </c:pt>
                <c:pt idx="8380">
                  <c:v>67120</c:v>
                </c:pt>
                <c:pt idx="8381">
                  <c:v>67122</c:v>
                </c:pt>
                <c:pt idx="8382">
                  <c:v>67127</c:v>
                </c:pt>
                <c:pt idx="8383">
                  <c:v>67137</c:v>
                </c:pt>
                <c:pt idx="8384">
                  <c:v>67138</c:v>
                </c:pt>
                <c:pt idx="8385">
                  <c:v>67139</c:v>
                </c:pt>
                <c:pt idx="8386">
                  <c:v>67141</c:v>
                </c:pt>
                <c:pt idx="8387">
                  <c:v>67168</c:v>
                </c:pt>
                <c:pt idx="8388">
                  <c:v>67186</c:v>
                </c:pt>
                <c:pt idx="8389">
                  <c:v>67191</c:v>
                </c:pt>
                <c:pt idx="8390">
                  <c:v>67194</c:v>
                </c:pt>
                <c:pt idx="8391">
                  <c:v>67199</c:v>
                </c:pt>
                <c:pt idx="8392">
                  <c:v>67217</c:v>
                </c:pt>
                <c:pt idx="8393">
                  <c:v>67220</c:v>
                </c:pt>
                <c:pt idx="8394">
                  <c:v>67221</c:v>
                </c:pt>
                <c:pt idx="8395">
                  <c:v>67229</c:v>
                </c:pt>
                <c:pt idx="8396">
                  <c:v>67238</c:v>
                </c:pt>
                <c:pt idx="8397">
                  <c:v>67254</c:v>
                </c:pt>
                <c:pt idx="8398">
                  <c:v>67273</c:v>
                </c:pt>
                <c:pt idx="8399">
                  <c:v>67283</c:v>
                </c:pt>
                <c:pt idx="8400">
                  <c:v>67289</c:v>
                </c:pt>
                <c:pt idx="8401">
                  <c:v>67294</c:v>
                </c:pt>
                <c:pt idx="8402">
                  <c:v>67298</c:v>
                </c:pt>
                <c:pt idx="8403">
                  <c:v>67304</c:v>
                </c:pt>
                <c:pt idx="8404">
                  <c:v>67329</c:v>
                </c:pt>
                <c:pt idx="8405">
                  <c:v>67336</c:v>
                </c:pt>
                <c:pt idx="8406">
                  <c:v>67341</c:v>
                </c:pt>
                <c:pt idx="8407">
                  <c:v>67347</c:v>
                </c:pt>
                <c:pt idx="8408">
                  <c:v>67359</c:v>
                </c:pt>
                <c:pt idx="8409">
                  <c:v>67367</c:v>
                </c:pt>
                <c:pt idx="8410">
                  <c:v>67372</c:v>
                </c:pt>
                <c:pt idx="8411">
                  <c:v>67377</c:v>
                </c:pt>
                <c:pt idx="8412">
                  <c:v>67386</c:v>
                </c:pt>
                <c:pt idx="8413">
                  <c:v>67388</c:v>
                </c:pt>
                <c:pt idx="8414">
                  <c:v>67406</c:v>
                </c:pt>
                <c:pt idx="8415">
                  <c:v>67410</c:v>
                </c:pt>
                <c:pt idx="8416">
                  <c:v>67411</c:v>
                </c:pt>
                <c:pt idx="8417">
                  <c:v>67417</c:v>
                </c:pt>
                <c:pt idx="8418">
                  <c:v>67419</c:v>
                </c:pt>
                <c:pt idx="8419">
                  <c:v>67424</c:v>
                </c:pt>
                <c:pt idx="8420">
                  <c:v>67432</c:v>
                </c:pt>
                <c:pt idx="8421">
                  <c:v>67448</c:v>
                </c:pt>
                <c:pt idx="8422">
                  <c:v>67452</c:v>
                </c:pt>
                <c:pt idx="8423">
                  <c:v>67454</c:v>
                </c:pt>
                <c:pt idx="8424">
                  <c:v>67463</c:v>
                </c:pt>
                <c:pt idx="8425">
                  <c:v>67467</c:v>
                </c:pt>
                <c:pt idx="8426">
                  <c:v>67470</c:v>
                </c:pt>
                <c:pt idx="8427">
                  <c:v>67474</c:v>
                </c:pt>
                <c:pt idx="8428">
                  <c:v>67475</c:v>
                </c:pt>
                <c:pt idx="8429">
                  <c:v>67486</c:v>
                </c:pt>
                <c:pt idx="8430">
                  <c:v>67501</c:v>
                </c:pt>
                <c:pt idx="8431">
                  <c:v>67512</c:v>
                </c:pt>
                <c:pt idx="8432">
                  <c:v>67514</c:v>
                </c:pt>
                <c:pt idx="8433">
                  <c:v>67515</c:v>
                </c:pt>
                <c:pt idx="8434">
                  <c:v>67519</c:v>
                </c:pt>
                <c:pt idx="8435">
                  <c:v>67524</c:v>
                </c:pt>
                <c:pt idx="8436">
                  <c:v>67559</c:v>
                </c:pt>
                <c:pt idx="8437">
                  <c:v>67565</c:v>
                </c:pt>
                <c:pt idx="8438">
                  <c:v>67578</c:v>
                </c:pt>
                <c:pt idx="8439">
                  <c:v>67582</c:v>
                </c:pt>
                <c:pt idx="8440">
                  <c:v>67583</c:v>
                </c:pt>
                <c:pt idx="8441">
                  <c:v>67585</c:v>
                </c:pt>
                <c:pt idx="8442">
                  <c:v>67587</c:v>
                </c:pt>
                <c:pt idx="8443">
                  <c:v>67589</c:v>
                </c:pt>
                <c:pt idx="8444">
                  <c:v>67594</c:v>
                </c:pt>
                <c:pt idx="8445">
                  <c:v>67596</c:v>
                </c:pt>
                <c:pt idx="8446">
                  <c:v>67607</c:v>
                </c:pt>
                <c:pt idx="8447">
                  <c:v>67613</c:v>
                </c:pt>
                <c:pt idx="8448">
                  <c:v>67617</c:v>
                </c:pt>
                <c:pt idx="8449">
                  <c:v>67632</c:v>
                </c:pt>
                <c:pt idx="8450">
                  <c:v>67638</c:v>
                </c:pt>
                <c:pt idx="8451">
                  <c:v>67640</c:v>
                </c:pt>
                <c:pt idx="8452">
                  <c:v>67642</c:v>
                </c:pt>
                <c:pt idx="8453">
                  <c:v>67643</c:v>
                </c:pt>
                <c:pt idx="8454">
                  <c:v>67657</c:v>
                </c:pt>
                <c:pt idx="8455">
                  <c:v>67664</c:v>
                </c:pt>
                <c:pt idx="8456">
                  <c:v>67675</c:v>
                </c:pt>
                <c:pt idx="8457">
                  <c:v>67676</c:v>
                </c:pt>
                <c:pt idx="8458">
                  <c:v>67679</c:v>
                </c:pt>
                <c:pt idx="8459">
                  <c:v>67690</c:v>
                </c:pt>
                <c:pt idx="8460">
                  <c:v>67691</c:v>
                </c:pt>
                <c:pt idx="8461">
                  <c:v>67692</c:v>
                </c:pt>
                <c:pt idx="8462">
                  <c:v>67706</c:v>
                </c:pt>
                <c:pt idx="8463">
                  <c:v>67708</c:v>
                </c:pt>
                <c:pt idx="8464">
                  <c:v>67712</c:v>
                </c:pt>
                <c:pt idx="8465">
                  <c:v>67714</c:v>
                </c:pt>
                <c:pt idx="8466">
                  <c:v>67717</c:v>
                </c:pt>
                <c:pt idx="8467">
                  <c:v>67741</c:v>
                </c:pt>
                <c:pt idx="8468">
                  <c:v>67766</c:v>
                </c:pt>
                <c:pt idx="8469">
                  <c:v>67823</c:v>
                </c:pt>
                <c:pt idx="8470">
                  <c:v>67840</c:v>
                </c:pt>
                <c:pt idx="8471">
                  <c:v>67847</c:v>
                </c:pt>
                <c:pt idx="8472">
                  <c:v>67848</c:v>
                </c:pt>
                <c:pt idx="8473">
                  <c:v>67851</c:v>
                </c:pt>
                <c:pt idx="8474">
                  <c:v>67858</c:v>
                </c:pt>
                <c:pt idx="8475">
                  <c:v>67863</c:v>
                </c:pt>
                <c:pt idx="8476">
                  <c:v>67868</c:v>
                </c:pt>
                <c:pt idx="8477">
                  <c:v>67883</c:v>
                </c:pt>
                <c:pt idx="8478">
                  <c:v>67891</c:v>
                </c:pt>
                <c:pt idx="8479">
                  <c:v>67894</c:v>
                </c:pt>
                <c:pt idx="8480">
                  <c:v>67898</c:v>
                </c:pt>
                <c:pt idx="8481">
                  <c:v>67904</c:v>
                </c:pt>
                <c:pt idx="8482">
                  <c:v>67926</c:v>
                </c:pt>
                <c:pt idx="8483">
                  <c:v>67929</c:v>
                </c:pt>
                <c:pt idx="8484">
                  <c:v>67937</c:v>
                </c:pt>
                <c:pt idx="8485">
                  <c:v>67946</c:v>
                </c:pt>
                <c:pt idx="8486">
                  <c:v>67950</c:v>
                </c:pt>
                <c:pt idx="8487">
                  <c:v>67951</c:v>
                </c:pt>
                <c:pt idx="8488">
                  <c:v>67952</c:v>
                </c:pt>
                <c:pt idx="8489">
                  <c:v>67953</c:v>
                </c:pt>
                <c:pt idx="8490">
                  <c:v>67955</c:v>
                </c:pt>
                <c:pt idx="8491">
                  <c:v>67982</c:v>
                </c:pt>
                <c:pt idx="8492">
                  <c:v>67992</c:v>
                </c:pt>
                <c:pt idx="8493">
                  <c:v>67993</c:v>
                </c:pt>
                <c:pt idx="8494">
                  <c:v>67994</c:v>
                </c:pt>
                <c:pt idx="8495">
                  <c:v>67995</c:v>
                </c:pt>
                <c:pt idx="8496">
                  <c:v>68001</c:v>
                </c:pt>
                <c:pt idx="8497">
                  <c:v>68005</c:v>
                </c:pt>
                <c:pt idx="8498">
                  <c:v>68010</c:v>
                </c:pt>
                <c:pt idx="8499">
                  <c:v>68020</c:v>
                </c:pt>
                <c:pt idx="8500">
                  <c:v>68025</c:v>
                </c:pt>
                <c:pt idx="8501">
                  <c:v>68030</c:v>
                </c:pt>
                <c:pt idx="8502">
                  <c:v>68032</c:v>
                </c:pt>
                <c:pt idx="8503">
                  <c:v>68043</c:v>
                </c:pt>
                <c:pt idx="8504">
                  <c:v>68050</c:v>
                </c:pt>
                <c:pt idx="8505">
                  <c:v>68059</c:v>
                </c:pt>
                <c:pt idx="8506">
                  <c:v>68082</c:v>
                </c:pt>
                <c:pt idx="8507">
                  <c:v>68109</c:v>
                </c:pt>
                <c:pt idx="8508">
                  <c:v>68125</c:v>
                </c:pt>
                <c:pt idx="8509">
                  <c:v>68141</c:v>
                </c:pt>
                <c:pt idx="8510">
                  <c:v>68158</c:v>
                </c:pt>
                <c:pt idx="8511">
                  <c:v>68173</c:v>
                </c:pt>
                <c:pt idx="8512">
                  <c:v>68191</c:v>
                </c:pt>
                <c:pt idx="8513">
                  <c:v>68201</c:v>
                </c:pt>
                <c:pt idx="8514">
                  <c:v>68215</c:v>
                </c:pt>
                <c:pt idx="8515">
                  <c:v>68217</c:v>
                </c:pt>
                <c:pt idx="8516">
                  <c:v>68240</c:v>
                </c:pt>
                <c:pt idx="8517">
                  <c:v>68247</c:v>
                </c:pt>
                <c:pt idx="8518">
                  <c:v>68257</c:v>
                </c:pt>
                <c:pt idx="8519">
                  <c:v>68259</c:v>
                </c:pt>
                <c:pt idx="8520">
                  <c:v>68261</c:v>
                </c:pt>
                <c:pt idx="8521">
                  <c:v>68273</c:v>
                </c:pt>
                <c:pt idx="8522">
                  <c:v>68282</c:v>
                </c:pt>
                <c:pt idx="8523">
                  <c:v>68283</c:v>
                </c:pt>
                <c:pt idx="8524">
                  <c:v>68293</c:v>
                </c:pt>
                <c:pt idx="8525">
                  <c:v>68296</c:v>
                </c:pt>
                <c:pt idx="8526">
                  <c:v>68300</c:v>
                </c:pt>
                <c:pt idx="8527">
                  <c:v>68308</c:v>
                </c:pt>
                <c:pt idx="8528">
                  <c:v>68321</c:v>
                </c:pt>
                <c:pt idx="8529">
                  <c:v>68322</c:v>
                </c:pt>
                <c:pt idx="8530">
                  <c:v>68326</c:v>
                </c:pt>
                <c:pt idx="8531">
                  <c:v>68335</c:v>
                </c:pt>
                <c:pt idx="8532">
                  <c:v>68340</c:v>
                </c:pt>
                <c:pt idx="8533">
                  <c:v>68341</c:v>
                </c:pt>
                <c:pt idx="8534">
                  <c:v>68358</c:v>
                </c:pt>
                <c:pt idx="8535">
                  <c:v>68365</c:v>
                </c:pt>
                <c:pt idx="8536">
                  <c:v>68373</c:v>
                </c:pt>
                <c:pt idx="8537">
                  <c:v>68384</c:v>
                </c:pt>
                <c:pt idx="8538">
                  <c:v>68390</c:v>
                </c:pt>
                <c:pt idx="8539">
                  <c:v>68395</c:v>
                </c:pt>
                <c:pt idx="8540">
                  <c:v>68405</c:v>
                </c:pt>
                <c:pt idx="8541">
                  <c:v>68410</c:v>
                </c:pt>
                <c:pt idx="8542">
                  <c:v>68419</c:v>
                </c:pt>
                <c:pt idx="8543">
                  <c:v>68425</c:v>
                </c:pt>
                <c:pt idx="8544">
                  <c:v>68431</c:v>
                </c:pt>
                <c:pt idx="8545">
                  <c:v>68437</c:v>
                </c:pt>
                <c:pt idx="8546">
                  <c:v>68439</c:v>
                </c:pt>
                <c:pt idx="8547">
                  <c:v>68441</c:v>
                </c:pt>
                <c:pt idx="8548">
                  <c:v>68444</c:v>
                </c:pt>
                <c:pt idx="8549">
                  <c:v>68445</c:v>
                </c:pt>
                <c:pt idx="8550">
                  <c:v>68452</c:v>
                </c:pt>
                <c:pt idx="8551">
                  <c:v>68459</c:v>
                </c:pt>
                <c:pt idx="8552">
                  <c:v>68467</c:v>
                </c:pt>
                <c:pt idx="8553">
                  <c:v>68477</c:v>
                </c:pt>
                <c:pt idx="8554">
                  <c:v>68479</c:v>
                </c:pt>
                <c:pt idx="8555">
                  <c:v>68496</c:v>
                </c:pt>
                <c:pt idx="8556">
                  <c:v>68508</c:v>
                </c:pt>
                <c:pt idx="8557">
                  <c:v>68515</c:v>
                </c:pt>
                <c:pt idx="8558">
                  <c:v>68519</c:v>
                </c:pt>
                <c:pt idx="8559">
                  <c:v>68529</c:v>
                </c:pt>
                <c:pt idx="8560">
                  <c:v>68541</c:v>
                </c:pt>
                <c:pt idx="8561">
                  <c:v>68562</c:v>
                </c:pt>
                <c:pt idx="8562">
                  <c:v>68567</c:v>
                </c:pt>
                <c:pt idx="8563">
                  <c:v>68571</c:v>
                </c:pt>
                <c:pt idx="8564">
                  <c:v>68573</c:v>
                </c:pt>
                <c:pt idx="8565">
                  <c:v>68581</c:v>
                </c:pt>
                <c:pt idx="8566">
                  <c:v>68582</c:v>
                </c:pt>
                <c:pt idx="8567">
                  <c:v>68587</c:v>
                </c:pt>
                <c:pt idx="8568">
                  <c:v>68610</c:v>
                </c:pt>
                <c:pt idx="8569">
                  <c:v>68615</c:v>
                </c:pt>
                <c:pt idx="8570">
                  <c:v>68616</c:v>
                </c:pt>
                <c:pt idx="8571">
                  <c:v>68645</c:v>
                </c:pt>
                <c:pt idx="8572">
                  <c:v>68670</c:v>
                </c:pt>
                <c:pt idx="8573">
                  <c:v>68682</c:v>
                </c:pt>
                <c:pt idx="8574">
                  <c:v>68689</c:v>
                </c:pt>
                <c:pt idx="8575">
                  <c:v>68692</c:v>
                </c:pt>
                <c:pt idx="8576">
                  <c:v>68710</c:v>
                </c:pt>
                <c:pt idx="8577">
                  <c:v>68711</c:v>
                </c:pt>
                <c:pt idx="8578">
                  <c:v>68781</c:v>
                </c:pt>
                <c:pt idx="8579">
                  <c:v>68791</c:v>
                </c:pt>
                <c:pt idx="8580">
                  <c:v>68792</c:v>
                </c:pt>
                <c:pt idx="8581">
                  <c:v>68795</c:v>
                </c:pt>
                <c:pt idx="8582">
                  <c:v>68801</c:v>
                </c:pt>
                <c:pt idx="8583">
                  <c:v>68803</c:v>
                </c:pt>
                <c:pt idx="8584">
                  <c:v>68806</c:v>
                </c:pt>
                <c:pt idx="8585">
                  <c:v>68821</c:v>
                </c:pt>
                <c:pt idx="8586">
                  <c:v>68822</c:v>
                </c:pt>
                <c:pt idx="8587">
                  <c:v>68836</c:v>
                </c:pt>
                <c:pt idx="8588">
                  <c:v>68848</c:v>
                </c:pt>
                <c:pt idx="8589">
                  <c:v>68853</c:v>
                </c:pt>
                <c:pt idx="8590">
                  <c:v>68857</c:v>
                </c:pt>
                <c:pt idx="8591">
                  <c:v>68863</c:v>
                </c:pt>
                <c:pt idx="8592">
                  <c:v>68895</c:v>
                </c:pt>
                <c:pt idx="8593">
                  <c:v>68908</c:v>
                </c:pt>
                <c:pt idx="8594">
                  <c:v>68917</c:v>
                </c:pt>
                <c:pt idx="8595">
                  <c:v>68927</c:v>
                </c:pt>
                <c:pt idx="8596">
                  <c:v>68928</c:v>
                </c:pt>
                <c:pt idx="8597">
                  <c:v>68932</c:v>
                </c:pt>
                <c:pt idx="8598">
                  <c:v>68954</c:v>
                </c:pt>
                <c:pt idx="8599">
                  <c:v>68974</c:v>
                </c:pt>
                <c:pt idx="8600">
                  <c:v>68983</c:v>
                </c:pt>
                <c:pt idx="8601">
                  <c:v>68991</c:v>
                </c:pt>
                <c:pt idx="8602">
                  <c:v>68996</c:v>
                </c:pt>
                <c:pt idx="8603">
                  <c:v>69003</c:v>
                </c:pt>
                <c:pt idx="8604">
                  <c:v>69006</c:v>
                </c:pt>
                <c:pt idx="8605">
                  <c:v>69007</c:v>
                </c:pt>
                <c:pt idx="8606">
                  <c:v>69026</c:v>
                </c:pt>
                <c:pt idx="8607">
                  <c:v>69028</c:v>
                </c:pt>
                <c:pt idx="8608">
                  <c:v>69032</c:v>
                </c:pt>
                <c:pt idx="8609">
                  <c:v>69038</c:v>
                </c:pt>
                <c:pt idx="8610">
                  <c:v>69043</c:v>
                </c:pt>
                <c:pt idx="8611">
                  <c:v>69048</c:v>
                </c:pt>
                <c:pt idx="8612">
                  <c:v>69054</c:v>
                </c:pt>
                <c:pt idx="8613">
                  <c:v>69067</c:v>
                </c:pt>
                <c:pt idx="8614">
                  <c:v>69090</c:v>
                </c:pt>
                <c:pt idx="8615">
                  <c:v>69092</c:v>
                </c:pt>
                <c:pt idx="8616">
                  <c:v>69118</c:v>
                </c:pt>
                <c:pt idx="8617">
                  <c:v>69125</c:v>
                </c:pt>
                <c:pt idx="8618">
                  <c:v>69154</c:v>
                </c:pt>
                <c:pt idx="8619">
                  <c:v>69165</c:v>
                </c:pt>
                <c:pt idx="8620">
                  <c:v>69168</c:v>
                </c:pt>
                <c:pt idx="8621">
                  <c:v>69173</c:v>
                </c:pt>
                <c:pt idx="8622">
                  <c:v>69180</c:v>
                </c:pt>
                <c:pt idx="8623">
                  <c:v>69182</c:v>
                </c:pt>
                <c:pt idx="8624">
                  <c:v>69199</c:v>
                </c:pt>
                <c:pt idx="8625">
                  <c:v>69212</c:v>
                </c:pt>
                <c:pt idx="8626">
                  <c:v>69214</c:v>
                </c:pt>
                <c:pt idx="8627">
                  <c:v>69216</c:v>
                </c:pt>
                <c:pt idx="8628">
                  <c:v>69218</c:v>
                </c:pt>
                <c:pt idx="8629">
                  <c:v>69220</c:v>
                </c:pt>
                <c:pt idx="8630">
                  <c:v>69222</c:v>
                </c:pt>
                <c:pt idx="8631">
                  <c:v>69272</c:v>
                </c:pt>
                <c:pt idx="8632">
                  <c:v>69274</c:v>
                </c:pt>
                <c:pt idx="8633">
                  <c:v>69290</c:v>
                </c:pt>
                <c:pt idx="8634">
                  <c:v>69302</c:v>
                </c:pt>
                <c:pt idx="8635">
                  <c:v>69306</c:v>
                </c:pt>
                <c:pt idx="8636">
                  <c:v>69310</c:v>
                </c:pt>
                <c:pt idx="8637">
                  <c:v>69325</c:v>
                </c:pt>
                <c:pt idx="8638">
                  <c:v>69333</c:v>
                </c:pt>
                <c:pt idx="8639">
                  <c:v>69335</c:v>
                </c:pt>
                <c:pt idx="8640">
                  <c:v>69343</c:v>
                </c:pt>
                <c:pt idx="8641">
                  <c:v>69347</c:v>
                </c:pt>
                <c:pt idx="8642">
                  <c:v>69360</c:v>
                </c:pt>
                <c:pt idx="8643">
                  <c:v>69363</c:v>
                </c:pt>
                <c:pt idx="8644">
                  <c:v>69368</c:v>
                </c:pt>
                <c:pt idx="8645">
                  <c:v>69372</c:v>
                </c:pt>
                <c:pt idx="8646">
                  <c:v>69382</c:v>
                </c:pt>
                <c:pt idx="8647">
                  <c:v>69384</c:v>
                </c:pt>
                <c:pt idx="8648">
                  <c:v>69401</c:v>
                </c:pt>
                <c:pt idx="8649">
                  <c:v>69412</c:v>
                </c:pt>
                <c:pt idx="8650">
                  <c:v>69413</c:v>
                </c:pt>
                <c:pt idx="8651">
                  <c:v>69415</c:v>
                </c:pt>
                <c:pt idx="8652">
                  <c:v>69419</c:v>
                </c:pt>
                <c:pt idx="8653">
                  <c:v>69420</c:v>
                </c:pt>
                <c:pt idx="8654">
                  <c:v>69421</c:v>
                </c:pt>
                <c:pt idx="8655">
                  <c:v>69426</c:v>
                </c:pt>
                <c:pt idx="8656">
                  <c:v>69429</c:v>
                </c:pt>
                <c:pt idx="8657">
                  <c:v>69447</c:v>
                </c:pt>
                <c:pt idx="8658">
                  <c:v>69449</c:v>
                </c:pt>
                <c:pt idx="8659">
                  <c:v>69460</c:v>
                </c:pt>
                <c:pt idx="8660">
                  <c:v>69467</c:v>
                </c:pt>
                <c:pt idx="8661">
                  <c:v>69471</c:v>
                </c:pt>
                <c:pt idx="8662">
                  <c:v>69481</c:v>
                </c:pt>
                <c:pt idx="8663">
                  <c:v>69482</c:v>
                </c:pt>
                <c:pt idx="8664">
                  <c:v>69485</c:v>
                </c:pt>
                <c:pt idx="8665">
                  <c:v>69487</c:v>
                </c:pt>
                <c:pt idx="8666">
                  <c:v>69488</c:v>
                </c:pt>
                <c:pt idx="8667">
                  <c:v>69492</c:v>
                </c:pt>
                <c:pt idx="8668">
                  <c:v>69504</c:v>
                </c:pt>
                <c:pt idx="8669">
                  <c:v>69506</c:v>
                </c:pt>
                <c:pt idx="8670">
                  <c:v>69508</c:v>
                </c:pt>
                <c:pt idx="8671">
                  <c:v>69510</c:v>
                </c:pt>
                <c:pt idx="8672">
                  <c:v>69521</c:v>
                </c:pt>
                <c:pt idx="8673">
                  <c:v>69529</c:v>
                </c:pt>
                <c:pt idx="8674">
                  <c:v>69530</c:v>
                </c:pt>
                <c:pt idx="8675">
                  <c:v>69533</c:v>
                </c:pt>
                <c:pt idx="8676">
                  <c:v>69540</c:v>
                </c:pt>
                <c:pt idx="8677">
                  <c:v>69545</c:v>
                </c:pt>
                <c:pt idx="8678">
                  <c:v>69560</c:v>
                </c:pt>
                <c:pt idx="8679">
                  <c:v>69579</c:v>
                </c:pt>
                <c:pt idx="8680">
                  <c:v>69580</c:v>
                </c:pt>
                <c:pt idx="8681">
                  <c:v>69593</c:v>
                </c:pt>
                <c:pt idx="8682">
                  <c:v>69595</c:v>
                </c:pt>
                <c:pt idx="8683">
                  <c:v>69603</c:v>
                </c:pt>
                <c:pt idx="8684">
                  <c:v>69612</c:v>
                </c:pt>
                <c:pt idx="8685">
                  <c:v>69614</c:v>
                </c:pt>
                <c:pt idx="8686">
                  <c:v>69642</c:v>
                </c:pt>
                <c:pt idx="8687">
                  <c:v>69662</c:v>
                </c:pt>
                <c:pt idx="8688">
                  <c:v>69664</c:v>
                </c:pt>
                <c:pt idx="8689">
                  <c:v>69665</c:v>
                </c:pt>
                <c:pt idx="8690">
                  <c:v>69666</c:v>
                </c:pt>
                <c:pt idx="8691">
                  <c:v>69671</c:v>
                </c:pt>
                <c:pt idx="8692">
                  <c:v>69695</c:v>
                </c:pt>
                <c:pt idx="8693">
                  <c:v>69707</c:v>
                </c:pt>
                <c:pt idx="8694">
                  <c:v>69726</c:v>
                </c:pt>
                <c:pt idx="8695">
                  <c:v>69737</c:v>
                </c:pt>
                <c:pt idx="8696">
                  <c:v>69742</c:v>
                </c:pt>
                <c:pt idx="8697">
                  <c:v>69768</c:v>
                </c:pt>
                <c:pt idx="8698">
                  <c:v>69775</c:v>
                </c:pt>
                <c:pt idx="8699">
                  <c:v>69815</c:v>
                </c:pt>
                <c:pt idx="8700">
                  <c:v>69829</c:v>
                </c:pt>
                <c:pt idx="8701">
                  <c:v>69830</c:v>
                </c:pt>
                <c:pt idx="8702">
                  <c:v>69843</c:v>
                </c:pt>
                <c:pt idx="8703">
                  <c:v>69851</c:v>
                </c:pt>
                <c:pt idx="8704">
                  <c:v>69857</c:v>
                </c:pt>
                <c:pt idx="8705">
                  <c:v>69868</c:v>
                </c:pt>
                <c:pt idx="8706">
                  <c:v>69871</c:v>
                </c:pt>
                <c:pt idx="8707">
                  <c:v>69873</c:v>
                </c:pt>
                <c:pt idx="8708">
                  <c:v>69875</c:v>
                </c:pt>
                <c:pt idx="8709">
                  <c:v>69878</c:v>
                </c:pt>
                <c:pt idx="8710">
                  <c:v>69891</c:v>
                </c:pt>
                <c:pt idx="8711">
                  <c:v>69897</c:v>
                </c:pt>
                <c:pt idx="8712">
                  <c:v>69901</c:v>
                </c:pt>
                <c:pt idx="8713">
                  <c:v>69902</c:v>
                </c:pt>
                <c:pt idx="8714">
                  <c:v>69903</c:v>
                </c:pt>
                <c:pt idx="8715">
                  <c:v>69910</c:v>
                </c:pt>
                <c:pt idx="8716">
                  <c:v>69918</c:v>
                </c:pt>
                <c:pt idx="8717">
                  <c:v>69920</c:v>
                </c:pt>
                <c:pt idx="8718">
                  <c:v>69938</c:v>
                </c:pt>
                <c:pt idx="8719">
                  <c:v>69948</c:v>
                </c:pt>
                <c:pt idx="8720">
                  <c:v>69951</c:v>
                </c:pt>
                <c:pt idx="8721">
                  <c:v>69962</c:v>
                </c:pt>
                <c:pt idx="8722">
                  <c:v>69963</c:v>
                </c:pt>
                <c:pt idx="8723">
                  <c:v>69966</c:v>
                </c:pt>
                <c:pt idx="8724">
                  <c:v>69969</c:v>
                </c:pt>
                <c:pt idx="8725">
                  <c:v>69981</c:v>
                </c:pt>
                <c:pt idx="8726">
                  <c:v>69982</c:v>
                </c:pt>
                <c:pt idx="8727">
                  <c:v>69987</c:v>
                </c:pt>
                <c:pt idx="8728">
                  <c:v>69989</c:v>
                </c:pt>
                <c:pt idx="8729">
                  <c:v>70020</c:v>
                </c:pt>
                <c:pt idx="8730">
                  <c:v>70026</c:v>
                </c:pt>
                <c:pt idx="8731">
                  <c:v>70028</c:v>
                </c:pt>
                <c:pt idx="8732">
                  <c:v>70029</c:v>
                </c:pt>
                <c:pt idx="8733">
                  <c:v>70031</c:v>
                </c:pt>
                <c:pt idx="8734">
                  <c:v>70032</c:v>
                </c:pt>
                <c:pt idx="8735">
                  <c:v>70035</c:v>
                </c:pt>
                <c:pt idx="8736">
                  <c:v>70041</c:v>
                </c:pt>
                <c:pt idx="8737">
                  <c:v>70047</c:v>
                </c:pt>
                <c:pt idx="8738">
                  <c:v>70054</c:v>
                </c:pt>
                <c:pt idx="8739">
                  <c:v>70068</c:v>
                </c:pt>
                <c:pt idx="8740">
                  <c:v>70073</c:v>
                </c:pt>
                <c:pt idx="8741">
                  <c:v>70079</c:v>
                </c:pt>
                <c:pt idx="8742">
                  <c:v>70080</c:v>
                </c:pt>
                <c:pt idx="8743">
                  <c:v>70082</c:v>
                </c:pt>
                <c:pt idx="8744">
                  <c:v>70086</c:v>
                </c:pt>
                <c:pt idx="8745">
                  <c:v>70109</c:v>
                </c:pt>
                <c:pt idx="8746">
                  <c:v>70114</c:v>
                </c:pt>
                <c:pt idx="8747">
                  <c:v>70116</c:v>
                </c:pt>
                <c:pt idx="8748">
                  <c:v>70133</c:v>
                </c:pt>
                <c:pt idx="8749">
                  <c:v>70152</c:v>
                </c:pt>
                <c:pt idx="8750">
                  <c:v>70153</c:v>
                </c:pt>
                <c:pt idx="8751">
                  <c:v>70157</c:v>
                </c:pt>
                <c:pt idx="8752">
                  <c:v>70158</c:v>
                </c:pt>
                <c:pt idx="8753">
                  <c:v>70159</c:v>
                </c:pt>
                <c:pt idx="8754">
                  <c:v>70167</c:v>
                </c:pt>
                <c:pt idx="8755">
                  <c:v>70169</c:v>
                </c:pt>
                <c:pt idx="8756">
                  <c:v>70184</c:v>
                </c:pt>
                <c:pt idx="8757">
                  <c:v>70186</c:v>
                </c:pt>
                <c:pt idx="8758">
                  <c:v>70189</c:v>
                </c:pt>
                <c:pt idx="8759">
                  <c:v>70192</c:v>
                </c:pt>
                <c:pt idx="8760">
                  <c:v>70196</c:v>
                </c:pt>
                <c:pt idx="8761">
                  <c:v>70197</c:v>
                </c:pt>
                <c:pt idx="8762">
                  <c:v>70206</c:v>
                </c:pt>
                <c:pt idx="8763">
                  <c:v>70208</c:v>
                </c:pt>
                <c:pt idx="8764">
                  <c:v>70215</c:v>
                </c:pt>
                <c:pt idx="8765">
                  <c:v>70220</c:v>
                </c:pt>
                <c:pt idx="8766">
                  <c:v>70232</c:v>
                </c:pt>
                <c:pt idx="8767">
                  <c:v>70234</c:v>
                </c:pt>
                <c:pt idx="8768">
                  <c:v>70238</c:v>
                </c:pt>
                <c:pt idx="8769">
                  <c:v>70249</c:v>
                </c:pt>
                <c:pt idx="8770">
                  <c:v>70250</c:v>
                </c:pt>
                <c:pt idx="8771">
                  <c:v>70257</c:v>
                </c:pt>
                <c:pt idx="8772">
                  <c:v>70275</c:v>
                </c:pt>
                <c:pt idx="8773">
                  <c:v>70286</c:v>
                </c:pt>
                <c:pt idx="8774">
                  <c:v>70288</c:v>
                </c:pt>
                <c:pt idx="8775">
                  <c:v>70289</c:v>
                </c:pt>
                <c:pt idx="8776">
                  <c:v>70298</c:v>
                </c:pt>
                <c:pt idx="8777">
                  <c:v>70316</c:v>
                </c:pt>
                <c:pt idx="8778">
                  <c:v>70317</c:v>
                </c:pt>
                <c:pt idx="8779">
                  <c:v>70325</c:v>
                </c:pt>
                <c:pt idx="8780">
                  <c:v>70328</c:v>
                </c:pt>
                <c:pt idx="8781">
                  <c:v>70330</c:v>
                </c:pt>
                <c:pt idx="8782">
                  <c:v>70332</c:v>
                </c:pt>
                <c:pt idx="8783">
                  <c:v>70333</c:v>
                </c:pt>
                <c:pt idx="8784">
                  <c:v>70343</c:v>
                </c:pt>
                <c:pt idx="8785">
                  <c:v>70347</c:v>
                </c:pt>
                <c:pt idx="8786">
                  <c:v>70353</c:v>
                </c:pt>
                <c:pt idx="8787">
                  <c:v>70357</c:v>
                </c:pt>
                <c:pt idx="8788">
                  <c:v>70387</c:v>
                </c:pt>
                <c:pt idx="8789">
                  <c:v>70390</c:v>
                </c:pt>
                <c:pt idx="8790">
                  <c:v>70392</c:v>
                </c:pt>
                <c:pt idx="8791">
                  <c:v>70398</c:v>
                </c:pt>
                <c:pt idx="8792">
                  <c:v>70409</c:v>
                </c:pt>
                <c:pt idx="8793">
                  <c:v>70417</c:v>
                </c:pt>
                <c:pt idx="8794">
                  <c:v>70421</c:v>
                </c:pt>
                <c:pt idx="8795">
                  <c:v>70425</c:v>
                </c:pt>
                <c:pt idx="8796">
                  <c:v>70430</c:v>
                </c:pt>
                <c:pt idx="8797">
                  <c:v>70431</c:v>
                </c:pt>
                <c:pt idx="8798">
                  <c:v>70440</c:v>
                </c:pt>
                <c:pt idx="8799">
                  <c:v>70466</c:v>
                </c:pt>
                <c:pt idx="8800">
                  <c:v>70472</c:v>
                </c:pt>
                <c:pt idx="8801">
                  <c:v>70477</c:v>
                </c:pt>
                <c:pt idx="8802">
                  <c:v>70479</c:v>
                </c:pt>
                <c:pt idx="8803">
                  <c:v>70482</c:v>
                </c:pt>
                <c:pt idx="8804">
                  <c:v>70499</c:v>
                </c:pt>
                <c:pt idx="8805">
                  <c:v>70502</c:v>
                </c:pt>
                <c:pt idx="8806">
                  <c:v>70508</c:v>
                </c:pt>
                <c:pt idx="8807">
                  <c:v>70532</c:v>
                </c:pt>
                <c:pt idx="8808">
                  <c:v>70534</c:v>
                </c:pt>
                <c:pt idx="8809">
                  <c:v>70577</c:v>
                </c:pt>
                <c:pt idx="8810">
                  <c:v>70591</c:v>
                </c:pt>
                <c:pt idx="8811">
                  <c:v>70592</c:v>
                </c:pt>
                <c:pt idx="8812">
                  <c:v>70606</c:v>
                </c:pt>
                <c:pt idx="8813">
                  <c:v>70608</c:v>
                </c:pt>
                <c:pt idx="8814">
                  <c:v>70613</c:v>
                </c:pt>
                <c:pt idx="8815">
                  <c:v>70627</c:v>
                </c:pt>
                <c:pt idx="8816">
                  <c:v>70637</c:v>
                </c:pt>
                <c:pt idx="8817">
                  <c:v>70638</c:v>
                </c:pt>
                <c:pt idx="8818">
                  <c:v>70639</c:v>
                </c:pt>
                <c:pt idx="8819">
                  <c:v>70640</c:v>
                </c:pt>
                <c:pt idx="8820">
                  <c:v>70642</c:v>
                </c:pt>
                <c:pt idx="8821">
                  <c:v>70653</c:v>
                </c:pt>
                <c:pt idx="8822">
                  <c:v>70671</c:v>
                </c:pt>
                <c:pt idx="8823">
                  <c:v>70680</c:v>
                </c:pt>
                <c:pt idx="8824">
                  <c:v>70688</c:v>
                </c:pt>
                <c:pt idx="8825">
                  <c:v>70689</c:v>
                </c:pt>
                <c:pt idx="8826">
                  <c:v>70714</c:v>
                </c:pt>
                <c:pt idx="8827">
                  <c:v>70718</c:v>
                </c:pt>
                <c:pt idx="8828">
                  <c:v>70722</c:v>
                </c:pt>
                <c:pt idx="8829">
                  <c:v>70723</c:v>
                </c:pt>
                <c:pt idx="8830">
                  <c:v>70730</c:v>
                </c:pt>
                <c:pt idx="8831">
                  <c:v>70731</c:v>
                </c:pt>
                <c:pt idx="8832">
                  <c:v>70732</c:v>
                </c:pt>
                <c:pt idx="8833">
                  <c:v>70745</c:v>
                </c:pt>
                <c:pt idx="8834">
                  <c:v>70749</c:v>
                </c:pt>
                <c:pt idx="8835">
                  <c:v>70756</c:v>
                </c:pt>
                <c:pt idx="8836">
                  <c:v>70770</c:v>
                </c:pt>
                <c:pt idx="8837">
                  <c:v>70772</c:v>
                </c:pt>
                <c:pt idx="8838">
                  <c:v>70775</c:v>
                </c:pt>
                <c:pt idx="8839">
                  <c:v>70782</c:v>
                </c:pt>
                <c:pt idx="8840">
                  <c:v>70817</c:v>
                </c:pt>
                <c:pt idx="8841">
                  <c:v>70819</c:v>
                </c:pt>
                <c:pt idx="8842">
                  <c:v>70821</c:v>
                </c:pt>
                <c:pt idx="8843">
                  <c:v>70848</c:v>
                </c:pt>
                <c:pt idx="8844">
                  <c:v>70887</c:v>
                </c:pt>
                <c:pt idx="8845">
                  <c:v>70900</c:v>
                </c:pt>
                <c:pt idx="8846">
                  <c:v>70913</c:v>
                </c:pt>
                <c:pt idx="8847">
                  <c:v>70915</c:v>
                </c:pt>
                <c:pt idx="8848">
                  <c:v>70920</c:v>
                </c:pt>
                <c:pt idx="8849">
                  <c:v>70923</c:v>
                </c:pt>
                <c:pt idx="8850">
                  <c:v>70931</c:v>
                </c:pt>
                <c:pt idx="8851">
                  <c:v>70936</c:v>
                </c:pt>
                <c:pt idx="8852">
                  <c:v>70946</c:v>
                </c:pt>
                <c:pt idx="8853">
                  <c:v>70959</c:v>
                </c:pt>
                <c:pt idx="8854">
                  <c:v>70961</c:v>
                </c:pt>
                <c:pt idx="8855">
                  <c:v>70962</c:v>
                </c:pt>
                <c:pt idx="8856">
                  <c:v>70969</c:v>
                </c:pt>
                <c:pt idx="8857">
                  <c:v>70971</c:v>
                </c:pt>
                <c:pt idx="8858">
                  <c:v>70972</c:v>
                </c:pt>
                <c:pt idx="8859">
                  <c:v>70987</c:v>
                </c:pt>
                <c:pt idx="8860">
                  <c:v>70992</c:v>
                </c:pt>
                <c:pt idx="8861">
                  <c:v>71006</c:v>
                </c:pt>
                <c:pt idx="8862">
                  <c:v>71016</c:v>
                </c:pt>
                <c:pt idx="8863">
                  <c:v>71018</c:v>
                </c:pt>
                <c:pt idx="8864">
                  <c:v>71027</c:v>
                </c:pt>
                <c:pt idx="8865">
                  <c:v>71034</c:v>
                </c:pt>
                <c:pt idx="8866">
                  <c:v>71038</c:v>
                </c:pt>
                <c:pt idx="8867">
                  <c:v>71043</c:v>
                </c:pt>
                <c:pt idx="8868">
                  <c:v>71048</c:v>
                </c:pt>
                <c:pt idx="8869">
                  <c:v>71051</c:v>
                </c:pt>
                <c:pt idx="8870">
                  <c:v>71061</c:v>
                </c:pt>
                <c:pt idx="8871">
                  <c:v>71064</c:v>
                </c:pt>
                <c:pt idx="8872">
                  <c:v>71075</c:v>
                </c:pt>
                <c:pt idx="8873">
                  <c:v>71091</c:v>
                </c:pt>
                <c:pt idx="8874">
                  <c:v>71107</c:v>
                </c:pt>
                <c:pt idx="8875">
                  <c:v>71117</c:v>
                </c:pt>
                <c:pt idx="8876">
                  <c:v>71119</c:v>
                </c:pt>
                <c:pt idx="8877">
                  <c:v>71130</c:v>
                </c:pt>
                <c:pt idx="8878">
                  <c:v>71135</c:v>
                </c:pt>
                <c:pt idx="8879">
                  <c:v>71140</c:v>
                </c:pt>
                <c:pt idx="8880">
                  <c:v>71150</c:v>
                </c:pt>
                <c:pt idx="8881">
                  <c:v>71170</c:v>
                </c:pt>
                <c:pt idx="8882">
                  <c:v>71177</c:v>
                </c:pt>
                <c:pt idx="8883">
                  <c:v>71178</c:v>
                </c:pt>
                <c:pt idx="8884">
                  <c:v>71192</c:v>
                </c:pt>
                <c:pt idx="8885">
                  <c:v>71199</c:v>
                </c:pt>
                <c:pt idx="8886">
                  <c:v>71211</c:v>
                </c:pt>
                <c:pt idx="8887">
                  <c:v>71226</c:v>
                </c:pt>
                <c:pt idx="8888">
                  <c:v>71233</c:v>
                </c:pt>
                <c:pt idx="8889">
                  <c:v>71296</c:v>
                </c:pt>
                <c:pt idx="8890">
                  <c:v>71302</c:v>
                </c:pt>
                <c:pt idx="8891">
                  <c:v>71304</c:v>
                </c:pt>
                <c:pt idx="8892">
                  <c:v>71305</c:v>
                </c:pt>
                <c:pt idx="8893">
                  <c:v>71329</c:v>
                </c:pt>
                <c:pt idx="8894">
                  <c:v>71332</c:v>
                </c:pt>
                <c:pt idx="8895">
                  <c:v>71340</c:v>
                </c:pt>
                <c:pt idx="8896">
                  <c:v>71343</c:v>
                </c:pt>
                <c:pt idx="8897">
                  <c:v>71353</c:v>
                </c:pt>
                <c:pt idx="8898">
                  <c:v>71354</c:v>
                </c:pt>
                <c:pt idx="8899">
                  <c:v>71363</c:v>
                </c:pt>
                <c:pt idx="8900">
                  <c:v>71366</c:v>
                </c:pt>
                <c:pt idx="8901">
                  <c:v>71368</c:v>
                </c:pt>
                <c:pt idx="8902">
                  <c:v>71372</c:v>
                </c:pt>
                <c:pt idx="8903">
                  <c:v>71377</c:v>
                </c:pt>
                <c:pt idx="8904">
                  <c:v>71378</c:v>
                </c:pt>
                <c:pt idx="8905">
                  <c:v>71391</c:v>
                </c:pt>
                <c:pt idx="8906">
                  <c:v>71392</c:v>
                </c:pt>
                <c:pt idx="8907">
                  <c:v>71403</c:v>
                </c:pt>
                <c:pt idx="8908">
                  <c:v>71423</c:v>
                </c:pt>
                <c:pt idx="8909">
                  <c:v>71427</c:v>
                </c:pt>
                <c:pt idx="8910">
                  <c:v>71434</c:v>
                </c:pt>
                <c:pt idx="8911">
                  <c:v>71448</c:v>
                </c:pt>
                <c:pt idx="8912">
                  <c:v>71449</c:v>
                </c:pt>
                <c:pt idx="8913">
                  <c:v>71458</c:v>
                </c:pt>
                <c:pt idx="8914">
                  <c:v>71473</c:v>
                </c:pt>
                <c:pt idx="8915">
                  <c:v>71478</c:v>
                </c:pt>
                <c:pt idx="8916">
                  <c:v>71483</c:v>
                </c:pt>
                <c:pt idx="8917">
                  <c:v>71492</c:v>
                </c:pt>
                <c:pt idx="8918">
                  <c:v>71509</c:v>
                </c:pt>
                <c:pt idx="8919">
                  <c:v>71524</c:v>
                </c:pt>
                <c:pt idx="8920">
                  <c:v>71545</c:v>
                </c:pt>
                <c:pt idx="8921">
                  <c:v>71549</c:v>
                </c:pt>
                <c:pt idx="8922">
                  <c:v>71551</c:v>
                </c:pt>
                <c:pt idx="8923">
                  <c:v>71587</c:v>
                </c:pt>
                <c:pt idx="8924">
                  <c:v>71591</c:v>
                </c:pt>
                <c:pt idx="8925">
                  <c:v>71602</c:v>
                </c:pt>
                <c:pt idx="8926">
                  <c:v>71605</c:v>
                </c:pt>
                <c:pt idx="8927">
                  <c:v>71611</c:v>
                </c:pt>
                <c:pt idx="8928">
                  <c:v>71616</c:v>
                </c:pt>
                <c:pt idx="8929">
                  <c:v>71619</c:v>
                </c:pt>
                <c:pt idx="8930">
                  <c:v>71621</c:v>
                </c:pt>
                <c:pt idx="8931">
                  <c:v>71626</c:v>
                </c:pt>
                <c:pt idx="8932">
                  <c:v>71653</c:v>
                </c:pt>
                <c:pt idx="8933">
                  <c:v>71654</c:v>
                </c:pt>
                <c:pt idx="8934">
                  <c:v>71667</c:v>
                </c:pt>
                <c:pt idx="8935">
                  <c:v>71699</c:v>
                </c:pt>
                <c:pt idx="8936">
                  <c:v>71704</c:v>
                </c:pt>
                <c:pt idx="8937">
                  <c:v>71717</c:v>
                </c:pt>
                <c:pt idx="8938">
                  <c:v>71718</c:v>
                </c:pt>
                <c:pt idx="8939">
                  <c:v>71723</c:v>
                </c:pt>
                <c:pt idx="8940">
                  <c:v>71725</c:v>
                </c:pt>
                <c:pt idx="8941">
                  <c:v>71730</c:v>
                </c:pt>
                <c:pt idx="8942">
                  <c:v>71733</c:v>
                </c:pt>
                <c:pt idx="8943">
                  <c:v>71771</c:v>
                </c:pt>
                <c:pt idx="8944">
                  <c:v>71772</c:v>
                </c:pt>
                <c:pt idx="8945">
                  <c:v>71781</c:v>
                </c:pt>
                <c:pt idx="8946">
                  <c:v>71796</c:v>
                </c:pt>
                <c:pt idx="8947">
                  <c:v>71801</c:v>
                </c:pt>
                <c:pt idx="8948">
                  <c:v>71806</c:v>
                </c:pt>
                <c:pt idx="8949">
                  <c:v>71836</c:v>
                </c:pt>
                <c:pt idx="8950">
                  <c:v>71845</c:v>
                </c:pt>
                <c:pt idx="8951">
                  <c:v>71851</c:v>
                </c:pt>
                <c:pt idx="8952">
                  <c:v>71855</c:v>
                </c:pt>
                <c:pt idx="8953">
                  <c:v>71870</c:v>
                </c:pt>
                <c:pt idx="8954">
                  <c:v>71880</c:v>
                </c:pt>
                <c:pt idx="8955">
                  <c:v>71883</c:v>
                </c:pt>
                <c:pt idx="8956">
                  <c:v>71884</c:v>
                </c:pt>
                <c:pt idx="8957">
                  <c:v>71890</c:v>
                </c:pt>
                <c:pt idx="8958">
                  <c:v>71904</c:v>
                </c:pt>
                <c:pt idx="8959">
                  <c:v>71906</c:v>
                </c:pt>
                <c:pt idx="8960">
                  <c:v>71920</c:v>
                </c:pt>
                <c:pt idx="8961">
                  <c:v>71928</c:v>
                </c:pt>
                <c:pt idx="8962">
                  <c:v>71935</c:v>
                </c:pt>
                <c:pt idx="8963">
                  <c:v>71947</c:v>
                </c:pt>
                <c:pt idx="8964">
                  <c:v>71950</c:v>
                </c:pt>
                <c:pt idx="8965">
                  <c:v>71952</c:v>
                </c:pt>
                <c:pt idx="8966">
                  <c:v>71954</c:v>
                </c:pt>
                <c:pt idx="8967">
                  <c:v>71958</c:v>
                </c:pt>
                <c:pt idx="8968">
                  <c:v>71967</c:v>
                </c:pt>
                <c:pt idx="8969">
                  <c:v>71970</c:v>
                </c:pt>
                <c:pt idx="8970">
                  <c:v>71981</c:v>
                </c:pt>
                <c:pt idx="8971">
                  <c:v>71985</c:v>
                </c:pt>
                <c:pt idx="8972">
                  <c:v>71993</c:v>
                </c:pt>
                <c:pt idx="8973">
                  <c:v>71994</c:v>
                </c:pt>
                <c:pt idx="8974">
                  <c:v>72014</c:v>
                </c:pt>
                <c:pt idx="8975">
                  <c:v>72022</c:v>
                </c:pt>
                <c:pt idx="8976">
                  <c:v>72038</c:v>
                </c:pt>
                <c:pt idx="8977">
                  <c:v>72040</c:v>
                </c:pt>
                <c:pt idx="8978">
                  <c:v>72041</c:v>
                </c:pt>
                <c:pt idx="8979">
                  <c:v>72043</c:v>
                </c:pt>
                <c:pt idx="8980">
                  <c:v>72057</c:v>
                </c:pt>
                <c:pt idx="8981">
                  <c:v>72058</c:v>
                </c:pt>
                <c:pt idx="8982">
                  <c:v>72075</c:v>
                </c:pt>
                <c:pt idx="8983">
                  <c:v>72082</c:v>
                </c:pt>
                <c:pt idx="8984">
                  <c:v>72090</c:v>
                </c:pt>
                <c:pt idx="8985">
                  <c:v>72099</c:v>
                </c:pt>
                <c:pt idx="8986">
                  <c:v>72100</c:v>
                </c:pt>
                <c:pt idx="8987">
                  <c:v>72107</c:v>
                </c:pt>
                <c:pt idx="8988">
                  <c:v>72113</c:v>
                </c:pt>
                <c:pt idx="8989">
                  <c:v>72115</c:v>
                </c:pt>
                <c:pt idx="8990">
                  <c:v>72123</c:v>
                </c:pt>
                <c:pt idx="8991">
                  <c:v>72125</c:v>
                </c:pt>
                <c:pt idx="8992">
                  <c:v>72126</c:v>
                </c:pt>
                <c:pt idx="8993">
                  <c:v>72135</c:v>
                </c:pt>
                <c:pt idx="8994">
                  <c:v>72141</c:v>
                </c:pt>
                <c:pt idx="8995">
                  <c:v>72148</c:v>
                </c:pt>
                <c:pt idx="8996">
                  <c:v>72150</c:v>
                </c:pt>
                <c:pt idx="8997">
                  <c:v>72153</c:v>
                </c:pt>
                <c:pt idx="8998">
                  <c:v>72157</c:v>
                </c:pt>
                <c:pt idx="8999">
                  <c:v>72179</c:v>
                </c:pt>
                <c:pt idx="9000">
                  <c:v>72181</c:v>
                </c:pt>
                <c:pt idx="9001">
                  <c:v>72185</c:v>
                </c:pt>
                <c:pt idx="9002">
                  <c:v>72187</c:v>
                </c:pt>
                <c:pt idx="9003">
                  <c:v>72189</c:v>
                </c:pt>
                <c:pt idx="9004">
                  <c:v>72196</c:v>
                </c:pt>
                <c:pt idx="9005">
                  <c:v>72202</c:v>
                </c:pt>
                <c:pt idx="9006">
                  <c:v>72203</c:v>
                </c:pt>
                <c:pt idx="9007">
                  <c:v>72223</c:v>
                </c:pt>
                <c:pt idx="9008">
                  <c:v>72232</c:v>
                </c:pt>
                <c:pt idx="9009">
                  <c:v>72233</c:v>
                </c:pt>
                <c:pt idx="9010">
                  <c:v>72240</c:v>
                </c:pt>
                <c:pt idx="9011">
                  <c:v>72256</c:v>
                </c:pt>
                <c:pt idx="9012">
                  <c:v>72277</c:v>
                </c:pt>
                <c:pt idx="9013">
                  <c:v>72285</c:v>
                </c:pt>
                <c:pt idx="9014">
                  <c:v>72290</c:v>
                </c:pt>
                <c:pt idx="9015">
                  <c:v>72303</c:v>
                </c:pt>
                <c:pt idx="9016">
                  <c:v>72304</c:v>
                </c:pt>
                <c:pt idx="9017">
                  <c:v>72307</c:v>
                </c:pt>
                <c:pt idx="9018">
                  <c:v>72312</c:v>
                </c:pt>
                <c:pt idx="9019">
                  <c:v>72315</c:v>
                </c:pt>
                <c:pt idx="9020">
                  <c:v>72319</c:v>
                </c:pt>
                <c:pt idx="9021">
                  <c:v>72324</c:v>
                </c:pt>
                <c:pt idx="9022">
                  <c:v>72344</c:v>
                </c:pt>
                <c:pt idx="9023">
                  <c:v>72351</c:v>
                </c:pt>
                <c:pt idx="9024">
                  <c:v>72353</c:v>
                </c:pt>
                <c:pt idx="9025">
                  <c:v>72367</c:v>
                </c:pt>
                <c:pt idx="9026">
                  <c:v>72370</c:v>
                </c:pt>
                <c:pt idx="9027">
                  <c:v>72386</c:v>
                </c:pt>
                <c:pt idx="9028">
                  <c:v>72399</c:v>
                </c:pt>
                <c:pt idx="9029">
                  <c:v>72413</c:v>
                </c:pt>
                <c:pt idx="9030">
                  <c:v>72424</c:v>
                </c:pt>
                <c:pt idx="9031">
                  <c:v>72428</c:v>
                </c:pt>
                <c:pt idx="9032">
                  <c:v>72436</c:v>
                </c:pt>
                <c:pt idx="9033">
                  <c:v>72438</c:v>
                </c:pt>
                <c:pt idx="9034">
                  <c:v>72444</c:v>
                </c:pt>
                <c:pt idx="9035">
                  <c:v>72449</c:v>
                </c:pt>
                <c:pt idx="9036">
                  <c:v>72458</c:v>
                </c:pt>
                <c:pt idx="9037">
                  <c:v>72465</c:v>
                </c:pt>
                <c:pt idx="9038">
                  <c:v>72474</c:v>
                </c:pt>
                <c:pt idx="9039">
                  <c:v>72478</c:v>
                </c:pt>
                <c:pt idx="9040">
                  <c:v>72485</c:v>
                </c:pt>
                <c:pt idx="9041">
                  <c:v>72490</c:v>
                </c:pt>
                <c:pt idx="9042">
                  <c:v>72506</c:v>
                </c:pt>
                <c:pt idx="9043">
                  <c:v>72508</c:v>
                </c:pt>
                <c:pt idx="9044">
                  <c:v>72522</c:v>
                </c:pt>
                <c:pt idx="9045">
                  <c:v>72528</c:v>
                </c:pt>
                <c:pt idx="9046">
                  <c:v>72541</c:v>
                </c:pt>
                <c:pt idx="9047">
                  <c:v>72543</c:v>
                </c:pt>
                <c:pt idx="9048">
                  <c:v>72550</c:v>
                </c:pt>
                <c:pt idx="9049">
                  <c:v>72556</c:v>
                </c:pt>
                <c:pt idx="9050">
                  <c:v>72557</c:v>
                </c:pt>
                <c:pt idx="9051">
                  <c:v>72565</c:v>
                </c:pt>
                <c:pt idx="9052">
                  <c:v>72570</c:v>
                </c:pt>
                <c:pt idx="9053">
                  <c:v>72581</c:v>
                </c:pt>
                <c:pt idx="9054">
                  <c:v>72582</c:v>
                </c:pt>
                <c:pt idx="9055">
                  <c:v>72584</c:v>
                </c:pt>
                <c:pt idx="9056">
                  <c:v>72585</c:v>
                </c:pt>
                <c:pt idx="9057">
                  <c:v>72586</c:v>
                </c:pt>
                <c:pt idx="9058">
                  <c:v>72588</c:v>
                </c:pt>
                <c:pt idx="9059">
                  <c:v>72598</c:v>
                </c:pt>
                <c:pt idx="9060">
                  <c:v>72605</c:v>
                </c:pt>
                <c:pt idx="9061">
                  <c:v>72611</c:v>
                </c:pt>
                <c:pt idx="9062">
                  <c:v>72620</c:v>
                </c:pt>
                <c:pt idx="9063">
                  <c:v>72630</c:v>
                </c:pt>
                <c:pt idx="9064">
                  <c:v>72631</c:v>
                </c:pt>
                <c:pt idx="9065">
                  <c:v>72633</c:v>
                </c:pt>
                <c:pt idx="9066">
                  <c:v>72634</c:v>
                </c:pt>
                <c:pt idx="9067">
                  <c:v>72650</c:v>
                </c:pt>
                <c:pt idx="9068">
                  <c:v>72695</c:v>
                </c:pt>
                <c:pt idx="9069">
                  <c:v>72712</c:v>
                </c:pt>
                <c:pt idx="9070">
                  <c:v>72717</c:v>
                </c:pt>
                <c:pt idx="9071">
                  <c:v>72718</c:v>
                </c:pt>
                <c:pt idx="9072">
                  <c:v>72719</c:v>
                </c:pt>
                <c:pt idx="9073">
                  <c:v>72726</c:v>
                </c:pt>
                <c:pt idx="9074">
                  <c:v>72728</c:v>
                </c:pt>
                <c:pt idx="9075">
                  <c:v>72735</c:v>
                </c:pt>
                <c:pt idx="9076">
                  <c:v>72738</c:v>
                </c:pt>
                <c:pt idx="9077">
                  <c:v>72756</c:v>
                </c:pt>
                <c:pt idx="9078">
                  <c:v>72765</c:v>
                </c:pt>
                <c:pt idx="9079">
                  <c:v>72773</c:v>
                </c:pt>
                <c:pt idx="9080">
                  <c:v>72795</c:v>
                </c:pt>
                <c:pt idx="9081">
                  <c:v>72800</c:v>
                </c:pt>
                <c:pt idx="9082">
                  <c:v>72805</c:v>
                </c:pt>
                <c:pt idx="9083">
                  <c:v>72964</c:v>
                </c:pt>
                <c:pt idx="9084">
                  <c:v>72974</c:v>
                </c:pt>
                <c:pt idx="9085">
                  <c:v>72979</c:v>
                </c:pt>
                <c:pt idx="9086">
                  <c:v>72981</c:v>
                </c:pt>
                <c:pt idx="9087">
                  <c:v>72986</c:v>
                </c:pt>
                <c:pt idx="9088">
                  <c:v>72987</c:v>
                </c:pt>
                <c:pt idx="9089">
                  <c:v>72991</c:v>
                </c:pt>
                <c:pt idx="9090">
                  <c:v>72994</c:v>
                </c:pt>
                <c:pt idx="9091">
                  <c:v>73012</c:v>
                </c:pt>
                <c:pt idx="9092">
                  <c:v>73017</c:v>
                </c:pt>
                <c:pt idx="9093">
                  <c:v>73021</c:v>
                </c:pt>
                <c:pt idx="9094">
                  <c:v>73031</c:v>
                </c:pt>
                <c:pt idx="9095">
                  <c:v>73052</c:v>
                </c:pt>
                <c:pt idx="9096">
                  <c:v>73053</c:v>
                </c:pt>
                <c:pt idx="9097">
                  <c:v>73080</c:v>
                </c:pt>
                <c:pt idx="9098">
                  <c:v>73083</c:v>
                </c:pt>
                <c:pt idx="9099">
                  <c:v>73087</c:v>
                </c:pt>
                <c:pt idx="9100">
                  <c:v>73111</c:v>
                </c:pt>
                <c:pt idx="9101">
                  <c:v>73120</c:v>
                </c:pt>
                <c:pt idx="9102">
                  <c:v>73131</c:v>
                </c:pt>
                <c:pt idx="9103">
                  <c:v>73134</c:v>
                </c:pt>
                <c:pt idx="9104">
                  <c:v>73136</c:v>
                </c:pt>
                <c:pt idx="9105">
                  <c:v>73141</c:v>
                </c:pt>
                <c:pt idx="9106">
                  <c:v>73142</c:v>
                </c:pt>
                <c:pt idx="9107">
                  <c:v>73144</c:v>
                </c:pt>
                <c:pt idx="9108">
                  <c:v>73159</c:v>
                </c:pt>
                <c:pt idx="9109">
                  <c:v>73167</c:v>
                </c:pt>
                <c:pt idx="9110">
                  <c:v>73172</c:v>
                </c:pt>
                <c:pt idx="9111">
                  <c:v>73184</c:v>
                </c:pt>
                <c:pt idx="9112">
                  <c:v>73186</c:v>
                </c:pt>
                <c:pt idx="9113">
                  <c:v>73188</c:v>
                </c:pt>
                <c:pt idx="9114">
                  <c:v>73190</c:v>
                </c:pt>
                <c:pt idx="9115">
                  <c:v>73203</c:v>
                </c:pt>
                <c:pt idx="9116">
                  <c:v>73204</c:v>
                </c:pt>
                <c:pt idx="9117">
                  <c:v>73206</c:v>
                </c:pt>
                <c:pt idx="9118">
                  <c:v>73208</c:v>
                </c:pt>
                <c:pt idx="9119">
                  <c:v>73209</c:v>
                </c:pt>
                <c:pt idx="9120">
                  <c:v>73218</c:v>
                </c:pt>
                <c:pt idx="9121">
                  <c:v>73219</c:v>
                </c:pt>
                <c:pt idx="9122">
                  <c:v>73222</c:v>
                </c:pt>
                <c:pt idx="9123">
                  <c:v>73229</c:v>
                </c:pt>
                <c:pt idx="9124">
                  <c:v>73235</c:v>
                </c:pt>
                <c:pt idx="9125">
                  <c:v>73239</c:v>
                </c:pt>
                <c:pt idx="9126">
                  <c:v>73241</c:v>
                </c:pt>
                <c:pt idx="9127">
                  <c:v>73245</c:v>
                </c:pt>
                <c:pt idx="9128">
                  <c:v>73252</c:v>
                </c:pt>
                <c:pt idx="9129">
                  <c:v>73259</c:v>
                </c:pt>
                <c:pt idx="9130">
                  <c:v>73275</c:v>
                </c:pt>
                <c:pt idx="9131">
                  <c:v>73289</c:v>
                </c:pt>
                <c:pt idx="9132">
                  <c:v>73291</c:v>
                </c:pt>
                <c:pt idx="9133">
                  <c:v>73302</c:v>
                </c:pt>
                <c:pt idx="9134">
                  <c:v>73304</c:v>
                </c:pt>
                <c:pt idx="9135">
                  <c:v>73305</c:v>
                </c:pt>
                <c:pt idx="9136">
                  <c:v>73306</c:v>
                </c:pt>
                <c:pt idx="9137">
                  <c:v>73307</c:v>
                </c:pt>
                <c:pt idx="9138">
                  <c:v>73315</c:v>
                </c:pt>
                <c:pt idx="9139">
                  <c:v>73316</c:v>
                </c:pt>
                <c:pt idx="9140">
                  <c:v>73329</c:v>
                </c:pt>
                <c:pt idx="9141">
                  <c:v>73336</c:v>
                </c:pt>
                <c:pt idx="9142">
                  <c:v>73344</c:v>
                </c:pt>
                <c:pt idx="9143">
                  <c:v>73357</c:v>
                </c:pt>
                <c:pt idx="9144">
                  <c:v>73403</c:v>
                </c:pt>
                <c:pt idx="9145">
                  <c:v>73417</c:v>
                </c:pt>
                <c:pt idx="9146">
                  <c:v>73418</c:v>
                </c:pt>
                <c:pt idx="9147">
                  <c:v>73422</c:v>
                </c:pt>
                <c:pt idx="9148">
                  <c:v>73423</c:v>
                </c:pt>
                <c:pt idx="9149">
                  <c:v>73427</c:v>
                </c:pt>
                <c:pt idx="9150">
                  <c:v>73428</c:v>
                </c:pt>
                <c:pt idx="9151">
                  <c:v>73434</c:v>
                </c:pt>
                <c:pt idx="9152">
                  <c:v>73461</c:v>
                </c:pt>
                <c:pt idx="9153">
                  <c:v>73483</c:v>
                </c:pt>
                <c:pt idx="9154">
                  <c:v>73523</c:v>
                </c:pt>
                <c:pt idx="9155">
                  <c:v>73531</c:v>
                </c:pt>
                <c:pt idx="9156">
                  <c:v>73541</c:v>
                </c:pt>
                <c:pt idx="9157">
                  <c:v>73547</c:v>
                </c:pt>
                <c:pt idx="9158">
                  <c:v>73549</c:v>
                </c:pt>
                <c:pt idx="9159">
                  <c:v>73551</c:v>
                </c:pt>
                <c:pt idx="9160">
                  <c:v>73554</c:v>
                </c:pt>
                <c:pt idx="9161">
                  <c:v>73555</c:v>
                </c:pt>
                <c:pt idx="9162">
                  <c:v>73566</c:v>
                </c:pt>
                <c:pt idx="9163">
                  <c:v>73574</c:v>
                </c:pt>
                <c:pt idx="9164">
                  <c:v>73577</c:v>
                </c:pt>
                <c:pt idx="9165">
                  <c:v>73581</c:v>
                </c:pt>
                <c:pt idx="9166">
                  <c:v>73588</c:v>
                </c:pt>
                <c:pt idx="9167">
                  <c:v>73589</c:v>
                </c:pt>
                <c:pt idx="9168">
                  <c:v>73591</c:v>
                </c:pt>
                <c:pt idx="9169">
                  <c:v>73602</c:v>
                </c:pt>
                <c:pt idx="9170">
                  <c:v>73610</c:v>
                </c:pt>
                <c:pt idx="9171">
                  <c:v>73613</c:v>
                </c:pt>
                <c:pt idx="9172">
                  <c:v>73620</c:v>
                </c:pt>
                <c:pt idx="9173">
                  <c:v>73625</c:v>
                </c:pt>
                <c:pt idx="9174">
                  <c:v>73627</c:v>
                </c:pt>
                <c:pt idx="9175">
                  <c:v>73628</c:v>
                </c:pt>
                <c:pt idx="9176">
                  <c:v>73632</c:v>
                </c:pt>
                <c:pt idx="9177">
                  <c:v>73633</c:v>
                </c:pt>
                <c:pt idx="9178">
                  <c:v>73642</c:v>
                </c:pt>
                <c:pt idx="9179">
                  <c:v>73651</c:v>
                </c:pt>
                <c:pt idx="9180">
                  <c:v>73652</c:v>
                </c:pt>
                <c:pt idx="9181">
                  <c:v>73654</c:v>
                </c:pt>
                <c:pt idx="9182">
                  <c:v>73656</c:v>
                </c:pt>
                <c:pt idx="9183">
                  <c:v>73659</c:v>
                </c:pt>
                <c:pt idx="9184">
                  <c:v>73673</c:v>
                </c:pt>
                <c:pt idx="9185">
                  <c:v>73677</c:v>
                </c:pt>
                <c:pt idx="9186">
                  <c:v>73690</c:v>
                </c:pt>
                <c:pt idx="9187">
                  <c:v>73698</c:v>
                </c:pt>
                <c:pt idx="9188">
                  <c:v>73699</c:v>
                </c:pt>
                <c:pt idx="9189">
                  <c:v>73711</c:v>
                </c:pt>
                <c:pt idx="9190">
                  <c:v>73720</c:v>
                </c:pt>
                <c:pt idx="9191">
                  <c:v>73723</c:v>
                </c:pt>
                <c:pt idx="9192">
                  <c:v>73729</c:v>
                </c:pt>
                <c:pt idx="9193">
                  <c:v>73733</c:v>
                </c:pt>
                <c:pt idx="9194">
                  <c:v>73735</c:v>
                </c:pt>
                <c:pt idx="9195">
                  <c:v>73739</c:v>
                </c:pt>
                <c:pt idx="9196">
                  <c:v>73742</c:v>
                </c:pt>
                <c:pt idx="9197">
                  <c:v>73745</c:v>
                </c:pt>
                <c:pt idx="9198">
                  <c:v>73763</c:v>
                </c:pt>
                <c:pt idx="9199">
                  <c:v>73774</c:v>
                </c:pt>
                <c:pt idx="9200">
                  <c:v>73776</c:v>
                </c:pt>
                <c:pt idx="9201">
                  <c:v>73790</c:v>
                </c:pt>
                <c:pt idx="9202">
                  <c:v>73795</c:v>
                </c:pt>
                <c:pt idx="9203">
                  <c:v>73800</c:v>
                </c:pt>
                <c:pt idx="9204">
                  <c:v>73801</c:v>
                </c:pt>
                <c:pt idx="9205">
                  <c:v>73809</c:v>
                </c:pt>
                <c:pt idx="9206">
                  <c:v>73822</c:v>
                </c:pt>
                <c:pt idx="9207">
                  <c:v>73832</c:v>
                </c:pt>
                <c:pt idx="9208">
                  <c:v>73842</c:v>
                </c:pt>
                <c:pt idx="9209">
                  <c:v>73847</c:v>
                </c:pt>
                <c:pt idx="9210">
                  <c:v>73881</c:v>
                </c:pt>
                <c:pt idx="9211">
                  <c:v>73899</c:v>
                </c:pt>
                <c:pt idx="9212">
                  <c:v>73929</c:v>
                </c:pt>
                <c:pt idx="9213">
                  <c:v>73930</c:v>
                </c:pt>
                <c:pt idx="9214">
                  <c:v>73956</c:v>
                </c:pt>
                <c:pt idx="9215">
                  <c:v>73957</c:v>
                </c:pt>
                <c:pt idx="9216">
                  <c:v>73960</c:v>
                </c:pt>
                <c:pt idx="9217">
                  <c:v>73970</c:v>
                </c:pt>
                <c:pt idx="9218">
                  <c:v>73972</c:v>
                </c:pt>
                <c:pt idx="9219">
                  <c:v>73975</c:v>
                </c:pt>
                <c:pt idx="9220">
                  <c:v>73985</c:v>
                </c:pt>
                <c:pt idx="9221">
                  <c:v>73988</c:v>
                </c:pt>
                <c:pt idx="9222">
                  <c:v>74001</c:v>
                </c:pt>
                <c:pt idx="9223">
                  <c:v>74002</c:v>
                </c:pt>
                <c:pt idx="9224">
                  <c:v>74005</c:v>
                </c:pt>
                <c:pt idx="9225">
                  <c:v>74018</c:v>
                </c:pt>
                <c:pt idx="9226">
                  <c:v>74025</c:v>
                </c:pt>
                <c:pt idx="9227">
                  <c:v>74030</c:v>
                </c:pt>
                <c:pt idx="9228">
                  <c:v>74032</c:v>
                </c:pt>
                <c:pt idx="9229">
                  <c:v>74039</c:v>
                </c:pt>
                <c:pt idx="9230">
                  <c:v>74047</c:v>
                </c:pt>
                <c:pt idx="9231">
                  <c:v>74049</c:v>
                </c:pt>
                <c:pt idx="9232">
                  <c:v>74052</c:v>
                </c:pt>
                <c:pt idx="9233">
                  <c:v>74066</c:v>
                </c:pt>
                <c:pt idx="9234">
                  <c:v>74068</c:v>
                </c:pt>
                <c:pt idx="9235">
                  <c:v>74069</c:v>
                </c:pt>
                <c:pt idx="9236">
                  <c:v>74081</c:v>
                </c:pt>
                <c:pt idx="9237">
                  <c:v>74082</c:v>
                </c:pt>
                <c:pt idx="9238">
                  <c:v>74095</c:v>
                </c:pt>
                <c:pt idx="9239">
                  <c:v>74113</c:v>
                </c:pt>
                <c:pt idx="9240">
                  <c:v>74117</c:v>
                </c:pt>
                <c:pt idx="9241">
                  <c:v>74138</c:v>
                </c:pt>
                <c:pt idx="9242">
                  <c:v>74149</c:v>
                </c:pt>
                <c:pt idx="9243">
                  <c:v>74167</c:v>
                </c:pt>
                <c:pt idx="9244">
                  <c:v>74172</c:v>
                </c:pt>
                <c:pt idx="9245">
                  <c:v>74183</c:v>
                </c:pt>
                <c:pt idx="9246">
                  <c:v>74194</c:v>
                </c:pt>
                <c:pt idx="9247">
                  <c:v>74205</c:v>
                </c:pt>
                <c:pt idx="9248">
                  <c:v>74212</c:v>
                </c:pt>
                <c:pt idx="9249">
                  <c:v>74217</c:v>
                </c:pt>
                <c:pt idx="9250">
                  <c:v>74232</c:v>
                </c:pt>
                <c:pt idx="9251">
                  <c:v>74246</c:v>
                </c:pt>
                <c:pt idx="9252">
                  <c:v>74251</c:v>
                </c:pt>
                <c:pt idx="9253">
                  <c:v>74255</c:v>
                </c:pt>
                <c:pt idx="9254">
                  <c:v>74256</c:v>
                </c:pt>
                <c:pt idx="9255">
                  <c:v>74275</c:v>
                </c:pt>
                <c:pt idx="9256">
                  <c:v>74277</c:v>
                </c:pt>
                <c:pt idx="9257">
                  <c:v>74299</c:v>
                </c:pt>
                <c:pt idx="9258">
                  <c:v>74303</c:v>
                </c:pt>
                <c:pt idx="9259">
                  <c:v>74305</c:v>
                </c:pt>
                <c:pt idx="9260">
                  <c:v>74311</c:v>
                </c:pt>
                <c:pt idx="9261">
                  <c:v>74314</c:v>
                </c:pt>
                <c:pt idx="9262">
                  <c:v>74325</c:v>
                </c:pt>
                <c:pt idx="9263">
                  <c:v>74326</c:v>
                </c:pt>
                <c:pt idx="9264">
                  <c:v>74334</c:v>
                </c:pt>
                <c:pt idx="9265">
                  <c:v>74336</c:v>
                </c:pt>
                <c:pt idx="9266">
                  <c:v>74337</c:v>
                </c:pt>
                <c:pt idx="9267">
                  <c:v>74340</c:v>
                </c:pt>
                <c:pt idx="9268">
                  <c:v>74352</c:v>
                </c:pt>
                <c:pt idx="9269">
                  <c:v>74358</c:v>
                </c:pt>
                <c:pt idx="9270">
                  <c:v>74367</c:v>
                </c:pt>
                <c:pt idx="9271">
                  <c:v>74375</c:v>
                </c:pt>
                <c:pt idx="9272">
                  <c:v>74382</c:v>
                </c:pt>
                <c:pt idx="9273">
                  <c:v>74391</c:v>
                </c:pt>
                <c:pt idx="9274">
                  <c:v>74397</c:v>
                </c:pt>
                <c:pt idx="9275">
                  <c:v>74401</c:v>
                </c:pt>
                <c:pt idx="9276">
                  <c:v>74409</c:v>
                </c:pt>
                <c:pt idx="9277">
                  <c:v>74424</c:v>
                </c:pt>
                <c:pt idx="9278">
                  <c:v>74425</c:v>
                </c:pt>
                <c:pt idx="9279">
                  <c:v>74426</c:v>
                </c:pt>
                <c:pt idx="9280">
                  <c:v>74429</c:v>
                </c:pt>
                <c:pt idx="9281">
                  <c:v>74432</c:v>
                </c:pt>
                <c:pt idx="9282">
                  <c:v>74444</c:v>
                </c:pt>
                <c:pt idx="9283">
                  <c:v>74477</c:v>
                </c:pt>
                <c:pt idx="9284">
                  <c:v>74485</c:v>
                </c:pt>
                <c:pt idx="9285">
                  <c:v>74511</c:v>
                </c:pt>
                <c:pt idx="9286">
                  <c:v>74516</c:v>
                </c:pt>
                <c:pt idx="9287">
                  <c:v>74517</c:v>
                </c:pt>
                <c:pt idx="9288">
                  <c:v>74545</c:v>
                </c:pt>
                <c:pt idx="9289">
                  <c:v>74550</c:v>
                </c:pt>
                <c:pt idx="9290">
                  <c:v>74556</c:v>
                </c:pt>
                <c:pt idx="9291">
                  <c:v>74562</c:v>
                </c:pt>
                <c:pt idx="9292">
                  <c:v>74580</c:v>
                </c:pt>
                <c:pt idx="9293">
                  <c:v>74582</c:v>
                </c:pt>
                <c:pt idx="9294">
                  <c:v>74587</c:v>
                </c:pt>
                <c:pt idx="9295">
                  <c:v>74592</c:v>
                </c:pt>
                <c:pt idx="9296">
                  <c:v>74596</c:v>
                </c:pt>
                <c:pt idx="9297">
                  <c:v>74597</c:v>
                </c:pt>
                <c:pt idx="9298">
                  <c:v>74604</c:v>
                </c:pt>
                <c:pt idx="9299">
                  <c:v>74605</c:v>
                </c:pt>
                <c:pt idx="9300">
                  <c:v>74606</c:v>
                </c:pt>
                <c:pt idx="9301">
                  <c:v>74617</c:v>
                </c:pt>
                <c:pt idx="9302">
                  <c:v>74619</c:v>
                </c:pt>
                <c:pt idx="9303">
                  <c:v>74620</c:v>
                </c:pt>
                <c:pt idx="9304">
                  <c:v>74628</c:v>
                </c:pt>
                <c:pt idx="9305">
                  <c:v>74635</c:v>
                </c:pt>
                <c:pt idx="9306">
                  <c:v>74636</c:v>
                </c:pt>
                <c:pt idx="9307">
                  <c:v>74649</c:v>
                </c:pt>
                <c:pt idx="9308">
                  <c:v>74653</c:v>
                </c:pt>
                <c:pt idx="9309">
                  <c:v>74655</c:v>
                </c:pt>
                <c:pt idx="9310">
                  <c:v>74672</c:v>
                </c:pt>
                <c:pt idx="9311">
                  <c:v>74673</c:v>
                </c:pt>
                <c:pt idx="9312">
                  <c:v>74685</c:v>
                </c:pt>
                <c:pt idx="9313">
                  <c:v>74713</c:v>
                </c:pt>
                <c:pt idx="9314">
                  <c:v>74721</c:v>
                </c:pt>
                <c:pt idx="9315">
                  <c:v>74724</c:v>
                </c:pt>
                <c:pt idx="9316">
                  <c:v>74726</c:v>
                </c:pt>
                <c:pt idx="9317">
                  <c:v>74730</c:v>
                </c:pt>
                <c:pt idx="9318">
                  <c:v>74744</c:v>
                </c:pt>
                <c:pt idx="9319">
                  <c:v>74762</c:v>
                </c:pt>
                <c:pt idx="9320">
                  <c:v>74774</c:v>
                </c:pt>
                <c:pt idx="9321">
                  <c:v>74781</c:v>
                </c:pt>
                <c:pt idx="9322">
                  <c:v>74789</c:v>
                </c:pt>
                <c:pt idx="9323">
                  <c:v>74790</c:v>
                </c:pt>
                <c:pt idx="9324">
                  <c:v>74791</c:v>
                </c:pt>
                <c:pt idx="9325">
                  <c:v>74812</c:v>
                </c:pt>
                <c:pt idx="9326">
                  <c:v>74813</c:v>
                </c:pt>
                <c:pt idx="9327">
                  <c:v>74816</c:v>
                </c:pt>
                <c:pt idx="9328">
                  <c:v>74817</c:v>
                </c:pt>
                <c:pt idx="9329">
                  <c:v>74823</c:v>
                </c:pt>
                <c:pt idx="9330">
                  <c:v>74833</c:v>
                </c:pt>
                <c:pt idx="9331">
                  <c:v>74840</c:v>
                </c:pt>
                <c:pt idx="9332">
                  <c:v>74845</c:v>
                </c:pt>
                <c:pt idx="9333">
                  <c:v>74848</c:v>
                </c:pt>
                <c:pt idx="9334">
                  <c:v>74852</c:v>
                </c:pt>
                <c:pt idx="9335">
                  <c:v>74858</c:v>
                </c:pt>
                <c:pt idx="9336">
                  <c:v>74861</c:v>
                </c:pt>
                <c:pt idx="9337">
                  <c:v>74868</c:v>
                </c:pt>
                <c:pt idx="9338">
                  <c:v>74872</c:v>
                </c:pt>
                <c:pt idx="9339">
                  <c:v>74884</c:v>
                </c:pt>
                <c:pt idx="9340">
                  <c:v>74906</c:v>
                </c:pt>
                <c:pt idx="9341">
                  <c:v>74920</c:v>
                </c:pt>
                <c:pt idx="9342">
                  <c:v>74923</c:v>
                </c:pt>
                <c:pt idx="9343">
                  <c:v>74931</c:v>
                </c:pt>
                <c:pt idx="9344">
                  <c:v>74943</c:v>
                </c:pt>
                <c:pt idx="9345">
                  <c:v>74946</c:v>
                </c:pt>
                <c:pt idx="9346">
                  <c:v>74947</c:v>
                </c:pt>
                <c:pt idx="9347">
                  <c:v>74969</c:v>
                </c:pt>
                <c:pt idx="9348">
                  <c:v>74971</c:v>
                </c:pt>
                <c:pt idx="9349">
                  <c:v>74985</c:v>
                </c:pt>
                <c:pt idx="9350">
                  <c:v>74991</c:v>
                </c:pt>
                <c:pt idx="9351">
                  <c:v>74998</c:v>
                </c:pt>
                <c:pt idx="9352">
                  <c:v>75000</c:v>
                </c:pt>
                <c:pt idx="9353">
                  <c:v>75028</c:v>
                </c:pt>
                <c:pt idx="9354">
                  <c:v>75032</c:v>
                </c:pt>
                <c:pt idx="9355">
                  <c:v>75039</c:v>
                </c:pt>
                <c:pt idx="9356">
                  <c:v>75041</c:v>
                </c:pt>
                <c:pt idx="9357">
                  <c:v>75042</c:v>
                </c:pt>
                <c:pt idx="9358">
                  <c:v>75048</c:v>
                </c:pt>
                <c:pt idx="9359">
                  <c:v>75069</c:v>
                </c:pt>
                <c:pt idx="9360">
                  <c:v>75071</c:v>
                </c:pt>
                <c:pt idx="9361">
                  <c:v>75073</c:v>
                </c:pt>
                <c:pt idx="9362">
                  <c:v>75075</c:v>
                </c:pt>
                <c:pt idx="9363">
                  <c:v>75077</c:v>
                </c:pt>
                <c:pt idx="9364">
                  <c:v>75087</c:v>
                </c:pt>
                <c:pt idx="9365">
                  <c:v>75118</c:v>
                </c:pt>
                <c:pt idx="9366">
                  <c:v>75131</c:v>
                </c:pt>
                <c:pt idx="9367">
                  <c:v>75138</c:v>
                </c:pt>
                <c:pt idx="9368">
                  <c:v>75141</c:v>
                </c:pt>
                <c:pt idx="9369">
                  <c:v>75158</c:v>
                </c:pt>
                <c:pt idx="9370">
                  <c:v>75160</c:v>
                </c:pt>
                <c:pt idx="9371">
                  <c:v>75168</c:v>
                </c:pt>
                <c:pt idx="9372">
                  <c:v>75169</c:v>
                </c:pt>
                <c:pt idx="9373">
                  <c:v>75172</c:v>
                </c:pt>
                <c:pt idx="9374">
                  <c:v>75173</c:v>
                </c:pt>
                <c:pt idx="9375">
                  <c:v>75196</c:v>
                </c:pt>
                <c:pt idx="9376">
                  <c:v>75202</c:v>
                </c:pt>
                <c:pt idx="9377">
                  <c:v>75204</c:v>
                </c:pt>
                <c:pt idx="9378">
                  <c:v>75208</c:v>
                </c:pt>
                <c:pt idx="9379">
                  <c:v>75209</c:v>
                </c:pt>
                <c:pt idx="9380">
                  <c:v>75216</c:v>
                </c:pt>
                <c:pt idx="9381">
                  <c:v>75219</c:v>
                </c:pt>
                <c:pt idx="9382">
                  <c:v>75224</c:v>
                </c:pt>
                <c:pt idx="9383">
                  <c:v>75235</c:v>
                </c:pt>
                <c:pt idx="9384">
                  <c:v>75236</c:v>
                </c:pt>
                <c:pt idx="9385">
                  <c:v>75252</c:v>
                </c:pt>
                <c:pt idx="9386">
                  <c:v>75267</c:v>
                </c:pt>
                <c:pt idx="9387">
                  <c:v>75279</c:v>
                </c:pt>
                <c:pt idx="9388">
                  <c:v>75286</c:v>
                </c:pt>
                <c:pt idx="9389">
                  <c:v>75290</c:v>
                </c:pt>
                <c:pt idx="9390">
                  <c:v>75291</c:v>
                </c:pt>
                <c:pt idx="9391">
                  <c:v>75298</c:v>
                </c:pt>
                <c:pt idx="9392">
                  <c:v>75315</c:v>
                </c:pt>
                <c:pt idx="9393">
                  <c:v>75326</c:v>
                </c:pt>
                <c:pt idx="9394">
                  <c:v>75329</c:v>
                </c:pt>
                <c:pt idx="9395">
                  <c:v>75343</c:v>
                </c:pt>
                <c:pt idx="9396">
                  <c:v>75344</c:v>
                </c:pt>
                <c:pt idx="9397">
                  <c:v>75345</c:v>
                </c:pt>
                <c:pt idx="9398">
                  <c:v>75359</c:v>
                </c:pt>
                <c:pt idx="9399">
                  <c:v>75371</c:v>
                </c:pt>
                <c:pt idx="9400">
                  <c:v>75381</c:v>
                </c:pt>
                <c:pt idx="9401">
                  <c:v>75385</c:v>
                </c:pt>
                <c:pt idx="9402">
                  <c:v>75398</c:v>
                </c:pt>
                <c:pt idx="9403">
                  <c:v>75407</c:v>
                </c:pt>
                <c:pt idx="9404">
                  <c:v>75413</c:v>
                </c:pt>
                <c:pt idx="9405">
                  <c:v>75417</c:v>
                </c:pt>
                <c:pt idx="9406">
                  <c:v>75436</c:v>
                </c:pt>
                <c:pt idx="9407">
                  <c:v>75445</c:v>
                </c:pt>
                <c:pt idx="9408">
                  <c:v>75466</c:v>
                </c:pt>
                <c:pt idx="9409">
                  <c:v>75468</c:v>
                </c:pt>
                <c:pt idx="9410">
                  <c:v>75470</c:v>
                </c:pt>
                <c:pt idx="9411">
                  <c:v>75482</c:v>
                </c:pt>
                <c:pt idx="9412">
                  <c:v>75498</c:v>
                </c:pt>
                <c:pt idx="9413">
                  <c:v>75501</c:v>
                </c:pt>
                <c:pt idx="9414">
                  <c:v>75503</c:v>
                </c:pt>
                <c:pt idx="9415">
                  <c:v>75504</c:v>
                </c:pt>
                <c:pt idx="9416">
                  <c:v>75508</c:v>
                </c:pt>
                <c:pt idx="9417">
                  <c:v>75514</c:v>
                </c:pt>
                <c:pt idx="9418">
                  <c:v>75518</c:v>
                </c:pt>
                <c:pt idx="9419">
                  <c:v>75520</c:v>
                </c:pt>
                <c:pt idx="9420">
                  <c:v>75521</c:v>
                </c:pt>
                <c:pt idx="9421">
                  <c:v>75523</c:v>
                </c:pt>
                <c:pt idx="9422">
                  <c:v>75527</c:v>
                </c:pt>
                <c:pt idx="9423">
                  <c:v>75529</c:v>
                </c:pt>
                <c:pt idx="9424">
                  <c:v>75538</c:v>
                </c:pt>
                <c:pt idx="9425">
                  <c:v>75562</c:v>
                </c:pt>
                <c:pt idx="9426">
                  <c:v>75570</c:v>
                </c:pt>
                <c:pt idx="9427">
                  <c:v>75574</c:v>
                </c:pt>
                <c:pt idx="9428">
                  <c:v>75580</c:v>
                </c:pt>
                <c:pt idx="9429">
                  <c:v>75601</c:v>
                </c:pt>
                <c:pt idx="9430">
                  <c:v>75612</c:v>
                </c:pt>
                <c:pt idx="9431">
                  <c:v>75619</c:v>
                </c:pt>
                <c:pt idx="9432">
                  <c:v>75626</c:v>
                </c:pt>
                <c:pt idx="9433">
                  <c:v>75627</c:v>
                </c:pt>
                <c:pt idx="9434">
                  <c:v>75639</c:v>
                </c:pt>
                <c:pt idx="9435">
                  <c:v>75640</c:v>
                </c:pt>
                <c:pt idx="9436">
                  <c:v>75657</c:v>
                </c:pt>
                <c:pt idx="9437">
                  <c:v>75673</c:v>
                </c:pt>
                <c:pt idx="9438">
                  <c:v>75679</c:v>
                </c:pt>
                <c:pt idx="9439">
                  <c:v>75688</c:v>
                </c:pt>
                <c:pt idx="9440">
                  <c:v>75690</c:v>
                </c:pt>
                <c:pt idx="9441">
                  <c:v>75691</c:v>
                </c:pt>
                <c:pt idx="9442">
                  <c:v>75697</c:v>
                </c:pt>
                <c:pt idx="9443">
                  <c:v>75701</c:v>
                </c:pt>
                <c:pt idx="9444">
                  <c:v>75705</c:v>
                </c:pt>
                <c:pt idx="9445">
                  <c:v>75714</c:v>
                </c:pt>
                <c:pt idx="9446">
                  <c:v>75716</c:v>
                </c:pt>
                <c:pt idx="9447">
                  <c:v>75725</c:v>
                </c:pt>
                <c:pt idx="9448">
                  <c:v>75735</c:v>
                </c:pt>
                <c:pt idx="9449">
                  <c:v>75737</c:v>
                </c:pt>
                <c:pt idx="9450">
                  <c:v>75739</c:v>
                </c:pt>
                <c:pt idx="9451">
                  <c:v>75767</c:v>
                </c:pt>
                <c:pt idx="9452">
                  <c:v>75779</c:v>
                </c:pt>
                <c:pt idx="9453">
                  <c:v>75780</c:v>
                </c:pt>
                <c:pt idx="9454">
                  <c:v>75788</c:v>
                </c:pt>
                <c:pt idx="9455">
                  <c:v>75789</c:v>
                </c:pt>
                <c:pt idx="9456">
                  <c:v>75794</c:v>
                </c:pt>
                <c:pt idx="9457">
                  <c:v>75795</c:v>
                </c:pt>
                <c:pt idx="9458">
                  <c:v>75798</c:v>
                </c:pt>
                <c:pt idx="9459">
                  <c:v>75807</c:v>
                </c:pt>
                <c:pt idx="9460">
                  <c:v>75810</c:v>
                </c:pt>
                <c:pt idx="9461">
                  <c:v>75814</c:v>
                </c:pt>
                <c:pt idx="9462">
                  <c:v>75831</c:v>
                </c:pt>
                <c:pt idx="9463">
                  <c:v>75846</c:v>
                </c:pt>
                <c:pt idx="9464">
                  <c:v>75847</c:v>
                </c:pt>
                <c:pt idx="9465">
                  <c:v>75861</c:v>
                </c:pt>
                <c:pt idx="9466">
                  <c:v>75871</c:v>
                </c:pt>
                <c:pt idx="9467">
                  <c:v>75873</c:v>
                </c:pt>
                <c:pt idx="9468">
                  <c:v>75889</c:v>
                </c:pt>
                <c:pt idx="9469">
                  <c:v>75893</c:v>
                </c:pt>
                <c:pt idx="9470">
                  <c:v>75894</c:v>
                </c:pt>
                <c:pt idx="9471">
                  <c:v>75906</c:v>
                </c:pt>
                <c:pt idx="9472">
                  <c:v>75919</c:v>
                </c:pt>
                <c:pt idx="9473">
                  <c:v>75943</c:v>
                </c:pt>
                <c:pt idx="9474">
                  <c:v>75948</c:v>
                </c:pt>
                <c:pt idx="9475">
                  <c:v>75950</c:v>
                </c:pt>
                <c:pt idx="9476">
                  <c:v>75959</c:v>
                </c:pt>
                <c:pt idx="9477">
                  <c:v>75962</c:v>
                </c:pt>
                <c:pt idx="9478">
                  <c:v>75968</c:v>
                </c:pt>
                <c:pt idx="9479">
                  <c:v>75973</c:v>
                </c:pt>
                <c:pt idx="9480">
                  <c:v>75978</c:v>
                </c:pt>
                <c:pt idx="9481">
                  <c:v>75986</c:v>
                </c:pt>
                <c:pt idx="9482">
                  <c:v>76066</c:v>
                </c:pt>
                <c:pt idx="9483">
                  <c:v>76081</c:v>
                </c:pt>
                <c:pt idx="9484">
                  <c:v>76110</c:v>
                </c:pt>
                <c:pt idx="9485">
                  <c:v>76120</c:v>
                </c:pt>
                <c:pt idx="9486">
                  <c:v>76122</c:v>
                </c:pt>
                <c:pt idx="9487">
                  <c:v>76125</c:v>
                </c:pt>
                <c:pt idx="9488">
                  <c:v>76127</c:v>
                </c:pt>
                <c:pt idx="9489">
                  <c:v>76146</c:v>
                </c:pt>
                <c:pt idx="9490">
                  <c:v>76147</c:v>
                </c:pt>
                <c:pt idx="9491">
                  <c:v>76151</c:v>
                </c:pt>
                <c:pt idx="9492">
                  <c:v>76152</c:v>
                </c:pt>
                <c:pt idx="9493">
                  <c:v>76165</c:v>
                </c:pt>
                <c:pt idx="9494">
                  <c:v>76168</c:v>
                </c:pt>
                <c:pt idx="9495">
                  <c:v>76186</c:v>
                </c:pt>
                <c:pt idx="9496">
                  <c:v>76201</c:v>
                </c:pt>
                <c:pt idx="9497">
                  <c:v>76204</c:v>
                </c:pt>
                <c:pt idx="9498">
                  <c:v>76212</c:v>
                </c:pt>
                <c:pt idx="9499">
                  <c:v>76241</c:v>
                </c:pt>
                <c:pt idx="9500">
                  <c:v>76246</c:v>
                </c:pt>
                <c:pt idx="9501">
                  <c:v>76247</c:v>
                </c:pt>
                <c:pt idx="9502">
                  <c:v>76249</c:v>
                </c:pt>
                <c:pt idx="9503">
                  <c:v>76250</c:v>
                </c:pt>
                <c:pt idx="9504">
                  <c:v>76251</c:v>
                </c:pt>
                <c:pt idx="9505">
                  <c:v>76255</c:v>
                </c:pt>
                <c:pt idx="9506">
                  <c:v>76256</c:v>
                </c:pt>
                <c:pt idx="9507">
                  <c:v>76261</c:v>
                </c:pt>
                <c:pt idx="9508">
                  <c:v>76265</c:v>
                </c:pt>
                <c:pt idx="9509">
                  <c:v>76268</c:v>
                </c:pt>
                <c:pt idx="9510">
                  <c:v>76283</c:v>
                </c:pt>
                <c:pt idx="9511">
                  <c:v>76293</c:v>
                </c:pt>
                <c:pt idx="9512">
                  <c:v>76294</c:v>
                </c:pt>
                <c:pt idx="9513">
                  <c:v>76303</c:v>
                </c:pt>
                <c:pt idx="9514">
                  <c:v>76304</c:v>
                </c:pt>
                <c:pt idx="9515">
                  <c:v>76347</c:v>
                </c:pt>
                <c:pt idx="9516">
                  <c:v>76350</c:v>
                </c:pt>
                <c:pt idx="9517">
                  <c:v>76368</c:v>
                </c:pt>
                <c:pt idx="9518">
                  <c:v>76374</c:v>
                </c:pt>
                <c:pt idx="9519">
                  <c:v>76377</c:v>
                </c:pt>
                <c:pt idx="9520">
                  <c:v>76392</c:v>
                </c:pt>
                <c:pt idx="9521">
                  <c:v>76394</c:v>
                </c:pt>
                <c:pt idx="9522">
                  <c:v>76397</c:v>
                </c:pt>
                <c:pt idx="9523">
                  <c:v>76400</c:v>
                </c:pt>
                <c:pt idx="9524">
                  <c:v>76402</c:v>
                </c:pt>
                <c:pt idx="9525">
                  <c:v>76403</c:v>
                </c:pt>
                <c:pt idx="9526">
                  <c:v>76404</c:v>
                </c:pt>
                <c:pt idx="9527">
                  <c:v>76405</c:v>
                </c:pt>
                <c:pt idx="9528">
                  <c:v>76409</c:v>
                </c:pt>
                <c:pt idx="9529">
                  <c:v>76413</c:v>
                </c:pt>
                <c:pt idx="9530">
                  <c:v>76423</c:v>
                </c:pt>
                <c:pt idx="9531">
                  <c:v>76427</c:v>
                </c:pt>
                <c:pt idx="9532">
                  <c:v>76428</c:v>
                </c:pt>
                <c:pt idx="9533">
                  <c:v>76434</c:v>
                </c:pt>
                <c:pt idx="9534">
                  <c:v>76447</c:v>
                </c:pt>
                <c:pt idx="9535">
                  <c:v>76455</c:v>
                </c:pt>
                <c:pt idx="9536">
                  <c:v>76459</c:v>
                </c:pt>
                <c:pt idx="9537">
                  <c:v>76461</c:v>
                </c:pt>
                <c:pt idx="9538">
                  <c:v>76463</c:v>
                </c:pt>
                <c:pt idx="9539">
                  <c:v>76471</c:v>
                </c:pt>
                <c:pt idx="9540">
                  <c:v>76480</c:v>
                </c:pt>
                <c:pt idx="9541">
                  <c:v>76505</c:v>
                </c:pt>
                <c:pt idx="9542">
                  <c:v>76509</c:v>
                </c:pt>
                <c:pt idx="9543">
                  <c:v>76516</c:v>
                </c:pt>
                <c:pt idx="9544">
                  <c:v>76518</c:v>
                </c:pt>
                <c:pt idx="9545">
                  <c:v>76545</c:v>
                </c:pt>
                <c:pt idx="9546">
                  <c:v>76553</c:v>
                </c:pt>
                <c:pt idx="9547">
                  <c:v>76555</c:v>
                </c:pt>
                <c:pt idx="9548">
                  <c:v>76563</c:v>
                </c:pt>
                <c:pt idx="9549">
                  <c:v>76570</c:v>
                </c:pt>
                <c:pt idx="9550">
                  <c:v>76623</c:v>
                </c:pt>
                <c:pt idx="9551">
                  <c:v>76629</c:v>
                </c:pt>
                <c:pt idx="9552">
                  <c:v>76649</c:v>
                </c:pt>
                <c:pt idx="9553">
                  <c:v>76663</c:v>
                </c:pt>
                <c:pt idx="9554">
                  <c:v>76714</c:v>
                </c:pt>
                <c:pt idx="9555">
                  <c:v>76718</c:v>
                </c:pt>
                <c:pt idx="9556">
                  <c:v>76727</c:v>
                </c:pt>
                <c:pt idx="9557">
                  <c:v>76764</c:v>
                </c:pt>
                <c:pt idx="9558">
                  <c:v>76769</c:v>
                </c:pt>
                <c:pt idx="9559">
                  <c:v>76771</c:v>
                </c:pt>
                <c:pt idx="9560">
                  <c:v>76774</c:v>
                </c:pt>
                <c:pt idx="9561">
                  <c:v>76775</c:v>
                </c:pt>
                <c:pt idx="9562">
                  <c:v>76779</c:v>
                </c:pt>
                <c:pt idx="9563">
                  <c:v>76785</c:v>
                </c:pt>
                <c:pt idx="9564">
                  <c:v>76790</c:v>
                </c:pt>
                <c:pt idx="9565">
                  <c:v>76798</c:v>
                </c:pt>
                <c:pt idx="9566">
                  <c:v>76803</c:v>
                </c:pt>
                <c:pt idx="9567">
                  <c:v>76804</c:v>
                </c:pt>
                <c:pt idx="9568">
                  <c:v>76822</c:v>
                </c:pt>
                <c:pt idx="9569">
                  <c:v>76825</c:v>
                </c:pt>
                <c:pt idx="9570">
                  <c:v>76829</c:v>
                </c:pt>
                <c:pt idx="9571">
                  <c:v>76835</c:v>
                </c:pt>
                <c:pt idx="9572">
                  <c:v>76845</c:v>
                </c:pt>
                <c:pt idx="9573">
                  <c:v>76852</c:v>
                </c:pt>
                <c:pt idx="9574">
                  <c:v>76855</c:v>
                </c:pt>
                <c:pt idx="9575">
                  <c:v>76890</c:v>
                </c:pt>
                <c:pt idx="9576">
                  <c:v>76891</c:v>
                </c:pt>
                <c:pt idx="9577">
                  <c:v>76905</c:v>
                </c:pt>
                <c:pt idx="9578">
                  <c:v>76927</c:v>
                </c:pt>
                <c:pt idx="9579">
                  <c:v>76939</c:v>
                </c:pt>
                <c:pt idx="9580">
                  <c:v>76947</c:v>
                </c:pt>
                <c:pt idx="9581">
                  <c:v>76963</c:v>
                </c:pt>
                <c:pt idx="9582">
                  <c:v>76971</c:v>
                </c:pt>
                <c:pt idx="9583">
                  <c:v>76979</c:v>
                </c:pt>
                <c:pt idx="9584">
                  <c:v>76981</c:v>
                </c:pt>
                <c:pt idx="9585">
                  <c:v>77002</c:v>
                </c:pt>
                <c:pt idx="9586">
                  <c:v>77013</c:v>
                </c:pt>
                <c:pt idx="9587">
                  <c:v>77014</c:v>
                </c:pt>
                <c:pt idx="9588">
                  <c:v>77026</c:v>
                </c:pt>
                <c:pt idx="9589">
                  <c:v>77037</c:v>
                </c:pt>
                <c:pt idx="9590">
                  <c:v>77056</c:v>
                </c:pt>
                <c:pt idx="9591">
                  <c:v>77078</c:v>
                </c:pt>
                <c:pt idx="9592">
                  <c:v>77090</c:v>
                </c:pt>
                <c:pt idx="9593">
                  <c:v>77105</c:v>
                </c:pt>
                <c:pt idx="9594">
                  <c:v>77106</c:v>
                </c:pt>
                <c:pt idx="9595">
                  <c:v>77117</c:v>
                </c:pt>
                <c:pt idx="9596">
                  <c:v>77118</c:v>
                </c:pt>
                <c:pt idx="9597">
                  <c:v>77130</c:v>
                </c:pt>
                <c:pt idx="9598">
                  <c:v>77136</c:v>
                </c:pt>
                <c:pt idx="9599">
                  <c:v>77137</c:v>
                </c:pt>
                <c:pt idx="9600">
                  <c:v>77144</c:v>
                </c:pt>
                <c:pt idx="9601">
                  <c:v>77148</c:v>
                </c:pt>
                <c:pt idx="9602">
                  <c:v>77152</c:v>
                </c:pt>
                <c:pt idx="9603">
                  <c:v>77156</c:v>
                </c:pt>
                <c:pt idx="9604">
                  <c:v>77162</c:v>
                </c:pt>
                <c:pt idx="9605">
                  <c:v>77169</c:v>
                </c:pt>
                <c:pt idx="9606">
                  <c:v>77185</c:v>
                </c:pt>
                <c:pt idx="9607">
                  <c:v>77187</c:v>
                </c:pt>
                <c:pt idx="9608">
                  <c:v>77194</c:v>
                </c:pt>
                <c:pt idx="9609">
                  <c:v>77196</c:v>
                </c:pt>
                <c:pt idx="9610">
                  <c:v>77197</c:v>
                </c:pt>
                <c:pt idx="9611">
                  <c:v>77198</c:v>
                </c:pt>
                <c:pt idx="9612">
                  <c:v>77217</c:v>
                </c:pt>
                <c:pt idx="9613">
                  <c:v>77228</c:v>
                </c:pt>
                <c:pt idx="9614">
                  <c:v>77250</c:v>
                </c:pt>
                <c:pt idx="9615">
                  <c:v>77252</c:v>
                </c:pt>
                <c:pt idx="9616">
                  <c:v>77273</c:v>
                </c:pt>
                <c:pt idx="9617">
                  <c:v>77277</c:v>
                </c:pt>
                <c:pt idx="9618">
                  <c:v>77286</c:v>
                </c:pt>
                <c:pt idx="9619">
                  <c:v>77292</c:v>
                </c:pt>
                <c:pt idx="9620">
                  <c:v>77298</c:v>
                </c:pt>
                <c:pt idx="9621">
                  <c:v>77300</c:v>
                </c:pt>
                <c:pt idx="9622">
                  <c:v>77306</c:v>
                </c:pt>
                <c:pt idx="9623">
                  <c:v>77308</c:v>
                </c:pt>
                <c:pt idx="9624">
                  <c:v>77309</c:v>
                </c:pt>
                <c:pt idx="9625">
                  <c:v>77312</c:v>
                </c:pt>
                <c:pt idx="9626">
                  <c:v>77322</c:v>
                </c:pt>
                <c:pt idx="9627">
                  <c:v>77352</c:v>
                </c:pt>
                <c:pt idx="9628">
                  <c:v>77366</c:v>
                </c:pt>
                <c:pt idx="9629">
                  <c:v>77388</c:v>
                </c:pt>
                <c:pt idx="9630">
                  <c:v>77403</c:v>
                </c:pt>
                <c:pt idx="9631">
                  <c:v>77405</c:v>
                </c:pt>
                <c:pt idx="9632">
                  <c:v>77421</c:v>
                </c:pt>
                <c:pt idx="9633">
                  <c:v>77427</c:v>
                </c:pt>
                <c:pt idx="9634">
                  <c:v>77431</c:v>
                </c:pt>
                <c:pt idx="9635">
                  <c:v>77445</c:v>
                </c:pt>
                <c:pt idx="9636">
                  <c:v>77451</c:v>
                </c:pt>
                <c:pt idx="9637">
                  <c:v>77452</c:v>
                </c:pt>
                <c:pt idx="9638">
                  <c:v>77462</c:v>
                </c:pt>
                <c:pt idx="9639">
                  <c:v>77470</c:v>
                </c:pt>
                <c:pt idx="9640">
                  <c:v>77471</c:v>
                </c:pt>
                <c:pt idx="9641">
                  <c:v>77474</c:v>
                </c:pt>
                <c:pt idx="9642">
                  <c:v>77498</c:v>
                </c:pt>
                <c:pt idx="9643">
                  <c:v>77504</c:v>
                </c:pt>
                <c:pt idx="9644">
                  <c:v>77509</c:v>
                </c:pt>
                <c:pt idx="9645">
                  <c:v>77521</c:v>
                </c:pt>
                <c:pt idx="9646">
                  <c:v>77532</c:v>
                </c:pt>
                <c:pt idx="9647">
                  <c:v>77543</c:v>
                </c:pt>
                <c:pt idx="9648">
                  <c:v>77546</c:v>
                </c:pt>
                <c:pt idx="9649">
                  <c:v>77587</c:v>
                </c:pt>
                <c:pt idx="9650">
                  <c:v>77597</c:v>
                </c:pt>
                <c:pt idx="9651">
                  <c:v>77614</c:v>
                </c:pt>
                <c:pt idx="9652">
                  <c:v>77618</c:v>
                </c:pt>
                <c:pt idx="9653">
                  <c:v>77622</c:v>
                </c:pt>
                <c:pt idx="9654">
                  <c:v>77629</c:v>
                </c:pt>
                <c:pt idx="9655">
                  <c:v>77634</c:v>
                </c:pt>
                <c:pt idx="9656">
                  <c:v>77644</c:v>
                </c:pt>
                <c:pt idx="9657">
                  <c:v>77646</c:v>
                </c:pt>
                <c:pt idx="9658">
                  <c:v>77647</c:v>
                </c:pt>
                <c:pt idx="9659">
                  <c:v>77661</c:v>
                </c:pt>
                <c:pt idx="9660">
                  <c:v>77662</c:v>
                </c:pt>
                <c:pt idx="9661">
                  <c:v>77665</c:v>
                </c:pt>
                <c:pt idx="9662">
                  <c:v>77669</c:v>
                </c:pt>
                <c:pt idx="9663">
                  <c:v>77677</c:v>
                </c:pt>
                <c:pt idx="9664">
                  <c:v>77688</c:v>
                </c:pt>
                <c:pt idx="9665">
                  <c:v>77705</c:v>
                </c:pt>
                <c:pt idx="9666">
                  <c:v>77711</c:v>
                </c:pt>
                <c:pt idx="9667">
                  <c:v>77716</c:v>
                </c:pt>
                <c:pt idx="9668">
                  <c:v>77722</c:v>
                </c:pt>
                <c:pt idx="9669">
                  <c:v>77729</c:v>
                </c:pt>
                <c:pt idx="9670">
                  <c:v>77731</c:v>
                </c:pt>
                <c:pt idx="9671">
                  <c:v>77741</c:v>
                </c:pt>
                <c:pt idx="9672">
                  <c:v>77779</c:v>
                </c:pt>
                <c:pt idx="9673">
                  <c:v>77798</c:v>
                </c:pt>
                <c:pt idx="9674">
                  <c:v>77801</c:v>
                </c:pt>
                <c:pt idx="9675">
                  <c:v>77806</c:v>
                </c:pt>
                <c:pt idx="9676">
                  <c:v>77813</c:v>
                </c:pt>
                <c:pt idx="9677">
                  <c:v>77828</c:v>
                </c:pt>
                <c:pt idx="9678">
                  <c:v>77842</c:v>
                </c:pt>
                <c:pt idx="9679">
                  <c:v>77854</c:v>
                </c:pt>
                <c:pt idx="9680">
                  <c:v>77861</c:v>
                </c:pt>
                <c:pt idx="9681">
                  <c:v>77872</c:v>
                </c:pt>
                <c:pt idx="9682">
                  <c:v>77873</c:v>
                </c:pt>
                <c:pt idx="9683">
                  <c:v>77883</c:v>
                </c:pt>
                <c:pt idx="9684">
                  <c:v>77884</c:v>
                </c:pt>
                <c:pt idx="9685">
                  <c:v>77897</c:v>
                </c:pt>
                <c:pt idx="9686">
                  <c:v>77908</c:v>
                </c:pt>
                <c:pt idx="9687">
                  <c:v>77911</c:v>
                </c:pt>
                <c:pt idx="9688">
                  <c:v>77924</c:v>
                </c:pt>
                <c:pt idx="9689">
                  <c:v>77929</c:v>
                </c:pt>
                <c:pt idx="9690">
                  <c:v>77931</c:v>
                </c:pt>
                <c:pt idx="9691">
                  <c:v>77949</c:v>
                </c:pt>
                <c:pt idx="9692">
                  <c:v>77952</c:v>
                </c:pt>
                <c:pt idx="9693">
                  <c:v>77967</c:v>
                </c:pt>
                <c:pt idx="9694">
                  <c:v>77992</c:v>
                </c:pt>
                <c:pt idx="9695">
                  <c:v>77995</c:v>
                </c:pt>
                <c:pt idx="9696">
                  <c:v>77998</c:v>
                </c:pt>
                <c:pt idx="9697">
                  <c:v>78002</c:v>
                </c:pt>
                <c:pt idx="9698">
                  <c:v>78027</c:v>
                </c:pt>
                <c:pt idx="9699">
                  <c:v>78029</c:v>
                </c:pt>
                <c:pt idx="9700">
                  <c:v>78030</c:v>
                </c:pt>
                <c:pt idx="9701">
                  <c:v>78031</c:v>
                </c:pt>
                <c:pt idx="9702">
                  <c:v>78039</c:v>
                </c:pt>
                <c:pt idx="9703">
                  <c:v>78041</c:v>
                </c:pt>
                <c:pt idx="9704">
                  <c:v>78047</c:v>
                </c:pt>
                <c:pt idx="9705">
                  <c:v>78052</c:v>
                </c:pt>
                <c:pt idx="9706">
                  <c:v>78055</c:v>
                </c:pt>
                <c:pt idx="9707">
                  <c:v>78066</c:v>
                </c:pt>
                <c:pt idx="9708">
                  <c:v>78073</c:v>
                </c:pt>
                <c:pt idx="9709">
                  <c:v>78108</c:v>
                </c:pt>
                <c:pt idx="9710">
                  <c:v>78113</c:v>
                </c:pt>
                <c:pt idx="9711">
                  <c:v>78118</c:v>
                </c:pt>
                <c:pt idx="9712">
                  <c:v>78130</c:v>
                </c:pt>
                <c:pt idx="9713">
                  <c:v>78132</c:v>
                </c:pt>
                <c:pt idx="9714">
                  <c:v>78143</c:v>
                </c:pt>
                <c:pt idx="9715">
                  <c:v>78145</c:v>
                </c:pt>
                <c:pt idx="9716">
                  <c:v>78169</c:v>
                </c:pt>
                <c:pt idx="9717">
                  <c:v>78182</c:v>
                </c:pt>
                <c:pt idx="9718">
                  <c:v>78184</c:v>
                </c:pt>
                <c:pt idx="9719">
                  <c:v>78192</c:v>
                </c:pt>
                <c:pt idx="9720">
                  <c:v>78197</c:v>
                </c:pt>
                <c:pt idx="9721">
                  <c:v>78202</c:v>
                </c:pt>
                <c:pt idx="9722">
                  <c:v>78210</c:v>
                </c:pt>
                <c:pt idx="9723">
                  <c:v>78211</c:v>
                </c:pt>
                <c:pt idx="9724">
                  <c:v>78212</c:v>
                </c:pt>
                <c:pt idx="9725">
                  <c:v>78218</c:v>
                </c:pt>
                <c:pt idx="9726">
                  <c:v>78241</c:v>
                </c:pt>
                <c:pt idx="9727">
                  <c:v>78242</c:v>
                </c:pt>
                <c:pt idx="9728">
                  <c:v>78245</c:v>
                </c:pt>
                <c:pt idx="9729">
                  <c:v>78247</c:v>
                </c:pt>
                <c:pt idx="9730">
                  <c:v>78248</c:v>
                </c:pt>
                <c:pt idx="9731">
                  <c:v>78249</c:v>
                </c:pt>
                <c:pt idx="9732">
                  <c:v>78265</c:v>
                </c:pt>
                <c:pt idx="9733">
                  <c:v>78271</c:v>
                </c:pt>
                <c:pt idx="9734">
                  <c:v>78274</c:v>
                </c:pt>
                <c:pt idx="9735">
                  <c:v>78275</c:v>
                </c:pt>
                <c:pt idx="9736">
                  <c:v>78280</c:v>
                </c:pt>
                <c:pt idx="9737">
                  <c:v>78284</c:v>
                </c:pt>
                <c:pt idx="9738">
                  <c:v>78293</c:v>
                </c:pt>
                <c:pt idx="9739">
                  <c:v>78312</c:v>
                </c:pt>
                <c:pt idx="9740">
                  <c:v>78354</c:v>
                </c:pt>
                <c:pt idx="9741">
                  <c:v>78361</c:v>
                </c:pt>
                <c:pt idx="9742">
                  <c:v>78381</c:v>
                </c:pt>
                <c:pt idx="9743">
                  <c:v>78396</c:v>
                </c:pt>
                <c:pt idx="9744">
                  <c:v>78423</c:v>
                </c:pt>
                <c:pt idx="9745">
                  <c:v>78429</c:v>
                </c:pt>
                <c:pt idx="9746">
                  <c:v>78432</c:v>
                </c:pt>
                <c:pt idx="9747">
                  <c:v>78443</c:v>
                </c:pt>
                <c:pt idx="9748">
                  <c:v>78450</c:v>
                </c:pt>
                <c:pt idx="9749">
                  <c:v>78454</c:v>
                </c:pt>
                <c:pt idx="9750">
                  <c:v>78462</c:v>
                </c:pt>
                <c:pt idx="9751">
                  <c:v>78468</c:v>
                </c:pt>
                <c:pt idx="9752">
                  <c:v>78471</c:v>
                </c:pt>
                <c:pt idx="9753">
                  <c:v>78478</c:v>
                </c:pt>
                <c:pt idx="9754">
                  <c:v>78493</c:v>
                </c:pt>
                <c:pt idx="9755">
                  <c:v>78498</c:v>
                </c:pt>
                <c:pt idx="9756">
                  <c:v>78501</c:v>
                </c:pt>
                <c:pt idx="9757">
                  <c:v>78503</c:v>
                </c:pt>
                <c:pt idx="9758">
                  <c:v>78516</c:v>
                </c:pt>
                <c:pt idx="9759">
                  <c:v>78525</c:v>
                </c:pt>
                <c:pt idx="9760">
                  <c:v>78536</c:v>
                </c:pt>
                <c:pt idx="9761">
                  <c:v>78537</c:v>
                </c:pt>
                <c:pt idx="9762">
                  <c:v>78553</c:v>
                </c:pt>
                <c:pt idx="9763">
                  <c:v>78565</c:v>
                </c:pt>
                <c:pt idx="9764">
                  <c:v>78571</c:v>
                </c:pt>
                <c:pt idx="9765">
                  <c:v>78573</c:v>
                </c:pt>
                <c:pt idx="9766">
                  <c:v>78574</c:v>
                </c:pt>
                <c:pt idx="9767">
                  <c:v>78578</c:v>
                </c:pt>
                <c:pt idx="9768">
                  <c:v>78585</c:v>
                </c:pt>
                <c:pt idx="9769">
                  <c:v>78587</c:v>
                </c:pt>
                <c:pt idx="9770">
                  <c:v>78592</c:v>
                </c:pt>
                <c:pt idx="9771">
                  <c:v>78602</c:v>
                </c:pt>
                <c:pt idx="9772">
                  <c:v>78610</c:v>
                </c:pt>
                <c:pt idx="9773">
                  <c:v>78611</c:v>
                </c:pt>
                <c:pt idx="9774">
                  <c:v>78617</c:v>
                </c:pt>
                <c:pt idx="9775">
                  <c:v>78625</c:v>
                </c:pt>
                <c:pt idx="9776">
                  <c:v>78639</c:v>
                </c:pt>
                <c:pt idx="9777">
                  <c:v>78652</c:v>
                </c:pt>
                <c:pt idx="9778">
                  <c:v>78673</c:v>
                </c:pt>
                <c:pt idx="9779">
                  <c:v>78680</c:v>
                </c:pt>
                <c:pt idx="9780">
                  <c:v>78695</c:v>
                </c:pt>
                <c:pt idx="9781">
                  <c:v>78703</c:v>
                </c:pt>
                <c:pt idx="9782">
                  <c:v>78735</c:v>
                </c:pt>
                <c:pt idx="9783">
                  <c:v>78745</c:v>
                </c:pt>
                <c:pt idx="9784">
                  <c:v>78746</c:v>
                </c:pt>
                <c:pt idx="9785">
                  <c:v>78751</c:v>
                </c:pt>
                <c:pt idx="9786">
                  <c:v>78754</c:v>
                </c:pt>
                <c:pt idx="9787">
                  <c:v>78768</c:v>
                </c:pt>
                <c:pt idx="9788">
                  <c:v>78786</c:v>
                </c:pt>
                <c:pt idx="9789">
                  <c:v>78788</c:v>
                </c:pt>
                <c:pt idx="9790">
                  <c:v>78796</c:v>
                </c:pt>
                <c:pt idx="9791">
                  <c:v>78801</c:v>
                </c:pt>
                <c:pt idx="9792">
                  <c:v>78806</c:v>
                </c:pt>
                <c:pt idx="9793">
                  <c:v>78830</c:v>
                </c:pt>
                <c:pt idx="9794">
                  <c:v>78838</c:v>
                </c:pt>
                <c:pt idx="9795">
                  <c:v>78868</c:v>
                </c:pt>
                <c:pt idx="9796">
                  <c:v>78877</c:v>
                </c:pt>
                <c:pt idx="9797">
                  <c:v>78879</c:v>
                </c:pt>
                <c:pt idx="9798">
                  <c:v>78887</c:v>
                </c:pt>
                <c:pt idx="9799">
                  <c:v>78897</c:v>
                </c:pt>
                <c:pt idx="9800">
                  <c:v>78950</c:v>
                </c:pt>
                <c:pt idx="9801">
                  <c:v>78954</c:v>
                </c:pt>
                <c:pt idx="9802">
                  <c:v>78955</c:v>
                </c:pt>
                <c:pt idx="9803">
                  <c:v>78958</c:v>
                </c:pt>
                <c:pt idx="9804">
                  <c:v>78960</c:v>
                </c:pt>
                <c:pt idx="9805">
                  <c:v>78967</c:v>
                </c:pt>
                <c:pt idx="9806">
                  <c:v>79012</c:v>
                </c:pt>
                <c:pt idx="9807">
                  <c:v>79025</c:v>
                </c:pt>
                <c:pt idx="9808">
                  <c:v>79042</c:v>
                </c:pt>
                <c:pt idx="9809">
                  <c:v>79049</c:v>
                </c:pt>
                <c:pt idx="9810">
                  <c:v>79076</c:v>
                </c:pt>
                <c:pt idx="9811">
                  <c:v>79087</c:v>
                </c:pt>
                <c:pt idx="9812">
                  <c:v>79091</c:v>
                </c:pt>
                <c:pt idx="9813">
                  <c:v>79104</c:v>
                </c:pt>
                <c:pt idx="9814">
                  <c:v>79109</c:v>
                </c:pt>
                <c:pt idx="9815">
                  <c:v>79170</c:v>
                </c:pt>
                <c:pt idx="9816">
                  <c:v>79175</c:v>
                </c:pt>
                <c:pt idx="9817">
                  <c:v>79181</c:v>
                </c:pt>
                <c:pt idx="9818">
                  <c:v>79184</c:v>
                </c:pt>
                <c:pt idx="9819">
                  <c:v>79188</c:v>
                </c:pt>
                <c:pt idx="9820">
                  <c:v>79194</c:v>
                </c:pt>
                <c:pt idx="9821">
                  <c:v>79200</c:v>
                </c:pt>
                <c:pt idx="9822">
                  <c:v>79202</c:v>
                </c:pt>
                <c:pt idx="9823">
                  <c:v>79209</c:v>
                </c:pt>
                <c:pt idx="9824">
                  <c:v>79232</c:v>
                </c:pt>
                <c:pt idx="9825">
                  <c:v>79252</c:v>
                </c:pt>
                <c:pt idx="9826">
                  <c:v>79258</c:v>
                </c:pt>
                <c:pt idx="9827">
                  <c:v>79261</c:v>
                </c:pt>
                <c:pt idx="9828">
                  <c:v>79265</c:v>
                </c:pt>
                <c:pt idx="9829">
                  <c:v>79268</c:v>
                </c:pt>
                <c:pt idx="9830">
                  <c:v>79276</c:v>
                </c:pt>
                <c:pt idx="9831">
                  <c:v>79281</c:v>
                </c:pt>
                <c:pt idx="9832">
                  <c:v>79285</c:v>
                </c:pt>
                <c:pt idx="9833">
                  <c:v>79287</c:v>
                </c:pt>
                <c:pt idx="9834">
                  <c:v>79301</c:v>
                </c:pt>
                <c:pt idx="9835">
                  <c:v>79307</c:v>
                </c:pt>
                <c:pt idx="9836">
                  <c:v>79325</c:v>
                </c:pt>
                <c:pt idx="9837">
                  <c:v>79335</c:v>
                </c:pt>
                <c:pt idx="9838">
                  <c:v>79369</c:v>
                </c:pt>
                <c:pt idx="9839">
                  <c:v>79371</c:v>
                </c:pt>
                <c:pt idx="9840">
                  <c:v>79396</c:v>
                </c:pt>
                <c:pt idx="9841">
                  <c:v>79403</c:v>
                </c:pt>
                <c:pt idx="9842">
                  <c:v>79424</c:v>
                </c:pt>
                <c:pt idx="9843">
                  <c:v>79430</c:v>
                </c:pt>
                <c:pt idx="9844">
                  <c:v>79436</c:v>
                </c:pt>
                <c:pt idx="9845">
                  <c:v>79438</c:v>
                </c:pt>
                <c:pt idx="9846">
                  <c:v>79439</c:v>
                </c:pt>
                <c:pt idx="9847">
                  <c:v>79449</c:v>
                </c:pt>
                <c:pt idx="9848">
                  <c:v>79464</c:v>
                </c:pt>
                <c:pt idx="9849">
                  <c:v>79467</c:v>
                </c:pt>
                <c:pt idx="9850">
                  <c:v>79473</c:v>
                </c:pt>
                <c:pt idx="9851">
                  <c:v>79476</c:v>
                </c:pt>
                <c:pt idx="9852">
                  <c:v>79484</c:v>
                </c:pt>
                <c:pt idx="9853">
                  <c:v>79488</c:v>
                </c:pt>
                <c:pt idx="9854">
                  <c:v>79493</c:v>
                </c:pt>
                <c:pt idx="9855">
                  <c:v>79495</c:v>
                </c:pt>
                <c:pt idx="9856">
                  <c:v>79518</c:v>
                </c:pt>
                <c:pt idx="9857">
                  <c:v>79519</c:v>
                </c:pt>
                <c:pt idx="9858">
                  <c:v>79520</c:v>
                </c:pt>
                <c:pt idx="9859">
                  <c:v>79535</c:v>
                </c:pt>
                <c:pt idx="9860">
                  <c:v>79553</c:v>
                </c:pt>
                <c:pt idx="9861">
                  <c:v>79565</c:v>
                </c:pt>
                <c:pt idx="9862">
                  <c:v>79574</c:v>
                </c:pt>
                <c:pt idx="9863">
                  <c:v>79578</c:v>
                </c:pt>
                <c:pt idx="9864">
                  <c:v>79585</c:v>
                </c:pt>
                <c:pt idx="9865">
                  <c:v>79586</c:v>
                </c:pt>
                <c:pt idx="9866">
                  <c:v>79588</c:v>
                </c:pt>
                <c:pt idx="9867">
                  <c:v>79592</c:v>
                </c:pt>
                <c:pt idx="9868">
                  <c:v>79599</c:v>
                </c:pt>
                <c:pt idx="9869">
                  <c:v>79614</c:v>
                </c:pt>
                <c:pt idx="9870">
                  <c:v>79618</c:v>
                </c:pt>
                <c:pt idx="9871">
                  <c:v>79623</c:v>
                </c:pt>
                <c:pt idx="9872">
                  <c:v>79624</c:v>
                </c:pt>
                <c:pt idx="9873">
                  <c:v>79638</c:v>
                </c:pt>
                <c:pt idx="9874">
                  <c:v>79641</c:v>
                </c:pt>
                <c:pt idx="9875">
                  <c:v>79644</c:v>
                </c:pt>
                <c:pt idx="9876">
                  <c:v>79651</c:v>
                </c:pt>
                <c:pt idx="9877">
                  <c:v>79666</c:v>
                </c:pt>
                <c:pt idx="9878">
                  <c:v>79682</c:v>
                </c:pt>
                <c:pt idx="9879">
                  <c:v>79688</c:v>
                </c:pt>
                <c:pt idx="9880">
                  <c:v>79692</c:v>
                </c:pt>
                <c:pt idx="9881">
                  <c:v>79699</c:v>
                </c:pt>
                <c:pt idx="9882">
                  <c:v>79702</c:v>
                </c:pt>
                <c:pt idx="9883">
                  <c:v>79703</c:v>
                </c:pt>
                <c:pt idx="9884">
                  <c:v>79706</c:v>
                </c:pt>
                <c:pt idx="9885">
                  <c:v>79711</c:v>
                </c:pt>
                <c:pt idx="9886">
                  <c:v>79720</c:v>
                </c:pt>
                <c:pt idx="9887">
                  <c:v>79735</c:v>
                </c:pt>
                <c:pt idx="9888">
                  <c:v>79747</c:v>
                </c:pt>
                <c:pt idx="9889">
                  <c:v>79752</c:v>
                </c:pt>
                <c:pt idx="9890">
                  <c:v>79762</c:v>
                </c:pt>
                <c:pt idx="9891">
                  <c:v>79763</c:v>
                </c:pt>
                <c:pt idx="9892">
                  <c:v>79765</c:v>
                </c:pt>
                <c:pt idx="9893">
                  <c:v>79770</c:v>
                </c:pt>
                <c:pt idx="9894">
                  <c:v>79773</c:v>
                </c:pt>
                <c:pt idx="9895">
                  <c:v>79789</c:v>
                </c:pt>
                <c:pt idx="9896">
                  <c:v>79790</c:v>
                </c:pt>
                <c:pt idx="9897">
                  <c:v>79794</c:v>
                </c:pt>
                <c:pt idx="9898">
                  <c:v>79795</c:v>
                </c:pt>
                <c:pt idx="9899">
                  <c:v>79801</c:v>
                </c:pt>
                <c:pt idx="9900">
                  <c:v>79812</c:v>
                </c:pt>
                <c:pt idx="9901">
                  <c:v>79830</c:v>
                </c:pt>
                <c:pt idx="9902">
                  <c:v>79836</c:v>
                </c:pt>
                <c:pt idx="9903">
                  <c:v>79840</c:v>
                </c:pt>
                <c:pt idx="9904">
                  <c:v>79841</c:v>
                </c:pt>
                <c:pt idx="9905">
                  <c:v>79844</c:v>
                </c:pt>
                <c:pt idx="9906">
                  <c:v>79852</c:v>
                </c:pt>
                <c:pt idx="9907">
                  <c:v>79853</c:v>
                </c:pt>
                <c:pt idx="9908">
                  <c:v>79855</c:v>
                </c:pt>
                <c:pt idx="9909">
                  <c:v>79867</c:v>
                </c:pt>
                <c:pt idx="9910">
                  <c:v>79871</c:v>
                </c:pt>
                <c:pt idx="9911">
                  <c:v>79876</c:v>
                </c:pt>
                <c:pt idx="9912">
                  <c:v>79883</c:v>
                </c:pt>
                <c:pt idx="9913">
                  <c:v>79887</c:v>
                </c:pt>
                <c:pt idx="9914">
                  <c:v>79889</c:v>
                </c:pt>
                <c:pt idx="9915">
                  <c:v>79896</c:v>
                </c:pt>
                <c:pt idx="9916">
                  <c:v>79898</c:v>
                </c:pt>
                <c:pt idx="9917">
                  <c:v>79904</c:v>
                </c:pt>
                <c:pt idx="9918">
                  <c:v>79905</c:v>
                </c:pt>
                <c:pt idx="9919">
                  <c:v>79914</c:v>
                </c:pt>
                <c:pt idx="9920">
                  <c:v>79915</c:v>
                </c:pt>
                <c:pt idx="9921">
                  <c:v>79922</c:v>
                </c:pt>
                <c:pt idx="9922">
                  <c:v>79931</c:v>
                </c:pt>
                <c:pt idx="9923">
                  <c:v>79952</c:v>
                </c:pt>
                <c:pt idx="9924">
                  <c:v>79955</c:v>
                </c:pt>
                <c:pt idx="9925">
                  <c:v>79959</c:v>
                </c:pt>
                <c:pt idx="9926">
                  <c:v>79960</c:v>
                </c:pt>
                <c:pt idx="9927">
                  <c:v>79963</c:v>
                </c:pt>
                <c:pt idx="9928">
                  <c:v>79968</c:v>
                </c:pt>
                <c:pt idx="9929">
                  <c:v>79975</c:v>
                </c:pt>
                <c:pt idx="9930">
                  <c:v>79976</c:v>
                </c:pt>
                <c:pt idx="9931">
                  <c:v>80007</c:v>
                </c:pt>
                <c:pt idx="9932">
                  <c:v>80009</c:v>
                </c:pt>
                <c:pt idx="9933">
                  <c:v>80013</c:v>
                </c:pt>
                <c:pt idx="9934">
                  <c:v>80014</c:v>
                </c:pt>
                <c:pt idx="9935">
                  <c:v>80016</c:v>
                </c:pt>
                <c:pt idx="9936">
                  <c:v>80024</c:v>
                </c:pt>
                <c:pt idx="9937">
                  <c:v>80026</c:v>
                </c:pt>
                <c:pt idx="9938">
                  <c:v>80030</c:v>
                </c:pt>
                <c:pt idx="9939">
                  <c:v>80031</c:v>
                </c:pt>
                <c:pt idx="9940">
                  <c:v>80059</c:v>
                </c:pt>
                <c:pt idx="9941">
                  <c:v>80064</c:v>
                </c:pt>
                <c:pt idx="9942">
                  <c:v>80067</c:v>
                </c:pt>
                <c:pt idx="9943">
                  <c:v>80079</c:v>
                </c:pt>
                <c:pt idx="9944">
                  <c:v>80082</c:v>
                </c:pt>
                <c:pt idx="9945">
                  <c:v>80086</c:v>
                </c:pt>
                <c:pt idx="9946">
                  <c:v>80089</c:v>
                </c:pt>
                <c:pt idx="9947">
                  <c:v>80091</c:v>
                </c:pt>
                <c:pt idx="9948">
                  <c:v>80092</c:v>
                </c:pt>
                <c:pt idx="9949">
                  <c:v>80103</c:v>
                </c:pt>
                <c:pt idx="9950">
                  <c:v>80112</c:v>
                </c:pt>
                <c:pt idx="9951">
                  <c:v>80121</c:v>
                </c:pt>
                <c:pt idx="9952">
                  <c:v>80122</c:v>
                </c:pt>
                <c:pt idx="9953">
                  <c:v>80136</c:v>
                </c:pt>
                <c:pt idx="9954">
                  <c:v>80146</c:v>
                </c:pt>
                <c:pt idx="9955">
                  <c:v>80149</c:v>
                </c:pt>
                <c:pt idx="9956">
                  <c:v>80150</c:v>
                </c:pt>
                <c:pt idx="9957">
                  <c:v>80172</c:v>
                </c:pt>
                <c:pt idx="9958">
                  <c:v>80180</c:v>
                </c:pt>
                <c:pt idx="9959">
                  <c:v>80189</c:v>
                </c:pt>
                <c:pt idx="9960">
                  <c:v>80198</c:v>
                </c:pt>
                <c:pt idx="9961">
                  <c:v>80202</c:v>
                </c:pt>
                <c:pt idx="9962">
                  <c:v>80204</c:v>
                </c:pt>
                <c:pt idx="9963">
                  <c:v>80210</c:v>
                </c:pt>
                <c:pt idx="9964">
                  <c:v>80219</c:v>
                </c:pt>
                <c:pt idx="9965">
                  <c:v>80222</c:v>
                </c:pt>
                <c:pt idx="9966">
                  <c:v>80228</c:v>
                </c:pt>
                <c:pt idx="9967">
                  <c:v>80230</c:v>
                </c:pt>
                <c:pt idx="9968">
                  <c:v>80249</c:v>
                </c:pt>
                <c:pt idx="9969">
                  <c:v>80250</c:v>
                </c:pt>
                <c:pt idx="9970">
                  <c:v>80251</c:v>
                </c:pt>
                <c:pt idx="9971">
                  <c:v>80255</c:v>
                </c:pt>
                <c:pt idx="9972">
                  <c:v>80271</c:v>
                </c:pt>
                <c:pt idx="9973">
                  <c:v>80291</c:v>
                </c:pt>
                <c:pt idx="9974">
                  <c:v>80296</c:v>
                </c:pt>
                <c:pt idx="9975">
                  <c:v>80303</c:v>
                </c:pt>
                <c:pt idx="9976">
                  <c:v>80308</c:v>
                </c:pt>
                <c:pt idx="9977">
                  <c:v>80321</c:v>
                </c:pt>
                <c:pt idx="9978">
                  <c:v>80326</c:v>
                </c:pt>
                <c:pt idx="9979">
                  <c:v>80330</c:v>
                </c:pt>
                <c:pt idx="9980">
                  <c:v>80331</c:v>
                </c:pt>
                <c:pt idx="9981">
                  <c:v>80336</c:v>
                </c:pt>
                <c:pt idx="9982">
                  <c:v>80337</c:v>
                </c:pt>
                <c:pt idx="9983">
                  <c:v>80340</c:v>
                </c:pt>
                <c:pt idx="9984">
                  <c:v>80341</c:v>
                </c:pt>
                <c:pt idx="9985">
                  <c:v>80347</c:v>
                </c:pt>
                <c:pt idx="9986">
                  <c:v>80356</c:v>
                </c:pt>
                <c:pt idx="9987">
                  <c:v>80377</c:v>
                </c:pt>
                <c:pt idx="9988">
                  <c:v>80382</c:v>
                </c:pt>
                <c:pt idx="9989">
                  <c:v>80383</c:v>
                </c:pt>
                <c:pt idx="9990">
                  <c:v>80396</c:v>
                </c:pt>
                <c:pt idx="9991">
                  <c:v>80411</c:v>
                </c:pt>
                <c:pt idx="9992">
                  <c:v>80416</c:v>
                </c:pt>
                <c:pt idx="9993">
                  <c:v>80419</c:v>
                </c:pt>
                <c:pt idx="9994">
                  <c:v>80423</c:v>
                </c:pt>
                <c:pt idx="9995">
                  <c:v>80425</c:v>
                </c:pt>
                <c:pt idx="9996">
                  <c:v>80440</c:v>
                </c:pt>
                <c:pt idx="9997">
                  <c:v>80443</c:v>
                </c:pt>
                <c:pt idx="9998">
                  <c:v>80444</c:v>
                </c:pt>
                <c:pt idx="9999">
                  <c:v>80446</c:v>
                </c:pt>
                <c:pt idx="10000">
                  <c:v>80447</c:v>
                </c:pt>
                <c:pt idx="10001">
                  <c:v>80459</c:v>
                </c:pt>
                <c:pt idx="10002">
                  <c:v>80488</c:v>
                </c:pt>
                <c:pt idx="10003">
                  <c:v>80505</c:v>
                </c:pt>
                <c:pt idx="10004">
                  <c:v>80517</c:v>
                </c:pt>
                <c:pt idx="10005">
                  <c:v>80521</c:v>
                </c:pt>
                <c:pt idx="10006">
                  <c:v>80527</c:v>
                </c:pt>
                <c:pt idx="10007">
                  <c:v>80538</c:v>
                </c:pt>
                <c:pt idx="10008">
                  <c:v>80541</c:v>
                </c:pt>
                <c:pt idx="10009">
                  <c:v>80543</c:v>
                </c:pt>
                <c:pt idx="10010">
                  <c:v>80544</c:v>
                </c:pt>
                <c:pt idx="10011">
                  <c:v>80546</c:v>
                </c:pt>
                <c:pt idx="10012">
                  <c:v>80548</c:v>
                </c:pt>
                <c:pt idx="10013">
                  <c:v>80549</c:v>
                </c:pt>
                <c:pt idx="10014">
                  <c:v>80558</c:v>
                </c:pt>
                <c:pt idx="10015">
                  <c:v>80561</c:v>
                </c:pt>
                <c:pt idx="10016">
                  <c:v>80562</c:v>
                </c:pt>
                <c:pt idx="10017">
                  <c:v>80564</c:v>
                </c:pt>
                <c:pt idx="10018">
                  <c:v>80572</c:v>
                </c:pt>
                <c:pt idx="10019">
                  <c:v>80574</c:v>
                </c:pt>
                <c:pt idx="10020">
                  <c:v>80581</c:v>
                </c:pt>
                <c:pt idx="10021">
                  <c:v>80590</c:v>
                </c:pt>
                <c:pt idx="10022">
                  <c:v>80604</c:v>
                </c:pt>
                <c:pt idx="10023">
                  <c:v>80613</c:v>
                </c:pt>
                <c:pt idx="10024">
                  <c:v>80620</c:v>
                </c:pt>
                <c:pt idx="10025">
                  <c:v>80638</c:v>
                </c:pt>
                <c:pt idx="10026">
                  <c:v>80642</c:v>
                </c:pt>
                <c:pt idx="10027">
                  <c:v>80643</c:v>
                </c:pt>
                <c:pt idx="10028">
                  <c:v>80646</c:v>
                </c:pt>
                <c:pt idx="10029">
                  <c:v>80647</c:v>
                </c:pt>
                <c:pt idx="10030">
                  <c:v>80661</c:v>
                </c:pt>
                <c:pt idx="10031">
                  <c:v>80666</c:v>
                </c:pt>
                <c:pt idx="10032">
                  <c:v>80673</c:v>
                </c:pt>
                <c:pt idx="10033">
                  <c:v>80684</c:v>
                </c:pt>
                <c:pt idx="10034">
                  <c:v>80685</c:v>
                </c:pt>
                <c:pt idx="10035">
                  <c:v>80687</c:v>
                </c:pt>
                <c:pt idx="10036">
                  <c:v>80688</c:v>
                </c:pt>
                <c:pt idx="10037">
                  <c:v>80694</c:v>
                </c:pt>
                <c:pt idx="10038">
                  <c:v>80703</c:v>
                </c:pt>
                <c:pt idx="10039">
                  <c:v>80718</c:v>
                </c:pt>
                <c:pt idx="10040">
                  <c:v>80720</c:v>
                </c:pt>
                <c:pt idx="10041">
                  <c:v>80722</c:v>
                </c:pt>
                <c:pt idx="10042">
                  <c:v>80732</c:v>
                </c:pt>
                <c:pt idx="10043">
                  <c:v>80733</c:v>
                </c:pt>
                <c:pt idx="10044">
                  <c:v>80744</c:v>
                </c:pt>
                <c:pt idx="10045">
                  <c:v>80750</c:v>
                </c:pt>
                <c:pt idx="10046">
                  <c:v>80752</c:v>
                </c:pt>
                <c:pt idx="10047">
                  <c:v>80764</c:v>
                </c:pt>
                <c:pt idx="10048">
                  <c:v>80765</c:v>
                </c:pt>
                <c:pt idx="10049">
                  <c:v>80770</c:v>
                </c:pt>
                <c:pt idx="10050">
                  <c:v>80786</c:v>
                </c:pt>
                <c:pt idx="10051">
                  <c:v>80789</c:v>
                </c:pt>
                <c:pt idx="10052">
                  <c:v>80802</c:v>
                </c:pt>
                <c:pt idx="10053">
                  <c:v>80803</c:v>
                </c:pt>
                <c:pt idx="10054">
                  <c:v>80811</c:v>
                </c:pt>
                <c:pt idx="10055">
                  <c:v>80818</c:v>
                </c:pt>
                <c:pt idx="10056">
                  <c:v>80819</c:v>
                </c:pt>
                <c:pt idx="10057">
                  <c:v>80820</c:v>
                </c:pt>
                <c:pt idx="10058">
                  <c:v>80830</c:v>
                </c:pt>
                <c:pt idx="10059">
                  <c:v>80831</c:v>
                </c:pt>
                <c:pt idx="10060">
                  <c:v>80841</c:v>
                </c:pt>
                <c:pt idx="10061">
                  <c:v>80845</c:v>
                </c:pt>
                <c:pt idx="10062">
                  <c:v>80846</c:v>
                </c:pt>
                <c:pt idx="10063">
                  <c:v>80849</c:v>
                </c:pt>
                <c:pt idx="10064">
                  <c:v>80851</c:v>
                </c:pt>
                <c:pt idx="10065">
                  <c:v>80856</c:v>
                </c:pt>
                <c:pt idx="10066">
                  <c:v>80857</c:v>
                </c:pt>
                <c:pt idx="10067">
                  <c:v>80871</c:v>
                </c:pt>
                <c:pt idx="10068">
                  <c:v>80872</c:v>
                </c:pt>
                <c:pt idx="10069">
                  <c:v>80874</c:v>
                </c:pt>
                <c:pt idx="10070">
                  <c:v>80886</c:v>
                </c:pt>
                <c:pt idx="10071">
                  <c:v>80890</c:v>
                </c:pt>
                <c:pt idx="10072">
                  <c:v>80894</c:v>
                </c:pt>
                <c:pt idx="10073">
                  <c:v>80896</c:v>
                </c:pt>
                <c:pt idx="10074">
                  <c:v>80899</c:v>
                </c:pt>
                <c:pt idx="10075">
                  <c:v>80900</c:v>
                </c:pt>
                <c:pt idx="10076">
                  <c:v>80903</c:v>
                </c:pt>
                <c:pt idx="10077">
                  <c:v>80910</c:v>
                </c:pt>
                <c:pt idx="10078">
                  <c:v>80916</c:v>
                </c:pt>
                <c:pt idx="10079">
                  <c:v>80931</c:v>
                </c:pt>
                <c:pt idx="10080">
                  <c:v>80935</c:v>
                </c:pt>
                <c:pt idx="10081">
                  <c:v>80943</c:v>
                </c:pt>
                <c:pt idx="10082">
                  <c:v>80944</c:v>
                </c:pt>
                <c:pt idx="10083">
                  <c:v>80955</c:v>
                </c:pt>
                <c:pt idx="10084">
                  <c:v>80959</c:v>
                </c:pt>
                <c:pt idx="10085">
                  <c:v>80966</c:v>
                </c:pt>
                <c:pt idx="10086">
                  <c:v>81004</c:v>
                </c:pt>
                <c:pt idx="10087">
                  <c:v>81011</c:v>
                </c:pt>
                <c:pt idx="10088">
                  <c:v>81017</c:v>
                </c:pt>
                <c:pt idx="10089">
                  <c:v>81029</c:v>
                </c:pt>
                <c:pt idx="10090">
                  <c:v>81031</c:v>
                </c:pt>
                <c:pt idx="10091">
                  <c:v>81033</c:v>
                </c:pt>
                <c:pt idx="10092">
                  <c:v>81041</c:v>
                </c:pt>
                <c:pt idx="10093">
                  <c:v>81042</c:v>
                </c:pt>
                <c:pt idx="10094">
                  <c:v>81063</c:v>
                </c:pt>
                <c:pt idx="10095">
                  <c:v>81064</c:v>
                </c:pt>
                <c:pt idx="10096">
                  <c:v>81068</c:v>
                </c:pt>
                <c:pt idx="10097">
                  <c:v>81077</c:v>
                </c:pt>
                <c:pt idx="10098">
                  <c:v>81088</c:v>
                </c:pt>
                <c:pt idx="10099">
                  <c:v>81099</c:v>
                </c:pt>
                <c:pt idx="10100">
                  <c:v>81105</c:v>
                </c:pt>
                <c:pt idx="10101">
                  <c:v>81106</c:v>
                </c:pt>
                <c:pt idx="10102">
                  <c:v>81114</c:v>
                </c:pt>
                <c:pt idx="10103">
                  <c:v>81119</c:v>
                </c:pt>
                <c:pt idx="10104">
                  <c:v>81134</c:v>
                </c:pt>
                <c:pt idx="10105">
                  <c:v>81138</c:v>
                </c:pt>
                <c:pt idx="10106">
                  <c:v>81171</c:v>
                </c:pt>
                <c:pt idx="10107">
                  <c:v>81172</c:v>
                </c:pt>
                <c:pt idx="10108">
                  <c:v>81174</c:v>
                </c:pt>
                <c:pt idx="10109">
                  <c:v>81176</c:v>
                </c:pt>
                <c:pt idx="10110">
                  <c:v>81180</c:v>
                </c:pt>
                <c:pt idx="10111">
                  <c:v>81184</c:v>
                </c:pt>
                <c:pt idx="10112">
                  <c:v>81194</c:v>
                </c:pt>
                <c:pt idx="10113">
                  <c:v>81198</c:v>
                </c:pt>
                <c:pt idx="10114">
                  <c:v>81199</c:v>
                </c:pt>
                <c:pt idx="10115">
                  <c:v>81204</c:v>
                </c:pt>
                <c:pt idx="10116">
                  <c:v>81216</c:v>
                </c:pt>
                <c:pt idx="10117">
                  <c:v>81218</c:v>
                </c:pt>
                <c:pt idx="10118">
                  <c:v>81220</c:v>
                </c:pt>
                <c:pt idx="10119">
                  <c:v>81234</c:v>
                </c:pt>
                <c:pt idx="10120">
                  <c:v>81244</c:v>
                </c:pt>
                <c:pt idx="10121">
                  <c:v>81250</c:v>
                </c:pt>
                <c:pt idx="10122">
                  <c:v>81256</c:v>
                </c:pt>
                <c:pt idx="10123">
                  <c:v>81264</c:v>
                </c:pt>
                <c:pt idx="10124">
                  <c:v>81284</c:v>
                </c:pt>
                <c:pt idx="10125">
                  <c:v>81298</c:v>
                </c:pt>
                <c:pt idx="10126">
                  <c:v>81299</c:v>
                </c:pt>
                <c:pt idx="10127">
                  <c:v>81302</c:v>
                </c:pt>
                <c:pt idx="10128">
                  <c:v>81303</c:v>
                </c:pt>
                <c:pt idx="10129">
                  <c:v>81309</c:v>
                </c:pt>
                <c:pt idx="10130">
                  <c:v>81316</c:v>
                </c:pt>
                <c:pt idx="10131">
                  <c:v>81323</c:v>
                </c:pt>
                <c:pt idx="10132">
                  <c:v>81327</c:v>
                </c:pt>
                <c:pt idx="10133">
                  <c:v>81330</c:v>
                </c:pt>
                <c:pt idx="10134">
                  <c:v>81333</c:v>
                </c:pt>
                <c:pt idx="10135">
                  <c:v>81343</c:v>
                </c:pt>
                <c:pt idx="10136">
                  <c:v>81357</c:v>
                </c:pt>
                <c:pt idx="10137">
                  <c:v>81358</c:v>
                </c:pt>
                <c:pt idx="10138">
                  <c:v>81368</c:v>
                </c:pt>
                <c:pt idx="10139">
                  <c:v>81376</c:v>
                </c:pt>
                <c:pt idx="10140">
                  <c:v>81380</c:v>
                </c:pt>
                <c:pt idx="10141">
                  <c:v>81382</c:v>
                </c:pt>
                <c:pt idx="10142">
                  <c:v>81384</c:v>
                </c:pt>
                <c:pt idx="10143">
                  <c:v>81393</c:v>
                </c:pt>
                <c:pt idx="10144">
                  <c:v>81399</c:v>
                </c:pt>
                <c:pt idx="10145">
                  <c:v>81417</c:v>
                </c:pt>
                <c:pt idx="10146">
                  <c:v>81440</c:v>
                </c:pt>
                <c:pt idx="10147">
                  <c:v>81442</c:v>
                </c:pt>
                <c:pt idx="10148">
                  <c:v>81448</c:v>
                </c:pt>
                <c:pt idx="10149">
                  <c:v>81449</c:v>
                </c:pt>
                <c:pt idx="10150">
                  <c:v>81457</c:v>
                </c:pt>
                <c:pt idx="10151">
                  <c:v>81458</c:v>
                </c:pt>
                <c:pt idx="10152">
                  <c:v>81460</c:v>
                </c:pt>
                <c:pt idx="10153">
                  <c:v>81462</c:v>
                </c:pt>
                <c:pt idx="10154">
                  <c:v>81480</c:v>
                </c:pt>
                <c:pt idx="10155">
                  <c:v>81481</c:v>
                </c:pt>
                <c:pt idx="10156">
                  <c:v>81485</c:v>
                </c:pt>
                <c:pt idx="10157">
                  <c:v>81489</c:v>
                </c:pt>
                <c:pt idx="10158">
                  <c:v>81503</c:v>
                </c:pt>
                <c:pt idx="10159">
                  <c:v>81526</c:v>
                </c:pt>
                <c:pt idx="10160">
                  <c:v>81539</c:v>
                </c:pt>
                <c:pt idx="10161">
                  <c:v>81541</c:v>
                </c:pt>
                <c:pt idx="10162">
                  <c:v>81542</c:v>
                </c:pt>
                <c:pt idx="10163">
                  <c:v>81544</c:v>
                </c:pt>
                <c:pt idx="10164">
                  <c:v>81575</c:v>
                </c:pt>
                <c:pt idx="10165">
                  <c:v>81578</c:v>
                </c:pt>
                <c:pt idx="10166">
                  <c:v>81583</c:v>
                </c:pt>
                <c:pt idx="10167">
                  <c:v>81591</c:v>
                </c:pt>
                <c:pt idx="10168">
                  <c:v>81604</c:v>
                </c:pt>
                <c:pt idx="10169">
                  <c:v>81637</c:v>
                </c:pt>
                <c:pt idx="10170">
                  <c:v>81644</c:v>
                </c:pt>
                <c:pt idx="10171">
                  <c:v>81647</c:v>
                </c:pt>
                <c:pt idx="10172">
                  <c:v>81657</c:v>
                </c:pt>
                <c:pt idx="10173">
                  <c:v>81660</c:v>
                </c:pt>
                <c:pt idx="10174">
                  <c:v>81668</c:v>
                </c:pt>
                <c:pt idx="10175">
                  <c:v>81690</c:v>
                </c:pt>
                <c:pt idx="10176">
                  <c:v>81696</c:v>
                </c:pt>
                <c:pt idx="10177">
                  <c:v>81697</c:v>
                </c:pt>
                <c:pt idx="10178">
                  <c:v>81700</c:v>
                </c:pt>
                <c:pt idx="10179">
                  <c:v>81701</c:v>
                </c:pt>
                <c:pt idx="10180">
                  <c:v>81702</c:v>
                </c:pt>
                <c:pt idx="10181">
                  <c:v>81707</c:v>
                </c:pt>
                <c:pt idx="10182">
                  <c:v>81722</c:v>
                </c:pt>
                <c:pt idx="10183">
                  <c:v>81733</c:v>
                </c:pt>
                <c:pt idx="10184">
                  <c:v>81740</c:v>
                </c:pt>
                <c:pt idx="10185">
                  <c:v>81742</c:v>
                </c:pt>
                <c:pt idx="10186">
                  <c:v>81747</c:v>
                </c:pt>
                <c:pt idx="10187">
                  <c:v>81749</c:v>
                </c:pt>
                <c:pt idx="10188">
                  <c:v>81761</c:v>
                </c:pt>
                <c:pt idx="10189">
                  <c:v>81762</c:v>
                </c:pt>
                <c:pt idx="10190">
                  <c:v>81765</c:v>
                </c:pt>
                <c:pt idx="10191">
                  <c:v>81779</c:v>
                </c:pt>
                <c:pt idx="10192">
                  <c:v>81789</c:v>
                </c:pt>
                <c:pt idx="10193">
                  <c:v>81792</c:v>
                </c:pt>
                <c:pt idx="10194">
                  <c:v>81800</c:v>
                </c:pt>
                <c:pt idx="10195">
                  <c:v>81805</c:v>
                </c:pt>
                <c:pt idx="10196">
                  <c:v>81811</c:v>
                </c:pt>
                <c:pt idx="10197">
                  <c:v>81827</c:v>
                </c:pt>
                <c:pt idx="10198">
                  <c:v>81833</c:v>
                </c:pt>
                <c:pt idx="10199">
                  <c:v>81839</c:v>
                </c:pt>
                <c:pt idx="10200">
                  <c:v>81840</c:v>
                </c:pt>
                <c:pt idx="10201">
                  <c:v>81844</c:v>
                </c:pt>
                <c:pt idx="10202">
                  <c:v>81846</c:v>
                </c:pt>
                <c:pt idx="10203">
                  <c:v>81848</c:v>
                </c:pt>
                <c:pt idx="10204">
                  <c:v>81853</c:v>
                </c:pt>
                <c:pt idx="10205">
                  <c:v>81869</c:v>
                </c:pt>
                <c:pt idx="10206">
                  <c:v>81884</c:v>
                </c:pt>
                <c:pt idx="10207">
                  <c:v>81887</c:v>
                </c:pt>
                <c:pt idx="10208">
                  <c:v>81899</c:v>
                </c:pt>
                <c:pt idx="10209">
                  <c:v>81929</c:v>
                </c:pt>
                <c:pt idx="10210">
                  <c:v>81931</c:v>
                </c:pt>
                <c:pt idx="10211">
                  <c:v>81944</c:v>
                </c:pt>
                <c:pt idx="10212">
                  <c:v>81965</c:v>
                </c:pt>
                <c:pt idx="10213">
                  <c:v>81973</c:v>
                </c:pt>
                <c:pt idx="10214">
                  <c:v>81974</c:v>
                </c:pt>
                <c:pt idx="10215">
                  <c:v>82009</c:v>
                </c:pt>
                <c:pt idx="10216">
                  <c:v>82030</c:v>
                </c:pt>
                <c:pt idx="10217">
                  <c:v>82044</c:v>
                </c:pt>
                <c:pt idx="10218">
                  <c:v>82046</c:v>
                </c:pt>
                <c:pt idx="10219">
                  <c:v>82054</c:v>
                </c:pt>
                <c:pt idx="10220">
                  <c:v>82057</c:v>
                </c:pt>
                <c:pt idx="10221">
                  <c:v>82060</c:v>
                </c:pt>
                <c:pt idx="10222">
                  <c:v>82071</c:v>
                </c:pt>
                <c:pt idx="10223">
                  <c:v>82088</c:v>
                </c:pt>
                <c:pt idx="10224">
                  <c:v>82093</c:v>
                </c:pt>
                <c:pt idx="10225">
                  <c:v>82094</c:v>
                </c:pt>
                <c:pt idx="10226">
                  <c:v>82099</c:v>
                </c:pt>
                <c:pt idx="10227">
                  <c:v>82134</c:v>
                </c:pt>
                <c:pt idx="10228">
                  <c:v>82137</c:v>
                </c:pt>
                <c:pt idx="10229">
                  <c:v>82148</c:v>
                </c:pt>
                <c:pt idx="10230">
                  <c:v>82157</c:v>
                </c:pt>
                <c:pt idx="10231">
                  <c:v>82167</c:v>
                </c:pt>
                <c:pt idx="10232">
                  <c:v>82173</c:v>
                </c:pt>
                <c:pt idx="10233">
                  <c:v>82177</c:v>
                </c:pt>
                <c:pt idx="10234">
                  <c:v>82178</c:v>
                </c:pt>
                <c:pt idx="10235">
                  <c:v>82180</c:v>
                </c:pt>
                <c:pt idx="10236">
                  <c:v>82183</c:v>
                </c:pt>
                <c:pt idx="10237">
                  <c:v>82188</c:v>
                </c:pt>
                <c:pt idx="10238">
                  <c:v>82191</c:v>
                </c:pt>
                <c:pt idx="10239">
                  <c:v>82192</c:v>
                </c:pt>
                <c:pt idx="10240">
                  <c:v>82197</c:v>
                </c:pt>
                <c:pt idx="10241">
                  <c:v>82209</c:v>
                </c:pt>
                <c:pt idx="10242">
                  <c:v>82210</c:v>
                </c:pt>
                <c:pt idx="10243">
                  <c:v>82211</c:v>
                </c:pt>
                <c:pt idx="10244">
                  <c:v>82223</c:v>
                </c:pt>
                <c:pt idx="10245">
                  <c:v>82249</c:v>
                </c:pt>
                <c:pt idx="10246">
                  <c:v>82251</c:v>
                </c:pt>
                <c:pt idx="10247">
                  <c:v>82257</c:v>
                </c:pt>
                <c:pt idx="10248">
                  <c:v>82264</c:v>
                </c:pt>
                <c:pt idx="10249">
                  <c:v>82265</c:v>
                </c:pt>
                <c:pt idx="10250">
                  <c:v>82269</c:v>
                </c:pt>
                <c:pt idx="10251">
                  <c:v>82281</c:v>
                </c:pt>
                <c:pt idx="10252">
                  <c:v>82283</c:v>
                </c:pt>
                <c:pt idx="10253">
                  <c:v>82284</c:v>
                </c:pt>
                <c:pt idx="10254">
                  <c:v>82286</c:v>
                </c:pt>
                <c:pt idx="10255">
                  <c:v>82289</c:v>
                </c:pt>
                <c:pt idx="10256">
                  <c:v>82299</c:v>
                </c:pt>
                <c:pt idx="10257">
                  <c:v>82300</c:v>
                </c:pt>
                <c:pt idx="10258">
                  <c:v>82305</c:v>
                </c:pt>
                <c:pt idx="10259">
                  <c:v>82306</c:v>
                </c:pt>
                <c:pt idx="10260">
                  <c:v>82307</c:v>
                </c:pt>
                <c:pt idx="10261">
                  <c:v>82313</c:v>
                </c:pt>
                <c:pt idx="10262">
                  <c:v>82319</c:v>
                </c:pt>
                <c:pt idx="10263">
                  <c:v>82322</c:v>
                </c:pt>
                <c:pt idx="10264">
                  <c:v>82339</c:v>
                </c:pt>
                <c:pt idx="10265">
                  <c:v>82344</c:v>
                </c:pt>
                <c:pt idx="10266">
                  <c:v>82349</c:v>
                </c:pt>
                <c:pt idx="10267">
                  <c:v>82362</c:v>
                </c:pt>
                <c:pt idx="10268">
                  <c:v>82371</c:v>
                </c:pt>
                <c:pt idx="10269">
                  <c:v>82377</c:v>
                </c:pt>
                <c:pt idx="10270">
                  <c:v>82384</c:v>
                </c:pt>
                <c:pt idx="10271">
                  <c:v>82390</c:v>
                </c:pt>
                <c:pt idx="10272">
                  <c:v>82400</c:v>
                </c:pt>
                <c:pt idx="10273">
                  <c:v>82401</c:v>
                </c:pt>
                <c:pt idx="10274">
                  <c:v>82402</c:v>
                </c:pt>
                <c:pt idx="10275">
                  <c:v>82403</c:v>
                </c:pt>
                <c:pt idx="10276">
                  <c:v>82405</c:v>
                </c:pt>
                <c:pt idx="10277">
                  <c:v>82415</c:v>
                </c:pt>
                <c:pt idx="10278">
                  <c:v>82426</c:v>
                </c:pt>
                <c:pt idx="10279">
                  <c:v>82432</c:v>
                </c:pt>
                <c:pt idx="10280">
                  <c:v>82441</c:v>
                </c:pt>
                <c:pt idx="10281">
                  <c:v>82447</c:v>
                </c:pt>
                <c:pt idx="10282">
                  <c:v>82451</c:v>
                </c:pt>
                <c:pt idx="10283">
                  <c:v>82452</c:v>
                </c:pt>
                <c:pt idx="10284">
                  <c:v>82480</c:v>
                </c:pt>
                <c:pt idx="10285">
                  <c:v>82481</c:v>
                </c:pt>
                <c:pt idx="10286">
                  <c:v>82487</c:v>
                </c:pt>
                <c:pt idx="10287">
                  <c:v>82489</c:v>
                </c:pt>
                <c:pt idx="10288">
                  <c:v>82494</c:v>
                </c:pt>
                <c:pt idx="10289">
                  <c:v>82497</c:v>
                </c:pt>
                <c:pt idx="10290">
                  <c:v>82500</c:v>
                </c:pt>
                <c:pt idx="10291">
                  <c:v>82501</c:v>
                </c:pt>
                <c:pt idx="10292">
                  <c:v>82507</c:v>
                </c:pt>
                <c:pt idx="10293">
                  <c:v>82525</c:v>
                </c:pt>
                <c:pt idx="10294">
                  <c:v>82526</c:v>
                </c:pt>
                <c:pt idx="10295">
                  <c:v>82530</c:v>
                </c:pt>
                <c:pt idx="10296">
                  <c:v>82532</c:v>
                </c:pt>
                <c:pt idx="10297">
                  <c:v>82540</c:v>
                </c:pt>
                <c:pt idx="10298">
                  <c:v>82551</c:v>
                </c:pt>
                <c:pt idx="10299">
                  <c:v>82567</c:v>
                </c:pt>
                <c:pt idx="10300">
                  <c:v>82571</c:v>
                </c:pt>
                <c:pt idx="10301">
                  <c:v>82585</c:v>
                </c:pt>
                <c:pt idx="10302">
                  <c:v>82590</c:v>
                </c:pt>
                <c:pt idx="10303">
                  <c:v>82599</c:v>
                </c:pt>
                <c:pt idx="10304">
                  <c:v>82601</c:v>
                </c:pt>
                <c:pt idx="10305">
                  <c:v>82610</c:v>
                </c:pt>
                <c:pt idx="10306">
                  <c:v>82613</c:v>
                </c:pt>
                <c:pt idx="10307">
                  <c:v>82619</c:v>
                </c:pt>
                <c:pt idx="10308">
                  <c:v>82636</c:v>
                </c:pt>
                <c:pt idx="10309">
                  <c:v>82637</c:v>
                </c:pt>
                <c:pt idx="10310">
                  <c:v>82654</c:v>
                </c:pt>
                <c:pt idx="10311">
                  <c:v>82662</c:v>
                </c:pt>
                <c:pt idx="10312">
                  <c:v>82674</c:v>
                </c:pt>
                <c:pt idx="10313">
                  <c:v>82676</c:v>
                </c:pt>
                <c:pt idx="10314">
                  <c:v>82679</c:v>
                </c:pt>
                <c:pt idx="10315">
                  <c:v>82689</c:v>
                </c:pt>
                <c:pt idx="10316">
                  <c:v>82711</c:v>
                </c:pt>
                <c:pt idx="10317">
                  <c:v>82715</c:v>
                </c:pt>
                <c:pt idx="10318">
                  <c:v>82724</c:v>
                </c:pt>
                <c:pt idx="10319">
                  <c:v>82727</c:v>
                </c:pt>
                <c:pt idx="10320">
                  <c:v>82737</c:v>
                </c:pt>
                <c:pt idx="10321">
                  <c:v>82740</c:v>
                </c:pt>
                <c:pt idx="10322">
                  <c:v>82749</c:v>
                </c:pt>
                <c:pt idx="10323">
                  <c:v>82764</c:v>
                </c:pt>
                <c:pt idx="10324">
                  <c:v>82765</c:v>
                </c:pt>
                <c:pt idx="10325">
                  <c:v>82771</c:v>
                </c:pt>
                <c:pt idx="10326">
                  <c:v>82773</c:v>
                </c:pt>
                <c:pt idx="10327">
                  <c:v>82775</c:v>
                </c:pt>
                <c:pt idx="10328">
                  <c:v>82786</c:v>
                </c:pt>
                <c:pt idx="10329">
                  <c:v>82812</c:v>
                </c:pt>
                <c:pt idx="10330">
                  <c:v>82816</c:v>
                </c:pt>
                <c:pt idx="10331">
                  <c:v>82825</c:v>
                </c:pt>
                <c:pt idx="10332">
                  <c:v>82826</c:v>
                </c:pt>
                <c:pt idx="10333">
                  <c:v>82827</c:v>
                </c:pt>
                <c:pt idx="10334">
                  <c:v>82842</c:v>
                </c:pt>
                <c:pt idx="10335">
                  <c:v>82844</c:v>
                </c:pt>
                <c:pt idx="10336">
                  <c:v>82845</c:v>
                </c:pt>
                <c:pt idx="10337">
                  <c:v>82867</c:v>
                </c:pt>
                <c:pt idx="10338">
                  <c:v>82868</c:v>
                </c:pt>
                <c:pt idx="10339">
                  <c:v>82872</c:v>
                </c:pt>
                <c:pt idx="10340">
                  <c:v>82874</c:v>
                </c:pt>
                <c:pt idx="10341">
                  <c:v>82888</c:v>
                </c:pt>
                <c:pt idx="10342">
                  <c:v>82890</c:v>
                </c:pt>
                <c:pt idx="10343">
                  <c:v>82895</c:v>
                </c:pt>
                <c:pt idx="10344">
                  <c:v>82899</c:v>
                </c:pt>
                <c:pt idx="10345">
                  <c:v>82901</c:v>
                </c:pt>
                <c:pt idx="10346">
                  <c:v>82904</c:v>
                </c:pt>
                <c:pt idx="10347">
                  <c:v>82913</c:v>
                </c:pt>
                <c:pt idx="10348">
                  <c:v>82942</c:v>
                </c:pt>
                <c:pt idx="10349">
                  <c:v>82944</c:v>
                </c:pt>
                <c:pt idx="10350">
                  <c:v>82964</c:v>
                </c:pt>
                <c:pt idx="10351">
                  <c:v>82965</c:v>
                </c:pt>
                <c:pt idx="10352">
                  <c:v>82983</c:v>
                </c:pt>
                <c:pt idx="10353">
                  <c:v>82989</c:v>
                </c:pt>
                <c:pt idx="10354">
                  <c:v>82990</c:v>
                </c:pt>
                <c:pt idx="10355">
                  <c:v>83010</c:v>
                </c:pt>
                <c:pt idx="10356">
                  <c:v>83012</c:v>
                </c:pt>
                <c:pt idx="10357">
                  <c:v>83016</c:v>
                </c:pt>
                <c:pt idx="10358">
                  <c:v>83019</c:v>
                </c:pt>
                <c:pt idx="10359">
                  <c:v>83021</c:v>
                </c:pt>
                <c:pt idx="10360">
                  <c:v>83030</c:v>
                </c:pt>
                <c:pt idx="10361">
                  <c:v>83037</c:v>
                </c:pt>
                <c:pt idx="10362">
                  <c:v>83043</c:v>
                </c:pt>
                <c:pt idx="10363">
                  <c:v>83044</c:v>
                </c:pt>
                <c:pt idx="10364">
                  <c:v>83045</c:v>
                </c:pt>
                <c:pt idx="10365">
                  <c:v>83047</c:v>
                </c:pt>
                <c:pt idx="10366">
                  <c:v>83066</c:v>
                </c:pt>
                <c:pt idx="10367">
                  <c:v>83069</c:v>
                </c:pt>
                <c:pt idx="10368">
                  <c:v>83070</c:v>
                </c:pt>
                <c:pt idx="10369">
                  <c:v>83072</c:v>
                </c:pt>
                <c:pt idx="10370">
                  <c:v>83075</c:v>
                </c:pt>
                <c:pt idx="10371">
                  <c:v>83083</c:v>
                </c:pt>
                <c:pt idx="10372">
                  <c:v>83086</c:v>
                </c:pt>
                <c:pt idx="10373">
                  <c:v>83089</c:v>
                </c:pt>
                <c:pt idx="10374">
                  <c:v>83095</c:v>
                </c:pt>
                <c:pt idx="10375">
                  <c:v>83104</c:v>
                </c:pt>
                <c:pt idx="10376">
                  <c:v>83106</c:v>
                </c:pt>
                <c:pt idx="10377">
                  <c:v>83107</c:v>
                </c:pt>
                <c:pt idx="10378">
                  <c:v>83108</c:v>
                </c:pt>
                <c:pt idx="10379">
                  <c:v>83119</c:v>
                </c:pt>
                <c:pt idx="10380">
                  <c:v>83126</c:v>
                </c:pt>
                <c:pt idx="10381">
                  <c:v>83143</c:v>
                </c:pt>
                <c:pt idx="10382">
                  <c:v>83144</c:v>
                </c:pt>
                <c:pt idx="10383">
                  <c:v>83149</c:v>
                </c:pt>
                <c:pt idx="10384">
                  <c:v>83151</c:v>
                </c:pt>
                <c:pt idx="10385">
                  <c:v>83158</c:v>
                </c:pt>
                <c:pt idx="10386">
                  <c:v>83177</c:v>
                </c:pt>
                <c:pt idx="10387">
                  <c:v>83187</c:v>
                </c:pt>
                <c:pt idx="10388">
                  <c:v>83190</c:v>
                </c:pt>
                <c:pt idx="10389">
                  <c:v>83208</c:v>
                </c:pt>
                <c:pt idx="10390">
                  <c:v>83218</c:v>
                </c:pt>
                <c:pt idx="10391">
                  <c:v>83225</c:v>
                </c:pt>
                <c:pt idx="10392">
                  <c:v>83228</c:v>
                </c:pt>
                <c:pt idx="10393">
                  <c:v>83235</c:v>
                </c:pt>
                <c:pt idx="10394">
                  <c:v>83237</c:v>
                </c:pt>
                <c:pt idx="10395">
                  <c:v>83242</c:v>
                </c:pt>
                <c:pt idx="10396">
                  <c:v>83254</c:v>
                </c:pt>
                <c:pt idx="10397">
                  <c:v>83260</c:v>
                </c:pt>
                <c:pt idx="10398">
                  <c:v>83261</c:v>
                </c:pt>
                <c:pt idx="10399">
                  <c:v>83281</c:v>
                </c:pt>
                <c:pt idx="10400">
                  <c:v>83282</c:v>
                </c:pt>
                <c:pt idx="10401">
                  <c:v>83288</c:v>
                </c:pt>
                <c:pt idx="10402">
                  <c:v>83299</c:v>
                </c:pt>
                <c:pt idx="10403">
                  <c:v>83304</c:v>
                </c:pt>
                <c:pt idx="10404">
                  <c:v>83311</c:v>
                </c:pt>
                <c:pt idx="10405">
                  <c:v>83321</c:v>
                </c:pt>
                <c:pt idx="10406">
                  <c:v>83337</c:v>
                </c:pt>
                <c:pt idx="10407">
                  <c:v>83347</c:v>
                </c:pt>
                <c:pt idx="10408">
                  <c:v>83367</c:v>
                </c:pt>
                <c:pt idx="10409">
                  <c:v>83372</c:v>
                </c:pt>
                <c:pt idx="10410">
                  <c:v>83373</c:v>
                </c:pt>
                <c:pt idx="10411">
                  <c:v>83377</c:v>
                </c:pt>
                <c:pt idx="10412">
                  <c:v>83379</c:v>
                </c:pt>
                <c:pt idx="10413">
                  <c:v>83398</c:v>
                </c:pt>
                <c:pt idx="10414">
                  <c:v>83409</c:v>
                </c:pt>
                <c:pt idx="10415">
                  <c:v>83420</c:v>
                </c:pt>
                <c:pt idx="10416">
                  <c:v>83426</c:v>
                </c:pt>
                <c:pt idx="10417">
                  <c:v>83431</c:v>
                </c:pt>
                <c:pt idx="10418">
                  <c:v>83446</c:v>
                </c:pt>
                <c:pt idx="10419">
                  <c:v>83453</c:v>
                </c:pt>
                <c:pt idx="10420">
                  <c:v>83455</c:v>
                </c:pt>
                <c:pt idx="10421">
                  <c:v>83459</c:v>
                </c:pt>
                <c:pt idx="10422">
                  <c:v>83460</c:v>
                </c:pt>
                <c:pt idx="10423">
                  <c:v>83461</c:v>
                </c:pt>
                <c:pt idx="10424">
                  <c:v>83464</c:v>
                </c:pt>
                <c:pt idx="10425">
                  <c:v>83488</c:v>
                </c:pt>
                <c:pt idx="10426">
                  <c:v>83492</c:v>
                </c:pt>
                <c:pt idx="10427">
                  <c:v>83493</c:v>
                </c:pt>
                <c:pt idx="10428">
                  <c:v>83495</c:v>
                </c:pt>
                <c:pt idx="10429">
                  <c:v>83496</c:v>
                </c:pt>
                <c:pt idx="10430">
                  <c:v>83516</c:v>
                </c:pt>
                <c:pt idx="10431">
                  <c:v>83519</c:v>
                </c:pt>
                <c:pt idx="10432">
                  <c:v>83524</c:v>
                </c:pt>
                <c:pt idx="10433">
                  <c:v>83528</c:v>
                </c:pt>
                <c:pt idx="10434">
                  <c:v>83544</c:v>
                </c:pt>
                <c:pt idx="10435">
                  <c:v>83549</c:v>
                </c:pt>
                <c:pt idx="10436">
                  <c:v>83554</c:v>
                </c:pt>
                <c:pt idx="10437">
                  <c:v>83559</c:v>
                </c:pt>
                <c:pt idx="10438">
                  <c:v>83586</c:v>
                </c:pt>
                <c:pt idx="10439">
                  <c:v>83596</c:v>
                </c:pt>
                <c:pt idx="10440">
                  <c:v>83601</c:v>
                </c:pt>
                <c:pt idx="10441">
                  <c:v>83606</c:v>
                </c:pt>
                <c:pt idx="10442">
                  <c:v>83607</c:v>
                </c:pt>
                <c:pt idx="10443">
                  <c:v>83614</c:v>
                </c:pt>
                <c:pt idx="10444">
                  <c:v>83625</c:v>
                </c:pt>
                <c:pt idx="10445">
                  <c:v>83626</c:v>
                </c:pt>
                <c:pt idx="10446">
                  <c:v>83634</c:v>
                </c:pt>
                <c:pt idx="10447">
                  <c:v>83636</c:v>
                </c:pt>
                <c:pt idx="10448">
                  <c:v>83658</c:v>
                </c:pt>
                <c:pt idx="10449">
                  <c:v>83686</c:v>
                </c:pt>
                <c:pt idx="10450">
                  <c:v>83708</c:v>
                </c:pt>
                <c:pt idx="10451">
                  <c:v>83713</c:v>
                </c:pt>
                <c:pt idx="10452">
                  <c:v>83716</c:v>
                </c:pt>
                <c:pt idx="10453">
                  <c:v>83728</c:v>
                </c:pt>
                <c:pt idx="10454">
                  <c:v>83734</c:v>
                </c:pt>
                <c:pt idx="10455">
                  <c:v>83750</c:v>
                </c:pt>
                <c:pt idx="10456">
                  <c:v>83756</c:v>
                </c:pt>
                <c:pt idx="10457">
                  <c:v>83763</c:v>
                </c:pt>
                <c:pt idx="10458">
                  <c:v>83766</c:v>
                </c:pt>
                <c:pt idx="10459">
                  <c:v>83779</c:v>
                </c:pt>
                <c:pt idx="10460">
                  <c:v>83783</c:v>
                </c:pt>
                <c:pt idx="10461">
                  <c:v>83800</c:v>
                </c:pt>
                <c:pt idx="10462">
                  <c:v>83807</c:v>
                </c:pt>
                <c:pt idx="10463">
                  <c:v>83825</c:v>
                </c:pt>
                <c:pt idx="10464">
                  <c:v>83831</c:v>
                </c:pt>
                <c:pt idx="10465">
                  <c:v>83832</c:v>
                </c:pt>
                <c:pt idx="10466">
                  <c:v>83845</c:v>
                </c:pt>
                <c:pt idx="10467">
                  <c:v>83851</c:v>
                </c:pt>
                <c:pt idx="10468">
                  <c:v>83853</c:v>
                </c:pt>
                <c:pt idx="10469">
                  <c:v>83856</c:v>
                </c:pt>
                <c:pt idx="10470">
                  <c:v>83864</c:v>
                </c:pt>
                <c:pt idx="10471">
                  <c:v>83869</c:v>
                </c:pt>
                <c:pt idx="10472">
                  <c:v>83873</c:v>
                </c:pt>
                <c:pt idx="10473">
                  <c:v>83897</c:v>
                </c:pt>
                <c:pt idx="10474">
                  <c:v>83898</c:v>
                </c:pt>
                <c:pt idx="10475">
                  <c:v>83903</c:v>
                </c:pt>
                <c:pt idx="10476">
                  <c:v>83931</c:v>
                </c:pt>
                <c:pt idx="10477">
                  <c:v>83953</c:v>
                </c:pt>
                <c:pt idx="10478">
                  <c:v>83956</c:v>
                </c:pt>
                <c:pt idx="10479">
                  <c:v>83958</c:v>
                </c:pt>
                <c:pt idx="10480">
                  <c:v>83960</c:v>
                </c:pt>
                <c:pt idx="10481">
                  <c:v>83963</c:v>
                </c:pt>
                <c:pt idx="10482">
                  <c:v>83966</c:v>
                </c:pt>
                <c:pt idx="10483">
                  <c:v>83976</c:v>
                </c:pt>
                <c:pt idx="10484">
                  <c:v>83986</c:v>
                </c:pt>
                <c:pt idx="10485">
                  <c:v>83991</c:v>
                </c:pt>
                <c:pt idx="10486">
                  <c:v>83995</c:v>
                </c:pt>
                <c:pt idx="10487">
                  <c:v>83996</c:v>
                </c:pt>
                <c:pt idx="10488">
                  <c:v>83998</c:v>
                </c:pt>
                <c:pt idx="10489">
                  <c:v>84001</c:v>
                </c:pt>
                <c:pt idx="10490">
                  <c:v>84002</c:v>
                </c:pt>
                <c:pt idx="10491">
                  <c:v>84003</c:v>
                </c:pt>
                <c:pt idx="10492">
                  <c:v>84013</c:v>
                </c:pt>
                <c:pt idx="10493">
                  <c:v>84014</c:v>
                </c:pt>
                <c:pt idx="10494">
                  <c:v>84019</c:v>
                </c:pt>
                <c:pt idx="10495">
                  <c:v>84030</c:v>
                </c:pt>
                <c:pt idx="10496">
                  <c:v>84078</c:v>
                </c:pt>
                <c:pt idx="10497">
                  <c:v>84130</c:v>
                </c:pt>
                <c:pt idx="10498">
                  <c:v>84133</c:v>
                </c:pt>
                <c:pt idx="10499">
                  <c:v>84145</c:v>
                </c:pt>
                <c:pt idx="10500">
                  <c:v>84160</c:v>
                </c:pt>
                <c:pt idx="10501">
                  <c:v>84161</c:v>
                </c:pt>
                <c:pt idx="10502">
                  <c:v>84163</c:v>
                </c:pt>
                <c:pt idx="10503">
                  <c:v>84168</c:v>
                </c:pt>
                <c:pt idx="10504">
                  <c:v>84169</c:v>
                </c:pt>
                <c:pt idx="10505">
                  <c:v>84170</c:v>
                </c:pt>
                <c:pt idx="10506">
                  <c:v>84171</c:v>
                </c:pt>
                <c:pt idx="10507">
                  <c:v>84183</c:v>
                </c:pt>
                <c:pt idx="10508">
                  <c:v>84198</c:v>
                </c:pt>
                <c:pt idx="10509">
                  <c:v>84209</c:v>
                </c:pt>
                <c:pt idx="10510">
                  <c:v>84219</c:v>
                </c:pt>
                <c:pt idx="10511">
                  <c:v>84225</c:v>
                </c:pt>
                <c:pt idx="10512">
                  <c:v>84228</c:v>
                </c:pt>
                <c:pt idx="10513">
                  <c:v>84229</c:v>
                </c:pt>
                <c:pt idx="10514">
                  <c:v>84231</c:v>
                </c:pt>
                <c:pt idx="10515">
                  <c:v>84255</c:v>
                </c:pt>
                <c:pt idx="10516">
                  <c:v>84267</c:v>
                </c:pt>
                <c:pt idx="10517">
                  <c:v>84281</c:v>
                </c:pt>
                <c:pt idx="10518">
                  <c:v>84284</c:v>
                </c:pt>
                <c:pt idx="10519">
                  <c:v>84285</c:v>
                </c:pt>
                <c:pt idx="10520">
                  <c:v>84286</c:v>
                </c:pt>
                <c:pt idx="10521">
                  <c:v>84288</c:v>
                </c:pt>
                <c:pt idx="10522">
                  <c:v>84293</c:v>
                </c:pt>
                <c:pt idx="10523">
                  <c:v>84294</c:v>
                </c:pt>
                <c:pt idx="10524">
                  <c:v>84298</c:v>
                </c:pt>
                <c:pt idx="10525">
                  <c:v>84325</c:v>
                </c:pt>
                <c:pt idx="10526">
                  <c:v>84353</c:v>
                </c:pt>
                <c:pt idx="10527">
                  <c:v>84358</c:v>
                </c:pt>
                <c:pt idx="10528">
                  <c:v>84360</c:v>
                </c:pt>
                <c:pt idx="10529">
                  <c:v>84361</c:v>
                </c:pt>
                <c:pt idx="10530">
                  <c:v>84362</c:v>
                </c:pt>
                <c:pt idx="10531">
                  <c:v>84370</c:v>
                </c:pt>
                <c:pt idx="10532">
                  <c:v>84371</c:v>
                </c:pt>
                <c:pt idx="10533">
                  <c:v>84376</c:v>
                </c:pt>
                <c:pt idx="10534">
                  <c:v>84388</c:v>
                </c:pt>
                <c:pt idx="10535">
                  <c:v>84389</c:v>
                </c:pt>
                <c:pt idx="10536">
                  <c:v>84393</c:v>
                </c:pt>
                <c:pt idx="10537">
                  <c:v>84398</c:v>
                </c:pt>
                <c:pt idx="10538">
                  <c:v>84400</c:v>
                </c:pt>
                <c:pt idx="10539">
                  <c:v>84407</c:v>
                </c:pt>
                <c:pt idx="10540">
                  <c:v>84422</c:v>
                </c:pt>
                <c:pt idx="10541">
                  <c:v>84431</c:v>
                </c:pt>
                <c:pt idx="10542">
                  <c:v>84441</c:v>
                </c:pt>
                <c:pt idx="10543">
                  <c:v>84447</c:v>
                </c:pt>
                <c:pt idx="10544">
                  <c:v>84454</c:v>
                </c:pt>
                <c:pt idx="10545">
                  <c:v>84458</c:v>
                </c:pt>
                <c:pt idx="10546">
                  <c:v>84464</c:v>
                </c:pt>
                <c:pt idx="10547">
                  <c:v>84468</c:v>
                </c:pt>
                <c:pt idx="10548">
                  <c:v>84469</c:v>
                </c:pt>
                <c:pt idx="10549">
                  <c:v>84480</c:v>
                </c:pt>
                <c:pt idx="10550">
                  <c:v>84488</c:v>
                </c:pt>
                <c:pt idx="10551">
                  <c:v>84490</c:v>
                </c:pt>
                <c:pt idx="10552">
                  <c:v>84491</c:v>
                </c:pt>
                <c:pt idx="10553">
                  <c:v>84501</c:v>
                </c:pt>
                <c:pt idx="10554">
                  <c:v>84514</c:v>
                </c:pt>
                <c:pt idx="10555">
                  <c:v>84517</c:v>
                </c:pt>
                <c:pt idx="10556">
                  <c:v>84527</c:v>
                </c:pt>
                <c:pt idx="10557">
                  <c:v>84562</c:v>
                </c:pt>
                <c:pt idx="10558">
                  <c:v>84564</c:v>
                </c:pt>
                <c:pt idx="10559">
                  <c:v>84567</c:v>
                </c:pt>
                <c:pt idx="10560">
                  <c:v>84589</c:v>
                </c:pt>
                <c:pt idx="10561">
                  <c:v>84593</c:v>
                </c:pt>
                <c:pt idx="10562">
                  <c:v>84596</c:v>
                </c:pt>
                <c:pt idx="10563">
                  <c:v>84599</c:v>
                </c:pt>
                <c:pt idx="10564">
                  <c:v>84613</c:v>
                </c:pt>
                <c:pt idx="10565">
                  <c:v>84614</c:v>
                </c:pt>
                <c:pt idx="10566">
                  <c:v>84635</c:v>
                </c:pt>
                <c:pt idx="10567">
                  <c:v>84640</c:v>
                </c:pt>
                <c:pt idx="10568">
                  <c:v>84647</c:v>
                </c:pt>
                <c:pt idx="10569">
                  <c:v>84655</c:v>
                </c:pt>
                <c:pt idx="10570">
                  <c:v>84658</c:v>
                </c:pt>
                <c:pt idx="10571">
                  <c:v>84678</c:v>
                </c:pt>
                <c:pt idx="10572">
                  <c:v>84688</c:v>
                </c:pt>
                <c:pt idx="10573">
                  <c:v>84691</c:v>
                </c:pt>
                <c:pt idx="10574">
                  <c:v>84708</c:v>
                </c:pt>
                <c:pt idx="10575">
                  <c:v>84716</c:v>
                </c:pt>
                <c:pt idx="10576">
                  <c:v>84720</c:v>
                </c:pt>
                <c:pt idx="10577">
                  <c:v>84732</c:v>
                </c:pt>
                <c:pt idx="10578">
                  <c:v>84747</c:v>
                </c:pt>
                <c:pt idx="10579">
                  <c:v>84754</c:v>
                </c:pt>
                <c:pt idx="10580">
                  <c:v>84761</c:v>
                </c:pt>
                <c:pt idx="10581">
                  <c:v>84762</c:v>
                </c:pt>
                <c:pt idx="10582">
                  <c:v>84767</c:v>
                </c:pt>
                <c:pt idx="10583">
                  <c:v>84768</c:v>
                </c:pt>
                <c:pt idx="10584">
                  <c:v>84782</c:v>
                </c:pt>
                <c:pt idx="10585">
                  <c:v>84788</c:v>
                </c:pt>
                <c:pt idx="10586">
                  <c:v>84792</c:v>
                </c:pt>
                <c:pt idx="10587">
                  <c:v>84795</c:v>
                </c:pt>
                <c:pt idx="10588">
                  <c:v>84797</c:v>
                </c:pt>
                <c:pt idx="10589">
                  <c:v>84807</c:v>
                </c:pt>
                <c:pt idx="10590">
                  <c:v>84821</c:v>
                </c:pt>
                <c:pt idx="10591">
                  <c:v>84827</c:v>
                </c:pt>
                <c:pt idx="10592">
                  <c:v>84828</c:v>
                </c:pt>
                <c:pt idx="10593">
                  <c:v>84835</c:v>
                </c:pt>
                <c:pt idx="10594">
                  <c:v>84838</c:v>
                </c:pt>
                <c:pt idx="10595">
                  <c:v>84842</c:v>
                </c:pt>
                <c:pt idx="10596">
                  <c:v>84844</c:v>
                </c:pt>
                <c:pt idx="10597">
                  <c:v>84845</c:v>
                </c:pt>
                <c:pt idx="10598">
                  <c:v>84847</c:v>
                </c:pt>
                <c:pt idx="10599">
                  <c:v>84848</c:v>
                </c:pt>
                <c:pt idx="10600">
                  <c:v>84858</c:v>
                </c:pt>
                <c:pt idx="10601">
                  <c:v>84859</c:v>
                </c:pt>
                <c:pt idx="10602">
                  <c:v>84860</c:v>
                </c:pt>
                <c:pt idx="10603">
                  <c:v>84864</c:v>
                </c:pt>
                <c:pt idx="10604">
                  <c:v>84865</c:v>
                </c:pt>
                <c:pt idx="10605">
                  <c:v>84870</c:v>
                </c:pt>
                <c:pt idx="10606">
                  <c:v>84880</c:v>
                </c:pt>
                <c:pt idx="10607">
                  <c:v>84898</c:v>
                </c:pt>
                <c:pt idx="10608">
                  <c:v>84903</c:v>
                </c:pt>
                <c:pt idx="10609">
                  <c:v>84928</c:v>
                </c:pt>
                <c:pt idx="10610">
                  <c:v>84935</c:v>
                </c:pt>
                <c:pt idx="10611">
                  <c:v>84945</c:v>
                </c:pt>
                <c:pt idx="10612">
                  <c:v>84952</c:v>
                </c:pt>
                <c:pt idx="10613">
                  <c:v>84963</c:v>
                </c:pt>
                <c:pt idx="10614">
                  <c:v>84964</c:v>
                </c:pt>
                <c:pt idx="10615">
                  <c:v>84965</c:v>
                </c:pt>
                <c:pt idx="10616">
                  <c:v>84974</c:v>
                </c:pt>
                <c:pt idx="10617">
                  <c:v>84976</c:v>
                </c:pt>
                <c:pt idx="10618">
                  <c:v>84989</c:v>
                </c:pt>
                <c:pt idx="10619">
                  <c:v>84992</c:v>
                </c:pt>
                <c:pt idx="10620">
                  <c:v>84996</c:v>
                </c:pt>
                <c:pt idx="10621">
                  <c:v>84999</c:v>
                </c:pt>
                <c:pt idx="10622">
                  <c:v>85000</c:v>
                </c:pt>
                <c:pt idx="10623">
                  <c:v>85013</c:v>
                </c:pt>
                <c:pt idx="10624">
                  <c:v>85017</c:v>
                </c:pt>
                <c:pt idx="10625">
                  <c:v>85046</c:v>
                </c:pt>
                <c:pt idx="10626">
                  <c:v>85061</c:v>
                </c:pt>
                <c:pt idx="10627">
                  <c:v>85062</c:v>
                </c:pt>
                <c:pt idx="10628">
                  <c:v>85071</c:v>
                </c:pt>
                <c:pt idx="10629">
                  <c:v>85091</c:v>
                </c:pt>
                <c:pt idx="10630">
                  <c:v>85097</c:v>
                </c:pt>
                <c:pt idx="10631">
                  <c:v>85100</c:v>
                </c:pt>
                <c:pt idx="10632">
                  <c:v>85101</c:v>
                </c:pt>
                <c:pt idx="10633">
                  <c:v>85103</c:v>
                </c:pt>
                <c:pt idx="10634">
                  <c:v>85112</c:v>
                </c:pt>
                <c:pt idx="10635">
                  <c:v>85119</c:v>
                </c:pt>
                <c:pt idx="10636">
                  <c:v>85131</c:v>
                </c:pt>
                <c:pt idx="10637">
                  <c:v>85156</c:v>
                </c:pt>
                <c:pt idx="10638">
                  <c:v>85157</c:v>
                </c:pt>
                <c:pt idx="10639">
                  <c:v>85159</c:v>
                </c:pt>
                <c:pt idx="10640">
                  <c:v>85208</c:v>
                </c:pt>
                <c:pt idx="10641">
                  <c:v>85226</c:v>
                </c:pt>
                <c:pt idx="10642">
                  <c:v>85229</c:v>
                </c:pt>
                <c:pt idx="10643">
                  <c:v>85233</c:v>
                </c:pt>
                <c:pt idx="10644">
                  <c:v>85241</c:v>
                </c:pt>
                <c:pt idx="10645">
                  <c:v>85252</c:v>
                </c:pt>
                <c:pt idx="10646">
                  <c:v>85268</c:v>
                </c:pt>
                <c:pt idx="10647">
                  <c:v>85271</c:v>
                </c:pt>
                <c:pt idx="10648">
                  <c:v>85276</c:v>
                </c:pt>
                <c:pt idx="10649">
                  <c:v>85287</c:v>
                </c:pt>
                <c:pt idx="10650">
                  <c:v>85301</c:v>
                </c:pt>
                <c:pt idx="10651">
                  <c:v>85311</c:v>
                </c:pt>
                <c:pt idx="10652">
                  <c:v>85313</c:v>
                </c:pt>
                <c:pt idx="10653">
                  <c:v>85329</c:v>
                </c:pt>
                <c:pt idx="10654">
                  <c:v>85331</c:v>
                </c:pt>
                <c:pt idx="10655">
                  <c:v>85347</c:v>
                </c:pt>
                <c:pt idx="10656">
                  <c:v>85351</c:v>
                </c:pt>
                <c:pt idx="10657">
                  <c:v>85370</c:v>
                </c:pt>
                <c:pt idx="10658">
                  <c:v>85375</c:v>
                </c:pt>
                <c:pt idx="10659">
                  <c:v>85379</c:v>
                </c:pt>
                <c:pt idx="10660">
                  <c:v>85385</c:v>
                </c:pt>
                <c:pt idx="10661">
                  <c:v>85398</c:v>
                </c:pt>
                <c:pt idx="10662">
                  <c:v>85405</c:v>
                </c:pt>
                <c:pt idx="10663">
                  <c:v>85429</c:v>
                </c:pt>
                <c:pt idx="10664">
                  <c:v>85431</c:v>
                </c:pt>
                <c:pt idx="10665">
                  <c:v>85439</c:v>
                </c:pt>
                <c:pt idx="10666">
                  <c:v>85445</c:v>
                </c:pt>
                <c:pt idx="10667">
                  <c:v>85446</c:v>
                </c:pt>
                <c:pt idx="10668">
                  <c:v>85452</c:v>
                </c:pt>
                <c:pt idx="10669">
                  <c:v>85456</c:v>
                </c:pt>
                <c:pt idx="10670">
                  <c:v>85465</c:v>
                </c:pt>
                <c:pt idx="10671">
                  <c:v>85478</c:v>
                </c:pt>
                <c:pt idx="10672">
                  <c:v>85490</c:v>
                </c:pt>
                <c:pt idx="10673">
                  <c:v>85496</c:v>
                </c:pt>
                <c:pt idx="10674">
                  <c:v>85497</c:v>
                </c:pt>
                <c:pt idx="10675">
                  <c:v>85515</c:v>
                </c:pt>
                <c:pt idx="10676">
                  <c:v>85535</c:v>
                </c:pt>
                <c:pt idx="10677">
                  <c:v>85538</c:v>
                </c:pt>
                <c:pt idx="10678">
                  <c:v>85549</c:v>
                </c:pt>
                <c:pt idx="10679">
                  <c:v>85551</c:v>
                </c:pt>
                <c:pt idx="10680">
                  <c:v>85552</c:v>
                </c:pt>
                <c:pt idx="10681">
                  <c:v>85556</c:v>
                </c:pt>
                <c:pt idx="10682">
                  <c:v>85561</c:v>
                </c:pt>
                <c:pt idx="10683">
                  <c:v>85569</c:v>
                </c:pt>
                <c:pt idx="10684">
                  <c:v>85572</c:v>
                </c:pt>
                <c:pt idx="10685">
                  <c:v>85574</c:v>
                </c:pt>
                <c:pt idx="10686">
                  <c:v>85586</c:v>
                </c:pt>
                <c:pt idx="10687">
                  <c:v>85590</c:v>
                </c:pt>
                <c:pt idx="10688">
                  <c:v>85591</c:v>
                </c:pt>
                <c:pt idx="10689">
                  <c:v>85595</c:v>
                </c:pt>
                <c:pt idx="10690">
                  <c:v>85614</c:v>
                </c:pt>
                <c:pt idx="10691">
                  <c:v>85620</c:v>
                </c:pt>
                <c:pt idx="10692">
                  <c:v>85624</c:v>
                </c:pt>
                <c:pt idx="10693">
                  <c:v>85632</c:v>
                </c:pt>
                <c:pt idx="10694">
                  <c:v>85636</c:v>
                </c:pt>
                <c:pt idx="10695">
                  <c:v>85648</c:v>
                </c:pt>
                <c:pt idx="10696">
                  <c:v>85654</c:v>
                </c:pt>
                <c:pt idx="10697">
                  <c:v>85656</c:v>
                </c:pt>
                <c:pt idx="10698">
                  <c:v>85661</c:v>
                </c:pt>
                <c:pt idx="10699">
                  <c:v>85668</c:v>
                </c:pt>
                <c:pt idx="10700">
                  <c:v>85669</c:v>
                </c:pt>
                <c:pt idx="10701">
                  <c:v>85670</c:v>
                </c:pt>
                <c:pt idx="10702">
                  <c:v>85687</c:v>
                </c:pt>
                <c:pt idx="10703">
                  <c:v>85702</c:v>
                </c:pt>
                <c:pt idx="10704">
                  <c:v>85718</c:v>
                </c:pt>
                <c:pt idx="10705">
                  <c:v>85742</c:v>
                </c:pt>
                <c:pt idx="10706">
                  <c:v>85743</c:v>
                </c:pt>
                <c:pt idx="10707">
                  <c:v>85747</c:v>
                </c:pt>
                <c:pt idx="10708">
                  <c:v>85750</c:v>
                </c:pt>
                <c:pt idx="10709">
                  <c:v>85753</c:v>
                </c:pt>
                <c:pt idx="10710">
                  <c:v>85765</c:v>
                </c:pt>
                <c:pt idx="10711">
                  <c:v>85768</c:v>
                </c:pt>
                <c:pt idx="10712">
                  <c:v>85773</c:v>
                </c:pt>
                <c:pt idx="10713">
                  <c:v>85789</c:v>
                </c:pt>
                <c:pt idx="10714">
                  <c:v>85797</c:v>
                </c:pt>
                <c:pt idx="10715">
                  <c:v>85801</c:v>
                </c:pt>
                <c:pt idx="10716">
                  <c:v>85813</c:v>
                </c:pt>
                <c:pt idx="10717">
                  <c:v>85816</c:v>
                </c:pt>
                <c:pt idx="10718">
                  <c:v>85840</c:v>
                </c:pt>
                <c:pt idx="10719">
                  <c:v>85848</c:v>
                </c:pt>
                <c:pt idx="10720">
                  <c:v>85849</c:v>
                </c:pt>
                <c:pt idx="10721">
                  <c:v>85867</c:v>
                </c:pt>
                <c:pt idx="10722">
                  <c:v>85870</c:v>
                </c:pt>
                <c:pt idx="10723">
                  <c:v>85888</c:v>
                </c:pt>
                <c:pt idx="10724">
                  <c:v>85894</c:v>
                </c:pt>
                <c:pt idx="10725">
                  <c:v>85903</c:v>
                </c:pt>
                <c:pt idx="10726">
                  <c:v>85911</c:v>
                </c:pt>
                <c:pt idx="10727">
                  <c:v>85919</c:v>
                </c:pt>
                <c:pt idx="10728">
                  <c:v>85922</c:v>
                </c:pt>
                <c:pt idx="10729">
                  <c:v>85937</c:v>
                </c:pt>
                <c:pt idx="10730">
                  <c:v>85945</c:v>
                </c:pt>
                <c:pt idx="10731">
                  <c:v>85953</c:v>
                </c:pt>
                <c:pt idx="10732">
                  <c:v>85966</c:v>
                </c:pt>
                <c:pt idx="10733">
                  <c:v>85971</c:v>
                </c:pt>
                <c:pt idx="10734">
                  <c:v>85976</c:v>
                </c:pt>
                <c:pt idx="10735">
                  <c:v>85977</c:v>
                </c:pt>
                <c:pt idx="10736">
                  <c:v>86004</c:v>
                </c:pt>
                <c:pt idx="10737">
                  <c:v>86018</c:v>
                </c:pt>
                <c:pt idx="10738">
                  <c:v>86020</c:v>
                </c:pt>
                <c:pt idx="10739">
                  <c:v>86034</c:v>
                </c:pt>
                <c:pt idx="10740">
                  <c:v>86046</c:v>
                </c:pt>
                <c:pt idx="10741">
                  <c:v>86050</c:v>
                </c:pt>
                <c:pt idx="10742">
                  <c:v>86052</c:v>
                </c:pt>
                <c:pt idx="10743">
                  <c:v>86067</c:v>
                </c:pt>
                <c:pt idx="10744">
                  <c:v>86072</c:v>
                </c:pt>
                <c:pt idx="10745">
                  <c:v>86076</c:v>
                </c:pt>
                <c:pt idx="10746">
                  <c:v>86078</c:v>
                </c:pt>
                <c:pt idx="10747">
                  <c:v>86092</c:v>
                </c:pt>
                <c:pt idx="10748">
                  <c:v>86109</c:v>
                </c:pt>
                <c:pt idx="10749">
                  <c:v>86114</c:v>
                </c:pt>
                <c:pt idx="10750">
                  <c:v>86117</c:v>
                </c:pt>
                <c:pt idx="10751">
                  <c:v>86119</c:v>
                </c:pt>
                <c:pt idx="10752">
                  <c:v>86137</c:v>
                </c:pt>
                <c:pt idx="10753">
                  <c:v>86139</c:v>
                </c:pt>
                <c:pt idx="10754">
                  <c:v>86141</c:v>
                </c:pt>
                <c:pt idx="10755">
                  <c:v>86148</c:v>
                </c:pt>
                <c:pt idx="10756">
                  <c:v>86152</c:v>
                </c:pt>
                <c:pt idx="10757">
                  <c:v>86161</c:v>
                </c:pt>
                <c:pt idx="10758">
                  <c:v>86189</c:v>
                </c:pt>
                <c:pt idx="10759">
                  <c:v>86194</c:v>
                </c:pt>
                <c:pt idx="10760">
                  <c:v>86195</c:v>
                </c:pt>
                <c:pt idx="10761">
                  <c:v>86205</c:v>
                </c:pt>
                <c:pt idx="10762">
                  <c:v>86206</c:v>
                </c:pt>
                <c:pt idx="10763">
                  <c:v>86224</c:v>
                </c:pt>
                <c:pt idx="10764">
                  <c:v>86226</c:v>
                </c:pt>
                <c:pt idx="10765">
                  <c:v>86274</c:v>
                </c:pt>
                <c:pt idx="10766">
                  <c:v>86286</c:v>
                </c:pt>
                <c:pt idx="10767">
                  <c:v>86290</c:v>
                </c:pt>
                <c:pt idx="10768">
                  <c:v>86309</c:v>
                </c:pt>
                <c:pt idx="10769">
                  <c:v>86330</c:v>
                </c:pt>
                <c:pt idx="10770">
                  <c:v>86339</c:v>
                </c:pt>
                <c:pt idx="10771">
                  <c:v>86342</c:v>
                </c:pt>
                <c:pt idx="10772">
                  <c:v>86349</c:v>
                </c:pt>
                <c:pt idx="10773">
                  <c:v>86359</c:v>
                </c:pt>
                <c:pt idx="10774">
                  <c:v>86368</c:v>
                </c:pt>
                <c:pt idx="10775">
                  <c:v>86370</c:v>
                </c:pt>
                <c:pt idx="10776">
                  <c:v>86378</c:v>
                </c:pt>
                <c:pt idx="10777">
                  <c:v>86385</c:v>
                </c:pt>
                <c:pt idx="10778">
                  <c:v>86402</c:v>
                </c:pt>
                <c:pt idx="10779">
                  <c:v>86423</c:v>
                </c:pt>
                <c:pt idx="10780">
                  <c:v>86435</c:v>
                </c:pt>
                <c:pt idx="10781">
                  <c:v>86445</c:v>
                </c:pt>
                <c:pt idx="10782">
                  <c:v>86447</c:v>
                </c:pt>
                <c:pt idx="10783">
                  <c:v>86451</c:v>
                </c:pt>
                <c:pt idx="10784">
                  <c:v>86452</c:v>
                </c:pt>
                <c:pt idx="10785">
                  <c:v>86465</c:v>
                </c:pt>
                <c:pt idx="10786">
                  <c:v>86475</c:v>
                </c:pt>
                <c:pt idx="10787">
                  <c:v>86483</c:v>
                </c:pt>
                <c:pt idx="10788">
                  <c:v>86484</c:v>
                </c:pt>
                <c:pt idx="10789">
                  <c:v>86500</c:v>
                </c:pt>
                <c:pt idx="10790">
                  <c:v>86509</c:v>
                </c:pt>
                <c:pt idx="10791">
                  <c:v>86512</c:v>
                </c:pt>
                <c:pt idx="10792">
                  <c:v>86513</c:v>
                </c:pt>
                <c:pt idx="10793">
                  <c:v>86514</c:v>
                </c:pt>
                <c:pt idx="10794">
                  <c:v>86515</c:v>
                </c:pt>
                <c:pt idx="10795">
                  <c:v>86545</c:v>
                </c:pt>
                <c:pt idx="10796">
                  <c:v>86548</c:v>
                </c:pt>
                <c:pt idx="10797">
                  <c:v>86567</c:v>
                </c:pt>
                <c:pt idx="10798">
                  <c:v>86569</c:v>
                </c:pt>
                <c:pt idx="10799">
                  <c:v>86589</c:v>
                </c:pt>
                <c:pt idx="10800">
                  <c:v>86592</c:v>
                </c:pt>
                <c:pt idx="10801">
                  <c:v>86597</c:v>
                </c:pt>
                <c:pt idx="10802">
                  <c:v>86608</c:v>
                </c:pt>
                <c:pt idx="10803">
                  <c:v>86610</c:v>
                </c:pt>
                <c:pt idx="10804">
                  <c:v>86616</c:v>
                </c:pt>
                <c:pt idx="10805">
                  <c:v>86617</c:v>
                </c:pt>
                <c:pt idx="10806">
                  <c:v>86619</c:v>
                </c:pt>
                <c:pt idx="10807">
                  <c:v>86624</c:v>
                </c:pt>
                <c:pt idx="10808">
                  <c:v>86628</c:v>
                </c:pt>
                <c:pt idx="10809">
                  <c:v>86641</c:v>
                </c:pt>
                <c:pt idx="10810">
                  <c:v>86642</c:v>
                </c:pt>
                <c:pt idx="10811">
                  <c:v>86655</c:v>
                </c:pt>
                <c:pt idx="10812">
                  <c:v>86656</c:v>
                </c:pt>
                <c:pt idx="10813">
                  <c:v>86659</c:v>
                </c:pt>
                <c:pt idx="10814">
                  <c:v>86669</c:v>
                </c:pt>
                <c:pt idx="10815">
                  <c:v>86673</c:v>
                </c:pt>
                <c:pt idx="10816">
                  <c:v>86686</c:v>
                </c:pt>
                <c:pt idx="10817">
                  <c:v>86692</c:v>
                </c:pt>
                <c:pt idx="10818">
                  <c:v>86698</c:v>
                </c:pt>
                <c:pt idx="10819">
                  <c:v>86707</c:v>
                </c:pt>
                <c:pt idx="10820">
                  <c:v>86722</c:v>
                </c:pt>
                <c:pt idx="10821">
                  <c:v>86724</c:v>
                </c:pt>
                <c:pt idx="10822">
                  <c:v>86731</c:v>
                </c:pt>
                <c:pt idx="10823">
                  <c:v>86733</c:v>
                </c:pt>
                <c:pt idx="10824">
                  <c:v>86734</c:v>
                </c:pt>
                <c:pt idx="10825">
                  <c:v>86751</c:v>
                </c:pt>
                <c:pt idx="10826">
                  <c:v>86769</c:v>
                </c:pt>
                <c:pt idx="10827">
                  <c:v>86773</c:v>
                </c:pt>
                <c:pt idx="10828">
                  <c:v>86776</c:v>
                </c:pt>
                <c:pt idx="10829">
                  <c:v>86781</c:v>
                </c:pt>
                <c:pt idx="10830">
                  <c:v>86784</c:v>
                </c:pt>
                <c:pt idx="10831">
                  <c:v>86787</c:v>
                </c:pt>
                <c:pt idx="10832">
                  <c:v>86789</c:v>
                </c:pt>
                <c:pt idx="10833">
                  <c:v>86790</c:v>
                </c:pt>
                <c:pt idx="10834">
                  <c:v>86800</c:v>
                </c:pt>
                <c:pt idx="10835">
                  <c:v>86809</c:v>
                </c:pt>
                <c:pt idx="10836">
                  <c:v>86840</c:v>
                </c:pt>
                <c:pt idx="10837">
                  <c:v>86848</c:v>
                </c:pt>
                <c:pt idx="10838">
                  <c:v>86854</c:v>
                </c:pt>
                <c:pt idx="10839">
                  <c:v>86856</c:v>
                </c:pt>
                <c:pt idx="10840">
                  <c:v>86878</c:v>
                </c:pt>
                <c:pt idx="10841">
                  <c:v>86880</c:v>
                </c:pt>
                <c:pt idx="10842">
                  <c:v>86884</c:v>
                </c:pt>
                <c:pt idx="10843">
                  <c:v>86899</c:v>
                </c:pt>
                <c:pt idx="10844">
                  <c:v>86908</c:v>
                </c:pt>
                <c:pt idx="10845">
                  <c:v>86913</c:v>
                </c:pt>
                <c:pt idx="10846">
                  <c:v>86916</c:v>
                </c:pt>
                <c:pt idx="10847">
                  <c:v>86930</c:v>
                </c:pt>
                <c:pt idx="10848">
                  <c:v>86931</c:v>
                </c:pt>
                <c:pt idx="10849">
                  <c:v>86960</c:v>
                </c:pt>
                <c:pt idx="10850">
                  <c:v>86968</c:v>
                </c:pt>
                <c:pt idx="10851">
                  <c:v>86973</c:v>
                </c:pt>
                <c:pt idx="10852">
                  <c:v>86974</c:v>
                </c:pt>
                <c:pt idx="10853">
                  <c:v>86976</c:v>
                </c:pt>
                <c:pt idx="10854">
                  <c:v>86980</c:v>
                </c:pt>
                <c:pt idx="10855">
                  <c:v>86981</c:v>
                </c:pt>
                <c:pt idx="10856">
                  <c:v>86982</c:v>
                </c:pt>
                <c:pt idx="10857">
                  <c:v>86994</c:v>
                </c:pt>
                <c:pt idx="10858">
                  <c:v>86996</c:v>
                </c:pt>
                <c:pt idx="10859">
                  <c:v>87001</c:v>
                </c:pt>
                <c:pt idx="10860">
                  <c:v>87023</c:v>
                </c:pt>
                <c:pt idx="10861">
                  <c:v>87036</c:v>
                </c:pt>
                <c:pt idx="10862">
                  <c:v>87044</c:v>
                </c:pt>
                <c:pt idx="10863">
                  <c:v>87046</c:v>
                </c:pt>
                <c:pt idx="10864">
                  <c:v>87075</c:v>
                </c:pt>
                <c:pt idx="10865">
                  <c:v>87092</c:v>
                </c:pt>
                <c:pt idx="10866">
                  <c:v>87113</c:v>
                </c:pt>
                <c:pt idx="10867">
                  <c:v>87118</c:v>
                </c:pt>
                <c:pt idx="10868">
                  <c:v>87121</c:v>
                </c:pt>
                <c:pt idx="10869">
                  <c:v>87134</c:v>
                </c:pt>
                <c:pt idx="10870">
                  <c:v>87138</c:v>
                </c:pt>
                <c:pt idx="10871">
                  <c:v>87139</c:v>
                </c:pt>
                <c:pt idx="10872">
                  <c:v>87162</c:v>
                </c:pt>
                <c:pt idx="10873">
                  <c:v>87172</c:v>
                </c:pt>
                <c:pt idx="10874">
                  <c:v>87213</c:v>
                </c:pt>
                <c:pt idx="10875">
                  <c:v>87224</c:v>
                </c:pt>
                <c:pt idx="10876">
                  <c:v>87243</c:v>
                </c:pt>
                <c:pt idx="10877">
                  <c:v>87252</c:v>
                </c:pt>
                <c:pt idx="10878">
                  <c:v>87254</c:v>
                </c:pt>
                <c:pt idx="10879">
                  <c:v>87257</c:v>
                </c:pt>
                <c:pt idx="10880">
                  <c:v>87266</c:v>
                </c:pt>
                <c:pt idx="10881">
                  <c:v>87276</c:v>
                </c:pt>
                <c:pt idx="10882">
                  <c:v>87278</c:v>
                </c:pt>
                <c:pt idx="10883">
                  <c:v>87285</c:v>
                </c:pt>
                <c:pt idx="10884">
                  <c:v>87288</c:v>
                </c:pt>
                <c:pt idx="10885">
                  <c:v>87297</c:v>
                </c:pt>
                <c:pt idx="10886">
                  <c:v>87304</c:v>
                </c:pt>
                <c:pt idx="10887">
                  <c:v>87323</c:v>
                </c:pt>
                <c:pt idx="10888">
                  <c:v>87328</c:v>
                </c:pt>
                <c:pt idx="10889">
                  <c:v>87336</c:v>
                </c:pt>
                <c:pt idx="10890">
                  <c:v>87342</c:v>
                </c:pt>
                <c:pt idx="10891">
                  <c:v>87347</c:v>
                </c:pt>
                <c:pt idx="10892">
                  <c:v>87362</c:v>
                </c:pt>
                <c:pt idx="10893">
                  <c:v>87372</c:v>
                </c:pt>
                <c:pt idx="10894">
                  <c:v>87373</c:v>
                </c:pt>
                <c:pt idx="10895">
                  <c:v>87374</c:v>
                </c:pt>
                <c:pt idx="10896">
                  <c:v>87391</c:v>
                </c:pt>
                <c:pt idx="10897">
                  <c:v>87396</c:v>
                </c:pt>
                <c:pt idx="10898">
                  <c:v>87406</c:v>
                </c:pt>
                <c:pt idx="10899">
                  <c:v>87414</c:v>
                </c:pt>
                <c:pt idx="10900">
                  <c:v>87452</c:v>
                </c:pt>
                <c:pt idx="10901">
                  <c:v>87468</c:v>
                </c:pt>
                <c:pt idx="10902">
                  <c:v>87473</c:v>
                </c:pt>
                <c:pt idx="10903">
                  <c:v>87482</c:v>
                </c:pt>
                <c:pt idx="10904">
                  <c:v>87484</c:v>
                </c:pt>
                <c:pt idx="10905">
                  <c:v>87492</c:v>
                </c:pt>
                <c:pt idx="10906">
                  <c:v>87494</c:v>
                </c:pt>
                <c:pt idx="10907">
                  <c:v>87502</c:v>
                </c:pt>
                <c:pt idx="10908">
                  <c:v>87506</c:v>
                </c:pt>
                <c:pt idx="10909">
                  <c:v>87513</c:v>
                </c:pt>
                <c:pt idx="10910">
                  <c:v>87515</c:v>
                </c:pt>
                <c:pt idx="10911">
                  <c:v>87533</c:v>
                </c:pt>
                <c:pt idx="10912">
                  <c:v>87537</c:v>
                </c:pt>
                <c:pt idx="10913">
                  <c:v>87543</c:v>
                </c:pt>
                <c:pt idx="10914">
                  <c:v>87546</c:v>
                </c:pt>
                <c:pt idx="10915">
                  <c:v>87556</c:v>
                </c:pt>
                <c:pt idx="10916">
                  <c:v>87557</c:v>
                </c:pt>
                <c:pt idx="10917">
                  <c:v>87565</c:v>
                </c:pt>
                <c:pt idx="10918">
                  <c:v>87566</c:v>
                </c:pt>
                <c:pt idx="10919">
                  <c:v>87567</c:v>
                </c:pt>
                <c:pt idx="10920">
                  <c:v>87568</c:v>
                </c:pt>
                <c:pt idx="10921">
                  <c:v>87570</c:v>
                </c:pt>
                <c:pt idx="10922">
                  <c:v>87588</c:v>
                </c:pt>
                <c:pt idx="10923">
                  <c:v>87589</c:v>
                </c:pt>
                <c:pt idx="10924">
                  <c:v>87607</c:v>
                </c:pt>
                <c:pt idx="10925">
                  <c:v>87621</c:v>
                </c:pt>
                <c:pt idx="10926">
                  <c:v>87632</c:v>
                </c:pt>
                <c:pt idx="10927">
                  <c:v>87633</c:v>
                </c:pt>
                <c:pt idx="10928">
                  <c:v>87642</c:v>
                </c:pt>
                <c:pt idx="10929">
                  <c:v>87644</c:v>
                </c:pt>
                <c:pt idx="10930">
                  <c:v>87650</c:v>
                </c:pt>
                <c:pt idx="10931">
                  <c:v>87657</c:v>
                </c:pt>
                <c:pt idx="10932">
                  <c:v>87676</c:v>
                </c:pt>
                <c:pt idx="10933">
                  <c:v>87680</c:v>
                </c:pt>
                <c:pt idx="10934">
                  <c:v>87685</c:v>
                </c:pt>
                <c:pt idx="10935">
                  <c:v>87692</c:v>
                </c:pt>
                <c:pt idx="10936">
                  <c:v>87729</c:v>
                </c:pt>
                <c:pt idx="10937">
                  <c:v>87731</c:v>
                </c:pt>
                <c:pt idx="10938">
                  <c:v>87732</c:v>
                </c:pt>
                <c:pt idx="10939">
                  <c:v>87734</c:v>
                </c:pt>
                <c:pt idx="10940">
                  <c:v>87739</c:v>
                </c:pt>
                <c:pt idx="10941">
                  <c:v>87742</c:v>
                </c:pt>
                <c:pt idx="10942">
                  <c:v>87750</c:v>
                </c:pt>
                <c:pt idx="10943">
                  <c:v>87755</c:v>
                </c:pt>
                <c:pt idx="10944">
                  <c:v>87769</c:v>
                </c:pt>
                <c:pt idx="10945">
                  <c:v>87777</c:v>
                </c:pt>
                <c:pt idx="10946">
                  <c:v>87779</c:v>
                </c:pt>
                <c:pt idx="10947">
                  <c:v>87796</c:v>
                </c:pt>
                <c:pt idx="10948">
                  <c:v>87805</c:v>
                </c:pt>
                <c:pt idx="10949">
                  <c:v>87808</c:v>
                </c:pt>
                <c:pt idx="10950">
                  <c:v>87810</c:v>
                </c:pt>
                <c:pt idx="10951">
                  <c:v>87819</c:v>
                </c:pt>
                <c:pt idx="10952">
                  <c:v>87829</c:v>
                </c:pt>
                <c:pt idx="10953">
                  <c:v>87832</c:v>
                </c:pt>
                <c:pt idx="10954">
                  <c:v>87840</c:v>
                </c:pt>
                <c:pt idx="10955">
                  <c:v>87841</c:v>
                </c:pt>
                <c:pt idx="10956">
                  <c:v>87843</c:v>
                </c:pt>
                <c:pt idx="10957">
                  <c:v>87858</c:v>
                </c:pt>
                <c:pt idx="10958">
                  <c:v>87859</c:v>
                </c:pt>
                <c:pt idx="10959">
                  <c:v>87888</c:v>
                </c:pt>
                <c:pt idx="10960">
                  <c:v>87889</c:v>
                </c:pt>
                <c:pt idx="10961">
                  <c:v>87891</c:v>
                </c:pt>
                <c:pt idx="10962">
                  <c:v>87902</c:v>
                </c:pt>
                <c:pt idx="10963">
                  <c:v>87906</c:v>
                </c:pt>
                <c:pt idx="10964">
                  <c:v>87922</c:v>
                </c:pt>
                <c:pt idx="10965">
                  <c:v>87953</c:v>
                </c:pt>
                <c:pt idx="10966">
                  <c:v>87958</c:v>
                </c:pt>
                <c:pt idx="10967">
                  <c:v>87976</c:v>
                </c:pt>
                <c:pt idx="10968">
                  <c:v>87982</c:v>
                </c:pt>
                <c:pt idx="10969">
                  <c:v>88017</c:v>
                </c:pt>
                <c:pt idx="10970">
                  <c:v>88019</c:v>
                </c:pt>
                <c:pt idx="10971">
                  <c:v>88026</c:v>
                </c:pt>
                <c:pt idx="10972">
                  <c:v>88027</c:v>
                </c:pt>
                <c:pt idx="10973">
                  <c:v>88030</c:v>
                </c:pt>
                <c:pt idx="10974">
                  <c:v>88037</c:v>
                </c:pt>
                <c:pt idx="10975">
                  <c:v>88060</c:v>
                </c:pt>
                <c:pt idx="10976">
                  <c:v>88061</c:v>
                </c:pt>
                <c:pt idx="10977">
                  <c:v>88079</c:v>
                </c:pt>
                <c:pt idx="10978">
                  <c:v>88089</c:v>
                </c:pt>
                <c:pt idx="10979">
                  <c:v>88104</c:v>
                </c:pt>
                <c:pt idx="10980">
                  <c:v>88117</c:v>
                </c:pt>
                <c:pt idx="10981">
                  <c:v>88119</c:v>
                </c:pt>
                <c:pt idx="10982">
                  <c:v>88123</c:v>
                </c:pt>
                <c:pt idx="10983">
                  <c:v>88137</c:v>
                </c:pt>
                <c:pt idx="10984">
                  <c:v>88141</c:v>
                </c:pt>
                <c:pt idx="10985">
                  <c:v>88144</c:v>
                </c:pt>
                <c:pt idx="10986">
                  <c:v>88167</c:v>
                </c:pt>
                <c:pt idx="10987">
                  <c:v>88169</c:v>
                </c:pt>
                <c:pt idx="10988">
                  <c:v>88180</c:v>
                </c:pt>
                <c:pt idx="10989">
                  <c:v>88183</c:v>
                </c:pt>
                <c:pt idx="10990">
                  <c:v>88192</c:v>
                </c:pt>
                <c:pt idx="10991">
                  <c:v>88195</c:v>
                </c:pt>
                <c:pt idx="10992">
                  <c:v>88202</c:v>
                </c:pt>
                <c:pt idx="10993">
                  <c:v>88214</c:v>
                </c:pt>
                <c:pt idx="10994">
                  <c:v>88220</c:v>
                </c:pt>
                <c:pt idx="10995">
                  <c:v>88250</c:v>
                </c:pt>
                <c:pt idx="10996">
                  <c:v>88257</c:v>
                </c:pt>
                <c:pt idx="10997">
                  <c:v>88260</c:v>
                </c:pt>
                <c:pt idx="10998">
                  <c:v>88269</c:v>
                </c:pt>
                <c:pt idx="10999">
                  <c:v>88288</c:v>
                </c:pt>
                <c:pt idx="11000">
                  <c:v>88291</c:v>
                </c:pt>
                <c:pt idx="11001">
                  <c:v>88301</c:v>
                </c:pt>
                <c:pt idx="11002">
                  <c:v>88315</c:v>
                </c:pt>
                <c:pt idx="11003">
                  <c:v>88325</c:v>
                </c:pt>
                <c:pt idx="11004">
                  <c:v>88333</c:v>
                </c:pt>
                <c:pt idx="11005">
                  <c:v>88335</c:v>
                </c:pt>
                <c:pt idx="11006">
                  <c:v>88341</c:v>
                </c:pt>
                <c:pt idx="11007">
                  <c:v>88347</c:v>
                </c:pt>
                <c:pt idx="11008">
                  <c:v>88391</c:v>
                </c:pt>
                <c:pt idx="11009">
                  <c:v>88395</c:v>
                </c:pt>
                <c:pt idx="11010">
                  <c:v>88412</c:v>
                </c:pt>
                <c:pt idx="11011">
                  <c:v>88416</c:v>
                </c:pt>
                <c:pt idx="11012">
                  <c:v>88423</c:v>
                </c:pt>
                <c:pt idx="11013">
                  <c:v>88440</c:v>
                </c:pt>
                <c:pt idx="11014">
                  <c:v>88461</c:v>
                </c:pt>
                <c:pt idx="11015">
                  <c:v>88466</c:v>
                </c:pt>
                <c:pt idx="11016">
                  <c:v>88470</c:v>
                </c:pt>
                <c:pt idx="11017">
                  <c:v>88479</c:v>
                </c:pt>
                <c:pt idx="11018">
                  <c:v>88485</c:v>
                </c:pt>
                <c:pt idx="11019">
                  <c:v>88490</c:v>
                </c:pt>
                <c:pt idx="11020">
                  <c:v>88491</c:v>
                </c:pt>
                <c:pt idx="11021">
                  <c:v>88493</c:v>
                </c:pt>
                <c:pt idx="11022">
                  <c:v>88513</c:v>
                </c:pt>
                <c:pt idx="11023">
                  <c:v>88516</c:v>
                </c:pt>
                <c:pt idx="11024">
                  <c:v>88517</c:v>
                </c:pt>
                <c:pt idx="11025">
                  <c:v>88522</c:v>
                </c:pt>
                <c:pt idx="11026">
                  <c:v>88540</c:v>
                </c:pt>
                <c:pt idx="11027">
                  <c:v>88544</c:v>
                </c:pt>
                <c:pt idx="11028">
                  <c:v>88545</c:v>
                </c:pt>
                <c:pt idx="11029">
                  <c:v>88550</c:v>
                </c:pt>
                <c:pt idx="11030">
                  <c:v>88558</c:v>
                </c:pt>
                <c:pt idx="11031">
                  <c:v>88579</c:v>
                </c:pt>
                <c:pt idx="11032">
                  <c:v>88580</c:v>
                </c:pt>
                <c:pt idx="11033">
                  <c:v>88583</c:v>
                </c:pt>
                <c:pt idx="11034">
                  <c:v>88585</c:v>
                </c:pt>
                <c:pt idx="11035">
                  <c:v>88586</c:v>
                </c:pt>
                <c:pt idx="11036">
                  <c:v>88589</c:v>
                </c:pt>
                <c:pt idx="11037">
                  <c:v>88591</c:v>
                </c:pt>
                <c:pt idx="11038">
                  <c:v>88596</c:v>
                </c:pt>
                <c:pt idx="11039">
                  <c:v>88619</c:v>
                </c:pt>
                <c:pt idx="11040">
                  <c:v>88622</c:v>
                </c:pt>
                <c:pt idx="11041">
                  <c:v>88628</c:v>
                </c:pt>
                <c:pt idx="11042">
                  <c:v>88630</c:v>
                </c:pt>
                <c:pt idx="11043">
                  <c:v>88634</c:v>
                </c:pt>
                <c:pt idx="11044">
                  <c:v>88644</c:v>
                </c:pt>
                <c:pt idx="11045">
                  <c:v>88649</c:v>
                </c:pt>
                <c:pt idx="11046">
                  <c:v>88650</c:v>
                </c:pt>
                <c:pt idx="11047">
                  <c:v>88658</c:v>
                </c:pt>
                <c:pt idx="11048">
                  <c:v>88676</c:v>
                </c:pt>
                <c:pt idx="11049">
                  <c:v>88680</c:v>
                </c:pt>
                <c:pt idx="11050">
                  <c:v>88683</c:v>
                </c:pt>
                <c:pt idx="11051">
                  <c:v>88685</c:v>
                </c:pt>
                <c:pt idx="11052">
                  <c:v>88689</c:v>
                </c:pt>
                <c:pt idx="11053">
                  <c:v>88720</c:v>
                </c:pt>
                <c:pt idx="11054">
                  <c:v>88724</c:v>
                </c:pt>
                <c:pt idx="11055">
                  <c:v>88735</c:v>
                </c:pt>
                <c:pt idx="11056">
                  <c:v>88736</c:v>
                </c:pt>
                <c:pt idx="11057">
                  <c:v>88742</c:v>
                </c:pt>
                <c:pt idx="11058">
                  <c:v>88747</c:v>
                </c:pt>
                <c:pt idx="11059">
                  <c:v>88750</c:v>
                </c:pt>
                <c:pt idx="11060">
                  <c:v>88751</c:v>
                </c:pt>
                <c:pt idx="11061">
                  <c:v>88764</c:v>
                </c:pt>
                <c:pt idx="11062">
                  <c:v>88766</c:v>
                </c:pt>
                <c:pt idx="11063">
                  <c:v>88781</c:v>
                </c:pt>
                <c:pt idx="11064">
                  <c:v>88782</c:v>
                </c:pt>
                <c:pt idx="11065">
                  <c:v>88807</c:v>
                </c:pt>
                <c:pt idx="11066">
                  <c:v>88808</c:v>
                </c:pt>
                <c:pt idx="11067">
                  <c:v>88813</c:v>
                </c:pt>
                <c:pt idx="11068">
                  <c:v>88819</c:v>
                </c:pt>
                <c:pt idx="11069">
                  <c:v>88821</c:v>
                </c:pt>
                <c:pt idx="11070">
                  <c:v>88825</c:v>
                </c:pt>
                <c:pt idx="11071">
                  <c:v>88828</c:v>
                </c:pt>
                <c:pt idx="11072">
                  <c:v>88834</c:v>
                </c:pt>
                <c:pt idx="11073">
                  <c:v>88844</c:v>
                </c:pt>
                <c:pt idx="11074">
                  <c:v>88847</c:v>
                </c:pt>
                <c:pt idx="11075">
                  <c:v>88856</c:v>
                </c:pt>
                <c:pt idx="11076">
                  <c:v>88859</c:v>
                </c:pt>
                <c:pt idx="11077">
                  <c:v>88873</c:v>
                </c:pt>
                <c:pt idx="11078">
                  <c:v>88878</c:v>
                </c:pt>
                <c:pt idx="11079">
                  <c:v>88880</c:v>
                </c:pt>
                <c:pt idx="11080">
                  <c:v>88890</c:v>
                </c:pt>
                <c:pt idx="11081">
                  <c:v>88896</c:v>
                </c:pt>
                <c:pt idx="11082">
                  <c:v>88903</c:v>
                </c:pt>
                <c:pt idx="11083">
                  <c:v>88905</c:v>
                </c:pt>
                <c:pt idx="11084">
                  <c:v>88906</c:v>
                </c:pt>
                <c:pt idx="11085">
                  <c:v>88911</c:v>
                </c:pt>
                <c:pt idx="11086">
                  <c:v>88918</c:v>
                </c:pt>
                <c:pt idx="11087">
                  <c:v>88938</c:v>
                </c:pt>
                <c:pt idx="11088">
                  <c:v>88946</c:v>
                </c:pt>
                <c:pt idx="11089">
                  <c:v>88951</c:v>
                </c:pt>
                <c:pt idx="11090">
                  <c:v>88956</c:v>
                </c:pt>
                <c:pt idx="11091">
                  <c:v>88964</c:v>
                </c:pt>
                <c:pt idx="11092">
                  <c:v>88970</c:v>
                </c:pt>
                <c:pt idx="11093">
                  <c:v>88971</c:v>
                </c:pt>
                <c:pt idx="11094">
                  <c:v>88976</c:v>
                </c:pt>
                <c:pt idx="11095">
                  <c:v>88977</c:v>
                </c:pt>
                <c:pt idx="11096">
                  <c:v>88985</c:v>
                </c:pt>
                <c:pt idx="11097">
                  <c:v>88995</c:v>
                </c:pt>
                <c:pt idx="11098">
                  <c:v>89003</c:v>
                </c:pt>
                <c:pt idx="11099">
                  <c:v>89006</c:v>
                </c:pt>
                <c:pt idx="11100">
                  <c:v>89014</c:v>
                </c:pt>
                <c:pt idx="11101">
                  <c:v>89021</c:v>
                </c:pt>
                <c:pt idx="11102">
                  <c:v>89033</c:v>
                </c:pt>
                <c:pt idx="11103">
                  <c:v>89040</c:v>
                </c:pt>
                <c:pt idx="11104">
                  <c:v>89055</c:v>
                </c:pt>
                <c:pt idx="11105">
                  <c:v>89065</c:v>
                </c:pt>
                <c:pt idx="11106">
                  <c:v>89066</c:v>
                </c:pt>
                <c:pt idx="11107">
                  <c:v>89071</c:v>
                </c:pt>
                <c:pt idx="11108">
                  <c:v>89091</c:v>
                </c:pt>
                <c:pt idx="11109">
                  <c:v>89098</c:v>
                </c:pt>
                <c:pt idx="11110">
                  <c:v>89101</c:v>
                </c:pt>
                <c:pt idx="11111">
                  <c:v>89111</c:v>
                </c:pt>
                <c:pt idx="11112">
                  <c:v>89122</c:v>
                </c:pt>
                <c:pt idx="11113">
                  <c:v>89128</c:v>
                </c:pt>
                <c:pt idx="11114">
                  <c:v>89130</c:v>
                </c:pt>
                <c:pt idx="11115">
                  <c:v>89144</c:v>
                </c:pt>
                <c:pt idx="11116">
                  <c:v>89156</c:v>
                </c:pt>
                <c:pt idx="11117">
                  <c:v>89159</c:v>
                </c:pt>
                <c:pt idx="11118">
                  <c:v>89171</c:v>
                </c:pt>
                <c:pt idx="11119">
                  <c:v>89178</c:v>
                </c:pt>
                <c:pt idx="11120">
                  <c:v>89187</c:v>
                </c:pt>
                <c:pt idx="11121">
                  <c:v>89194</c:v>
                </c:pt>
                <c:pt idx="11122">
                  <c:v>89195</c:v>
                </c:pt>
                <c:pt idx="11123">
                  <c:v>89198</c:v>
                </c:pt>
                <c:pt idx="11124">
                  <c:v>89208</c:v>
                </c:pt>
                <c:pt idx="11125">
                  <c:v>89217</c:v>
                </c:pt>
                <c:pt idx="11126">
                  <c:v>89226</c:v>
                </c:pt>
                <c:pt idx="11127">
                  <c:v>89228</c:v>
                </c:pt>
                <c:pt idx="11128">
                  <c:v>89235</c:v>
                </c:pt>
                <c:pt idx="11129">
                  <c:v>89236</c:v>
                </c:pt>
                <c:pt idx="11130">
                  <c:v>89243</c:v>
                </c:pt>
                <c:pt idx="11131">
                  <c:v>89247</c:v>
                </c:pt>
                <c:pt idx="11132">
                  <c:v>89263</c:v>
                </c:pt>
                <c:pt idx="11133">
                  <c:v>89265</c:v>
                </c:pt>
                <c:pt idx="11134">
                  <c:v>89283</c:v>
                </c:pt>
                <c:pt idx="11135">
                  <c:v>89294</c:v>
                </c:pt>
                <c:pt idx="11136">
                  <c:v>89297</c:v>
                </c:pt>
                <c:pt idx="11137">
                  <c:v>89315</c:v>
                </c:pt>
                <c:pt idx="11138">
                  <c:v>89320</c:v>
                </c:pt>
                <c:pt idx="11139">
                  <c:v>89322</c:v>
                </c:pt>
                <c:pt idx="11140">
                  <c:v>89327</c:v>
                </c:pt>
                <c:pt idx="11141">
                  <c:v>89331</c:v>
                </c:pt>
                <c:pt idx="11142">
                  <c:v>89332</c:v>
                </c:pt>
                <c:pt idx="11143">
                  <c:v>89349</c:v>
                </c:pt>
                <c:pt idx="11144">
                  <c:v>89365</c:v>
                </c:pt>
                <c:pt idx="11145">
                  <c:v>89371</c:v>
                </c:pt>
                <c:pt idx="11146">
                  <c:v>89378</c:v>
                </c:pt>
                <c:pt idx="11147">
                  <c:v>89381</c:v>
                </c:pt>
                <c:pt idx="11148">
                  <c:v>89400</c:v>
                </c:pt>
                <c:pt idx="11149">
                  <c:v>89405</c:v>
                </c:pt>
                <c:pt idx="11150">
                  <c:v>89406</c:v>
                </c:pt>
                <c:pt idx="11151">
                  <c:v>89412</c:v>
                </c:pt>
                <c:pt idx="11152">
                  <c:v>89416</c:v>
                </c:pt>
                <c:pt idx="11153">
                  <c:v>89417</c:v>
                </c:pt>
                <c:pt idx="11154">
                  <c:v>89437</c:v>
                </c:pt>
                <c:pt idx="11155">
                  <c:v>89451</c:v>
                </c:pt>
                <c:pt idx="11156">
                  <c:v>89453</c:v>
                </c:pt>
                <c:pt idx="11157">
                  <c:v>89463</c:v>
                </c:pt>
                <c:pt idx="11158">
                  <c:v>89488</c:v>
                </c:pt>
                <c:pt idx="11159">
                  <c:v>89490</c:v>
                </c:pt>
                <c:pt idx="11160">
                  <c:v>89492</c:v>
                </c:pt>
                <c:pt idx="11161">
                  <c:v>89499</c:v>
                </c:pt>
                <c:pt idx="11162">
                  <c:v>89505</c:v>
                </c:pt>
                <c:pt idx="11163">
                  <c:v>89525</c:v>
                </c:pt>
                <c:pt idx="11164">
                  <c:v>89544</c:v>
                </c:pt>
                <c:pt idx="11165">
                  <c:v>89546</c:v>
                </c:pt>
                <c:pt idx="11166">
                  <c:v>89547</c:v>
                </c:pt>
                <c:pt idx="11167">
                  <c:v>89549</c:v>
                </c:pt>
                <c:pt idx="11168">
                  <c:v>89554</c:v>
                </c:pt>
                <c:pt idx="11169">
                  <c:v>89563</c:v>
                </c:pt>
                <c:pt idx="11170">
                  <c:v>89568</c:v>
                </c:pt>
                <c:pt idx="11171">
                  <c:v>89570</c:v>
                </c:pt>
                <c:pt idx="11172">
                  <c:v>89571</c:v>
                </c:pt>
                <c:pt idx="11173">
                  <c:v>89586</c:v>
                </c:pt>
                <c:pt idx="11174">
                  <c:v>89587</c:v>
                </c:pt>
                <c:pt idx="11175">
                  <c:v>89589</c:v>
                </c:pt>
                <c:pt idx="11176">
                  <c:v>89604</c:v>
                </c:pt>
                <c:pt idx="11177">
                  <c:v>89605</c:v>
                </c:pt>
                <c:pt idx="11178">
                  <c:v>89608</c:v>
                </c:pt>
                <c:pt idx="11179">
                  <c:v>89617</c:v>
                </c:pt>
                <c:pt idx="11180">
                  <c:v>89620</c:v>
                </c:pt>
                <c:pt idx="11181">
                  <c:v>89637</c:v>
                </c:pt>
                <c:pt idx="11182">
                  <c:v>89639</c:v>
                </c:pt>
                <c:pt idx="11183">
                  <c:v>89654</c:v>
                </c:pt>
                <c:pt idx="11184">
                  <c:v>89667</c:v>
                </c:pt>
                <c:pt idx="11185">
                  <c:v>89672</c:v>
                </c:pt>
                <c:pt idx="11186">
                  <c:v>89694</c:v>
                </c:pt>
                <c:pt idx="11187">
                  <c:v>89695</c:v>
                </c:pt>
                <c:pt idx="11188">
                  <c:v>89700</c:v>
                </c:pt>
                <c:pt idx="11189">
                  <c:v>89703</c:v>
                </c:pt>
                <c:pt idx="11190">
                  <c:v>89725</c:v>
                </c:pt>
                <c:pt idx="11191">
                  <c:v>89730</c:v>
                </c:pt>
                <c:pt idx="11192">
                  <c:v>89738</c:v>
                </c:pt>
                <c:pt idx="11193">
                  <c:v>89739</c:v>
                </c:pt>
                <c:pt idx="11194">
                  <c:v>89740</c:v>
                </c:pt>
                <c:pt idx="11195">
                  <c:v>89770</c:v>
                </c:pt>
                <c:pt idx="11196">
                  <c:v>89787</c:v>
                </c:pt>
                <c:pt idx="11197">
                  <c:v>89788</c:v>
                </c:pt>
                <c:pt idx="11198">
                  <c:v>89791</c:v>
                </c:pt>
                <c:pt idx="11199">
                  <c:v>89800</c:v>
                </c:pt>
                <c:pt idx="11200">
                  <c:v>89808</c:v>
                </c:pt>
                <c:pt idx="11201">
                  <c:v>89825</c:v>
                </c:pt>
                <c:pt idx="11202">
                  <c:v>89835</c:v>
                </c:pt>
                <c:pt idx="11203">
                  <c:v>89838</c:v>
                </c:pt>
                <c:pt idx="11204">
                  <c:v>89846</c:v>
                </c:pt>
                <c:pt idx="11205">
                  <c:v>89854</c:v>
                </c:pt>
                <c:pt idx="11206">
                  <c:v>89868</c:v>
                </c:pt>
                <c:pt idx="11207">
                  <c:v>89871</c:v>
                </c:pt>
                <c:pt idx="11208">
                  <c:v>89883</c:v>
                </c:pt>
                <c:pt idx="11209">
                  <c:v>89892</c:v>
                </c:pt>
                <c:pt idx="11210">
                  <c:v>89894</c:v>
                </c:pt>
                <c:pt idx="11211">
                  <c:v>89910</c:v>
                </c:pt>
                <c:pt idx="11212">
                  <c:v>89911</c:v>
                </c:pt>
                <c:pt idx="11213">
                  <c:v>89912</c:v>
                </c:pt>
                <c:pt idx="11214">
                  <c:v>89920</c:v>
                </c:pt>
                <c:pt idx="11215">
                  <c:v>89941</c:v>
                </c:pt>
                <c:pt idx="11216">
                  <c:v>89942</c:v>
                </c:pt>
                <c:pt idx="11217">
                  <c:v>89991</c:v>
                </c:pt>
                <c:pt idx="11218">
                  <c:v>89997</c:v>
                </c:pt>
                <c:pt idx="11219">
                  <c:v>90002</c:v>
                </c:pt>
                <c:pt idx="11220">
                  <c:v>90012</c:v>
                </c:pt>
                <c:pt idx="11221">
                  <c:v>90018</c:v>
                </c:pt>
                <c:pt idx="11222">
                  <c:v>90022</c:v>
                </c:pt>
                <c:pt idx="11223">
                  <c:v>90023</c:v>
                </c:pt>
                <c:pt idx="11224">
                  <c:v>90049</c:v>
                </c:pt>
                <c:pt idx="11225">
                  <c:v>90057</c:v>
                </c:pt>
                <c:pt idx="11226">
                  <c:v>90058</c:v>
                </c:pt>
                <c:pt idx="11227">
                  <c:v>90087</c:v>
                </c:pt>
                <c:pt idx="11228">
                  <c:v>90090</c:v>
                </c:pt>
                <c:pt idx="11229">
                  <c:v>90097</c:v>
                </c:pt>
                <c:pt idx="11230">
                  <c:v>90102</c:v>
                </c:pt>
                <c:pt idx="11231">
                  <c:v>90107</c:v>
                </c:pt>
                <c:pt idx="11232">
                  <c:v>90118</c:v>
                </c:pt>
                <c:pt idx="11233">
                  <c:v>90133</c:v>
                </c:pt>
                <c:pt idx="11234">
                  <c:v>90144</c:v>
                </c:pt>
                <c:pt idx="11235">
                  <c:v>90147</c:v>
                </c:pt>
                <c:pt idx="11236">
                  <c:v>90151</c:v>
                </c:pt>
                <c:pt idx="11237">
                  <c:v>90155</c:v>
                </c:pt>
                <c:pt idx="11238">
                  <c:v>90157</c:v>
                </c:pt>
                <c:pt idx="11239">
                  <c:v>90163</c:v>
                </c:pt>
                <c:pt idx="11240">
                  <c:v>90168</c:v>
                </c:pt>
                <c:pt idx="11241">
                  <c:v>90175</c:v>
                </c:pt>
                <c:pt idx="11242">
                  <c:v>90178</c:v>
                </c:pt>
                <c:pt idx="11243">
                  <c:v>90179</c:v>
                </c:pt>
                <c:pt idx="11244">
                  <c:v>90183</c:v>
                </c:pt>
                <c:pt idx="11245">
                  <c:v>90188</c:v>
                </c:pt>
                <c:pt idx="11246">
                  <c:v>90206</c:v>
                </c:pt>
                <c:pt idx="11247">
                  <c:v>90215</c:v>
                </c:pt>
                <c:pt idx="11248">
                  <c:v>90221</c:v>
                </c:pt>
                <c:pt idx="11249">
                  <c:v>90234</c:v>
                </c:pt>
                <c:pt idx="11250">
                  <c:v>90240</c:v>
                </c:pt>
                <c:pt idx="11251">
                  <c:v>90252</c:v>
                </c:pt>
                <c:pt idx="11252">
                  <c:v>90253</c:v>
                </c:pt>
                <c:pt idx="11253">
                  <c:v>90268</c:v>
                </c:pt>
                <c:pt idx="11254">
                  <c:v>90272</c:v>
                </c:pt>
                <c:pt idx="11255">
                  <c:v>90275</c:v>
                </c:pt>
                <c:pt idx="11256">
                  <c:v>90276</c:v>
                </c:pt>
                <c:pt idx="11257">
                  <c:v>90282</c:v>
                </c:pt>
                <c:pt idx="11258">
                  <c:v>90285</c:v>
                </c:pt>
                <c:pt idx="11259">
                  <c:v>90289</c:v>
                </c:pt>
                <c:pt idx="11260">
                  <c:v>90294</c:v>
                </c:pt>
                <c:pt idx="11261">
                  <c:v>90310</c:v>
                </c:pt>
                <c:pt idx="11262">
                  <c:v>90319</c:v>
                </c:pt>
                <c:pt idx="11263">
                  <c:v>90327</c:v>
                </c:pt>
                <c:pt idx="11264">
                  <c:v>90329</c:v>
                </c:pt>
                <c:pt idx="11265">
                  <c:v>90331</c:v>
                </c:pt>
                <c:pt idx="11266">
                  <c:v>90334</c:v>
                </c:pt>
                <c:pt idx="11267">
                  <c:v>90338</c:v>
                </c:pt>
                <c:pt idx="11268">
                  <c:v>90340</c:v>
                </c:pt>
                <c:pt idx="11269">
                  <c:v>90343</c:v>
                </c:pt>
                <c:pt idx="11270">
                  <c:v>90349</c:v>
                </c:pt>
                <c:pt idx="11271">
                  <c:v>90351</c:v>
                </c:pt>
                <c:pt idx="11272">
                  <c:v>90358</c:v>
                </c:pt>
                <c:pt idx="11273">
                  <c:v>90364</c:v>
                </c:pt>
                <c:pt idx="11274">
                  <c:v>90376</c:v>
                </c:pt>
                <c:pt idx="11275">
                  <c:v>90377</c:v>
                </c:pt>
                <c:pt idx="11276">
                  <c:v>90382</c:v>
                </c:pt>
                <c:pt idx="11277">
                  <c:v>90393</c:v>
                </c:pt>
                <c:pt idx="11278">
                  <c:v>90396</c:v>
                </c:pt>
                <c:pt idx="11279">
                  <c:v>90412</c:v>
                </c:pt>
                <c:pt idx="11280">
                  <c:v>90423</c:v>
                </c:pt>
                <c:pt idx="11281">
                  <c:v>90431</c:v>
                </c:pt>
                <c:pt idx="11282">
                  <c:v>90435</c:v>
                </c:pt>
                <c:pt idx="11283">
                  <c:v>90446</c:v>
                </c:pt>
                <c:pt idx="11284">
                  <c:v>90448</c:v>
                </c:pt>
                <c:pt idx="11285">
                  <c:v>90451</c:v>
                </c:pt>
                <c:pt idx="11286">
                  <c:v>90452</c:v>
                </c:pt>
                <c:pt idx="11287">
                  <c:v>90454</c:v>
                </c:pt>
                <c:pt idx="11288">
                  <c:v>90455</c:v>
                </c:pt>
                <c:pt idx="11289">
                  <c:v>90458</c:v>
                </c:pt>
                <c:pt idx="11290">
                  <c:v>90459</c:v>
                </c:pt>
                <c:pt idx="11291">
                  <c:v>90478</c:v>
                </c:pt>
                <c:pt idx="11292">
                  <c:v>90480</c:v>
                </c:pt>
                <c:pt idx="11293">
                  <c:v>90490</c:v>
                </c:pt>
                <c:pt idx="11294">
                  <c:v>90500</c:v>
                </c:pt>
                <c:pt idx="11295">
                  <c:v>90515</c:v>
                </c:pt>
                <c:pt idx="11296">
                  <c:v>90523</c:v>
                </c:pt>
                <c:pt idx="11297">
                  <c:v>90528</c:v>
                </c:pt>
                <c:pt idx="11298">
                  <c:v>90532</c:v>
                </c:pt>
                <c:pt idx="11299">
                  <c:v>90536</c:v>
                </c:pt>
                <c:pt idx="11300">
                  <c:v>90548</c:v>
                </c:pt>
                <c:pt idx="11301">
                  <c:v>90556</c:v>
                </c:pt>
                <c:pt idx="11302">
                  <c:v>90562</c:v>
                </c:pt>
                <c:pt idx="11303">
                  <c:v>90572</c:v>
                </c:pt>
                <c:pt idx="11304">
                  <c:v>90573</c:v>
                </c:pt>
                <c:pt idx="11305">
                  <c:v>90575</c:v>
                </c:pt>
                <c:pt idx="11306">
                  <c:v>90580</c:v>
                </c:pt>
                <c:pt idx="11307">
                  <c:v>90585</c:v>
                </c:pt>
                <c:pt idx="11308">
                  <c:v>90589</c:v>
                </c:pt>
                <c:pt idx="11309">
                  <c:v>90591</c:v>
                </c:pt>
                <c:pt idx="11310">
                  <c:v>90592</c:v>
                </c:pt>
                <c:pt idx="11311">
                  <c:v>90594</c:v>
                </c:pt>
                <c:pt idx="11312">
                  <c:v>90599</c:v>
                </c:pt>
                <c:pt idx="11313">
                  <c:v>90641</c:v>
                </c:pt>
                <c:pt idx="11314">
                  <c:v>90649</c:v>
                </c:pt>
                <c:pt idx="11315">
                  <c:v>90655</c:v>
                </c:pt>
                <c:pt idx="11316">
                  <c:v>90661</c:v>
                </c:pt>
                <c:pt idx="11317">
                  <c:v>90667</c:v>
                </c:pt>
                <c:pt idx="11318">
                  <c:v>90671</c:v>
                </c:pt>
                <c:pt idx="11319">
                  <c:v>90683</c:v>
                </c:pt>
                <c:pt idx="11320">
                  <c:v>90690</c:v>
                </c:pt>
                <c:pt idx="11321">
                  <c:v>90691</c:v>
                </c:pt>
                <c:pt idx="11322">
                  <c:v>90698</c:v>
                </c:pt>
                <c:pt idx="11323">
                  <c:v>90709</c:v>
                </c:pt>
                <c:pt idx="11324">
                  <c:v>90733</c:v>
                </c:pt>
                <c:pt idx="11325">
                  <c:v>90744</c:v>
                </c:pt>
                <c:pt idx="11326">
                  <c:v>90747</c:v>
                </c:pt>
                <c:pt idx="11327">
                  <c:v>90757</c:v>
                </c:pt>
                <c:pt idx="11328">
                  <c:v>90760</c:v>
                </c:pt>
                <c:pt idx="11329">
                  <c:v>90763</c:v>
                </c:pt>
                <c:pt idx="11330">
                  <c:v>90768</c:v>
                </c:pt>
                <c:pt idx="11331">
                  <c:v>90787</c:v>
                </c:pt>
                <c:pt idx="11332">
                  <c:v>90802</c:v>
                </c:pt>
                <c:pt idx="11333">
                  <c:v>90803</c:v>
                </c:pt>
                <c:pt idx="11334">
                  <c:v>90836</c:v>
                </c:pt>
                <c:pt idx="11335">
                  <c:v>90839</c:v>
                </c:pt>
                <c:pt idx="11336">
                  <c:v>90840</c:v>
                </c:pt>
                <c:pt idx="11337">
                  <c:v>90851</c:v>
                </c:pt>
                <c:pt idx="11338">
                  <c:v>90862</c:v>
                </c:pt>
                <c:pt idx="11339">
                  <c:v>90874</c:v>
                </c:pt>
                <c:pt idx="11340">
                  <c:v>90877</c:v>
                </c:pt>
                <c:pt idx="11341">
                  <c:v>90883</c:v>
                </c:pt>
                <c:pt idx="11342">
                  <c:v>90885</c:v>
                </c:pt>
                <c:pt idx="11343">
                  <c:v>90895</c:v>
                </c:pt>
                <c:pt idx="11344">
                  <c:v>90925</c:v>
                </c:pt>
                <c:pt idx="11345">
                  <c:v>90952</c:v>
                </c:pt>
                <c:pt idx="11346">
                  <c:v>90961</c:v>
                </c:pt>
                <c:pt idx="11347">
                  <c:v>90974</c:v>
                </c:pt>
                <c:pt idx="11348">
                  <c:v>90999</c:v>
                </c:pt>
                <c:pt idx="11349">
                  <c:v>91006</c:v>
                </c:pt>
                <c:pt idx="11350">
                  <c:v>91027</c:v>
                </c:pt>
                <c:pt idx="11351">
                  <c:v>91067</c:v>
                </c:pt>
                <c:pt idx="11352">
                  <c:v>91097</c:v>
                </c:pt>
                <c:pt idx="11353">
                  <c:v>91098</c:v>
                </c:pt>
                <c:pt idx="11354">
                  <c:v>91111</c:v>
                </c:pt>
                <c:pt idx="11355">
                  <c:v>91112</c:v>
                </c:pt>
                <c:pt idx="11356">
                  <c:v>91122</c:v>
                </c:pt>
                <c:pt idx="11357">
                  <c:v>91126</c:v>
                </c:pt>
                <c:pt idx="11358">
                  <c:v>91135</c:v>
                </c:pt>
                <c:pt idx="11359">
                  <c:v>91151</c:v>
                </c:pt>
                <c:pt idx="11360">
                  <c:v>91154</c:v>
                </c:pt>
                <c:pt idx="11361">
                  <c:v>91189</c:v>
                </c:pt>
                <c:pt idx="11362">
                  <c:v>91195</c:v>
                </c:pt>
                <c:pt idx="11363">
                  <c:v>91199</c:v>
                </c:pt>
                <c:pt idx="11364">
                  <c:v>91211</c:v>
                </c:pt>
                <c:pt idx="11365">
                  <c:v>91215</c:v>
                </c:pt>
                <c:pt idx="11366">
                  <c:v>91227</c:v>
                </c:pt>
                <c:pt idx="11367">
                  <c:v>91235</c:v>
                </c:pt>
                <c:pt idx="11368">
                  <c:v>91250</c:v>
                </c:pt>
                <c:pt idx="11369">
                  <c:v>91256</c:v>
                </c:pt>
                <c:pt idx="11370">
                  <c:v>91259</c:v>
                </c:pt>
                <c:pt idx="11371">
                  <c:v>91260</c:v>
                </c:pt>
                <c:pt idx="11372">
                  <c:v>91272</c:v>
                </c:pt>
                <c:pt idx="11373">
                  <c:v>91284</c:v>
                </c:pt>
                <c:pt idx="11374">
                  <c:v>91296</c:v>
                </c:pt>
                <c:pt idx="11375">
                  <c:v>91307</c:v>
                </c:pt>
                <c:pt idx="11376">
                  <c:v>91322</c:v>
                </c:pt>
                <c:pt idx="11377">
                  <c:v>91323</c:v>
                </c:pt>
                <c:pt idx="11378">
                  <c:v>91326</c:v>
                </c:pt>
                <c:pt idx="11379">
                  <c:v>91331</c:v>
                </c:pt>
                <c:pt idx="11380">
                  <c:v>91336</c:v>
                </c:pt>
                <c:pt idx="11381">
                  <c:v>91350</c:v>
                </c:pt>
                <c:pt idx="11382">
                  <c:v>91354</c:v>
                </c:pt>
                <c:pt idx="11383">
                  <c:v>91371</c:v>
                </c:pt>
                <c:pt idx="11384">
                  <c:v>91374</c:v>
                </c:pt>
                <c:pt idx="11385">
                  <c:v>91380</c:v>
                </c:pt>
                <c:pt idx="11386">
                  <c:v>91394</c:v>
                </c:pt>
                <c:pt idx="11387">
                  <c:v>91401</c:v>
                </c:pt>
                <c:pt idx="11388">
                  <c:v>91404</c:v>
                </c:pt>
                <c:pt idx="11389">
                  <c:v>91416</c:v>
                </c:pt>
                <c:pt idx="11390">
                  <c:v>91423</c:v>
                </c:pt>
                <c:pt idx="11391">
                  <c:v>91434</c:v>
                </c:pt>
                <c:pt idx="11392">
                  <c:v>91447</c:v>
                </c:pt>
                <c:pt idx="11393">
                  <c:v>91449</c:v>
                </c:pt>
                <c:pt idx="11394">
                  <c:v>91467</c:v>
                </c:pt>
                <c:pt idx="11395">
                  <c:v>91472</c:v>
                </c:pt>
                <c:pt idx="11396">
                  <c:v>91475</c:v>
                </c:pt>
                <c:pt idx="11397">
                  <c:v>91484</c:v>
                </c:pt>
                <c:pt idx="11398">
                  <c:v>91485</c:v>
                </c:pt>
                <c:pt idx="11399">
                  <c:v>91488</c:v>
                </c:pt>
                <c:pt idx="11400">
                  <c:v>91494</c:v>
                </c:pt>
                <c:pt idx="11401">
                  <c:v>91501</c:v>
                </c:pt>
                <c:pt idx="11402">
                  <c:v>91505</c:v>
                </c:pt>
                <c:pt idx="11403">
                  <c:v>91509</c:v>
                </c:pt>
                <c:pt idx="11404">
                  <c:v>91510</c:v>
                </c:pt>
                <c:pt idx="11405">
                  <c:v>91512</c:v>
                </c:pt>
                <c:pt idx="11406">
                  <c:v>91517</c:v>
                </c:pt>
                <c:pt idx="11407">
                  <c:v>91531</c:v>
                </c:pt>
                <c:pt idx="11408">
                  <c:v>91546</c:v>
                </c:pt>
                <c:pt idx="11409">
                  <c:v>91549</c:v>
                </c:pt>
                <c:pt idx="11410">
                  <c:v>91557</c:v>
                </c:pt>
                <c:pt idx="11411">
                  <c:v>91562</c:v>
                </c:pt>
                <c:pt idx="11412">
                  <c:v>91595</c:v>
                </c:pt>
                <c:pt idx="11413">
                  <c:v>91601</c:v>
                </c:pt>
                <c:pt idx="11414">
                  <c:v>91605</c:v>
                </c:pt>
                <c:pt idx="11415">
                  <c:v>91618</c:v>
                </c:pt>
                <c:pt idx="11416">
                  <c:v>91642</c:v>
                </c:pt>
                <c:pt idx="11417">
                  <c:v>91648</c:v>
                </c:pt>
                <c:pt idx="11418">
                  <c:v>91651</c:v>
                </c:pt>
                <c:pt idx="11419">
                  <c:v>91682</c:v>
                </c:pt>
                <c:pt idx="11420">
                  <c:v>91684</c:v>
                </c:pt>
                <c:pt idx="11421">
                  <c:v>91692</c:v>
                </c:pt>
                <c:pt idx="11422">
                  <c:v>91695</c:v>
                </c:pt>
                <c:pt idx="11423">
                  <c:v>91696</c:v>
                </c:pt>
                <c:pt idx="11424">
                  <c:v>91699</c:v>
                </c:pt>
                <c:pt idx="11425">
                  <c:v>91707</c:v>
                </c:pt>
                <c:pt idx="11426">
                  <c:v>91711</c:v>
                </c:pt>
                <c:pt idx="11427">
                  <c:v>91720</c:v>
                </c:pt>
                <c:pt idx="11428">
                  <c:v>91723</c:v>
                </c:pt>
                <c:pt idx="11429">
                  <c:v>91735</c:v>
                </c:pt>
                <c:pt idx="11430">
                  <c:v>91736</c:v>
                </c:pt>
                <c:pt idx="11431">
                  <c:v>91745</c:v>
                </c:pt>
                <c:pt idx="11432">
                  <c:v>91750</c:v>
                </c:pt>
                <c:pt idx="11433">
                  <c:v>91753</c:v>
                </c:pt>
                <c:pt idx="11434">
                  <c:v>91757</c:v>
                </c:pt>
                <c:pt idx="11435">
                  <c:v>91770</c:v>
                </c:pt>
                <c:pt idx="11436">
                  <c:v>91775</c:v>
                </c:pt>
                <c:pt idx="11437">
                  <c:v>91778</c:v>
                </c:pt>
                <c:pt idx="11438">
                  <c:v>91792</c:v>
                </c:pt>
                <c:pt idx="11439">
                  <c:v>91799</c:v>
                </c:pt>
                <c:pt idx="11440">
                  <c:v>91800</c:v>
                </c:pt>
                <c:pt idx="11441">
                  <c:v>91816</c:v>
                </c:pt>
                <c:pt idx="11442">
                  <c:v>91822</c:v>
                </c:pt>
                <c:pt idx="11443">
                  <c:v>91823</c:v>
                </c:pt>
                <c:pt idx="11444">
                  <c:v>91826</c:v>
                </c:pt>
                <c:pt idx="11445">
                  <c:v>91865</c:v>
                </c:pt>
                <c:pt idx="11446">
                  <c:v>91866</c:v>
                </c:pt>
                <c:pt idx="11447">
                  <c:v>91888</c:v>
                </c:pt>
                <c:pt idx="11448">
                  <c:v>91900</c:v>
                </c:pt>
                <c:pt idx="11449">
                  <c:v>91901</c:v>
                </c:pt>
                <c:pt idx="11450">
                  <c:v>91914</c:v>
                </c:pt>
                <c:pt idx="11451">
                  <c:v>91921</c:v>
                </c:pt>
                <c:pt idx="11452">
                  <c:v>91940</c:v>
                </c:pt>
                <c:pt idx="11453">
                  <c:v>91956</c:v>
                </c:pt>
                <c:pt idx="11454">
                  <c:v>91963</c:v>
                </c:pt>
                <c:pt idx="11455">
                  <c:v>91970</c:v>
                </c:pt>
                <c:pt idx="11456">
                  <c:v>91971</c:v>
                </c:pt>
                <c:pt idx="11457">
                  <c:v>91991</c:v>
                </c:pt>
                <c:pt idx="11458">
                  <c:v>91996</c:v>
                </c:pt>
                <c:pt idx="11459">
                  <c:v>92021</c:v>
                </c:pt>
                <c:pt idx="11460">
                  <c:v>92026</c:v>
                </c:pt>
                <c:pt idx="11461">
                  <c:v>92030</c:v>
                </c:pt>
                <c:pt idx="11462">
                  <c:v>92040</c:v>
                </c:pt>
                <c:pt idx="11463">
                  <c:v>92046</c:v>
                </c:pt>
                <c:pt idx="11464">
                  <c:v>92065</c:v>
                </c:pt>
                <c:pt idx="11465">
                  <c:v>92082</c:v>
                </c:pt>
                <c:pt idx="11466">
                  <c:v>92087</c:v>
                </c:pt>
                <c:pt idx="11467">
                  <c:v>92139</c:v>
                </c:pt>
                <c:pt idx="11468">
                  <c:v>92141</c:v>
                </c:pt>
                <c:pt idx="11469">
                  <c:v>92163</c:v>
                </c:pt>
                <c:pt idx="11470">
                  <c:v>92172</c:v>
                </c:pt>
                <c:pt idx="11471">
                  <c:v>92175</c:v>
                </c:pt>
                <c:pt idx="11472">
                  <c:v>92182</c:v>
                </c:pt>
                <c:pt idx="11473">
                  <c:v>92186</c:v>
                </c:pt>
                <c:pt idx="11474">
                  <c:v>92194</c:v>
                </c:pt>
                <c:pt idx="11475">
                  <c:v>92196</c:v>
                </c:pt>
                <c:pt idx="11476">
                  <c:v>92201</c:v>
                </c:pt>
                <c:pt idx="11477">
                  <c:v>92206</c:v>
                </c:pt>
                <c:pt idx="11478">
                  <c:v>92214</c:v>
                </c:pt>
                <c:pt idx="11479">
                  <c:v>92216</c:v>
                </c:pt>
                <c:pt idx="11480">
                  <c:v>92217</c:v>
                </c:pt>
                <c:pt idx="11481">
                  <c:v>92227</c:v>
                </c:pt>
                <c:pt idx="11482">
                  <c:v>92232</c:v>
                </c:pt>
                <c:pt idx="11483">
                  <c:v>92237</c:v>
                </c:pt>
                <c:pt idx="11484">
                  <c:v>92240</c:v>
                </c:pt>
                <c:pt idx="11485">
                  <c:v>92243</c:v>
                </c:pt>
                <c:pt idx="11486">
                  <c:v>92248</c:v>
                </c:pt>
                <c:pt idx="11487">
                  <c:v>92253</c:v>
                </c:pt>
                <c:pt idx="11488">
                  <c:v>92260</c:v>
                </c:pt>
                <c:pt idx="11489">
                  <c:v>92265</c:v>
                </c:pt>
                <c:pt idx="11490">
                  <c:v>92270</c:v>
                </c:pt>
                <c:pt idx="11491">
                  <c:v>92275</c:v>
                </c:pt>
                <c:pt idx="11492">
                  <c:v>92283</c:v>
                </c:pt>
                <c:pt idx="11493">
                  <c:v>92287</c:v>
                </c:pt>
                <c:pt idx="11494">
                  <c:v>92289</c:v>
                </c:pt>
                <c:pt idx="11495">
                  <c:v>92304</c:v>
                </c:pt>
                <c:pt idx="11496">
                  <c:v>92311</c:v>
                </c:pt>
                <c:pt idx="11497">
                  <c:v>92312</c:v>
                </c:pt>
                <c:pt idx="11498">
                  <c:v>92314</c:v>
                </c:pt>
                <c:pt idx="11499">
                  <c:v>92315</c:v>
                </c:pt>
                <c:pt idx="11500">
                  <c:v>92316</c:v>
                </c:pt>
                <c:pt idx="11501">
                  <c:v>92318</c:v>
                </c:pt>
                <c:pt idx="11502">
                  <c:v>92331</c:v>
                </c:pt>
                <c:pt idx="11503">
                  <c:v>92339</c:v>
                </c:pt>
                <c:pt idx="11504">
                  <c:v>92343</c:v>
                </c:pt>
                <c:pt idx="11505">
                  <c:v>92361</c:v>
                </c:pt>
                <c:pt idx="11506">
                  <c:v>92388</c:v>
                </c:pt>
                <c:pt idx="11507">
                  <c:v>92416</c:v>
                </c:pt>
                <c:pt idx="11508">
                  <c:v>92418</c:v>
                </c:pt>
                <c:pt idx="11509">
                  <c:v>92449</c:v>
                </c:pt>
                <c:pt idx="11510">
                  <c:v>92450</c:v>
                </c:pt>
                <c:pt idx="11511">
                  <c:v>92452</c:v>
                </c:pt>
                <c:pt idx="11512">
                  <c:v>92453</c:v>
                </c:pt>
                <c:pt idx="11513">
                  <c:v>92469</c:v>
                </c:pt>
                <c:pt idx="11514">
                  <c:v>92474</c:v>
                </c:pt>
                <c:pt idx="11515">
                  <c:v>92478</c:v>
                </c:pt>
                <c:pt idx="11516">
                  <c:v>92497</c:v>
                </c:pt>
                <c:pt idx="11517">
                  <c:v>92503</c:v>
                </c:pt>
                <c:pt idx="11518">
                  <c:v>92505</c:v>
                </c:pt>
                <c:pt idx="11519">
                  <c:v>92517</c:v>
                </c:pt>
                <c:pt idx="11520">
                  <c:v>92525</c:v>
                </c:pt>
                <c:pt idx="11521">
                  <c:v>92526</c:v>
                </c:pt>
                <c:pt idx="11522">
                  <c:v>92529</c:v>
                </c:pt>
                <c:pt idx="11523">
                  <c:v>92549</c:v>
                </c:pt>
                <c:pt idx="11524">
                  <c:v>92557</c:v>
                </c:pt>
                <c:pt idx="11525">
                  <c:v>92565</c:v>
                </c:pt>
                <c:pt idx="11526">
                  <c:v>92569</c:v>
                </c:pt>
                <c:pt idx="11527">
                  <c:v>92576</c:v>
                </c:pt>
                <c:pt idx="11528">
                  <c:v>92585</c:v>
                </c:pt>
                <c:pt idx="11529">
                  <c:v>92587</c:v>
                </c:pt>
                <c:pt idx="11530">
                  <c:v>92590</c:v>
                </c:pt>
                <c:pt idx="11531">
                  <c:v>92596</c:v>
                </c:pt>
                <c:pt idx="11532">
                  <c:v>92597</c:v>
                </c:pt>
                <c:pt idx="11533">
                  <c:v>92598</c:v>
                </c:pt>
                <c:pt idx="11534">
                  <c:v>92605</c:v>
                </c:pt>
                <c:pt idx="11535">
                  <c:v>92612</c:v>
                </c:pt>
                <c:pt idx="11536">
                  <c:v>92620</c:v>
                </c:pt>
                <c:pt idx="11537">
                  <c:v>92622</c:v>
                </c:pt>
                <c:pt idx="11538">
                  <c:v>92625</c:v>
                </c:pt>
                <c:pt idx="11539">
                  <c:v>92638</c:v>
                </c:pt>
                <c:pt idx="11540">
                  <c:v>92651</c:v>
                </c:pt>
                <c:pt idx="11541">
                  <c:v>92653</c:v>
                </c:pt>
                <c:pt idx="11542">
                  <c:v>92669</c:v>
                </c:pt>
                <c:pt idx="11543">
                  <c:v>92681</c:v>
                </c:pt>
                <c:pt idx="11544">
                  <c:v>92689</c:v>
                </c:pt>
                <c:pt idx="11545">
                  <c:v>92727</c:v>
                </c:pt>
                <c:pt idx="11546">
                  <c:v>92736</c:v>
                </c:pt>
                <c:pt idx="11547">
                  <c:v>92742</c:v>
                </c:pt>
                <c:pt idx="11548">
                  <c:v>92758</c:v>
                </c:pt>
                <c:pt idx="11549">
                  <c:v>92759</c:v>
                </c:pt>
                <c:pt idx="11550">
                  <c:v>92763</c:v>
                </c:pt>
                <c:pt idx="11551">
                  <c:v>92778</c:v>
                </c:pt>
                <c:pt idx="11552">
                  <c:v>92787</c:v>
                </c:pt>
                <c:pt idx="11553">
                  <c:v>92822</c:v>
                </c:pt>
                <c:pt idx="11554">
                  <c:v>92823</c:v>
                </c:pt>
                <c:pt idx="11555">
                  <c:v>92834</c:v>
                </c:pt>
                <c:pt idx="11556">
                  <c:v>92836</c:v>
                </c:pt>
                <c:pt idx="11557">
                  <c:v>92838</c:v>
                </c:pt>
                <c:pt idx="11558">
                  <c:v>92847</c:v>
                </c:pt>
                <c:pt idx="11559">
                  <c:v>92851</c:v>
                </c:pt>
                <c:pt idx="11560">
                  <c:v>92884</c:v>
                </c:pt>
                <c:pt idx="11561">
                  <c:v>92926</c:v>
                </c:pt>
                <c:pt idx="11562">
                  <c:v>92927</c:v>
                </c:pt>
                <c:pt idx="11563">
                  <c:v>92928</c:v>
                </c:pt>
                <c:pt idx="11564">
                  <c:v>92945</c:v>
                </c:pt>
                <c:pt idx="11565">
                  <c:v>92946</c:v>
                </c:pt>
                <c:pt idx="11566">
                  <c:v>92949</c:v>
                </c:pt>
                <c:pt idx="11567">
                  <c:v>92965</c:v>
                </c:pt>
                <c:pt idx="11568">
                  <c:v>92977</c:v>
                </c:pt>
                <c:pt idx="11569">
                  <c:v>92995</c:v>
                </c:pt>
                <c:pt idx="11570">
                  <c:v>92999</c:v>
                </c:pt>
                <c:pt idx="11571">
                  <c:v>93007</c:v>
                </c:pt>
                <c:pt idx="11572">
                  <c:v>93017</c:v>
                </c:pt>
                <c:pt idx="11573">
                  <c:v>93066</c:v>
                </c:pt>
                <c:pt idx="11574">
                  <c:v>93073</c:v>
                </c:pt>
                <c:pt idx="11575">
                  <c:v>93085</c:v>
                </c:pt>
                <c:pt idx="11576">
                  <c:v>93088</c:v>
                </c:pt>
                <c:pt idx="11577">
                  <c:v>93090</c:v>
                </c:pt>
                <c:pt idx="11578">
                  <c:v>93092</c:v>
                </c:pt>
                <c:pt idx="11579">
                  <c:v>93107</c:v>
                </c:pt>
                <c:pt idx="11580">
                  <c:v>93113</c:v>
                </c:pt>
                <c:pt idx="11581">
                  <c:v>93124</c:v>
                </c:pt>
                <c:pt idx="11582">
                  <c:v>93127</c:v>
                </c:pt>
                <c:pt idx="11583">
                  <c:v>93131</c:v>
                </c:pt>
                <c:pt idx="11584">
                  <c:v>93134</c:v>
                </c:pt>
                <c:pt idx="11585">
                  <c:v>93135</c:v>
                </c:pt>
                <c:pt idx="11586">
                  <c:v>93140</c:v>
                </c:pt>
                <c:pt idx="11587">
                  <c:v>93142</c:v>
                </c:pt>
                <c:pt idx="11588">
                  <c:v>93147</c:v>
                </c:pt>
                <c:pt idx="11589">
                  <c:v>93148</c:v>
                </c:pt>
                <c:pt idx="11590">
                  <c:v>93152</c:v>
                </c:pt>
                <c:pt idx="11591">
                  <c:v>93158</c:v>
                </c:pt>
                <c:pt idx="11592">
                  <c:v>93159</c:v>
                </c:pt>
                <c:pt idx="11593">
                  <c:v>93166</c:v>
                </c:pt>
                <c:pt idx="11594">
                  <c:v>93167</c:v>
                </c:pt>
                <c:pt idx="11595">
                  <c:v>93174</c:v>
                </c:pt>
                <c:pt idx="11596">
                  <c:v>93176</c:v>
                </c:pt>
                <c:pt idx="11597">
                  <c:v>93181</c:v>
                </c:pt>
                <c:pt idx="11598">
                  <c:v>93191</c:v>
                </c:pt>
                <c:pt idx="11599">
                  <c:v>93192</c:v>
                </c:pt>
                <c:pt idx="11600">
                  <c:v>93203</c:v>
                </c:pt>
                <c:pt idx="11601">
                  <c:v>93205</c:v>
                </c:pt>
                <c:pt idx="11602">
                  <c:v>93206</c:v>
                </c:pt>
                <c:pt idx="11603">
                  <c:v>93210</c:v>
                </c:pt>
                <c:pt idx="11604">
                  <c:v>93228</c:v>
                </c:pt>
                <c:pt idx="11605">
                  <c:v>93229</c:v>
                </c:pt>
                <c:pt idx="11606">
                  <c:v>93251</c:v>
                </c:pt>
                <c:pt idx="11607">
                  <c:v>93287</c:v>
                </c:pt>
                <c:pt idx="11608">
                  <c:v>93300</c:v>
                </c:pt>
                <c:pt idx="11609">
                  <c:v>93307</c:v>
                </c:pt>
                <c:pt idx="11610">
                  <c:v>93329</c:v>
                </c:pt>
                <c:pt idx="11611">
                  <c:v>93333</c:v>
                </c:pt>
                <c:pt idx="11612">
                  <c:v>93340</c:v>
                </c:pt>
                <c:pt idx="11613">
                  <c:v>93344</c:v>
                </c:pt>
                <c:pt idx="11614">
                  <c:v>93346</c:v>
                </c:pt>
                <c:pt idx="11615">
                  <c:v>93351</c:v>
                </c:pt>
                <c:pt idx="11616">
                  <c:v>93356</c:v>
                </c:pt>
                <c:pt idx="11617">
                  <c:v>93362</c:v>
                </c:pt>
                <c:pt idx="11618">
                  <c:v>93364</c:v>
                </c:pt>
                <c:pt idx="11619">
                  <c:v>93368</c:v>
                </c:pt>
                <c:pt idx="11620">
                  <c:v>93372</c:v>
                </c:pt>
                <c:pt idx="11621">
                  <c:v>93378</c:v>
                </c:pt>
                <c:pt idx="11622">
                  <c:v>93393</c:v>
                </c:pt>
                <c:pt idx="11623">
                  <c:v>93410</c:v>
                </c:pt>
                <c:pt idx="11624">
                  <c:v>93415</c:v>
                </c:pt>
                <c:pt idx="11625">
                  <c:v>93416</c:v>
                </c:pt>
                <c:pt idx="11626">
                  <c:v>93424</c:v>
                </c:pt>
                <c:pt idx="11627">
                  <c:v>93428</c:v>
                </c:pt>
                <c:pt idx="11628">
                  <c:v>93435</c:v>
                </c:pt>
                <c:pt idx="11629">
                  <c:v>93459</c:v>
                </c:pt>
                <c:pt idx="11630">
                  <c:v>93465</c:v>
                </c:pt>
                <c:pt idx="11631">
                  <c:v>93496</c:v>
                </c:pt>
                <c:pt idx="11632">
                  <c:v>93521</c:v>
                </c:pt>
                <c:pt idx="11633">
                  <c:v>93537</c:v>
                </c:pt>
                <c:pt idx="11634">
                  <c:v>93540</c:v>
                </c:pt>
                <c:pt idx="11635">
                  <c:v>93542</c:v>
                </c:pt>
                <c:pt idx="11636">
                  <c:v>93543</c:v>
                </c:pt>
                <c:pt idx="11637">
                  <c:v>93563</c:v>
                </c:pt>
                <c:pt idx="11638">
                  <c:v>93574</c:v>
                </c:pt>
                <c:pt idx="11639">
                  <c:v>93578</c:v>
                </c:pt>
                <c:pt idx="11640">
                  <c:v>93581</c:v>
                </c:pt>
                <c:pt idx="11641">
                  <c:v>93586</c:v>
                </c:pt>
                <c:pt idx="11642">
                  <c:v>93589</c:v>
                </c:pt>
                <c:pt idx="11643">
                  <c:v>93591</c:v>
                </c:pt>
                <c:pt idx="11644">
                  <c:v>93599</c:v>
                </c:pt>
                <c:pt idx="11645">
                  <c:v>93621</c:v>
                </c:pt>
                <c:pt idx="11646">
                  <c:v>93625</c:v>
                </c:pt>
                <c:pt idx="11647">
                  <c:v>93632</c:v>
                </c:pt>
                <c:pt idx="11648">
                  <c:v>93635</c:v>
                </c:pt>
                <c:pt idx="11649">
                  <c:v>93643</c:v>
                </c:pt>
                <c:pt idx="11650">
                  <c:v>93646</c:v>
                </c:pt>
                <c:pt idx="11651">
                  <c:v>93663</c:v>
                </c:pt>
                <c:pt idx="11652">
                  <c:v>93666</c:v>
                </c:pt>
                <c:pt idx="11653">
                  <c:v>93669</c:v>
                </c:pt>
                <c:pt idx="11654">
                  <c:v>93678</c:v>
                </c:pt>
                <c:pt idx="11655">
                  <c:v>93679</c:v>
                </c:pt>
                <c:pt idx="11656">
                  <c:v>93682</c:v>
                </c:pt>
                <c:pt idx="11657">
                  <c:v>93687</c:v>
                </c:pt>
                <c:pt idx="11658">
                  <c:v>93694</c:v>
                </c:pt>
                <c:pt idx="11659">
                  <c:v>93695</c:v>
                </c:pt>
                <c:pt idx="11660">
                  <c:v>93698</c:v>
                </c:pt>
                <c:pt idx="11661">
                  <c:v>93709</c:v>
                </c:pt>
                <c:pt idx="11662">
                  <c:v>93718</c:v>
                </c:pt>
                <c:pt idx="11663">
                  <c:v>93726</c:v>
                </c:pt>
                <c:pt idx="11664">
                  <c:v>93729</c:v>
                </c:pt>
                <c:pt idx="11665">
                  <c:v>93730</c:v>
                </c:pt>
                <c:pt idx="11666">
                  <c:v>93734</c:v>
                </c:pt>
                <c:pt idx="11667">
                  <c:v>93736</c:v>
                </c:pt>
                <c:pt idx="11668">
                  <c:v>93747</c:v>
                </c:pt>
                <c:pt idx="11669">
                  <c:v>93755</c:v>
                </c:pt>
                <c:pt idx="11670">
                  <c:v>93759</c:v>
                </c:pt>
                <c:pt idx="11671">
                  <c:v>93761</c:v>
                </c:pt>
                <c:pt idx="11672">
                  <c:v>93764</c:v>
                </c:pt>
                <c:pt idx="11673">
                  <c:v>93765</c:v>
                </c:pt>
                <c:pt idx="11674">
                  <c:v>93786</c:v>
                </c:pt>
                <c:pt idx="11675">
                  <c:v>93788</c:v>
                </c:pt>
                <c:pt idx="11676">
                  <c:v>93790</c:v>
                </c:pt>
                <c:pt idx="11677">
                  <c:v>93800</c:v>
                </c:pt>
                <c:pt idx="11678">
                  <c:v>93809</c:v>
                </c:pt>
                <c:pt idx="11679">
                  <c:v>93818</c:v>
                </c:pt>
                <c:pt idx="11680">
                  <c:v>93820</c:v>
                </c:pt>
                <c:pt idx="11681">
                  <c:v>93849</c:v>
                </c:pt>
                <c:pt idx="11682">
                  <c:v>93858</c:v>
                </c:pt>
                <c:pt idx="11683">
                  <c:v>93862</c:v>
                </c:pt>
                <c:pt idx="11684">
                  <c:v>93866</c:v>
                </c:pt>
                <c:pt idx="11685">
                  <c:v>93870</c:v>
                </c:pt>
                <c:pt idx="11686">
                  <c:v>93874</c:v>
                </c:pt>
                <c:pt idx="11687">
                  <c:v>93884</c:v>
                </c:pt>
                <c:pt idx="11688">
                  <c:v>93891</c:v>
                </c:pt>
                <c:pt idx="11689">
                  <c:v>93892</c:v>
                </c:pt>
                <c:pt idx="11690">
                  <c:v>93896</c:v>
                </c:pt>
                <c:pt idx="11691">
                  <c:v>93900</c:v>
                </c:pt>
                <c:pt idx="11692">
                  <c:v>93904</c:v>
                </c:pt>
                <c:pt idx="11693">
                  <c:v>93907</c:v>
                </c:pt>
                <c:pt idx="11694">
                  <c:v>93930</c:v>
                </c:pt>
                <c:pt idx="11695">
                  <c:v>93934</c:v>
                </c:pt>
                <c:pt idx="11696">
                  <c:v>93965</c:v>
                </c:pt>
                <c:pt idx="11697">
                  <c:v>93971</c:v>
                </c:pt>
                <c:pt idx="11698">
                  <c:v>94006</c:v>
                </c:pt>
                <c:pt idx="11699">
                  <c:v>94008</c:v>
                </c:pt>
                <c:pt idx="11700">
                  <c:v>94010</c:v>
                </c:pt>
                <c:pt idx="11701">
                  <c:v>94013</c:v>
                </c:pt>
                <c:pt idx="11702">
                  <c:v>94023</c:v>
                </c:pt>
                <c:pt idx="11703">
                  <c:v>94029</c:v>
                </c:pt>
                <c:pt idx="11704">
                  <c:v>94043</c:v>
                </c:pt>
                <c:pt idx="11705">
                  <c:v>94049</c:v>
                </c:pt>
                <c:pt idx="11706">
                  <c:v>94051</c:v>
                </c:pt>
                <c:pt idx="11707">
                  <c:v>94056</c:v>
                </c:pt>
                <c:pt idx="11708">
                  <c:v>94073</c:v>
                </c:pt>
                <c:pt idx="11709">
                  <c:v>94077</c:v>
                </c:pt>
                <c:pt idx="11710">
                  <c:v>94078</c:v>
                </c:pt>
                <c:pt idx="11711">
                  <c:v>94088</c:v>
                </c:pt>
                <c:pt idx="11712">
                  <c:v>94102</c:v>
                </c:pt>
                <c:pt idx="11713">
                  <c:v>94108</c:v>
                </c:pt>
                <c:pt idx="11714">
                  <c:v>94116</c:v>
                </c:pt>
                <c:pt idx="11715">
                  <c:v>94117</c:v>
                </c:pt>
                <c:pt idx="11716">
                  <c:v>94124</c:v>
                </c:pt>
                <c:pt idx="11717">
                  <c:v>94173</c:v>
                </c:pt>
                <c:pt idx="11718">
                  <c:v>94174</c:v>
                </c:pt>
                <c:pt idx="11719">
                  <c:v>94175</c:v>
                </c:pt>
                <c:pt idx="11720">
                  <c:v>94195</c:v>
                </c:pt>
                <c:pt idx="11721">
                  <c:v>94196</c:v>
                </c:pt>
                <c:pt idx="11722">
                  <c:v>94204</c:v>
                </c:pt>
                <c:pt idx="11723">
                  <c:v>94224</c:v>
                </c:pt>
                <c:pt idx="11724">
                  <c:v>94253</c:v>
                </c:pt>
                <c:pt idx="11725">
                  <c:v>94261</c:v>
                </c:pt>
                <c:pt idx="11726">
                  <c:v>94264</c:v>
                </c:pt>
                <c:pt idx="11727">
                  <c:v>94269</c:v>
                </c:pt>
                <c:pt idx="11728">
                  <c:v>94278</c:v>
                </c:pt>
                <c:pt idx="11729">
                  <c:v>94306</c:v>
                </c:pt>
                <c:pt idx="11730">
                  <c:v>94311</c:v>
                </c:pt>
                <c:pt idx="11731">
                  <c:v>94321</c:v>
                </c:pt>
                <c:pt idx="11732">
                  <c:v>94322</c:v>
                </c:pt>
                <c:pt idx="11733">
                  <c:v>94324</c:v>
                </c:pt>
                <c:pt idx="11734">
                  <c:v>94326</c:v>
                </c:pt>
                <c:pt idx="11735">
                  <c:v>94339</c:v>
                </c:pt>
                <c:pt idx="11736">
                  <c:v>94343</c:v>
                </c:pt>
                <c:pt idx="11737">
                  <c:v>94345</c:v>
                </c:pt>
                <c:pt idx="11738">
                  <c:v>94357</c:v>
                </c:pt>
                <c:pt idx="11739">
                  <c:v>94365</c:v>
                </c:pt>
                <c:pt idx="11740">
                  <c:v>94382</c:v>
                </c:pt>
                <c:pt idx="11741">
                  <c:v>94395</c:v>
                </c:pt>
                <c:pt idx="11742">
                  <c:v>94399</c:v>
                </c:pt>
                <c:pt idx="11743">
                  <c:v>94405</c:v>
                </c:pt>
                <c:pt idx="11744">
                  <c:v>94407</c:v>
                </c:pt>
                <c:pt idx="11745">
                  <c:v>94417</c:v>
                </c:pt>
                <c:pt idx="11746">
                  <c:v>94429</c:v>
                </c:pt>
                <c:pt idx="11747">
                  <c:v>94435</c:v>
                </c:pt>
                <c:pt idx="11748">
                  <c:v>94436</c:v>
                </c:pt>
                <c:pt idx="11749">
                  <c:v>94440</c:v>
                </c:pt>
                <c:pt idx="11750">
                  <c:v>94441</c:v>
                </c:pt>
                <c:pt idx="11751">
                  <c:v>94443</c:v>
                </c:pt>
                <c:pt idx="11752">
                  <c:v>94456</c:v>
                </c:pt>
                <c:pt idx="11753">
                  <c:v>94461</c:v>
                </c:pt>
                <c:pt idx="11754">
                  <c:v>94463</c:v>
                </c:pt>
                <c:pt idx="11755">
                  <c:v>94470</c:v>
                </c:pt>
                <c:pt idx="11756">
                  <c:v>94474</c:v>
                </c:pt>
                <c:pt idx="11757">
                  <c:v>94481</c:v>
                </c:pt>
                <c:pt idx="11758">
                  <c:v>94482</c:v>
                </c:pt>
                <c:pt idx="11759">
                  <c:v>94490</c:v>
                </c:pt>
                <c:pt idx="11760">
                  <c:v>94493</c:v>
                </c:pt>
                <c:pt idx="11761">
                  <c:v>94494</c:v>
                </c:pt>
                <c:pt idx="11762">
                  <c:v>94501</c:v>
                </c:pt>
                <c:pt idx="11763">
                  <c:v>94503</c:v>
                </c:pt>
                <c:pt idx="11764">
                  <c:v>94538</c:v>
                </c:pt>
                <c:pt idx="11765">
                  <c:v>94539</c:v>
                </c:pt>
                <c:pt idx="11766">
                  <c:v>94541</c:v>
                </c:pt>
                <c:pt idx="11767">
                  <c:v>94544</c:v>
                </c:pt>
                <c:pt idx="11768">
                  <c:v>94553</c:v>
                </c:pt>
                <c:pt idx="11769">
                  <c:v>94554</c:v>
                </c:pt>
                <c:pt idx="11770">
                  <c:v>94564</c:v>
                </c:pt>
                <c:pt idx="11771">
                  <c:v>94570</c:v>
                </c:pt>
                <c:pt idx="11772">
                  <c:v>94579</c:v>
                </c:pt>
                <c:pt idx="11773">
                  <c:v>94618</c:v>
                </c:pt>
                <c:pt idx="11774">
                  <c:v>94626</c:v>
                </c:pt>
                <c:pt idx="11775">
                  <c:v>94637</c:v>
                </c:pt>
                <c:pt idx="11776">
                  <c:v>94638</c:v>
                </c:pt>
                <c:pt idx="11777">
                  <c:v>94644</c:v>
                </c:pt>
                <c:pt idx="11778">
                  <c:v>94659</c:v>
                </c:pt>
                <c:pt idx="11779">
                  <c:v>94665</c:v>
                </c:pt>
                <c:pt idx="11780">
                  <c:v>94671</c:v>
                </c:pt>
                <c:pt idx="11781">
                  <c:v>94672</c:v>
                </c:pt>
                <c:pt idx="11782">
                  <c:v>94675</c:v>
                </c:pt>
                <c:pt idx="11783">
                  <c:v>94701</c:v>
                </c:pt>
                <c:pt idx="11784">
                  <c:v>94715</c:v>
                </c:pt>
                <c:pt idx="11785">
                  <c:v>94721</c:v>
                </c:pt>
                <c:pt idx="11786">
                  <c:v>94725</c:v>
                </c:pt>
                <c:pt idx="11787">
                  <c:v>94726</c:v>
                </c:pt>
                <c:pt idx="11788">
                  <c:v>94738</c:v>
                </c:pt>
                <c:pt idx="11789">
                  <c:v>94745</c:v>
                </c:pt>
                <c:pt idx="11790">
                  <c:v>94747</c:v>
                </c:pt>
                <c:pt idx="11791">
                  <c:v>94754</c:v>
                </c:pt>
                <c:pt idx="11792">
                  <c:v>94759</c:v>
                </c:pt>
                <c:pt idx="11793">
                  <c:v>94771</c:v>
                </c:pt>
                <c:pt idx="11794">
                  <c:v>94773</c:v>
                </c:pt>
                <c:pt idx="11795">
                  <c:v>94776</c:v>
                </c:pt>
                <c:pt idx="11796">
                  <c:v>94777</c:v>
                </c:pt>
                <c:pt idx="11797">
                  <c:v>94785</c:v>
                </c:pt>
                <c:pt idx="11798">
                  <c:v>94789</c:v>
                </c:pt>
                <c:pt idx="11799">
                  <c:v>94794</c:v>
                </c:pt>
                <c:pt idx="11800">
                  <c:v>94796</c:v>
                </c:pt>
                <c:pt idx="11801">
                  <c:v>94801</c:v>
                </c:pt>
                <c:pt idx="11802">
                  <c:v>94816</c:v>
                </c:pt>
                <c:pt idx="11803">
                  <c:v>94818</c:v>
                </c:pt>
                <c:pt idx="11804">
                  <c:v>94826</c:v>
                </c:pt>
                <c:pt idx="11805">
                  <c:v>94828</c:v>
                </c:pt>
                <c:pt idx="11806">
                  <c:v>94829</c:v>
                </c:pt>
                <c:pt idx="11807">
                  <c:v>94841</c:v>
                </c:pt>
                <c:pt idx="11808">
                  <c:v>94845</c:v>
                </c:pt>
                <c:pt idx="11809">
                  <c:v>94866</c:v>
                </c:pt>
                <c:pt idx="11810">
                  <c:v>94874</c:v>
                </c:pt>
                <c:pt idx="11811">
                  <c:v>94875</c:v>
                </c:pt>
                <c:pt idx="11812">
                  <c:v>94884</c:v>
                </c:pt>
                <c:pt idx="11813">
                  <c:v>94885</c:v>
                </c:pt>
                <c:pt idx="11814">
                  <c:v>94912</c:v>
                </c:pt>
                <c:pt idx="11815">
                  <c:v>94915</c:v>
                </c:pt>
                <c:pt idx="11816">
                  <c:v>94916</c:v>
                </c:pt>
                <c:pt idx="11817">
                  <c:v>94917</c:v>
                </c:pt>
                <c:pt idx="11818">
                  <c:v>94921</c:v>
                </c:pt>
                <c:pt idx="11819">
                  <c:v>94938</c:v>
                </c:pt>
                <c:pt idx="11820">
                  <c:v>94965</c:v>
                </c:pt>
                <c:pt idx="11821">
                  <c:v>94975</c:v>
                </c:pt>
                <c:pt idx="11822">
                  <c:v>94976</c:v>
                </c:pt>
                <c:pt idx="11823">
                  <c:v>94991</c:v>
                </c:pt>
                <c:pt idx="11824">
                  <c:v>94999</c:v>
                </c:pt>
                <c:pt idx="11825">
                  <c:v>95000</c:v>
                </c:pt>
                <c:pt idx="11826">
                  <c:v>95001</c:v>
                </c:pt>
                <c:pt idx="11827">
                  <c:v>95009</c:v>
                </c:pt>
                <c:pt idx="11828">
                  <c:v>95010</c:v>
                </c:pt>
                <c:pt idx="11829">
                  <c:v>95020</c:v>
                </c:pt>
                <c:pt idx="11830">
                  <c:v>95038</c:v>
                </c:pt>
                <c:pt idx="11831">
                  <c:v>95042</c:v>
                </c:pt>
                <c:pt idx="11832">
                  <c:v>95043</c:v>
                </c:pt>
                <c:pt idx="11833">
                  <c:v>95055</c:v>
                </c:pt>
                <c:pt idx="11834">
                  <c:v>95061</c:v>
                </c:pt>
                <c:pt idx="11835">
                  <c:v>95066</c:v>
                </c:pt>
                <c:pt idx="11836">
                  <c:v>95071</c:v>
                </c:pt>
                <c:pt idx="11837">
                  <c:v>95076</c:v>
                </c:pt>
                <c:pt idx="11838">
                  <c:v>95077</c:v>
                </c:pt>
                <c:pt idx="11839">
                  <c:v>95080</c:v>
                </c:pt>
                <c:pt idx="11840">
                  <c:v>95083</c:v>
                </c:pt>
                <c:pt idx="11841">
                  <c:v>95084</c:v>
                </c:pt>
                <c:pt idx="11842">
                  <c:v>95087</c:v>
                </c:pt>
                <c:pt idx="11843">
                  <c:v>95109</c:v>
                </c:pt>
                <c:pt idx="11844">
                  <c:v>95111</c:v>
                </c:pt>
                <c:pt idx="11845">
                  <c:v>95117</c:v>
                </c:pt>
                <c:pt idx="11846">
                  <c:v>95119</c:v>
                </c:pt>
                <c:pt idx="11847">
                  <c:v>95126</c:v>
                </c:pt>
                <c:pt idx="11848">
                  <c:v>95133</c:v>
                </c:pt>
                <c:pt idx="11849">
                  <c:v>95144</c:v>
                </c:pt>
                <c:pt idx="11850">
                  <c:v>95147</c:v>
                </c:pt>
                <c:pt idx="11851">
                  <c:v>95186</c:v>
                </c:pt>
                <c:pt idx="11852">
                  <c:v>95197</c:v>
                </c:pt>
                <c:pt idx="11853">
                  <c:v>95203</c:v>
                </c:pt>
                <c:pt idx="11854">
                  <c:v>95204</c:v>
                </c:pt>
                <c:pt idx="11855">
                  <c:v>95208</c:v>
                </c:pt>
                <c:pt idx="11856">
                  <c:v>95226</c:v>
                </c:pt>
                <c:pt idx="11857">
                  <c:v>95228</c:v>
                </c:pt>
                <c:pt idx="11858">
                  <c:v>95234</c:v>
                </c:pt>
                <c:pt idx="11859">
                  <c:v>95236</c:v>
                </c:pt>
                <c:pt idx="11860">
                  <c:v>95239</c:v>
                </c:pt>
                <c:pt idx="11861">
                  <c:v>95249</c:v>
                </c:pt>
                <c:pt idx="11862">
                  <c:v>95253</c:v>
                </c:pt>
                <c:pt idx="11863">
                  <c:v>95261</c:v>
                </c:pt>
                <c:pt idx="11864">
                  <c:v>95262</c:v>
                </c:pt>
                <c:pt idx="11865">
                  <c:v>95272</c:v>
                </c:pt>
                <c:pt idx="11866">
                  <c:v>95274</c:v>
                </c:pt>
                <c:pt idx="11867">
                  <c:v>95275</c:v>
                </c:pt>
                <c:pt idx="11868">
                  <c:v>95279</c:v>
                </c:pt>
                <c:pt idx="11869">
                  <c:v>95286</c:v>
                </c:pt>
                <c:pt idx="11870">
                  <c:v>95289</c:v>
                </c:pt>
                <c:pt idx="11871">
                  <c:v>95293</c:v>
                </c:pt>
                <c:pt idx="11872">
                  <c:v>95295</c:v>
                </c:pt>
                <c:pt idx="11873">
                  <c:v>95299</c:v>
                </c:pt>
                <c:pt idx="11874">
                  <c:v>95304</c:v>
                </c:pt>
                <c:pt idx="11875">
                  <c:v>95307</c:v>
                </c:pt>
                <c:pt idx="11876">
                  <c:v>95309</c:v>
                </c:pt>
                <c:pt idx="11877">
                  <c:v>95314</c:v>
                </c:pt>
                <c:pt idx="11878">
                  <c:v>95317</c:v>
                </c:pt>
                <c:pt idx="11879">
                  <c:v>95341</c:v>
                </c:pt>
                <c:pt idx="11880">
                  <c:v>95349</c:v>
                </c:pt>
                <c:pt idx="11881">
                  <c:v>95359</c:v>
                </c:pt>
                <c:pt idx="11882">
                  <c:v>95360</c:v>
                </c:pt>
                <c:pt idx="11883">
                  <c:v>95361</c:v>
                </c:pt>
                <c:pt idx="11884">
                  <c:v>95362</c:v>
                </c:pt>
                <c:pt idx="11885">
                  <c:v>95371</c:v>
                </c:pt>
                <c:pt idx="11886">
                  <c:v>95373</c:v>
                </c:pt>
                <c:pt idx="11887">
                  <c:v>95375</c:v>
                </c:pt>
                <c:pt idx="11888">
                  <c:v>95380</c:v>
                </c:pt>
                <c:pt idx="11889">
                  <c:v>95381</c:v>
                </c:pt>
                <c:pt idx="11890">
                  <c:v>95387</c:v>
                </c:pt>
                <c:pt idx="11891">
                  <c:v>95393</c:v>
                </c:pt>
                <c:pt idx="11892">
                  <c:v>95397</c:v>
                </c:pt>
                <c:pt idx="11893">
                  <c:v>95400</c:v>
                </c:pt>
                <c:pt idx="11894">
                  <c:v>95411</c:v>
                </c:pt>
                <c:pt idx="11895">
                  <c:v>95422</c:v>
                </c:pt>
                <c:pt idx="11896">
                  <c:v>95435</c:v>
                </c:pt>
                <c:pt idx="11897">
                  <c:v>95437</c:v>
                </c:pt>
                <c:pt idx="11898">
                  <c:v>95451</c:v>
                </c:pt>
                <c:pt idx="11899">
                  <c:v>95454</c:v>
                </c:pt>
                <c:pt idx="11900">
                  <c:v>95456</c:v>
                </c:pt>
                <c:pt idx="11901">
                  <c:v>95461</c:v>
                </c:pt>
                <c:pt idx="11902">
                  <c:v>95463</c:v>
                </c:pt>
                <c:pt idx="11903">
                  <c:v>95469</c:v>
                </c:pt>
                <c:pt idx="11904">
                  <c:v>95473</c:v>
                </c:pt>
                <c:pt idx="11905">
                  <c:v>95477</c:v>
                </c:pt>
                <c:pt idx="11906">
                  <c:v>95491</c:v>
                </c:pt>
                <c:pt idx="11907">
                  <c:v>95516</c:v>
                </c:pt>
                <c:pt idx="11908">
                  <c:v>95523</c:v>
                </c:pt>
                <c:pt idx="11909">
                  <c:v>95524</c:v>
                </c:pt>
                <c:pt idx="11910">
                  <c:v>95537</c:v>
                </c:pt>
                <c:pt idx="11911">
                  <c:v>95541</c:v>
                </c:pt>
                <c:pt idx="11912">
                  <c:v>95557</c:v>
                </c:pt>
                <c:pt idx="11913">
                  <c:v>95559</c:v>
                </c:pt>
                <c:pt idx="11914">
                  <c:v>95562</c:v>
                </c:pt>
                <c:pt idx="11915">
                  <c:v>95563</c:v>
                </c:pt>
                <c:pt idx="11916">
                  <c:v>95564</c:v>
                </c:pt>
                <c:pt idx="11917">
                  <c:v>95582</c:v>
                </c:pt>
                <c:pt idx="11918">
                  <c:v>95583</c:v>
                </c:pt>
                <c:pt idx="11919">
                  <c:v>95584</c:v>
                </c:pt>
                <c:pt idx="11920">
                  <c:v>95589</c:v>
                </c:pt>
                <c:pt idx="11921">
                  <c:v>95590</c:v>
                </c:pt>
                <c:pt idx="11922">
                  <c:v>95591</c:v>
                </c:pt>
                <c:pt idx="11923">
                  <c:v>95594</c:v>
                </c:pt>
                <c:pt idx="11924">
                  <c:v>95606</c:v>
                </c:pt>
                <c:pt idx="11925">
                  <c:v>95611</c:v>
                </c:pt>
                <c:pt idx="11926">
                  <c:v>95636</c:v>
                </c:pt>
                <c:pt idx="11927">
                  <c:v>95648</c:v>
                </c:pt>
                <c:pt idx="11928">
                  <c:v>95650</c:v>
                </c:pt>
                <c:pt idx="11929">
                  <c:v>95658</c:v>
                </c:pt>
                <c:pt idx="11930">
                  <c:v>95662</c:v>
                </c:pt>
                <c:pt idx="11931">
                  <c:v>95666</c:v>
                </c:pt>
                <c:pt idx="11932">
                  <c:v>95682</c:v>
                </c:pt>
                <c:pt idx="11933">
                  <c:v>95701</c:v>
                </c:pt>
                <c:pt idx="11934">
                  <c:v>95729</c:v>
                </c:pt>
                <c:pt idx="11935">
                  <c:v>95738</c:v>
                </c:pt>
                <c:pt idx="11936">
                  <c:v>95739</c:v>
                </c:pt>
                <c:pt idx="11937">
                  <c:v>95756</c:v>
                </c:pt>
                <c:pt idx="11938">
                  <c:v>95757</c:v>
                </c:pt>
                <c:pt idx="11939">
                  <c:v>95760</c:v>
                </c:pt>
                <c:pt idx="11940">
                  <c:v>95771</c:v>
                </c:pt>
                <c:pt idx="11941">
                  <c:v>95774</c:v>
                </c:pt>
                <c:pt idx="11942">
                  <c:v>95804</c:v>
                </c:pt>
                <c:pt idx="11943">
                  <c:v>95808</c:v>
                </c:pt>
                <c:pt idx="11944">
                  <c:v>95818</c:v>
                </c:pt>
                <c:pt idx="11945">
                  <c:v>95819</c:v>
                </c:pt>
                <c:pt idx="11946">
                  <c:v>95830</c:v>
                </c:pt>
                <c:pt idx="11947">
                  <c:v>95835</c:v>
                </c:pt>
                <c:pt idx="11948">
                  <c:v>95841</c:v>
                </c:pt>
                <c:pt idx="11949">
                  <c:v>95846</c:v>
                </c:pt>
                <c:pt idx="11950">
                  <c:v>95847</c:v>
                </c:pt>
                <c:pt idx="11951">
                  <c:v>95858</c:v>
                </c:pt>
                <c:pt idx="11952">
                  <c:v>95863</c:v>
                </c:pt>
                <c:pt idx="11953">
                  <c:v>95864</c:v>
                </c:pt>
                <c:pt idx="11954">
                  <c:v>95866</c:v>
                </c:pt>
                <c:pt idx="11955">
                  <c:v>95888</c:v>
                </c:pt>
                <c:pt idx="11956">
                  <c:v>95891</c:v>
                </c:pt>
                <c:pt idx="11957">
                  <c:v>95898</c:v>
                </c:pt>
                <c:pt idx="11958">
                  <c:v>95905</c:v>
                </c:pt>
                <c:pt idx="11959">
                  <c:v>95907</c:v>
                </c:pt>
                <c:pt idx="11960">
                  <c:v>95911</c:v>
                </c:pt>
                <c:pt idx="11961">
                  <c:v>95913</c:v>
                </c:pt>
                <c:pt idx="11962">
                  <c:v>95917</c:v>
                </c:pt>
                <c:pt idx="11963">
                  <c:v>95921</c:v>
                </c:pt>
                <c:pt idx="11964">
                  <c:v>95927</c:v>
                </c:pt>
                <c:pt idx="11965">
                  <c:v>95949</c:v>
                </c:pt>
                <c:pt idx="11966">
                  <c:v>95958</c:v>
                </c:pt>
                <c:pt idx="11967">
                  <c:v>95967</c:v>
                </c:pt>
                <c:pt idx="11968">
                  <c:v>95977</c:v>
                </c:pt>
                <c:pt idx="11969">
                  <c:v>96017</c:v>
                </c:pt>
                <c:pt idx="11970">
                  <c:v>96021</c:v>
                </c:pt>
                <c:pt idx="11971">
                  <c:v>96046</c:v>
                </c:pt>
                <c:pt idx="11972">
                  <c:v>96049</c:v>
                </c:pt>
                <c:pt idx="11973">
                  <c:v>96069</c:v>
                </c:pt>
                <c:pt idx="11974">
                  <c:v>96072</c:v>
                </c:pt>
                <c:pt idx="11975">
                  <c:v>96075</c:v>
                </c:pt>
                <c:pt idx="11976">
                  <c:v>96079</c:v>
                </c:pt>
                <c:pt idx="11977">
                  <c:v>96080</c:v>
                </c:pt>
                <c:pt idx="11978">
                  <c:v>96104</c:v>
                </c:pt>
                <c:pt idx="11979">
                  <c:v>96108</c:v>
                </c:pt>
                <c:pt idx="11980">
                  <c:v>96117</c:v>
                </c:pt>
                <c:pt idx="11981">
                  <c:v>96118</c:v>
                </c:pt>
                <c:pt idx="11982">
                  <c:v>96121</c:v>
                </c:pt>
                <c:pt idx="11983">
                  <c:v>96122</c:v>
                </c:pt>
                <c:pt idx="11984">
                  <c:v>96124</c:v>
                </c:pt>
                <c:pt idx="11985">
                  <c:v>96136</c:v>
                </c:pt>
                <c:pt idx="11986">
                  <c:v>96145</c:v>
                </c:pt>
                <c:pt idx="11987">
                  <c:v>96147</c:v>
                </c:pt>
                <c:pt idx="11988">
                  <c:v>96152</c:v>
                </c:pt>
                <c:pt idx="11989">
                  <c:v>96156</c:v>
                </c:pt>
                <c:pt idx="11990">
                  <c:v>96160</c:v>
                </c:pt>
                <c:pt idx="11991">
                  <c:v>96163</c:v>
                </c:pt>
                <c:pt idx="11992">
                  <c:v>96177</c:v>
                </c:pt>
                <c:pt idx="11993">
                  <c:v>96182</c:v>
                </c:pt>
                <c:pt idx="11994">
                  <c:v>96203</c:v>
                </c:pt>
                <c:pt idx="11995">
                  <c:v>96204</c:v>
                </c:pt>
                <c:pt idx="11996">
                  <c:v>96206</c:v>
                </c:pt>
                <c:pt idx="11997">
                  <c:v>96210</c:v>
                </c:pt>
                <c:pt idx="11998">
                  <c:v>96212</c:v>
                </c:pt>
                <c:pt idx="11999">
                  <c:v>96219</c:v>
                </c:pt>
                <c:pt idx="12000">
                  <c:v>96220</c:v>
                </c:pt>
                <c:pt idx="12001">
                  <c:v>96226</c:v>
                </c:pt>
                <c:pt idx="12002">
                  <c:v>96240</c:v>
                </c:pt>
                <c:pt idx="12003">
                  <c:v>96242</c:v>
                </c:pt>
                <c:pt idx="12004">
                  <c:v>96263</c:v>
                </c:pt>
                <c:pt idx="12005">
                  <c:v>96266</c:v>
                </c:pt>
                <c:pt idx="12006">
                  <c:v>96275</c:v>
                </c:pt>
                <c:pt idx="12007">
                  <c:v>96277</c:v>
                </c:pt>
                <c:pt idx="12008">
                  <c:v>96278</c:v>
                </c:pt>
                <c:pt idx="12009">
                  <c:v>96279</c:v>
                </c:pt>
                <c:pt idx="12010">
                  <c:v>96292</c:v>
                </c:pt>
                <c:pt idx="12011">
                  <c:v>96293</c:v>
                </c:pt>
                <c:pt idx="12012">
                  <c:v>96297</c:v>
                </c:pt>
                <c:pt idx="12013">
                  <c:v>96304</c:v>
                </c:pt>
                <c:pt idx="12014">
                  <c:v>96316</c:v>
                </c:pt>
                <c:pt idx="12015">
                  <c:v>96321</c:v>
                </c:pt>
                <c:pt idx="12016">
                  <c:v>96328</c:v>
                </c:pt>
                <c:pt idx="12017">
                  <c:v>96337</c:v>
                </c:pt>
                <c:pt idx="12018">
                  <c:v>96341</c:v>
                </c:pt>
                <c:pt idx="12019">
                  <c:v>96355</c:v>
                </c:pt>
                <c:pt idx="12020">
                  <c:v>96362</c:v>
                </c:pt>
                <c:pt idx="12021">
                  <c:v>96364</c:v>
                </c:pt>
                <c:pt idx="12022">
                  <c:v>96376</c:v>
                </c:pt>
                <c:pt idx="12023">
                  <c:v>96388</c:v>
                </c:pt>
                <c:pt idx="12024">
                  <c:v>96406</c:v>
                </c:pt>
                <c:pt idx="12025">
                  <c:v>96414</c:v>
                </c:pt>
                <c:pt idx="12026">
                  <c:v>96417</c:v>
                </c:pt>
                <c:pt idx="12027">
                  <c:v>96418</c:v>
                </c:pt>
                <c:pt idx="12028">
                  <c:v>96420</c:v>
                </c:pt>
                <c:pt idx="12029">
                  <c:v>96423</c:v>
                </c:pt>
                <c:pt idx="12030">
                  <c:v>96425</c:v>
                </c:pt>
                <c:pt idx="12031">
                  <c:v>96431</c:v>
                </c:pt>
                <c:pt idx="12032">
                  <c:v>96439</c:v>
                </c:pt>
                <c:pt idx="12033">
                  <c:v>96447</c:v>
                </c:pt>
                <c:pt idx="12034">
                  <c:v>96473</c:v>
                </c:pt>
                <c:pt idx="12035">
                  <c:v>96497</c:v>
                </c:pt>
                <c:pt idx="12036">
                  <c:v>96510</c:v>
                </c:pt>
                <c:pt idx="12037">
                  <c:v>96515</c:v>
                </c:pt>
                <c:pt idx="12038">
                  <c:v>96533</c:v>
                </c:pt>
                <c:pt idx="12039">
                  <c:v>96537</c:v>
                </c:pt>
                <c:pt idx="12040">
                  <c:v>96568</c:v>
                </c:pt>
                <c:pt idx="12041">
                  <c:v>96574</c:v>
                </c:pt>
                <c:pt idx="12042">
                  <c:v>96579</c:v>
                </c:pt>
                <c:pt idx="12043">
                  <c:v>96601</c:v>
                </c:pt>
                <c:pt idx="12044">
                  <c:v>96612</c:v>
                </c:pt>
                <c:pt idx="12045">
                  <c:v>96613</c:v>
                </c:pt>
                <c:pt idx="12046">
                  <c:v>96615</c:v>
                </c:pt>
                <c:pt idx="12047">
                  <c:v>96644</c:v>
                </c:pt>
                <c:pt idx="12048">
                  <c:v>96647</c:v>
                </c:pt>
                <c:pt idx="12049">
                  <c:v>96652</c:v>
                </c:pt>
                <c:pt idx="12050">
                  <c:v>96662</c:v>
                </c:pt>
                <c:pt idx="12051">
                  <c:v>96664</c:v>
                </c:pt>
                <c:pt idx="12052">
                  <c:v>96667</c:v>
                </c:pt>
                <c:pt idx="12053">
                  <c:v>96670</c:v>
                </c:pt>
                <c:pt idx="12054">
                  <c:v>96679</c:v>
                </c:pt>
                <c:pt idx="12055">
                  <c:v>96686</c:v>
                </c:pt>
                <c:pt idx="12056">
                  <c:v>96694</c:v>
                </c:pt>
                <c:pt idx="12057">
                  <c:v>96699</c:v>
                </c:pt>
                <c:pt idx="12058">
                  <c:v>96700</c:v>
                </c:pt>
                <c:pt idx="12059">
                  <c:v>96706</c:v>
                </c:pt>
                <c:pt idx="12060">
                  <c:v>96715</c:v>
                </c:pt>
                <c:pt idx="12061">
                  <c:v>96723</c:v>
                </c:pt>
                <c:pt idx="12062">
                  <c:v>96725</c:v>
                </c:pt>
                <c:pt idx="12063">
                  <c:v>96733</c:v>
                </c:pt>
                <c:pt idx="12064">
                  <c:v>96739</c:v>
                </c:pt>
                <c:pt idx="12065">
                  <c:v>96778</c:v>
                </c:pt>
                <c:pt idx="12066">
                  <c:v>96787</c:v>
                </c:pt>
                <c:pt idx="12067">
                  <c:v>96804</c:v>
                </c:pt>
                <c:pt idx="12068">
                  <c:v>96811</c:v>
                </c:pt>
                <c:pt idx="12069">
                  <c:v>96815</c:v>
                </c:pt>
                <c:pt idx="12070">
                  <c:v>96820</c:v>
                </c:pt>
                <c:pt idx="12071">
                  <c:v>96822</c:v>
                </c:pt>
                <c:pt idx="12072">
                  <c:v>96828</c:v>
                </c:pt>
                <c:pt idx="12073">
                  <c:v>96838</c:v>
                </c:pt>
                <c:pt idx="12074">
                  <c:v>96839</c:v>
                </c:pt>
                <c:pt idx="12075">
                  <c:v>96845</c:v>
                </c:pt>
                <c:pt idx="12076">
                  <c:v>96846</c:v>
                </c:pt>
                <c:pt idx="12077">
                  <c:v>96851</c:v>
                </c:pt>
                <c:pt idx="12078">
                  <c:v>96852</c:v>
                </c:pt>
                <c:pt idx="12079">
                  <c:v>96856</c:v>
                </c:pt>
                <c:pt idx="12080">
                  <c:v>96857</c:v>
                </c:pt>
                <c:pt idx="12081">
                  <c:v>96862</c:v>
                </c:pt>
                <c:pt idx="12082">
                  <c:v>96867</c:v>
                </c:pt>
                <c:pt idx="12083">
                  <c:v>96868</c:v>
                </c:pt>
                <c:pt idx="12084">
                  <c:v>96872</c:v>
                </c:pt>
                <c:pt idx="12085">
                  <c:v>96877</c:v>
                </c:pt>
                <c:pt idx="12086">
                  <c:v>96905</c:v>
                </c:pt>
                <c:pt idx="12087">
                  <c:v>96910</c:v>
                </c:pt>
                <c:pt idx="12088">
                  <c:v>96916</c:v>
                </c:pt>
                <c:pt idx="12089">
                  <c:v>96918</c:v>
                </c:pt>
                <c:pt idx="12090">
                  <c:v>96919</c:v>
                </c:pt>
                <c:pt idx="12091">
                  <c:v>96920</c:v>
                </c:pt>
                <c:pt idx="12092">
                  <c:v>96924</c:v>
                </c:pt>
                <c:pt idx="12093">
                  <c:v>96934</c:v>
                </c:pt>
                <c:pt idx="12094">
                  <c:v>96957</c:v>
                </c:pt>
                <c:pt idx="12095">
                  <c:v>96976</c:v>
                </c:pt>
                <c:pt idx="12096">
                  <c:v>96980</c:v>
                </c:pt>
                <c:pt idx="12097">
                  <c:v>96985</c:v>
                </c:pt>
                <c:pt idx="12098">
                  <c:v>96986</c:v>
                </c:pt>
                <c:pt idx="12099">
                  <c:v>96988</c:v>
                </c:pt>
                <c:pt idx="12100">
                  <c:v>96999</c:v>
                </c:pt>
                <c:pt idx="12101">
                  <c:v>97021</c:v>
                </c:pt>
                <c:pt idx="12102">
                  <c:v>97022</c:v>
                </c:pt>
                <c:pt idx="12103">
                  <c:v>97024</c:v>
                </c:pt>
                <c:pt idx="12104">
                  <c:v>97039</c:v>
                </c:pt>
                <c:pt idx="12105">
                  <c:v>97048</c:v>
                </c:pt>
                <c:pt idx="12106">
                  <c:v>97065</c:v>
                </c:pt>
                <c:pt idx="12107">
                  <c:v>97079</c:v>
                </c:pt>
                <c:pt idx="12108">
                  <c:v>97080</c:v>
                </c:pt>
                <c:pt idx="12109">
                  <c:v>97085</c:v>
                </c:pt>
                <c:pt idx="12110">
                  <c:v>97089</c:v>
                </c:pt>
                <c:pt idx="12111">
                  <c:v>97095</c:v>
                </c:pt>
                <c:pt idx="12112">
                  <c:v>97096</c:v>
                </c:pt>
                <c:pt idx="12113">
                  <c:v>97099</c:v>
                </c:pt>
                <c:pt idx="12114">
                  <c:v>97103</c:v>
                </c:pt>
                <c:pt idx="12115">
                  <c:v>97105</c:v>
                </c:pt>
                <c:pt idx="12116">
                  <c:v>97111</c:v>
                </c:pt>
                <c:pt idx="12117">
                  <c:v>97113</c:v>
                </c:pt>
                <c:pt idx="12118">
                  <c:v>97115</c:v>
                </c:pt>
                <c:pt idx="12119">
                  <c:v>97116</c:v>
                </c:pt>
                <c:pt idx="12120">
                  <c:v>97121</c:v>
                </c:pt>
                <c:pt idx="12121">
                  <c:v>97122</c:v>
                </c:pt>
                <c:pt idx="12122">
                  <c:v>97140</c:v>
                </c:pt>
                <c:pt idx="12123">
                  <c:v>97145</c:v>
                </c:pt>
                <c:pt idx="12124">
                  <c:v>97152</c:v>
                </c:pt>
                <c:pt idx="12125">
                  <c:v>97160</c:v>
                </c:pt>
                <c:pt idx="12126">
                  <c:v>97167</c:v>
                </c:pt>
                <c:pt idx="12127">
                  <c:v>97168</c:v>
                </c:pt>
                <c:pt idx="12128">
                  <c:v>97172</c:v>
                </c:pt>
                <c:pt idx="12129">
                  <c:v>97179</c:v>
                </c:pt>
                <c:pt idx="12130">
                  <c:v>97187</c:v>
                </c:pt>
                <c:pt idx="12131">
                  <c:v>97211</c:v>
                </c:pt>
                <c:pt idx="12132">
                  <c:v>97224</c:v>
                </c:pt>
                <c:pt idx="12133">
                  <c:v>97232</c:v>
                </c:pt>
                <c:pt idx="12134">
                  <c:v>97233</c:v>
                </c:pt>
                <c:pt idx="12135">
                  <c:v>97241</c:v>
                </c:pt>
                <c:pt idx="12136">
                  <c:v>97245</c:v>
                </c:pt>
                <c:pt idx="12137">
                  <c:v>97264</c:v>
                </c:pt>
                <c:pt idx="12138">
                  <c:v>97265</c:v>
                </c:pt>
                <c:pt idx="12139">
                  <c:v>97273</c:v>
                </c:pt>
                <c:pt idx="12140">
                  <c:v>97298</c:v>
                </c:pt>
                <c:pt idx="12141">
                  <c:v>97301</c:v>
                </c:pt>
                <c:pt idx="12142">
                  <c:v>97302</c:v>
                </c:pt>
                <c:pt idx="12143">
                  <c:v>97310</c:v>
                </c:pt>
                <c:pt idx="12144">
                  <c:v>97313</c:v>
                </c:pt>
                <c:pt idx="12145">
                  <c:v>97316</c:v>
                </c:pt>
                <c:pt idx="12146">
                  <c:v>97320</c:v>
                </c:pt>
                <c:pt idx="12147">
                  <c:v>97327</c:v>
                </c:pt>
                <c:pt idx="12148">
                  <c:v>97335</c:v>
                </c:pt>
                <c:pt idx="12149">
                  <c:v>97340</c:v>
                </c:pt>
                <c:pt idx="12150">
                  <c:v>97348</c:v>
                </c:pt>
                <c:pt idx="12151">
                  <c:v>97350</c:v>
                </c:pt>
                <c:pt idx="12152">
                  <c:v>97353</c:v>
                </c:pt>
                <c:pt idx="12153">
                  <c:v>97356</c:v>
                </c:pt>
                <c:pt idx="12154">
                  <c:v>97374</c:v>
                </c:pt>
                <c:pt idx="12155">
                  <c:v>97380</c:v>
                </c:pt>
                <c:pt idx="12156">
                  <c:v>97382</c:v>
                </c:pt>
                <c:pt idx="12157">
                  <c:v>97383</c:v>
                </c:pt>
                <c:pt idx="12158">
                  <c:v>97420</c:v>
                </c:pt>
                <c:pt idx="12159">
                  <c:v>97421</c:v>
                </c:pt>
                <c:pt idx="12160">
                  <c:v>97435</c:v>
                </c:pt>
                <c:pt idx="12161">
                  <c:v>97437</c:v>
                </c:pt>
                <c:pt idx="12162">
                  <c:v>97441</c:v>
                </c:pt>
                <c:pt idx="12163">
                  <c:v>97453</c:v>
                </c:pt>
                <c:pt idx="12164">
                  <c:v>97464</c:v>
                </c:pt>
                <c:pt idx="12165">
                  <c:v>97466</c:v>
                </c:pt>
                <c:pt idx="12166">
                  <c:v>97477</c:v>
                </c:pt>
                <c:pt idx="12167">
                  <c:v>97483</c:v>
                </c:pt>
                <c:pt idx="12168">
                  <c:v>97504</c:v>
                </c:pt>
                <c:pt idx="12169">
                  <c:v>97512</c:v>
                </c:pt>
                <c:pt idx="12170">
                  <c:v>97560</c:v>
                </c:pt>
                <c:pt idx="12171">
                  <c:v>97562</c:v>
                </c:pt>
                <c:pt idx="12172">
                  <c:v>97568</c:v>
                </c:pt>
                <c:pt idx="12173">
                  <c:v>97579</c:v>
                </c:pt>
                <c:pt idx="12174">
                  <c:v>97584</c:v>
                </c:pt>
                <c:pt idx="12175">
                  <c:v>97590</c:v>
                </c:pt>
                <c:pt idx="12176">
                  <c:v>97597</c:v>
                </c:pt>
                <c:pt idx="12177">
                  <c:v>97607</c:v>
                </c:pt>
                <c:pt idx="12178">
                  <c:v>97612</c:v>
                </c:pt>
                <c:pt idx="12179">
                  <c:v>97613</c:v>
                </c:pt>
                <c:pt idx="12180">
                  <c:v>97617</c:v>
                </c:pt>
                <c:pt idx="12181">
                  <c:v>97620</c:v>
                </c:pt>
                <c:pt idx="12182">
                  <c:v>97621</c:v>
                </c:pt>
                <c:pt idx="12183">
                  <c:v>97626</c:v>
                </c:pt>
                <c:pt idx="12184">
                  <c:v>97627</c:v>
                </c:pt>
                <c:pt idx="12185">
                  <c:v>97629</c:v>
                </c:pt>
                <c:pt idx="12186">
                  <c:v>97655</c:v>
                </c:pt>
                <c:pt idx="12187">
                  <c:v>97657</c:v>
                </c:pt>
                <c:pt idx="12188">
                  <c:v>97660</c:v>
                </c:pt>
                <c:pt idx="12189">
                  <c:v>97663</c:v>
                </c:pt>
                <c:pt idx="12190">
                  <c:v>97670</c:v>
                </c:pt>
                <c:pt idx="12191">
                  <c:v>97694</c:v>
                </c:pt>
                <c:pt idx="12192">
                  <c:v>97702</c:v>
                </c:pt>
                <c:pt idx="12193">
                  <c:v>97717</c:v>
                </c:pt>
                <c:pt idx="12194">
                  <c:v>97718</c:v>
                </c:pt>
                <c:pt idx="12195">
                  <c:v>97725</c:v>
                </c:pt>
                <c:pt idx="12196">
                  <c:v>97730</c:v>
                </c:pt>
                <c:pt idx="12197">
                  <c:v>97741</c:v>
                </c:pt>
                <c:pt idx="12198">
                  <c:v>97748</c:v>
                </c:pt>
                <c:pt idx="12199">
                  <c:v>97750</c:v>
                </c:pt>
                <c:pt idx="12200">
                  <c:v>97751</c:v>
                </c:pt>
                <c:pt idx="12201">
                  <c:v>97756</c:v>
                </c:pt>
                <c:pt idx="12202">
                  <c:v>97758</c:v>
                </c:pt>
                <c:pt idx="12203">
                  <c:v>97766</c:v>
                </c:pt>
                <c:pt idx="12204">
                  <c:v>97768</c:v>
                </c:pt>
                <c:pt idx="12205">
                  <c:v>97780</c:v>
                </c:pt>
                <c:pt idx="12206">
                  <c:v>97782</c:v>
                </c:pt>
                <c:pt idx="12207">
                  <c:v>97792</c:v>
                </c:pt>
                <c:pt idx="12208">
                  <c:v>97799</c:v>
                </c:pt>
                <c:pt idx="12209">
                  <c:v>97809</c:v>
                </c:pt>
                <c:pt idx="12210">
                  <c:v>97816</c:v>
                </c:pt>
                <c:pt idx="12211">
                  <c:v>97819</c:v>
                </c:pt>
                <c:pt idx="12212">
                  <c:v>97862</c:v>
                </c:pt>
                <c:pt idx="12213">
                  <c:v>97868</c:v>
                </c:pt>
                <c:pt idx="12214">
                  <c:v>97872</c:v>
                </c:pt>
                <c:pt idx="12215">
                  <c:v>97873</c:v>
                </c:pt>
                <c:pt idx="12216">
                  <c:v>97878</c:v>
                </c:pt>
                <c:pt idx="12217">
                  <c:v>97879</c:v>
                </c:pt>
                <c:pt idx="12218">
                  <c:v>97884</c:v>
                </c:pt>
                <c:pt idx="12219">
                  <c:v>97909</c:v>
                </c:pt>
                <c:pt idx="12220">
                  <c:v>97914</c:v>
                </c:pt>
                <c:pt idx="12221">
                  <c:v>97944</c:v>
                </c:pt>
                <c:pt idx="12222">
                  <c:v>97945</c:v>
                </c:pt>
                <c:pt idx="12223">
                  <c:v>97946</c:v>
                </c:pt>
                <c:pt idx="12224">
                  <c:v>97960</c:v>
                </c:pt>
                <c:pt idx="12225">
                  <c:v>97963</c:v>
                </c:pt>
                <c:pt idx="12226">
                  <c:v>97975</c:v>
                </c:pt>
                <c:pt idx="12227">
                  <c:v>97980</c:v>
                </c:pt>
                <c:pt idx="12228">
                  <c:v>97987</c:v>
                </c:pt>
                <c:pt idx="12229">
                  <c:v>97990</c:v>
                </c:pt>
                <c:pt idx="12230">
                  <c:v>97994</c:v>
                </c:pt>
                <c:pt idx="12231">
                  <c:v>98008</c:v>
                </c:pt>
                <c:pt idx="12232">
                  <c:v>98010</c:v>
                </c:pt>
                <c:pt idx="12233">
                  <c:v>98016</c:v>
                </c:pt>
                <c:pt idx="12234">
                  <c:v>98021</c:v>
                </c:pt>
                <c:pt idx="12235">
                  <c:v>98024</c:v>
                </c:pt>
                <c:pt idx="12236">
                  <c:v>98025</c:v>
                </c:pt>
                <c:pt idx="12237">
                  <c:v>98028</c:v>
                </c:pt>
                <c:pt idx="12238">
                  <c:v>98040</c:v>
                </c:pt>
                <c:pt idx="12239">
                  <c:v>98041</c:v>
                </c:pt>
                <c:pt idx="12240">
                  <c:v>98046</c:v>
                </c:pt>
                <c:pt idx="12241">
                  <c:v>98063</c:v>
                </c:pt>
                <c:pt idx="12242">
                  <c:v>98068</c:v>
                </c:pt>
                <c:pt idx="12243">
                  <c:v>98070</c:v>
                </c:pt>
                <c:pt idx="12244">
                  <c:v>98082</c:v>
                </c:pt>
                <c:pt idx="12245">
                  <c:v>98092</c:v>
                </c:pt>
                <c:pt idx="12246">
                  <c:v>98111</c:v>
                </c:pt>
                <c:pt idx="12247">
                  <c:v>98116</c:v>
                </c:pt>
                <c:pt idx="12248">
                  <c:v>98119</c:v>
                </c:pt>
                <c:pt idx="12249">
                  <c:v>98138</c:v>
                </c:pt>
                <c:pt idx="12250">
                  <c:v>98139</c:v>
                </c:pt>
                <c:pt idx="12251">
                  <c:v>98147</c:v>
                </c:pt>
                <c:pt idx="12252">
                  <c:v>98148</c:v>
                </c:pt>
                <c:pt idx="12253">
                  <c:v>98157</c:v>
                </c:pt>
                <c:pt idx="12254">
                  <c:v>98159</c:v>
                </c:pt>
                <c:pt idx="12255">
                  <c:v>98182</c:v>
                </c:pt>
                <c:pt idx="12256">
                  <c:v>98185</c:v>
                </c:pt>
                <c:pt idx="12257">
                  <c:v>98189</c:v>
                </c:pt>
                <c:pt idx="12258">
                  <c:v>98201</c:v>
                </c:pt>
                <c:pt idx="12259">
                  <c:v>98204</c:v>
                </c:pt>
                <c:pt idx="12260">
                  <c:v>98209</c:v>
                </c:pt>
                <c:pt idx="12261">
                  <c:v>98216</c:v>
                </c:pt>
                <c:pt idx="12262">
                  <c:v>98217</c:v>
                </c:pt>
                <c:pt idx="12263">
                  <c:v>98228</c:v>
                </c:pt>
                <c:pt idx="12264">
                  <c:v>98230</c:v>
                </c:pt>
                <c:pt idx="12265">
                  <c:v>98235</c:v>
                </c:pt>
                <c:pt idx="12266">
                  <c:v>98236</c:v>
                </c:pt>
                <c:pt idx="12267">
                  <c:v>98247</c:v>
                </c:pt>
                <c:pt idx="12268">
                  <c:v>98257</c:v>
                </c:pt>
                <c:pt idx="12269">
                  <c:v>98261</c:v>
                </c:pt>
                <c:pt idx="12270">
                  <c:v>98264</c:v>
                </c:pt>
                <c:pt idx="12271">
                  <c:v>98272</c:v>
                </c:pt>
                <c:pt idx="12272">
                  <c:v>98274</c:v>
                </c:pt>
                <c:pt idx="12273">
                  <c:v>98300</c:v>
                </c:pt>
                <c:pt idx="12274">
                  <c:v>98302</c:v>
                </c:pt>
                <c:pt idx="12275">
                  <c:v>98311</c:v>
                </c:pt>
                <c:pt idx="12276">
                  <c:v>98314</c:v>
                </c:pt>
                <c:pt idx="12277">
                  <c:v>98317</c:v>
                </c:pt>
                <c:pt idx="12278">
                  <c:v>98319</c:v>
                </c:pt>
                <c:pt idx="12279">
                  <c:v>98332</c:v>
                </c:pt>
                <c:pt idx="12280">
                  <c:v>98338</c:v>
                </c:pt>
                <c:pt idx="12281">
                  <c:v>98340</c:v>
                </c:pt>
                <c:pt idx="12282">
                  <c:v>98342</c:v>
                </c:pt>
                <c:pt idx="12283">
                  <c:v>98358</c:v>
                </c:pt>
                <c:pt idx="12284">
                  <c:v>98372</c:v>
                </c:pt>
                <c:pt idx="12285">
                  <c:v>98384</c:v>
                </c:pt>
                <c:pt idx="12286">
                  <c:v>98396</c:v>
                </c:pt>
                <c:pt idx="12287">
                  <c:v>98411</c:v>
                </c:pt>
                <c:pt idx="12288">
                  <c:v>98417</c:v>
                </c:pt>
                <c:pt idx="12289">
                  <c:v>98424</c:v>
                </c:pt>
                <c:pt idx="12290">
                  <c:v>98455</c:v>
                </c:pt>
                <c:pt idx="12291">
                  <c:v>98463</c:v>
                </c:pt>
                <c:pt idx="12292">
                  <c:v>98465</c:v>
                </c:pt>
                <c:pt idx="12293">
                  <c:v>98473</c:v>
                </c:pt>
                <c:pt idx="12294">
                  <c:v>98475</c:v>
                </c:pt>
                <c:pt idx="12295">
                  <c:v>98482</c:v>
                </c:pt>
                <c:pt idx="12296">
                  <c:v>98494</c:v>
                </c:pt>
                <c:pt idx="12297">
                  <c:v>98499</c:v>
                </c:pt>
                <c:pt idx="12298">
                  <c:v>98508</c:v>
                </c:pt>
                <c:pt idx="12299">
                  <c:v>98509</c:v>
                </c:pt>
                <c:pt idx="12300">
                  <c:v>98535</c:v>
                </c:pt>
                <c:pt idx="12301">
                  <c:v>98542</c:v>
                </c:pt>
                <c:pt idx="12302">
                  <c:v>98547</c:v>
                </c:pt>
                <c:pt idx="12303">
                  <c:v>98555</c:v>
                </c:pt>
                <c:pt idx="12304">
                  <c:v>98557</c:v>
                </c:pt>
                <c:pt idx="12305">
                  <c:v>98574</c:v>
                </c:pt>
                <c:pt idx="12306">
                  <c:v>98575</c:v>
                </c:pt>
                <c:pt idx="12307">
                  <c:v>98585</c:v>
                </c:pt>
                <c:pt idx="12308">
                  <c:v>98589</c:v>
                </c:pt>
                <c:pt idx="12309">
                  <c:v>98606</c:v>
                </c:pt>
                <c:pt idx="12310">
                  <c:v>98617</c:v>
                </c:pt>
                <c:pt idx="12311">
                  <c:v>98620</c:v>
                </c:pt>
                <c:pt idx="12312">
                  <c:v>98626</c:v>
                </c:pt>
                <c:pt idx="12313">
                  <c:v>98642</c:v>
                </c:pt>
                <c:pt idx="12314">
                  <c:v>98644</c:v>
                </c:pt>
                <c:pt idx="12315">
                  <c:v>98654</c:v>
                </c:pt>
                <c:pt idx="12316">
                  <c:v>98670</c:v>
                </c:pt>
                <c:pt idx="12317">
                  <c:v>98686</c:v>
                </c:pt>
                <c:pt idx="12318">
                  <c:v>98697</c:v>
                </c:pt>
                <c:pt idx="12319">
                  <c:v>98714</c:v>
                </c:pt>
                <c:pt idx="12320">
                  <c:v>98724</c:v>
                </c:pt>
                <c:pt idx="12321">
                  <c:v>98726</c:v>
                </c:pt>
                <c:pt idx="12322">
                  <c:v>98739</c:v>
                </c:pt>
                <c:pt idx="12323">
                  <c:v>98748</c:v>
                </c:pt>
                <c:pt idx="12324">
                  <c:v>98760</c:v>
                </c:pt>
                <c:pt idx="12325">
                  <c:v>98761</c:v>
                </c:pt>
                <c:pt idx="12326">
                  <c:v>98764</c:v>
                </c:pt>
                <c:pt idx="12327">
                  <c:v>98767</c:v>
                </c:pt>
                <c:pt idx="12328">
                  <c:v>98787</c:v>
                </c:pt>
                <c:pt idx="12329">
                  <c:v>98802</c:v>
                </c:pt>
                <c:pt idx="12330">
                  <c:v>98839</c:v>
                </c:pt>
                <c:pt idx="12331">
                  <c:v>98848</c:v>
                </c:pt>
                <c:pt idx="12332">
                  <c:v>98858</c:v>
                </c:pt>
                <c:pt idx="12333">
                  <c:v>98875</c:v>
                </c:pt>
                <c:pt idx="12334">
                  <c:v>98882</c:v>
                </c:pt>
                <c:pt idx="12335">
                  <c:v>98893</c:v>
                </c:pt>
                <c:pt idx="12336">
                  <c:v>98908</c:v>
                </c:pt>
                <c:pt idx="12337">
                  <c:v>98915</c:v>
                </c:pt>
                <c:pt idx="12338">
                  <c:v>98916</c:v>
                </c:pt>
                <c:pt idx="12339">
                  <c:v>98921</c:v>
                </c:pt>
                <c:pt idx="12340">
                  <c:v>98935</c:v>
                </c:pt>
                <c:pt idx="12341">
                  <c:v>98937</c:v>
                </c:pt>
                <c:pt idx="12342">
                  <c:v>98939</c:v>
                </c:pt>
                <c:pt idx="12343">
                  <c:v>98940</c:v>
                </c:pt>
                <c:pt idx="12344">
                  <c:v>98942</c:v>
                </c:pt>
                <c:pt idx="12345">
                  <c:v>98943</c:v>
                </c:pt>
                <c:pt idx="12346">
                  <c:v>98944</c:v>
                </c:pt>
                <c:pt idx="12347">
                  <c:v>98947</c:v>
                </c:pt>
                <c:pt idx="12348">
                  <c:v>98952</c:v>
                </c:pt>
                <c:pt idx="12349">
                  <c:v>98953</c:v>
                </c:pt>
                <c:pt idx="12350">
                  <c:v>98958</c:v>
                </c:pt>
                <c:pt idx="12351">
                  <c:v>98964</c:v>
                </c:pt>
                <c:pt idx="12352">
                  <c:v>98975</c:v>
                </c:pt>
                <c:pt idx="12353">
                  <c:v>98977</c:v>
                </c:pt>
                <c:pt idx="12354">
                  <c:v>98991</c:v>
                </c:pt>
                <c:pt idx="12355">
                  <c:v>98992</c:v>
                </c:pt>
                <c:pt idx="12356">
                  <c:v>98996</c:v>
                </c:pt>
                <c:pt idx="12357">
                  <c:v>98999</c:v>
                </c:pt>
                <c:pt idx="12358">
                  <c:v>99003</c:v>
                </c:pt>
                <c:pt idx="12359">
                  <c:v>99016</c:v>
                </c:pt>
                <c:pt idx="12360">
                  <c:v>99020</c:v>
                </c:pt>
                <c:pt idx="12361">
                  <c:v>99030</c:v>
                </c:pt>
                <c:pt idx="12362">
                  <c:v>99050</c:v>
                </c:pt>
                <c:pt idx="12363">
                  <c:v>99054</c:v>
                </c:pt>
                <c:pt idx="12364">
                  <c:v>99075</c:v>
                </c:pt>
                <c:pt idx="12365">
                  <c:v>99088</c:v>
                </c:pt>
                <c:pt idx="12366">
                  <c:v>99089</c:v>
                </c:pt>
                <c:pt idx="12367">
                  <c:v>99095</c:v>
                </c:pt>
                <c:pt idx="12368">
                  <c:v>99097</c:v>
                </c:pt>
                <c:pt idx="12369">
                  <c:v>99098</c:v>
                </c:pt>
                <c:pt idx="12370">
                  <c:v>99099</c:v>
                </c:pt>
                <c:pt idx="12371">
                  <c:v>99108</c:v>
                </c:pt>
                <c:pt idx="12372">
                  <c:v>99120</c:v>
                </c:pt>
                <c:pt idx="12373">
                  <c:v>99127</c:v>
                </c:pt>
                <c:pt idx="12374">
                  <c:v>99134</c:v>
                </c:pt>
                <c:pt idx="12375">
                  <c:v>99140</c:v>
                </c:pt>
                <c:pt idx="12376">
                  <c:v>99143</c:v>
                </c:pt>
                <c:pt idx="12377">
                  <c:v>99147</c:v>
                </c:pt>
                <c:pt idx="12378">
                  <c:v>99155</c:v>
                </c:pt>
                <c:pt idx="12379">
                  <c:v>99168</c:v>
                </c:pt>
                <c:pt idx="12380">
                  <c:v>99175</c:v>
                </c:pt>
                <c:pt idx="12381">
                  <c:v>99179</c:v>
                </c:pt>
                <c:pt idx="12382">
                  <c:v>99192</c:v>
                </c:pt>
                <c:pt idx="12383">
                  <c:v>99210</c:v>
                </c:pt>
                <c:pt idx="12384">
                  <c:v>99226</c:v>
                </c:pt>
                <c:pt idx="12385">
                  <c:v>99230</c:v>
                </c:pt>
                <c:pt idx="12386">
                  <c:v>99237</c:v>
                </c:pt>
                <c:pt idx="12387">
                  <c:v>99241</c:v>
                </c:pt>
                <c:pt idx="12388">
                  <c:v>99249</c:v>
                </c:pt>
                <c:pt idx="12389">
                  <c:v>99250</c:v>
                </c:pt>
                <c:pt idx="12390">
                  <c:v>99253</c:v>
                </c:pt>
                <c:pt idx="12391">
                  <c:v>99254</c:v>
                </c:pt>
                <c:pt idx="12392">
                  <c:v>99262</c:v>
                </c:pt>
                <c:pt idx="12393">
                  <c:v>99266</c:v>
                </c:pt>
                <c:pt idx="12394">
                  <c:v>99290</c:v>
                </c:pt>
                <c:pt idx="12395">
                  <c:v>99291</c:v>
                </c:pt>
                <c:pt idx="12396">
                  <c:v>99298</c:v>
                </c:pt>
                <c:pt idx="12397">
                  <c:v>99305</c:v>
                </c:pt>
                <c:pt idx="12398">
                  <c:v>99310</c:v>
                </c:pt>
                <c:pt idx="12399">
                  <c:v>99322</c:v>
                </c:pt>
                <c:pt idx="12400">
                  <c:v>99326</c:v>
                </c:pt>
                <c:pt idx="12401">
                  <c:v>99327</c:v>
                </c:pt>
                <c:pt idx="12402">
                  <c:v>99334</c:v>
                </c:pt>
                <c:pt idx="12403">
                  <c:v>99338</c:v>
                </c:pt>
                <c:pt idx="12404">
                  <c:v>99349</c:v>
                </c:pt>
                <c:pt idx="12405">
                  <c:v>99400</c:v>
                </c:pt>
                <c:pt idx="12406">
                  <c:v>99409</c:v>
                </c:pt>
                <c:pt idx="12407">
                  <c:v>99417</c:v>
                </c:pt>
                <c:pt idx="12408">
                  <c:v>99438</c:v>
                </c:pt>
                <c:pt idx="12409">
                  <c:v>99440</c:v>
                </c:pt>
                <c:pt idx="12410">
                  <c:v>99450</c:v>
                </c:pt>
                <c:pt idx="12411">
                  <c:v>99465</c:v>
                </c:pt>
                <c:pt idx="12412">
                  <c:v>99474</c:v>
                </c:pt>
                <c:pt idx="12413">
                  <c:v>99484</c:v>
                </c:pt>
                <c:pt idx="12414">
                  <c:v>99487</c:v>
                </c:pt>
                <c:pt idx="12415">
                  <c:v>99496</c:v>
                </c:pt>
                <c:pt idx="12416">
                  <c:v>99505</c:v>
                </c:pt>
                <c:pt idx="12417">
                  <c:v>99511</c:v>
                </c:pt>
                <c:pt idx="12418">
                  <c:v>99512</c:v>
                </c:pt>
                <c:pt idx="12419">
                  <c:v>99532</c:v>
                </c:pt>
                <c:pt idx="12420">
                  <c:v>99538</c:v>
                </c:pt>
                <c:pt idx="12421">
                  <c:v>99540</c:v>
                </c:pt>
                <c:pt idx="12422">
                  <c:v>99553</c:v>
                </c:pt>
                <c:pt idx="12423">
                  <c:v>99558</c:v>
                </c:pt>
                <c:pt idx="12424">
                  <c:v>99559</c:v>
                </c:pt>
                <c:pt idx="12425">
                  <c:v>99560</c:v>
                </c:pt>
                <c:pt idx="12426">
                  <c:v>99566</c:v>
                </c:pt>
                <c:pt idx="12427">
                  <c:v>99571</c:v>
                </c:pt>
                <c:pt idx="12428">
                  <c:v>99573</c:v>
                </c:pt>
                <c:pt idx="12429">
                  <c:v>99575</c:v>
                </c:pt>
                <c:pt idx="12430">
                  <c:v>99585</c:v>
                </c:pt>
                <c:pt idx="12431">
                  <c:v>99597</c:v>
                </c:pt>
                <c:pt idx="12432">
                  <c:v>99598</c:v>
                </c:pt>
                <c:pt idx="12433">
                  <c:v>99601</c:v>
                </c:pt>
                <c:pt idx="12434">
                  <c:v>99604</c:v>
                </c:pt>
                <c:pt idx="12435">
                  <c:v>99615</c:v>
                </c:pt>
                <c:pt idx="12436">
                  <c:v>99623</c:v>
                </c:pt>
                <c:pt idx="12437">
                  <c:v>99627</c:v>
                </c:pt>
                <c:pt idx="12438">
                  <c:v>99637</c:v>
                </c:pt>
                <c:pt idx="12439">
                  <c:v>99641</c:v>
                </c:pt>
                <c:pt idx="12440">
                  <c:v>99654</c:v>
                </c:pt>
                <c:pt idx="12441">
                  <c:v>99676</c:v>
                </c:pt>
                <c:pt idx="12442">
                  <c:v>99718</c:v>
                </c:pt>
                <c:pt idx="12443">
                  <c:v>99730</c:v>
                </c:pt>
                <c:pt idx="12444">
                  <c:v>99738</c:v>
                </c:pt>
                <c:pt idx="12445">
                  <c:v>99775</c:v>
                </c:pt>
                <c:pt idx="12446">
                  <c:v>99781</c:v>
                </c:pt>
                <c:pt idx="12447">
                  <c:v>99797</c:v>
                </c:pt>
                <c:pt idx="12448">
                  <c:v>99799</c:v>
                </c:pt>
                <c:pt idx="12449">
                  <c:v>99807</c:v>
                </c:pt>
                <c:pt idx="12450">
                  <c:v>99820</c:v>
                </c:pt>
                <c:pt idx="12451">
                  <c:v>99823</c:v>
                </c:pt>
                <c:pt idx="12452">
                  <c:v>99826</c:v>
                </c:pt>
                <c:pt idx="12453">
                  <c:v>99831</c:v>
                </c:pt>
                <c:pt idx="12454">
                  <c:v>99840</c:v>
                </c:pt>
                <c:pt idx="12455">
                  <c:v>99842</c:v>
                </c:pt>
                <c:pt idx="12456">
                  <c:v>99847</c:v>
                </c:pt>
                <c:pt idx="12457">
                  <c:v>99857</c:v>
                </c:pt>
                <c:pt idx="12458">
                  <c:v>99858</c:v>
                </c:pt>
                <c:pt idx="12459">
                  <c:v>99873</c:v>
                </c:pt>
                <c:pt idx="12460">
                  <c:v>99880</c:v>
                </c:pt>
                <c:pt idx="12461">
                  <c:v>99902</c:v>
                </c:pt>
                <c:pt idx="12462">
                  <c:v>99904</c:v>
                </c:pt>
                <c:pt idx="12463">
                  <c:v>99905</c:v>
                </c:pt>
                <c:pt idx="12464">
                  <c:v>99906</c:v>
                </c:pt>
                <c:pt idx="12465">
                  <c:v>99907</c:v>
                </c:pt>
                <c:pt idx="12466">
                  <c:v>99910</c:v>
                </c:pt>
                <c:pt idx="12467">
                  <c:v>99914</c:v>
                </c:pt>
                <c:pt idx="12468">
                  <c:v>99927</c:v>
                </c:pt>
                <c:pt idx="12469">
                  <c:v>99951</c:v>
                </c:pt>
                <c:pt idx="12470">
                  <c:v>99952</c:v>
                </c:pt>
                <c:pt idx="12471">
                  <c:v>99958</c:v>
                </c:pt>
                <c:pt idx="12472">
                  <c:v>99959</c:v>
                </c:pt>
                <c:pt idx="12473">
                  <c:v>99964</c:v>
                </c:pt>
                <c:pt idx="12474">
                  <c:v>99969</c:v>
                </c:pt>
                <c:pt idx="12475">
                  <c:v>99995</c:v>
                </c:pt>
                <c:pt idx="12476">
                  <c:v>100000</c:v>
                </c:pt>
              </c:numCache>
            </c:numRef>
          </c:xVal>
          <c:yVal>
            <c:numRef>
              <c:f>Sheet1!$D$2:$D$12478</c:f>
              <c:numCache>
                <c:formatCode>General</c:formatCode>
                <c:ptCount val="12477"/>
                <c:pt idx="0">
                  <c:v>0.2</c:v>
                </c:pt>
                <c:pt idx="1">
                  <c:v>0.2</c:v>
                </c:pt>
                <c:pt idx="2">
                  <c:v>0.2</c:v>
                </c:pt>
                <c:pt idx="3">
                  <c:v>3.7600000000000001E-2</c:v>
                </c:pt>
                <c:pt idx="4">
                  <c:v>3.7600000000000001E-2</c:v>
                </c:pt>
                <c:pt idx="5">
                  <c:v>3.7600000000000001E-2</c:v>
                </c:pt>
                <c:pt idx="6">
                  <c:v>3.7600000000000001E-2</c:v>
                </c:pt>
                <c:pt idx="7">
                  <c:v>3.7600000000000001E-2</c:v>
                </c:pt>
                <c:pt idx="8">
                  <c:v>2.8500000000000001E-3</c:v>
                </c:pt>
                <c:pt idx="9">
                  <c:v>1.41E-2</c:v>
                </c:pt>
                <c:pt idx="10">
                  <c:v>1.41E-2</c:v>
                </c:pt>
                <c:pt idx="11">
                  <c:v>1.41E-2</c:v>
                </c:pt>
                <c:pt idx="12">
                  <c:v>1.41E-2</c:v>
                </c:pt>
                <c:pt idx="13">
                  <c:v>1.41E-2</c:v>
                </c:pt>
                <c:pt idx="14">
                  <c:v>1.41E-2</c:v>
                </c:pt>
                <c:pt idx="15">
                  <c:v>1.41E-2</c:v>
                </c:pt>
                <c:pt idx="16">
                  <c:v>9.01E-2</c:v>
                </c:pt>
                <c:pt idx="17">
                  <c:v>-2.3099999999999999E-2</c:v>
                </c:pt>
                <c:pt idx="18">
                  <c:v>-6.2799999999999995E-2</c:v>
                </c:pt>
                <c:pt idx="19">
                  <c:v>-6.2799999999999995E-2</c:v>
                </c:pt>
                <c:pt idx="20">
                  <c:v>-6.2799999999999995E-2</c:v>
                </c:pt>
                <c:pt idx="21">
                  <c:v>-2.7799999999999998E-2</c:v>
                </c:pt>
                <c:pt idx="22">
                  <c:v>-2.7799999999999998E-2</c:v>
                </c:pt>
                <c:pt idx="23">
                  <c:v>-5.6099999999999997E-2</c:v>
                </c:pt>
                <c:pt idx="24">
                  <c:v>-5.6099999999999997E-2</c:v>
                </c:pt>
                <c:pt idx="25">
                  <c:v>-5.6099999999999997E-2</c:v>
                </c:pt>
                <c:pt idx="26">
                  <c:v>-5.6099999999999997E-2</c:v>
                </c:pt>
                <c:pt idx="27">
                  <c:v>-5.6099999999999997E-2</c:v>
                </c:pt>
                <c:pt idx="28">
                  <c:v>-5.6099999999999997E-2</c:v>
                </c:pt>
                <c:pt idx="29">
                  <c:v>-5.6099999999999997E-2</c:v>
                </c:pt>
                <c:pt idx="30">
                  <c:v>-3.8100000000000002E-2</c:v>
                </c:pt>
                <c:pt idx="31">
                  <c:v>-3.8100000000000002E-2</c:v>
                </c:pt>
                <c:pt idx="32">
                  <c:v>-0.16400000000000001</c:v>
                </c:pt>
                <c:pt idx="33">
                  <c:v>-0.16400000000000001</c:v>
                </c:pt>
                <c:pt idx="34">
                  <c:v>-0.16400000000000001</c:v>
                </c:pt>
                <c:pt idx="35">
                  <c:v>-0.14599999999999999</c:v>
                </c:pt>
                <c:pt idx="36">
                  <c:v>-0.13400000000000001</c:v>
                </c:pt>
                <c:pt idx="37">
                  <c:v>-0.13400000000000001</c:v>
                </c:pt>
                <c:pt idx="38">
                  <c:v>-0.13400000000000001</c:v>
                </c:pt>
                <c:pt idx="39">
                  <c:v>3.9300000000000002E-2</c:v>
                </c:pt>
                <c:pt idx="40">
                  <c:v>3.9300000000000002E-2</c:v>
                </c:pt>
                <c:pt idx="41">
                  <c:v>2.8899999999999999E-2</c:v>
                </c:pt>
                <c:pt idx="42">
                  <c:v>2.8899999999999999E-2</c:v>
                </c:pt>
                <c:pt idx="43">
                  <c:v>2.8899999999999999E-2</c:v>
                </c:pt>
                <c:pt idx="44">
                  <c:v>2.8899999999999999E-2</c:v>
                </c:pt>
                <c:pt idx="45">
                  <c:v>2.8899999999999999E-2</c:v>
                </c:pt>
                <c:pt idx="46">
                  <c:v>2.8899999999999999E-2</c:v>
                </c:pt>
                <c:pt idx="47">
                  <c:v>-1.29E-2</c:v>
                </c:pt>
                <c:pt idx="48">
                  <c:v>-1.29E-2</c:v>
                </c:pt>
                <c:pt idx="49">
                  <c:v>-1.29E-2</c:v>
                </c:pt>
                <c:pt idx="50">
                  <c:v>-1.55E-2</c:v>
                </c:pt>
                <c:pt idx="51">
                  <c:v>-1.55E-2</c:v>
                </c:pt>
                <c:pt idx="52">
                  <c:v>-1.55E-2</c:v>
                </c:pt>
                <c:pt idx="53">
                  <c:v>-1.55E-2</c:v>
                </c:pt>
                <c:pt idx="54">
                  <c:v>2.9600000000000001E-2</c:v>
                </c:pt>
                <c:pt idx="55">
                  <c:v>-8.7899999999999992E-3</c:v>
                </c:pt>
                <c:pt idx="56">
                  <c:v>-8.7899999999999992E-3</c:v>
                </c:pt>
                <c:pt idx="57">
                  <c:v>-1.3100000000000001E-2</c:v>
                </c:pt>
                <c:pt idx="58">
                  <c:v>-1.3100000000000001E-2</c:v>
                </c:pt>
                <c:pt idx="59">
                  <c:v>-1.3100000000000001E-2</c:v>
                </c:pt>
                <c:pt idx="60">
                  <c:v>-1.3100000000000001E-2</c:v>
                </c:pt>
                <c:pt idx="61">
                  <c:v>-1.7899999999999999E-2</c:v>
                </c:pt>
                <c:pt idx="62">
                  <c:v>2.7100000000000002E-3</c:v>
                </c:pt>
                <c:pt idx="63">
                  <c:v>2.7100000000000002E-3</c:v>
                </c:pt>
                <c:pt idx="64">
                  <c:v>2.7100000000000002E-3</c:v>
                </c:pt>
                <c:pt idx="65">
                  <c:v>2.7100000000000002E-3</c:v>
                </c:pt>
                <c:pt idx="66">
                  <c:v>2.7100000000000002E-3</c:v>
                </c:pt>
                <c:pt idx="67">
                  <c:v>2.7100000000000002E-3</c:v>
                </c:pt>
                <c:pt idx="68">
                  <c:v>2.7100000000000002E-3</c:v>
                </c:pt>
                <c:pt idx="69">
                  <c:v>2.7100000000000002E-3</c:v>
                </c:pt>
                <c:pt idx="70">
                  <c:v>2.7100000000000002E-3</c:v>
                </c:pt>
                <c:pt idx="71">
                  <c:v>2.7100000000000002E-3</c:v>
                </c:pt>
                <c:pt idx="72">
                  <c:v>-3.4799999999999998E-2</c:v>
                </c:pt>
                <c:pt idx="73">
                  <c:v>-2.7199999999999998E-2</c:v>
                </c:pt>
                <c:pt idx="74">
                  <c:v>7.22E-2</c:v>
                </c:pt>
                <c:pt idx="75">
                  <c:v>-7.0199999999999999E-2</c:v>
                </c:pt>
                <c:pt idx="76">
                  <c:v>6.6299999999999998E-2</c:v>
                </c:pt>
                <c:pt idx="77">
                  <c:v>-4.6899999999999997E-2</c:v>
                </c:pt>
                <c:pt idx="78">
                  <c:v>-4.6899999999999997E-2</c:v>
                </c:pt>
                <c:pt idx="79">
                  <c:v>-4.6899999999999997E-2</c:v>
                </c:pt>
                <c:pt idx="80">
                  <c:v>-4.6899999999999997E-2</c:v>
                </c:pt>
                <c:pt idx="81">
                  <c:v>-4.6899999999999997E-2</c:v>
                </c:pt>
                <c:pt idx="82">
                  <c:v>-4.6899999999999997E-2</c:v>
                </c:pt>
                <c:pt idx="83">
                  <c:v>-4.6899999999999997E-2</c:v>
                </c:pt>
                <c:pt idx="84">
                  <c:v>-4.6899999999999997E-2</c:v>
                </c:pt>
                <c:pt idx="85">
                  <c:v>2.8299999999999999E-2</c:v>
                </c:pt>
                <c:pt idx="86">
                  <c:v>-9.1500000000000001E-3</c:v>
                </c:pt>
                <c:pt idx="87">
                  <c:v>0.106</c:v>
                </c:pt>
                <c:pt idx="88">
                  <c:v>0.106</c:v>
                </c:pt>
                <c:pt idx="89">
                  <c:v>7.0999999999999994E-2</c:v>
                </c:pt>
                <c:pt idx="90">
                  <c:v>7.0999999999999994E-2</c:v>
                </c:pt>
                <c:pt idx="91">
                  <c:v>7.0999999999999994E-2</c:v>
                </c:pt>
                <c:pt idx="92">
                  <c:v>-3.9E-2</c:v>
                </c:pt>
                <c:pt idx="93">
                  <c:v>-2.9399999999999999E-2</c:v>
                </c:pt>
                <c:pt idx="94">
                  <c:v>-2.9399999999999999E-2</c:v>
                </c:pt>
                <c:pt idx="95">
                  <c:v>0.11899999999999999</c:v>
                </c:pt>
                <c:pt idx="96">
                  <c:v>8.7999999999999995E-2</c:v>
                </c:pt>
                <c:pt idx="97">
                  <c:v>8.7999999999999995E-2</c:v>
                </c:pt>
                <c:pt idx="98">
                  <c:v>8.7999999999999995E-2</c:v>
                </c:pt>
                <c:pt idx="99">
                  <c:v>2.3199999999999998E-2</c:v>
                </c:pt>
                <c:pt idx="100">
                  <c:v>2.3199999999999998E-2</c:v>
                </c:pt>
                <c:pt idx="101">
                  <c:v>2.3199999999999998E-2</c:v>
                </c:pt>
                <c:pt idx="102">
                  <c:v>2.3199999999999998E-2</c:v>
                </c:pt>
                <c:pt idx="103">
                  <c:v>-7.4800000000000005E-2</c:v>
                </c:pt>
                <c:pt idx="104">
                  <c:v>-7.4800000000000005E-2</c:v>
                </c:pt>
                <c:pt idx="105">
                  <c:v>-7.4800000000000005E-2</c:v>
                </c:pt>
                <c:pt idx="106">
                  <c:v>-7.4800000000000005E-2</c:v>
                </c:pt>
                <c:pt idx="107">
                  <c:v>-7.4800000000000005E-2</c:v>
                </c:pt>
                <c:pt idx="108">
                  <c:v>-7.4800000000000005E-2</c:v>
                </c:pt>
                <c:pt idx="109">
                  <c:v>9.0899999999999995E-2</c:v>
                </c:pt>
                <c:pt idx="110">
                  <c:v>-3.9600000000000003E-2</c:v>
                </c:pt>
                <c:pt idx="111">
                  <c:v>-3.9600000000000003E-2</c:v>
                </c:pt>
                <c:pt idx="112">
                  <c:v>6.7199999999999996E-2</c:v>
                </c:pt>
                <c:pt idx="113">
                  <c:v>6.7199999999999996E-2</c:v>
                </c:pt>
                <c:pt idx="114">
                  <c:v>6.7199999999999996E-2</c:v>
                </c:pt>
                <c:pt idx="115">
                  <c:v>6.7199999999999996E-2</c:v>
                </c:pt>
                <c:pt idx="116">
                  <c:v>6.7199999999999996E-2</c:v>
                </c:pt>
                <c:pt idx="117">
                  <c:v>1.46E-2</c:v>
                </c:pt>
                <c:pt idx="118">
                  <c:v>1.46E-2</c:v>
                </c:pt>
                <c:pt idx="119">
                  <c:v>-4.6199999999999998E-2</c:v>
                </c:pt>
                <c:pt idx="120">
                  <c:v>7.1799999999999998E-3</c:v>
                </c:pt>
                <c:pt idx="121">
                  <c:v>7.1799999999999998E-3</c:v>
                </c:pt>
                <c:pt idx="122">
                  <c:v>7.1799999999999998E-3</c:v>
                </c:pt>
                <c:pt idx="123">
                  <c:v>7.1799999999999998E-3</c:v>
                </c:pt>
                <c:pt idx="124">
                  <c:v>-4.2200000000000001E-2</c:v>
                </c:pt>
                <c:pt idx="125">
                  <c:v>-4.2200000000000001E-2</c:v>
                </c:pt>
                <c:pt idx="126">
                  <c:v>-4.2200000000000001E-2</c:v>
                </c:pt>
                <c:pt idx="127">
                  <c:v>-3.3599999999999998E-2</c:v>
                </c:pt>
                <c:pt idx="128">
                  <c:v>-3.3599999999999998E-2</c:v>
                </c:pt>
                <c:pt idx="129">
                  <c:v>-3.2000000000000001E-2</c:v>
                </c:pt>
                <c:pt idx="130">
                  <c:v>-3.2000000000000001E-2</c:v>
                </c:pt>
                <c:pt idx="131">
                  <c:v>1.32E-2</c:v>
                </c:pt>
                <c:pt idx="132">
                  <c:v>1.32E-2</c:v>
                </c:pt>
                <c:pt idx="133">
                  <c:v>1.32E-2</c:v>
                </c:pt>
                <c:pt idx="134">
                  <c:v>1.32E-2</c:v>
                </c:pt>
                <c:pt idx="135">
                  <c:v>1.32E-2</c:v>
                </c:pt>
                <c:pt idx="136">
                  <c:v>-2.1600000000000001E-2</c:v>
                </c:pt>
                <c:pt idx="137">
                  <c:v>-2.1600000000000001E-2</c:v>
                </c:pt>
                <c:pt idx="138">
                  <c:v>-2.1600000000000001E-2</c:v>
                </c:pt>
                <c:pt idx="139">
                  <c:v>-2.1600000000000001E-2</c:v>
                </c:pt>
                <c:pt idx="140">
                  <c:v>-2.1600000000000001E-2</c:v>
                </c:pt>
                <c:pt idx="141">
                  <c:v>-2.1600000000000001E-2</c:v>
                </c:pt>
                <c:pt idx="142">
                  <c:v>-3.9600000000000003E-2</c:v>
                </c:pt>
                <c:pt idx="143">
                  <c:v>-3.1699999999999999E-2</c:v>
                </c:pt>
                <c:pt idx="144">
                  <c:v>-3.1699999999999999E-2</c:v>
                </c:pt>
                <c:pt idx="145">
                  <c:v>-1.7399999999999999E-2</c:v>
                </c:pt>
                <c:pt idx="146">
                  <c:v>-1.8800000000000001E-2</c:v>
                </c:pt>
                <c:pt idx="147">
                  <c:v>-1.8800000000000001E-2</c:v>
                </c:pt>
                <c:pt idx="148">
                  <c:v>-2.1600000000000001E-2</c:v>
                </c:pt>
                <c:pt idx="149">
                  <c:v>4.7699999999999999E-2</c:v>
                </c:pt>
                <c:pt idx="150">
                  <c:v>4.7699999999999999E-2</c:v>
                </c:pt>
                <c:pt idx="151">
                  <c:v>4.7699999999999999E-2</c:v>
                </c:pt>
                <c:pt idx="152">
                  <c:v>4.7699999999999999E-2</c:v>
                </c:pt>
                <c:pt idx="153">
                  <c:v>-1.6299999999999999E-2</c:v>
                </c:pt>
                <c:pt idx="154">
                  <c:v>-1.6299999999999999E-2</c:v>
                </c:pt>
                <c:pt idx="155">
                  <c:v>-1.6299999999999999E-2</c:v>
                </c:pt>
                <c:pt idx="156">
                  <c:v>-1.6299999999999999E-2</c:v>
                </c:pt>
                <c:pt idx="157">
                  <c:v>-1.6299999999999999E-2</c:v>
                </c:pt>
                <c:pt idx="158">
                  <c:v>-1.6299999999999999E-2</c:v>
                </c:pt>
                <c:pt idx="159">
                  <c:v>-1.6299999999999999E-2</c:v>
                </c:pt>
                <c:pt idx="160">
                  <c:v>-1.6299999999999999E-2</c:v>
                </c:pt>
                <c:pt idx="161">
                  <c:v>-1.6299999999999999E-2</c:v>
                </c:pt>
                <c:pt idx="162">
                  <c:v>-1.6299999999999999E-2</c:v>
                </c:pt>
                <c:pt idx="163">
                  <c:v>-1.6299999999999999E-2</c:v>
                </c:pt>
                <c:pt idx="164">
                  <c:v>8.6599999999999996E-2</c:v>
                </c:pt>
                <c:pt idx="165">
                  <c:v>5.3199999999999997E-2</c:v>
                </c:pt>
                <c:pt idx="166">
                  <c:v>-8.2900000000000001E-2</c:v>
                </c:pt>
                <c:pt idx="167">
                  <c:v>-8.2900000000000001E-2</c:v>
                </c:pt>
                <c:pt idx="168">
                  <c:v>-2.6700000000000002E-2</c:v>
                </c:pt>
                <c:pt idx="169">
                  <c:v>9.3299999999999994E-2</c:v>
                </c:pt>
                <c:pt idx="170">
                  <c:v>9.3299999999999994E-2</c:v>
                </c:pt>
                <c:pt idx="171">
                  <c:v>9.3299999999999994E-2</c:v>
                </c:pt>
                <c:pt idx="172">
                  <c:v>-8.3000000000000001E-3</c:v>
                </c:pt>
                <c:pt idx="173">
                  <c:v>-8.3000000000000001E-3</c:v>
                </c:pt>
                <c:pt idx="174">
                  <c:v>-8.3000000000000001E-3</c:v>
                </c:pt>
                <c:pt idx="175">
                  <c:v>-2.3E-2</c:v>
                </c:pt>
                <c:pt idx="176">
                  <c:v>6.0099999999999997E-3</c:v>
                </c:pt>
                <c:pt idx="177">
                  <c:v>6.0099999999999997E-3</c:v>
                </c:pt>
                <c:pt idx="178">
                  <c:v>-0.108</c:v>
                </c:pt>
                <c:pt idx="179">
                  <c:v>-0.108</c:v>
                </c:pt>
                <c:pt idx="180">
                  <c:v>-1.2800000000000001E-2</c:v>
                </c:pt>
                <c:pt idx="181">
                  <c:v>-7.2800000000000004E-2</c:v>
                </c:pt>
                <c:pt idx="182">
                  <c:v>7.17E-2</c:v>
                </c:pt>
                <c:pt idx="183">
                  <c:v>7.17E-2</c:v>
                </c:pt>
                <c:pt idx="184">
                  <c:v>7.17E-2</c:v>
                </c:pt>
                <c:pt idx="185">
                  <c:v>-4.4200000000000003E-2</c:v>
                </c:pt>
                <c:pt idx="186">
                  <c:v>-4.7899999999999998E-2</c:v>
                </c:pt>
                <c:pt idx="187">
                  <c:v>-4.7899999999999998E-2</c:v>
                </c:pt>
                <c:pt idx="188">
                  <c:v>6.5799999999999997E-2</c:v>
                </c:pt>
                <c:pt idx="189">
                  <c:v>-9.8699999999999996E-2</c:v>
                </c:pt>
                <c:pt idx="190">
                  <c:v>-9.8699999999999996E-2</c:v>
                </c:pt>
                <c:pt idx="191">
                  <c:v>-9.8699999999999996E-2</c:v>
                </c:pt>
                <c:pt idx="192">
                  <c:v>-9.8699999999999996E-2</c:v>
                </c:pt>
                <c:pt idx="193">
                  <c:v>2.6800000000000001E-2</c:v>
                </c:pt>
                <c:pt idx="194">
                  <c:v>2.6800000000000001E-2</c:v>
                </c:pt>
                <c:pt idx="195">
                  <c:v>2.6800000000000001E-2</c:v>
                </c:pt>
                <c:pt idx="196">
                  <c:v>2.6800000000000001E-2</c:v>
                </c:pt>
                <c:pt idx="197">
                  <c:v>2.6800000000000001E-2</c:v>
                </c:pt>
                <c:pt idx="198">
                  <c:v>-4.7899999999999998E-2</c:v>
                </c:pt>
                <c:pt idx="199">
                  <c:v>-4.7899999999999998E-2</c:v>
                </c:pt>
                <c:pt idx="200">
                  <c:v>-4.7899999999999998E-2</c:v>
                </c:pt>
                <c:pt idx="201">
                  <c:v>-4.7899999999999998E-2</c:v>
                </c:pt>
                <c:pt idx="202">
                  <c:v>-4.7899999999999998E-2</c:v>
                </c:pt>
                <c:pt idx="203">
                  <c:v>-4.7899999999999998E-2</c:v>
                </c:pt>
                <c:pt idx="204">
                  <c:v>3.2399999999999998E-2</c:v>
                </c:pt>
                <c:pt idx="205">
                  <c:v>3.2399999999999998E-2</c:v>
                </c:pt>
                <c:pt idx="206">
                  <c:v>3.2399999999999998E-2</c:v>
                </c:pt>
                <c:pt idx="207">
                  <c:v>-6.9300000000000004E-3</c:v>
                </c:pt>
                <c:pt idx="208">
                  <c:v>-6.9300000000000004E-3</c:v>
                </c:pt>
                <c:pt idx="209">
                  <c:v>4.1099999999999998E-2</c:v>
                </c:pt>
                <c:pt idx="210">
                  <c:v>-4.5699999999999998E-2</c:v>
                </c:pt>
                <c:pt idx="211">
                  <c:v>-4.5699999999999998E-2</c:v>
                </c:pt>
                <c:pt idx="212">
                  <c:v>-1.6500000000000001E-2</c:v>
                </c:pt>
                <c:pt idx="213">
                  <c:v>-1.6500000000000001E-2</c:v>
                </c:pt>
                <c:pt idx="214">
                  <c:v>-1.6500000000000001E-2</c:v>
                </c:pt>
                <c:pt idx="215">
                  <c:v>-2.3400000000000001E-2</c:v>
                </c:pt>
                <c:pt idx="216">
                  <c:v>-2.3400000000000001E-2</c:v>
                </c:pt>
                <c:pt idx="217">
                  <c:v>-2.3400000000000001E-2</c:v>
                </c:pt>
                <c:pt idx="218">
                  <c:v>3.4799999999999998E-2</c:v>
                </c:pt>
                <c:pt idx="219">
                  <c:v>3.4799999999999998E-2</c:v>
                </c:pt>
                <c:pt idx="220">
                  <c:v>-3.9600000000000003E-2</c:v>
                </c:pt>
                <c:pt idx="221">
                  <c:v>-3.9600000000000003E-2</c:v>
                </c:pt>
                <c:pt idx="222">
                  <c:v>-3.9600000000000003E-2</c:v>
                </c:pt>
                <c:pt idx="223">
                  <c:v>-3.9600000000000003E-2</c:v>
                </c:pt>
                <c:pt idx="224">
                  <c:v>3.4599999999999999E-2</c:v>
                </c:pt>
                <c:pt idx="225">
                  <c:v>6.1400000000000003E-2</c:v>
                </c:pt>
                <c:pt idx="226">
                  <c:v>6.1400000000000003E-2</c:v>
                </c:pt>
                <c:pt idx="227">
                  <c:v>6.1400000000000003E-2</c:v>
                </c:pt>
                <c:pt idx="228">
                  <c:v>6.1400000000000003E-2</c:v>
                </c:pt>
                <c:pt idx="229">
                  <c:v>6.1400000000000003E-2</c:v>
                </c:pt>
                <c:pt idx="230">
                  <c:v>6.1400000000000003E-2</c:v>
                </c:pt>
                <c:pt idx="231">
                  <c:v>-1.35E-2</c:v>
                </c:pt>
                <c:pt idx="232">
                  <c:v>2.2599999999999999E-2</c:v>
                </c:pt>
                <c:pt idx="233">
                  <c:v>2.2599999999999999E-2</c:v>
                </c:pt>
                <c:pt idx="234">
                  <c:v>2.2599999999999999E-2</c:v>
                </c:pt>
                <c:pt idx="235">
                  <c:v>2.2599999999999999E-2</c:v>
                </c:pt>
                <c:pt idx="236">
                  <c:v>2.9600000000000001E-2</c:v>
                </c:pt>
                <c:pt idx="237">
                  <c:v>-7.4499999999999997E-2</c:v>
                </c:pt>
                <c:pt idx="238">
                  <c:v>-7.8200000000000006E-3</c:v>
                </c:pt>
                <c:pt idx="239">
                  <c:v>1.4999999999999999E-2</c:v>
                </c:pt>
                <c:pt idx="240">
                  <c:v>1.4999999999999999E-2</c:v>
                </c:pt>
                <c:pt idx="241">
                  <c:v>1.4999999999999999E-2</c:v>
                </c:pt>
                <c:pt idx="242">
                  <c:v>1.4999999999999999E-2</c:v>
                </c:pt>
                <c:pt idx="243">
                  <c:v>0.02</c:v>
                </c:pt>
                <c:pt idx="244">
                  <c:v>0.02</c:v>
                </c:pt>
                <c:pt idx="245">
                  <c:v>0.02</c:v>
                </c:pt>
                <c:pt idx="246">
                  <c:v>0.02</c:v>
                </c:pt>
                <c:pt idx="247">
                  <c:v>-5.2200000000000003E-2</c:v>
                </c:pt>
                <c:pt idx="248">
                  <c:v>4.8000000000000001E-2</c:v>
                </c:pt>
                <c:pt idx="249">
                  <c:v>-4.82E-2</c:v>
                </c:pt>
                <c:pt idx="250">
                  <c:v>-4.82E-2</c:v>
                </c:pt>
                <c:pt idx="251">
                  <c:v>-4.82E-2</c:v>
                </c:pt>
                <c:pt idx="252">
                  <c:v>-4.82E-2</c:v>
                </c:pt>
                <c:pt idx="253">
                  <c:v>-4.82E-2</c:v>
                </c:pt>
                <c:pt idx="254">
                  <c:v>-4.82E-2</c:v>
                </c:pt>
                <c:pt idx="255">
                  <c:v>-4.82E-2</c:v>
                </c:pt>
                <c:pt idx="256">
                  <c:v>8.1799999999999998E-2</c:v>
                </c:pt>
                <c:pt idx="257">
                  <c:v>-7.2099999999999997E-2</c:v>
                </c:pt>
                <c:pt idx="258">
                  <c:v>-2.5999999999999999E-2</c:v>
                </c:pt>
                <c:pt idx="259">
                  <c:v>-8.7300000000000003E-2</c:v>
                </c:pt>
                <c:pt idx="260">
                  <c:v>-8.7300000000000003E-2</c:v>
                </c:pt>
                <c:pt idx="261">
                  <c:v>-7.9699999999999993E-2</c:v>
                </c:pt>
                <c:pt idx="262">
                  <c:v>-7.9699999999999993E-2</c:v>
                </c:pt>
                <c:pt idx="263">
                  <c:v>-7.9699999999999993E-2</c:v>
                </c:pt>
                <c:pt idx="264">
                  <c:v>-7.9699999999999993E-2</c:v>
                </c:pt>
                <c:pt idx="265">
                  <c:v>2.3599999999999999E-2</c:v>
                </c:pt>
                <c:pt idx="266">
                  <c:v>5.67E-2</c:v>
                </c:pt>
                <c:pt idx="267">
                  <c:v>1.6E-2</c:v>
                </c:pt>
                <c:pt idx="268">
                  <c:v>1.6E-2</c:v>
                </c:pt>
                <c:pt idx="269">
                  <c:v>1.6E-2</c:v>
                </c:pt>
                <c:pt idx="270">
                  <c:v>1.6E-2</c:v>
                </c:pt>
                <c:pt idx="271">
                  <c:v>1.6E-2</c:v>
                </c:pt>
                <c:pt idx="272">
                  <c:v>1.6E-2</c:v>
                </c:pt>
                <c:pt idx="273">
                  <c:v>1.18E-2</c:v>
                </c:pt>
                <c:pt idx="274">
                  <c:v>1.18E-2</c:v>
                </c:pt>
                <c:pt idx="275">
                  <c:v>1.18E-2</c:v>
                </c:pt>
                <c:pt idx="276">
                  <c:v>1.18E-2</c:v>
                </c:pt>
                <c:pt idx="277">
                  <c:v>-1.34E-2</c:v>
                </c:pt>
                <c:pt idx="278">
                  <c:v>-1.34E-2</c:v>
                </c:pt>
                <c:pt idx="279">
                  <c:v>-1.34E-2</c:v>
                </c:pt>
                <c:pt idx="280">
                  <c:v>7.2400000000000006E-2</c:v>
                </c:pt>
                <c:pt idx="281">
                  <c:v>-0.109</c:v>
                </c:pt>
                <c:pt idx="282">
                  <c:v>-0.109</c:v>
                </c:pt>
                <c:pt idx="283">
                  <c:v>-0.109</c:v>
                </c:pt>
                <c:pt idx="284">
                  <c:v>5.6899999999999999E-2</c:v>
                </c:pt>
                <c:pt idx="285">
                  <c:v>-7.1300000000000002E-2</c:v>
                </c:pt>
                <c:pt idx="286">
                  <c:v>-7.1300000000000002E-2</c:v>
                </c:pt>
                <c:pt idx="287">
                  <c:v>-7.1300000000000002E-2</c:v>
                </c:pt>
                <c:pt idx="288">
                  <c:v>-2.47E-2</c:v>
                </c:pt>
                <c:pt idx="289">
                  <c:v>-2.47E-2</c:v>
                </c:pt>
                <c:pt idx="290">
                  <c:v>-2.47E-2</c:v>
                </c:pt>
                <c:pt idx="291">
                  <c:v>-2.47E-2</c:v>
                </c:pt>
                <c:pt idx="292">
                  <c:v>-1.7000000000000001E-2</c:v>
                </c:pt>
                <c:pt idx="293">
                  <c:v>-1.7000000000000001E-2</c:v>
                </c:pt>
                <c:pt idx="294">
                  <c:v>-1.7000000000000001E-2</c:v>
                </c:pt>
                <c:pt idx="295">
                  <c:v>-1.7000000000000001E-2</c:v>
                </c:pt>
                <c:pt idx="296">
                  <c:v>-1.7000000000000001E-2</c:v>
                </c:pt>
                <c:pt idx="297">
                  <c:v>-1.7000000000000001E-2</c:v>
                </c:pt>
                <c:pt idx="298">
                  <c:v>-1.7000000000000001E-2</c:v>
                </c:pt>
                <c:pt idx="299">
                  <c:v>-1.7000000000000001E-2</c:v>
                </c:pt>
                <c:pt idx="300">
                  <c:v>-1.7000000000000001E-2</c:v>
                </c:pt>
                <c:pt idx="301">
                  <c:v>-1.7000000000000001E-2</c:v>
                </c:pt>
                <c:pt idx="302">
                  <c:v>-1.7000000000000001E-2</c:v>
                </c:pt>
                <c:pt idx="303">
                  <c:v>1.95E-2</c:v>
                </c:pt>
                <c:pt idx="304">
                  <c:v>1.95E-2</c:v>
                </c:pt>
                <c:pt idx="305">
                  <c:v>1.95E-2</c:v>
                </c:pt>
                <c:pt idx="306">
                  <c:v>1.95E-2</c:v>
                </c:pt>
                <c:pt idx="307">
                  <c:v>1.95E-2</c:v>
                </c:pt>
                <c:pt idx="308">
                  <c:v>1.95E-2</c:v>
                </c:pt>
                <c:pt idx="309">
                  <c:v>1.95E-2</c:v>
                </c:pt>
                <c:pt idx="310">
                  <c:v>1.95E-2</c:v>
                </c:pt>
                <c:pt idx="311">
                  <c:v>1.95E-2</c:v>
                </c:pt>
                <c:pt idx="312">
                  <c:v>1.95E-2</c:v>
                </c:pt>
                <c:pt idx="313">
                  <c:v>1.95E-2</c:v>
                </c:pt>
                <c:pt idx="314">
                  <c:v>1.9199999999999998E-2</c:v>
                </c:pt>
                <c:pt idx="315">
                  <c:v>1.9199999999999998E-2</c:v>
                </c:pt>
                <c:pt idx="316">
                  <c:v>1.9199999999999998E-2</c:v>
                </c:pt>
                <c:pt idx="317">
                  <c:v>1.9199999999999998E-2</c:v>
                </c:pt>
                <c:pt idx="318">
                  <c:v>1.9199999999999998E-2</c:v>
                </c:pt>
                <c:pt idx="319">
                  <c:v>1.9199999999999998E-2</c:v>
                </c:pt>
                <c:pt idx="320">
                  <c:v>1.9199999999999998E-2</c:v>
                </c:pt>
                <c:pt idx="321">
                  <c:v>1.1900000000000001E-2</c:v>
                </c:pt>
                <c:pt idx="322">
                  <c:v>1.1900000000000001E-2</c:v>
                </c:pt>
                <c:pt idx="323">
                  <c:v>1.1900000000000001E-2</c:v>
                </c:pt>
                <c:pt idx="324">
                  <c:v>4.8800000000000003E-2</c:v>
                </c:pt>
                <c:pt idx="325">
                  <c:v>4.8800000000000003E-2</c:v>
                </c:pt>
                <c:pt idx="326">
                  <c:v>4.8800000000000003E-2</c:v>
                </c:pt>
                <c:pt idx="327">
                  <c:v>4.8800000000000003E-2</c:v>
                </c:pt>
                <c:pt idx="328">
                  <c:v>4.8800000000000003E-2</c:v>
                </c:pt>
                <c:pt idx="329">
                  <c:v>-9.7900000000000001E-3</c:v>
                </c:pt>
                <c:pt idx="330">
                  <c:v>-1.46E-2</c:v>
                </c:pt>
                <c:pt idx="331">
                  <c:v>-1.46E-2</c:v>
                </c:pt>
                <c:pt idx="332">
                  <c:v>-1.46E-2</c:v>
                </c:pt>
                <c:pt idx="333">
                  <c:v>-1.46E-2</c:v>
                </c:pt>
                <c:pt idx="334">
                  <c:v>-1.46E-2</c:v>
                </c:pt>
                <c:pt idx="335">
                  <c:v>-1.46E-2</c:v>
                </c:pt>
                <c:pt idx="336">
                  <c:v>-1.46E-2</c:v>
                </c:pt>
                <c:pt idx="337">
                  <c:v>-1.46E-2</c:v>
                </c:pt>
                <c:pt idx="338">
                  <c:v>-1.46E-2</c:v>
                </c:pt>
                <c:pt idx="339">
                  <c:v>-1.46E-2</c:v>
                </c:pt>
                <c:pt idx="340">
                  <c:v>7.7299999999999999E-3</c:v>
                </c:pt>
                <c:pt idx="341">
                  <c:v>7.7299999999999999E-3</c:v>
                </c:pt>
                <c:pt idx="342">
                  <c:v>7.7299999999999999E-3</c:v>
                </c:pt>
                <c:pt idx="343">
                  <c:v>7.7299999999999999E-3</c:v>
                </c:pt>
                <c:pt idx="344">
                  <c:v>7.7299999999999999E-3</c:v>
                </c:pt>
                <c:pt idx="345">
                  <c:v>7.7299999999999999E-3</c:v>
                </c:pt>
                <c:pt idx="346">
                  <c:v>7.7299999999999999E-3</c:v>
                </c:pt>
                <c:pt idx="347">
                  <c:v>7.7299999999999999E-3</c:v>
                </c:pt>
                <c:pt idx="348">
                  <c:v>7.7299999999999999E-3</c:v>
                </c:pt>
                <c:pt idx="349">
                  <c:v>9.4699999999999993E-3</c:v>
                </c:pt>
                <c:pt idx="350">
                  <c:v>9.4699999999999993E-3</c:v>
                </c:pt>
                <c:pt idx="351">
                  <c:v>9.4699999999999993E-3</c:v>
                </c:pt>
                <c:pt idx="352">
                  <c:v>9.4699999999999993E-3</c:v>
                </c:pt>
                <c:pt idx="353">
                  <c:v>9.4699999999999993E-3</c:v>
                </c:pt>
                <c:pt idx="354">
                  <c:v>9.4699999999999993E-3</c:v>
                </c:pt>
                <c:pt idx="355">
                  <c:v>9.4699999999999993E-3</c:v>
                </c:pt>
                <c:pt idx="356">
                  <c:v>3.6700000000000003E-2</c:v>
                </c:pt>
                <c:pt idx="357">
                  <c:v>3.6700000000000003E-2</c:v>
                </c:pt>
                <c:pt idx="358">
                  <c:v>3.6700000000000003E-2</c:v>
                </c:pt>
                <c:pt idx="359">
                  <c:v>3.6700000000000003E-2</c:v>
                </c:pt>
                <c:pt idx="360">
                  <c:v>1.17E-2</c:v>
                </c:pt>
                <c:pt idx="361">
                  <c:v>1.17E-2</c:v>
                </c:pt>
                <c:pt idx="362">
                  <c:v>1.17E-2</c:v>
                </c:pt>
                <c:pt idx="363">
                  <c:v>1.17E-2</c:v>
                </c:pt>
                <c:pt idx="364">
                  <c:v>1.17E-2</c:v>
                </c:pt>
                <c:pt idx="365">
                  <c:v>1.17E-2</c:v>
                </c:pt>
                <c:pt idx="366">
                  <c:v>1.17E-2</c:v>
                </c:pt>
                <c:pt idx="367">
                  <c:v>-1.8700000000000001E-2</c:v>
                </c:pt>
                <c:pt idx="368">
                  <c:v>-1.8700000000000001E-2</c:v>
                </c:pt>
                <c:pt idx="369">
                  <c:v>-1.8700000000000001E-2</c:v>
                </c:pt>
                <c:pt idx="370">
                  <c:v>-1.8700000000000001E-2</c:v>
                </c:pt>
                <c:pt idx="371">
                  <c:v>3.4500000000000003E-2</c:v>
                </c:pt>
                <c:pt idx="372">
                  <c:v>3.4500000000000003E-2</c:v>
                </c:pt>
                <c:pt idx="373">
                  <c:v>-0.10199999999999999</c:v>
                </c:pt>
                <c:pt idx="374">
                  <c:v>-3.5099999999999999E-2</c:v>
                </c:pt>
                <c:pt idx="375">
                  <c:v>-3.5099999999999999E-2</c:v>
                </c:pt>
                <c:pt idx="376">
                  <c:v>-3.5099999999999999E-2</c:v>
                </c:pt>
                <c:pt idx="377">
                  <c:v>-3.5099999999999999E-2</c:v>
                </c:pt>
                <c:pt idx="378">
                  <c:v>-3.5099999999999999E-2</c:v>
                </c:pt>
                <c:pt idx="379">
                  <c:v>-3.5099999999999999E-2</c:v>
                </c:pt>
                <c:pt idx="380">
                  <c:v>3.9699999999999999E-2</c:v>
                </c:pt>
                <c:pt idx="381">
                  <c:v>-1.21E-2</c:v>
                </c:pt>
                <c:pt idx="382">
                  <c:v>-1.21E-2</c:v>
                </c:pt>
                <c:pt idx="383">
                  <c:v>-1.21E-2</c:v>
                </c:pt>
                <c:pt idx="384">
                  <c:v>-1.21E-2</c:v>
                </c:pt>
                <c:pt idx="385">
                  <c:v>-5.2600000000000001E-2</c:v>
                </c:pt>
                <c:pt idx="386">
                  <c:v>-6.2899999999999998E-2</c:v>
                </c:pt>
                <c:pt idx="387">
                  <c:v>-6.2899999999999998E-2</c:v>
                </c:pt>
                <c:pt idx="388">
                  <c:v>-6.2899999999999998E-2</c:v>
                </c:pt>
                <c:pt idx="389">
                  <c:v>-6.2899999999999998E-2</c:v>
                </c:pt>
                <c:pt idx="390">
                  <c:v>4.3299999999999998E-2</c:v>
                </c:pt>
                <c:pt idx="391">
                  <c:v>4.3299999999999998E-2</c:v>
                </c:pt>
                <c:pt idx="392">
                  <c:v>4.3299999999999998E-2</c:v>
                </c:pt>
                <c:pt idx="393">
                  <c:v>4.3299999999999998E-2</c:v>
                </c:pt>
                <c:pt idx="394">
                  <c:v>-1.48E-3</c:v>
                </c:pt>
                <c:pt idx="395">
                  <c:v>8.7999999999999995E-2</c:v>
                </c:pt>
                <c:pt idx="396">
                  <c:v>8.7999999999999995E-2</c:v>
                </c:pt>
                <c:pt idx="397">
                  <c:v>8.7999999999999995E-2</c:v>
                </c:pt>
                <c:pt idx="398">
                  <c:v>7.1800000000000003E-2</c:v>
                </c:pt>
                <c:pt idx="399">
                  <c:v>7.1800000000000003E-2</c:v>
                </c:pt>
                <c:pt idx="400">
                  <c:v>7.1800000000000003E-2</c:v>
                </c:pt>
                <c:pt idx="401">
                  <c:v>7.1800000000000003E-2</c:v>
                </c:pt>
                <c:pt idx="402">
                  <c:v>6.5000000000000002E-2</c:v>
                </c:pt>
                <c:pt idx="403">
                  <c:v>6.5000000000000002E-2</c:v>
                </c:pt>
                <c:pt idx="404">
                  <c:v>1.77E-2</c:v>
                </c:pt>
                <c:pt idx="405">
                  <c:v>1.77E-2</c:v>
                </c:pt>
                <c:pt idx="406">
                  <c:v>1.77E-2</c:v>
                </c:pt>
                <c:pt idx="407">
                  <c:v>1.77E-2</c:v>
                </c:pt>
                <c:pt idx="408">
                  <c:v>1.6299999999999999E-2</c:v>
                </c:pt>
                <c:pt idx="409">
                  <c:v>-7.0300000000000001E-2</c:v>
                </c:pt>
                <c:pt idx="410">
                  <c:v>-6.4000000000000001E-2</c:v>
                </c:pt>
                <c:pt idx="411">
                  <c:v>-2.6199999999999999E-3</c:v>
                </c:pt>
                <c:pt idx="412">
                  <c:v>-1.5800000000000002E-2</c:v>
                </c:pt>
                <c:pt idx="413">
                  <c:v>-3.4599999999999999E-2</c:v>
                </c:pt>
                <c:pt idx="414">
                  <c:v>-3.4599999999999999E-2</c:v>
                </c:pt>
                <c:pt idx="415">
                  <c:v>-3.4599999999999999E-2</c:v>
                </c:pt>
                <c:pt idx="416">
                  <c:v>6.5299999999999997E-2</c:v>
                </c:pt>
                <c:pt idx="417">
                  <c:v>6.5299999999999997E-2</c:v>
                </c:pt>
                <c:pt idx="418">
                  <c:v>6.5299999999999997E-2</c:v>
                </c:pt>
                <c:pt idx="419">
                  <c:v>6.5299999999999997E-2</c:v>
                </c:pt>
                <c:pt idx="420">
                  <c:v>6.5299999999999997E-2</c:v>
                </c:pt>
                <c:pt idx="421">
                  <c:v>6.5299999999999997E-2</c:v>
                </c:pt>
                <c:pt idx="422">
                  <c:v>6.5299999999999997E-2</c:v>
                </c:pt>
                <c:pt idx="423">
                  <c:v>1.33E-3</c:v>
                </c:pt>
                <c:pt idx="424">
                  <c:v>1.33E-3</c:v>
                </c:pt>
                <c:pt idx="425">
                  <c:v>-1.12E-2</c:v>
                </c:pt>
                <c:pt idx="426">
                  <c:v>-1.12E-2</c:v>
                </c:pt>
                <c:pt idx="427">
                  <c:v>-1.12E-2</c:v>
                </c:pt>
                <c:pt idx="428">
                  <c:v>-1.12E-2</c:v>
                </c:pt>
                <c:pt idx="429">
                  <c:v>-1.12E-2</c:v>
                </c:pt>
                <c:pt idx="430">
                  <c:v>-0.107</c:v>
                </c:pt>
                <c:pt idx="431">
                  <c:v>6.6600000000000006E-2</c:v>
                </c:pt>
                <c:pt idx="432">
                  <c:v>6.6600000000000006E-2</c:v>
                </c:pt>
                <c:pt idx="433">
                  <c:v>7.8399999999999997E-2</c:v>
                </c:pt>
                <c:pt idx="434">
                  <c:v>-3.6600000000000001E-2</c:v>
                </c:pt>
                <c:pt idx="435">
                  <c:v>4.0500000000000001E-2</c:v>
                </c:pt>
                <c:pt idx="436">
                  <c:v>4.0500000000000001E-2</c:v>
                </c:pt>
                <c:pt idx="437">
                  <c:v>6.7099999999999998E-3</c:v>
                </c:pt>
                <c:pt idx="438">
                  <c:v>6.7099999999999998E-3</c:v>
                </c:pt>
                <c:pt idx="439">
                  <c:v>6.7099999999999998E-3</c:v>
                </c:pt>
                <c:pt idx="440">
                  <c:v>6.7099999999999998E-3</c:v>
                </c:pt>
                <c:pt idx="441">
                  <c:v>6.7099999999999998E-3</c:v>
                </c:pt>
                <c:pt idx="442">
                  <c:v>6.7099999999999998E-3</c:v>
                </c:pt>
                <c:pt idx="443">
                  <c:v>-0.104</c:v>
                </c:pt>
                <c:pt idx="444">
                  <c:v>-0.104</c:v>
                </c:pt>
                <c:pt idx="445">
                  <c:v>-5.45E-2</c:v>
                </c:pt>
                <c:pt idx="446">
                  <c:v>5.5599999999999998E-3</c:v>
                </c:pt>
                <c:pt idx="447">
                  <c:v>4.5699999999999998E-2</c:v>
                </c:pt>
                <c:pt idx="448">
                  <c:v>4.5699999999999998E-2</c:v>
                </c:pt>
                <c:pt idx="449">
                  <c:v>4.5699999999999998E-2</c:v>
                </c:pt>
                <c:pt idx="450">
                  <c:v>4.5699999999999998E-2</c:v>
                </c:pt>
                <c:pt idx="451">
                  <c:v>4.5699999999999998E-2</c:v>
                </c:pt>
                <c:pt idx="452">
                  <c:v>4.5699999999999998E-2</c:v>
                </c:pt>
                <c:pt idx="453">
                  <c:v>4.5699999999999998E-2</c:v>
                </c:pt>
                <c:pt idx="454">
                  <c:v>1.7600000000000001E-2</c:v>
                </c:pt>
                <c:pt idx="455">
                  <c:v>6.4899999999999999E-2</c:v>
                </c:pt>
                <c:pt idx="456">
                  <c:v>-4.0599999999999997E-2</c:v>
                </c:pt>
                <c:pt idx="457">
                  <c:v>-5.6399999999999999E-2</c:v>
                </c:pt>
                <c:pt idx="458">
                  <c:v>-5.6399999999999999E-2</c:v>
                </c:pt>
                <c:pt idx="459">
                  <c:v>2.1399999999999999E-2</c:v>
                </c:pt>
                <c:pt idx="460">
                  <c:v>-4.9299999999999997E-2</c:v>
                </c:pt>
                <c:pt idx="461">
                  <c:v>-4.9299999999999997E-2</c:v>
                </c:pt>
                <c:pt idx="462">
                  <c:v>-4.9299999999999997E-2</c:v>
                </c:pt>
                <c:pt idx="463">
                  <c:v>1.3599999999999999E-2</c:v>
                </c:pt>
                <c:pt idx="464">
                  <c:v>1.3599999999999999E-2</c:v>
                </c:pt>
                <c:pt idx="465">
                  <c:v>1.3599999999999999E-2</c:v>
                </c:pt>
                <c:pt idx="466">
                  <c:v>-4.2599999999999999E-2</c:v>
                </c:pt>
                <c:pt idx="467">
                  <c:v>-4.2599999999999999E-2</c:v>
                </c:pt>
                <c:pt idx="468">
                  <c:v>1.6500000000000001E-2</c:v>
                </c:pt>
                <c:pt idx="469">
                  <c:v>4.19E-2</c:v>
                </c:pt>
                <c:pt idx="470">
                  <c:v>4.19E-2</c:v>
                </c:pt>
                <c:pt idx="471">
                  <c:v>4.19E-2</c:v>
                </c:pt>
                <c:pt idx="472">
                  <c:v>-9.9000000000000008E-3</c:v>
                </c:pt>
                <c:pt idx="473">
                  <c:v>-9.9000000000000008E-3</c:v>
                </c:pt>
                <c:pt idx="474">
                  <c:v>-9.9000000000000008E-3</c:v>
                </c:pt>
                <c:pt idx="475">
                  <c:v>-9.9000000000000008E-3</c:v>
                </c:pt>
                <c:pt idx="476">
                  <c:v>-9.9000000000000008E-3</c:v>
                </c:pt>
                <c:pt idx="477">
                  <c:v>-9.9000000000000008E-3</c:v>
                </c:pt>
                <c:pt idx="478">
                  <c:v>-9.9000000000000008E-3</c:v>
                </c:pt>
                <c:pt idx="479">
                  <c:v>-9.9000000000000008E-3</c:v>
                </c:pt>
                <c:pt idx="480">
                  <c:v>7.8700000000000006E-2</c:v>
                </c:pt>
                <c:pt idx="481">
                  <c:v>8.9899999999999994E-2</c:v>
                </c:pt>
                <c:pt idx="482">
                  <c:v>8.9899999999999994E-2</c:v>
                </c:pt>
                <c:pt idx="483">
                  <c:v>-7.6200000000000004E-2</c:v>
                </c:pt>
                <c:pt idx="484">
                  <c:v>0.124</c:v>
                </c:pt>
                <c:pt idx="485">
                  <c:v>-9.1300000000000006E-2</c:v>
                </c:pt>
                <c:pt idx="486">
                  <c:v>-9.1300000000000006E-2</c:v>
                </c:pt>
                <c:pt idx="487">
                  <c:v>8.6999999999999994E-2</c:v>
                </c:pt>
                <c:pt idx="488">
                  <c:v>9.0200000000000002E-3</c:v>
                </c:pt>
                <c:pt idx="489">
                  <c:v>9.0200000000000002E-3</c:v>
                </c:pt>
                <c:pt idx="490">
                  <c:v>9.8099999999999993E-3</c:v>
                </c:pt>
                <c:pt idx="491">
                  <c:v>9.8099999999999993E-3</c:v>
                </c:pt>
                <c:pt idx="492">
                  <c:v>2.1700000000000001E-2</c:v>
                </c:pt>
                <c:pt idx="493">
                  <c:v>2.1700000000000001E-2</c:v>
                </c:pt>
                <c:pt idx="494">
                  <c:v>-2.1899999999999999E-2</c:v>
                </c:pt>
                <c:pt idx="495">
                  <c:v>-2.1899999999999999E-2</c:v>
                </c:pt>
                <c:pt idx="496">
                  <c:v>-2.1899999999999999E-2</c:v>
                </c:pt>
                <c:pt idx="497">
                  <c:v>6.7000000000000004E-2</c:v>
                </c:pt>
                <c:pt idx="498">
                  <c:v>6.7000000000000004E-2</c:v>
                </c:pt>
                <c:pt idx="499">
                  <c:v>6.7000000000000004E-2</c:v>
                </c:pt>
                <c:pt idx="500">
                  <c:v>-9.9599999999999994E-2</c:v>
                </c:pt>
                <c:pt idx="501">
                  <c:v>-9.9599999999999994E-2</c:v>
                </c:pt>
                <c:pt idx="502">
                  <c:v>-3.0300000000000001E-2</c:v>
                </c:pt>
                <c:pt idx="503">
                  <c:v>-3.0300000000000001E-2</c:v>
                </c:pt>
                <c:pt idx="504">
                  <c:v>-3.0300000000000001E-2</c:v>
                </c:pt>
                <c:pt idx="505">
                  <c:v>-3.0300000000000001E-2</c:v>
                </c:pt>
                <c:pt idx="506">
                  <c:v>2.5899999999999999E-2</c:v>
                </c:pt>
                <c:pt idx="507">
                  <c:v>2.5899999999999999E-2</c:v>
                </c:pt>
                <c:pt idx="508">
                  <c:v>4.9099999999999998E-2</c:v>
                </c:pt>
                <c:pt idx="509">
                  <c:v>4.9099999999999998E-2</c:v>
                </c:pt>
                <c:pt idx="510">
                  <c:v>4.9099999999999998E-2</c:v>
                </c:pt>
                <c:pt idx="511">
                  <c:v>1.2800000000000001E-2</c:v>
                </c:pt>
                <c:pt idx="512">
                  <c:v>1.2800000000000001E-2</c:v>
                </c:pt>
                <c:pt idx="513">
                  <c:v>1.2800000000000001E-2</c:v>
                </c:pt>
                <c:pt idx="514">
                  <c:v>-6.1500000000000001E-3</c:v>
                </c:pt>
                <c:pt idx="515">
                  <c:v>-6.1500000000000001E-3</c:v>
                </c:pt>
                <c:pt idx="516">
                  <c:v>-6.1500000000000001E-3</c:v>
                </c:pt>
                <c:pt idx="517">
                  <c:v>-6.1500000000000001E-3</c:v>
                </c:pt>
                <c:pt idx="518">
                  <c:v>-6.1500000000000001E-3</c:v>
                </c:pt>
                <c:pt idx="519">
                  <c:v>-6.1500000000000001E-3</c:v>
                </c:pt>
                <c:pt idx="520">
                  <c:v>-2.1299999999999999E-2</c:v>
                </c:pt>
                <c:pt idx="521">
                  <c:v>-2.1299999999999999E-2</c:v>
                </c:pt>
                <c:pt idx="522">
                  <c:v>-2.1299999999999999E-2</c:v>
                </c:pt>
                <c:pt idx="523">
                  <c:v>-4.7800000000000002E-2</c:v>
                </c:pt>
                <c:pt idx="524">
                  <c:v>-4.7800000000000002E-2</c:v>
                </c:pt>
                <c:pt idx="525">
                  <c:v>-5.5199999999999999E-2</c:v>
                </c:pt>
                <c:pt idx="526">
                  <c:v>-5.5199999999999999E-2</c:v>
                </c:pt>
                <c:pt idx="527">
                  <c:v>-5.5199999999999999E-2</c:v>
                </c:pt>
                <c:pt idx="528">
                  <c:v>-5.5199999999999999E-2</c:v>
                </c:pt>
                <c:pt idx="529">
                  <c:v>-5.5199999999999999E-2</c:v>
                </c:pt>
                <c:pt idx="530">
                  <c:v>-5.5199999999999999E-2</c:v>
                </c:pt>
                <c:pt idx="531">
                  <c:v>-5.0600000000000003E-3</c:v>
                </c:pt>
                <c:pt idx="532">
                  <c:v>-5.0600000000000003E-3</c:v>
                </c:pt>
                <c:pt idx="533">
                  <c:v>-5.0600000000000003E-3</c:v>
                </c:pt>
                <c:pt idx="534">
                  <c:v>-5.0600000000000003E-3</c:v>
                </c:pt>
                <c:pt idx="535">
                  <c:v>-5.0600000000000003E-3</c:v>
                </c:pt>
                <c:pt idx="536">
                  <c:v>-5.0600000000000003E-3</c:v>
                </c:pt>
                <c:pt idx="537">
                  <c:v>-5.0600000000000003E-3</c:v>
                </c:pt>
                <c:pt idx="538">
                  <c:v>-5.0600000000000003E-3</c:v>
                </c:pt>
                <c:pt idx="539">
                  <c:v>1.9400000000000001E-2</c:v>
                </c:pt>
                <c:pt idx="540">
                  <c:v>1.9400000000000001E-2</c:v>
                </c:pt>
                <c:pt idx="541">
                  <c:v>1.9400000000000001E-2</c:v>
                </c:pt>
                <c:pt idx="542">
                  <c:v>1.9400000000000001E-2</c:v>
                </c:pt>
                <c:pt idx="543">
                  <c:v>1.9400000000000001E-2</c:v>
                </c:pt>
                <c:pt idx="544">
                  <c:v>1.9400000000000001E-2</c:v>
                </c:pt>
                <c:pt idx="545">
                  <c:v>1.9400000000000001E-2</c:v>
                </c:pt>
                <c:pt idx="546">
                  <c:v>1.9400000000000001E-2</c:v>
                </c:pt>
                <c:pt idx="547">
                  <c:v>1.9400000000000001E-2</c:v>
                </c:pt>
                <c:pt idx="548">
                  <c:v>1.9400000000000001E-2</c:v>
                </c:pt>
                <c:pt idx="549">
                  <c:v>1.9400000000000001E-2</c:v>
                </c:pt>
                <c:pt idx="550">
                  <c:v>1.9400000000000001E-2</c:v>
                </c:pt>
                <c:pt idx="551">
                  <c:v>1.9400000000000001E-2</c:v>
                </c:pt>
                <c:pt idx="552">
                  <c:v>1.9400000000000001E-2</c:v>
                </c:pt>
                <c:pt idx="553">
                  <c:v>1.9400000000000001E-2</c:v>
                </c:pt>
                <c:pt idx="554">
                  <c:v>1.9400000000000001E-2</c:v>
                </c:pt>
                <c:pt idx="555">
                  <c:v>1.9400000000000001E-2</c:v>
                </c:pt>
                <c:pt idx="556">
                  <c:v>1.9400000000000001E-2</c:v>
                </c:pt>
                <c:pt idx="557">
                  <c:v>2.5399999999999999E-2</c:v>
                </c:pt>
                <c:pt idx="558">
                  <c:v>5.6100000000000004E-3</c:v>
                </c:pt>
                <c:pt idx="559">
                  <c:v>5.6100000000000004E-3</c:v>
                </c:pt>
                <c:pt idx="560">
                  <c:v>5.6100000000000004E-3</c:v>
                </c:pt>
                <c:pt idx="561">
                  <c:v>5.6100000000000004E-3</c:v>
                </c:pt>
                <c:pt idx="562">
                  <c:v>5.6100000000000004E-3</c:v>
                </c:pt>
                <c:pt idx="563">
                  <c:v>5.6100000000000004E-3</c:v>
                </c:pt>
                <c:pt idx="564">
                  <c:v>5.6100000000000004E-3</c:v>
                </c:pt>
                <c:pt idx="565">
                  <c:v>5.6100000000000004E-3</c:v>
                </c:pt>
                <c:pt idx="566">
                  <c:v>-4.3299999999999998E-2</c:v>
                </c:pt>
                <c:pt idx="567">
                  <c:v>-4.3299999999999998E-2</c:v>
                </c:pt>
                <c:pt idx="568">
                  <c:v>-4.3299999999999998E-2</c:v>
                </c:pt>
                <c:pt idx="569">
                  <c:v>1.6400000000000001E-2</c:v>
                </c:pt>
                <c:pt idx="570">
                  <c:v>1.6400000000000001E-2</c:v>
                </c:pt>
                <c:pt idx="571">
                  <c:v>1.6400000000000001E-2</c:v>
                </c:pt>
                <c:pt idx="572">
                  <c:v>1.6400000000000001E-2</c:v>
                </c:pt>
                <c:pt idx="573">
                  <c:v>1.6400000000000001E-2</c:v>
                </c:pt>
                <c:pt idx="574">
                  <c:v>1.6400000000000001E-2</c:v>
                </c:pt>
                <c:pt idx="575">
                  <c:v>4.6899999999999997E-2</c:v>
                </c:pt>
                <c:pt idx="576">
                  <c:v>4.6899999999999997E-2</c:v>
                </c:pt>
                <c:pt idx="577">
                  <c:v>4.6899999999999997E-2</c:v>
                </c:pt>
                <c:pt idx="578">
                  <c:v>-4.0399999999999998E-2</c:v>
                </c:pt>
                <c:pt idx="579">
                  <c:v>-6.7799999999999996E-3</c:v>
                </c:pt>
                <c:pt idx="580">
                  <c:v>-2.2200000000000001E-2</c:v>
                </c:pt>
                <c:pt idx="581">
                  <c:v>-2.18E-2</c:v>
                </c:pt>
                <c:pt idx="582">
                  <c:v>-3.44E-2</c:v>
                </c:pt>
                <c:pt idx="583">
                  <c:v>-3.44E-2</c:v>
                </c:pt>
                <c:pt idx="584">
                  <c:v>-5.1400000000000001E-2</c:v>
                </c:pt>
                <c:pt idx="585">
                  <c:v>-5.1400000000000001E-2</c:v>
                </c:pt>
                <c:pt idx="586">
                  <c:v>-5.1400000000000001E-2</c:v>
                </c:pt>
                <c:pt idx="587">
                  <c:v>-5.1400000000000001E-2</c:v>
                </c:pt>
                <c:pt idx="588">
                  <c:v>-1.09E-2</c:v>
                </c:pt>
                <c:pt idx="589">
                  <c:v>-1.09E-2</c:v>
                </c:pt>
                <c:pt idx="590">
                  <c:v>2.7400000000000001E-2</c:v>
                </c:pt>
                <c:pt idx="591">
                  <c:v>5.77E-3</c:v>
                </c:pt>
                <c:pt idx="592">
                  <c:v>5.77E-3</c:v>
                </c:pt>
                <c:pt idx="593">
                  <c:v>5.77E-3</c:v>
                </c:pt>
                <c:pt idx="594">
                  <c:v>1.6500000000000001E-2</c:v>
                </c:pt>
                <c:pt idx="595">
                  <c:v>1.6500000000000001E-2</c:v>
                </c:pt>
                <c:pt idx="596">
                  <c:v>1.6500000000000001E-2</c:v>
                </c:pt>
                <c:pt idx="597">
                  <c:v>1.6500000000000001E-2</c:v>
                </c:pt>
                <c:pt idx="598">
                  <c:v>1.6500000000000001E-2</c:v>
                </c:pt>
                <c:pt idx="599">
                  <c:v>7.9000000000000001E-2</c:v>
                </c:pt>
                <c:pt idx="600">
                  <c:v>7.9000000000000001E-2</c:v>
                </c:pt>
                <c:pt idx="601">
                  <c:v>-0.11799999999999999</c:v>
                </c:pt>
                <c:pt idx="602">
                  <c:v>-0.112</c:v>
                </c:pt>
                <c:pt idx="603">
                  <c:v>-0.112</c:v>
                </c:pt>
                <c:pt idx="604">
                  <c:v>0.11799999999999999</c:v>
                </c:pt>
                <c:pt idx="605">
                  <c:v>0.11799999999999999</c:v>
                </c:pt>
                <c:pt idx="606">
                  <c:v>0.11799999999999999</c:v>
                </c:pt>
                <c:pt idx="607">
                  <c:v>0.11799999999999999</c:v>
                </c:pt>
                <c:pt idx="608">
                  <c:v>0.11799999999999999</c:v>
                </c:pt>
                <c:pt idx="609">
                  <c:v>0.11799999999999999</c:v>
                </c:pt>
                <c:pt idx="610">
                  <c:v>7.8200000000000006E-2</c:v>
                </c:pt>
                <c:pt idx="611">
                  <c:v>7.8200000000000006E-2</c:v>
                </c:pt>
                <c:pt idx="612">
                  <c:v>7.8200000000000006E-2</c:v>
                </c:pt>
                <c:pt idx="613">
                  <c:v>-3.6499999999999998E-2</c:v>
                </c:pt>
                <c:pt idx="614">
                  <c:v>-3.6499999999999998E-2</c:v>
                </c:pt>
                <c:pt idx="615">
                  <c:v>7.4999999999999997E-3</c:v>
                </c:pt>
                <c:pt idx="616">
                  <c:v>7.4999999999999997E-3</c:v>
                </c:pt>
                <c:pt idx="617">
                  <c:v>7.4999999999999997E-3</c:v>
                </c:pt>
                <c:pt idx="618">
                  <c:v>-6.3299999999999995E-2</c:v>
                </c:pt>
                <c:pt idx="619">
                  <c:v>-2.7699999999999999E-2</c:v>
                </c:pt>
                <c:pt idx="620">
                  <c:v>-3.6700000000000003E-2</c:v>
                </c:pt>
                <c:pt idx="621">
                  <c:v>-3.6700000000000003E-2</c:v>
                </c:pt>
                <c:pt idx="622">
                  <c:v>-7.8200000000000006E-2</c:v>
                </c:pt>
                <c:pt idx="623">
                  <c:v>-4.58E-2</c:v>
                </c:pt>
                <c:pt idx="624">
                  <c:v>-4.58E-2</c:v>
                </c:pt>
                <c:pt idx="625">
                  <c:v>-4.3999999999999997E-2</c:v>
                </c:pt>
                <c:pt idx="626">
                  <c:v>-1.9599999999999999E-2</c:v>
                </c:pt>
                <c:pt idx="627">
                  <c:v>-1.9599999999999999E-2</c:v>
                </c:pt>
                <c:pt idx="628">
                  <c:v>-4.1799999999999997E-2</c:v>
                </c:pt>
                <c:pt idx="629">
                  <c:v>-8.7500000000000008E-3</c:v>
                </c:pt>
                <c:pt idx="630">
                  <c:v>6.0900000000000003E-2</c:v>
                </c:pt>
                <c:pt idx="631">
                  <c:v>6.0900000000000003E-2</c:v>
                </c:pt>
                <c:pt idx="632">
                  <c:v>6.0900000000000003E-2</c:v>
                </c:pt>
                <c:pt idx="633">
                  <c:v>5.0900000000000001E-2</c:v>
                </c:pt>
                <c:pt idx="634">
                  <c:v>5.0900000000000001E-2</c:v>
                </c:pt>
                <c:pt idx="635">
                  <c:v>1.8599999999999998E-2</c:v>
                </c:pt>
                <c:pt idx="636">
                  <c:v>1.8599999999999998E-2</c:v>
                </c:pt>
                <c:pt idx="637">
                  <c:v>1.8599999999999998E-2</c:v>
                </c:pt>
                <c:pt idx="638">
                  <c:v>1.8599999999999998E-2</c:v>
                </c:pt>
                <c:pt idx="639">
                  <c:v>3.96E-3</c:v>
                </c:pt>
                <c:pt idx="640">
                  <c:v>3.96E-3</c:v>
                </c:pt>
                <c:pt idx="641">
                  <c:v>2.7400000000000001E-2</c:v>
                </c:pt>
                <c:pt idx="642">
                  <c:v>2.7400000000000001E-2</c:v>
                </c:pt>
                <c:pt idx="643">
                  <c:v>2.7400000000000001E-2</c:v>
                </c:pt>
                <c:pt idx="644">
                  <c:v>2.7400000000000001E-2</c:v>
                </c:pt>
                <c:pt idx="645">
                  <c:v>2.7400000000000001E-2</c:v>
                </c:pt>
                <c:pt idx="646">
                  <c:v>2.7400000000000001E-2</c:v>
                </c:pt>
                <c:pt idx="647">
                  <c:v>2.7400000000000001E-2</c:v>
                </c:pt>
                <c:pt idx="648">
                  <c:v>2.7400000000000001E-2</c:v>
                </c:pt>
                <c:pt idx="649">
                  <c:v>2.7400000000000001E-2</c:v>
                </c:pt>
                <c:pt idx="650">
                  <c:v>2.7400000000000001E-2</c:v>
                </c:pt>
                <c:pt idx="651">
                  <c:v>2.7400000000000001E-2</c:v>
                </c:pt>
                <c:pt idx="652">
                  <c:v>2.7400000000000001E-2</c:v>
                </c:pt>
                <c:pt idx="653">
                  <c:v>1.74E-3</c:v>
                </c:pt>
                <c:pt idx="654">
                  <c:v>7.1700000000000002E-3</c:v>
                </c:pt>
                <c:pt idx="655">
                  <c:v>4.4400000000000002E-2</c:v>
                </c:pt>
                <c:pt idx="656">
                  <c:v>4.4400000000000002E-2</c:v>
                </c:pt>
                <c:pt idx="657">
                  <c:v>4.4400000000000002E-2</c:v>
                </c:pt>
                <c:pt idx="658">
                  <c:v>4.4400000000000002E-2</c:v>
                </c:pt>
                <c:pt idx="659">
                  <c:v>4.4400000000000002E-2</c:v>
                </c:pt>
                <c:pt idx="660">
                  <c:v>4.4400000000000002E-2</c:v>
                </c:pt>
                <c:pt idx="661">
                  <c:v>-0.128</c:v>
                </c:pt>
                <c:pt idx="662">
                  <c:v>-0.128</c:v>
                </c:pt>
                <c:pt idx="663">
                  <c:v>-0.10199999999999999</c:v>
                </c:pt>
                <c:pt idx="664">
                  <c:v>-0.10199999999999999</c:v>
                </c:pt>
                <c:pt idx="665">
                  <c:v>-0.10199999999999999</c:v>
                </c:pt>
                <c:pt idx="666">
                  <c:v>-0.10199999999999999</c:v>
                </c:pt>
                <c:pt idx="667">
                  <c:v>-0.10199999999999999</c:v>
                </c:pt>
                <c:pt idx="668">
                  <c:v>6.0999999999999999E-2</c:v>
                </c:pt>
                <c:pt idx="669">
                  <c:v>6.0999999999999999E-2</c:v>
                </c:pt>
                <c:pt idx="670">
                  <c:v>6.0999999999999999E-2</c:v>
                </c:pt>
                <c:pt idx="671">
                  <c:v>6.0999999999999999E-2</c:v>
                </c:pt>
                <c:pt idx="672">
                  <c:v>6.0999999999999999E-2</c:v>
                </c:pt>
                <c:pt idx="673">
                  <c:v>6.0999999999999999E-2</c:v>
                </c:pt>
                <c:pt idx="674">
                  <c:v>7.6999999999999999E-2</c:v>
                </c:pt>
                <c:pt idx="675">
                  <c:v>4.7399999999999998E-2</c:v>
                </c:pt>
                <c:pt idx="676">
                  <c:v>4.7399999999999998E-2</c:v>
                </c:pt>
                <c:pt idx="677">
                  <c:v>4.7399999999999998E-2</c:v>
                </c:pt>
                <c:pt idx="678">
                  <c:v>7.2800000000000004E-2</c:v>
                </c:pt>
                <c:pt idx="679">
                  <c:v>9.8199999999999996E-2</c:v>
                </c:pt>
                <c:pt idx="680">
                  <c:v>9.8199999999999996E-2</c:v>
                </c:pt>
                <c:pt idx="681">
                  <c:v>9.8199999999999996E-2</c:v>
                </c:pt>
                <c:pt idx="682">
                  <c:v>9.8199999999999996E-2</c:v>
                </c:pt>
                <c:pt idx="683">
                  <c:v>-5.91E-2</c:v>
                </c:pt>
                <c:pt idx="684">
                  <c:v>4.8500000000000001E-2</c:v>
                </c:pt>
                <c:pt idx="685">
                  <c:v>4.8500000000000001E-2</c:v>
                </c:pt>
                <c:pt idx="686">
                  <c:v>4.8500000000000001E-2</c:v>
                </c:pt>
                <c:pt idx="687">
                  <c:v>4.8500000000000001E-2</c:v>
                </c:pt>
                <c:pt idx="688">
                  <c:v>4.8500000000000001E-2</c:v>
                </c:pt>
                <c:pt idx="689">
                  <c:v>4.8500000000000001E-2</c:v>
                </c:pt>
                <c:pt idx="690">
                  <c:v>4.8500000000000001E-2</c:v>
                </c:pt>
                <c:pt idx="691">
                  <c:v>4.8500000000000001E-2</c:v>
                </c:pt>
                <c:pt idx="692">
                  <c:v>4.8500000000000001E-2</c:v>
                </c:pt>
                <c:pt idx="693">
                  <c:v>4.8500000000000001E-2</c:v>
                </c:pt>
                <c:pt idx="694">
                  <c:v>4.8500000000000001E-2</c:v>
                </c:pt>
                <c:pt idx="695">
                  <c:v>-8.1899999999999996E-4</c:v>
                </c:pt>
                <c:pt idx="696">
                  <c:v>-8.1899999999999996E-4</c:v>
                </c:pt>
                <c:pt idx="697">
                  <c:v>-8.1899999999999996E-4</c:v>
                </c:pt>
                <c:pt idx="698">
                  <c:v>-8.1899999999999996E-4</c:v>
                </c:pt>
                <c:pt idx="699">
                  <c:v>-8.1899999999999996E-4</c:v>
                </c:pt>
                <c:pt idx="700">
                  <c:v>-7.0499999999999993E-2</c:v>
                </c:pt>
                <c:pt idx="701">
                  <c:v>-7.0499999999999993E-2</c:v>
                </c:pt>
                <c:pt idx="702">
                  <c:v>-7.0499999999999993E-2</c:v>
                </c:pt>
                <c:pt idx="703">
                  <c:v>-7.0499999999999993E-2</c:v>
                </c:pt>
                <c:pt idx="704">
                  <c:v>9.9599999999999994E-2</c:v>
                </c:pt>
                <c:pt idx="705">
                  <c:v>-5.8900000000000001E-2</c:v>
                </c:pt>
                <c:pt idx="706">
                  <c:v>1.12E-2</c:v>
                </c:pt>
                <c:pt idx="707">
                  <c:v>2.0199999999999999E-2</c:v>
                </c:pt>
                <c:pt idx="708">
                  <c:v>2.0199999999999999E-2</c:v>
                </c:pt>
                <c:pt idx="709">
                  <c:v>2.0199999999999999E-2</c:v>
                </c:pt>
                <c:pt idx="710">
                  <c:v>2.0199999999999999E-2</c:v>
                </c:pt>
                <c:pt idx="711">
                  <c:v>2.0199999999999999E-2</c:v>
                </c:pt>
                <c:pt idx="712">
                  <c:v>2.0199999999999999E-2</c:v>
                </c:pt>
                <c:pt idx="713">
                  <c:v>2.0199999999999999E-2</c:v>
                </c:pt>
                <c:pt idx="714">
                  <c:v>2.2700000000000001E-2</c:v>
                </c:pt>
                <c:pt idx="715">
                  <c:v>2.2700000000000001E-2</c:v>
                </c:pt>
                <c:pt idx="716">
                  <c:v>3.3999999999999998E-3</c:v>
                </c:pt>
                <c:pt idx="717">
                  <c:v>3.3999999999999998E-3</c:v>
                </c:pt>
                <c:pt idx="718">
                  <c:v>3.3999999999999998E-3</c:v>
                </c:pt>
                <c:pt idx="719">
                  <c:v>4.9099999999999998E-2</c:v>
                </c:pt>
                <c:pt idx="720">
                  <c:v>4.9099999999999998E-2</c:v>
                </c:pt>
                <c:pt idx="721">
                  <c:v>4.9099999999999998E-2</c:v>
                </c:pt>
                <c:pt idx="722">
                  <c:v>4.9099999999999998E-2</c:v>
                </c:pt>
                <c:pt idx="723">
                  <c:v>4.9099999999999998E-2</c:v>
                </c:pt>
                <c:pt idx="724">
                  <c:v>4.9099999999999998E-2</c:v>
                </c:pt>
                <c:pt idx="725">
                  <c:v>-1.8700000000000001E-2</c:v>
                </c:pt>
                <c:pt idx="726">
                  <c:v>-1.8700000000000001E-2</c:v>
                </c:pt>
                <c:pt idx="727">
                  <c:v>-1.8700000000000001E-2</c:v>
                </c:pt>
                <c:pt idx="728">
                  <c:v>-1.8700000000000001E-2</c:v>
                </c:pt>
                <c:pt idx="729">
                  <c:v>1.9E-3</c:v>
                </c:pt>
                <c:pt idx="730">
                  <c:v>1.9E-3</c:v>
                </c:pt>
                <c:pt idx="731">
                  <c:v>3.5000000000000003E-2</c:v>
                </c:pt>
                <c:pt idx="732">
                  <c:v>3.5000000000000003E-2</c:v>
                </c:pt>
                <c:pt idx="733">
                  <c:v>4.2900000000000002E-4</c:v>
                </c:pt>
                <c:pt idx="734">
                  <c:v>4.2900000000000002E-4</c:v>
                </c:pt>
                <c:pt idx="735">
                  <c:v>4.2900000000000002E-4</c:v>
                </c:pt>
                <c:pt idx="736">
                  <c:v>-2.4899999999999999E-2</c:v>
                </c:pt>
                <c:pt idx="737">
                  <c:v>-2.4899999999999999E-2</c:v>
                </c:pt>
                <c:pt idx="738">
                  <c:v>-2.4899999999999999E-2</c:v>
                </c:pt>
                <c:pt idx="739">
                  <c:v>4.2999999999999997E-2</c:v>
                </c:pt>
                <c:pt idx="740">
                  <c:v>4.2999999999999997E-2</c:v>
                </c:pt>
                <c:pt idx="741">
                  <c:v>-1.18E-2</c:v>
                </c:pt>
                <c:pt idx="742">
                  <c:v>-1.18E-2</c:v>
                </c:pt>
                <c:pt idx="743">
                  <c:v>-1.18E-2</c:v>
                </c:pt>
                <c:pt idx="744">
                  <c:v>-1.18E-2</c:v>
                </c:pt>
                <c:pt idx="745">
                  <c:v>-1.18E-2</c:v>
                </c:pt>
                <c:pt idx="746">
                  <c:v>2.3099999999999999E-2</c:v>
                </c:pt>
                <c:pt idx="747">
                  <c:v>2.3099999999999999E-2</c:v>
                </c:pt>
                <c:pt idx="748">
                  <c:v>2.3099999999999999E-2</c:v>
                </c:pt>
                <c:pt idx="749">
                  <c:v>2.3099999999999999E-2</c:v>
                </c:pt>
                <c:pt idx="750">
                  <c:v>2.3099999999999999E-2</c:v>
                </c:pt>
                <c:pt idx="751">
                  <c:v>9.2699999999999998E-4</c:v>
                </c:pt>
                <c:pt idx="752">
                  <c:v>9.2699999999999998E-4</c:v>
                </c:pt>
                <c:pt idx="753">
                  <c:v>9.2699999999999998E-4</c:v>
                </c:pt>
                <c:pt idx="754">
                  <c:v>9.2699999999999998E-4</c:v>
                </c:pt>
                <c:pt idx="755">
                  <c:v>9.2699999999999998E-4</c:v>
                </c:pt>
                <c:pt idx="756">
                  <c:v>9.41E-3</c:v>
                </c:pt>
                <c:pt idx="757">
                  <c:v>-2.9100000000000001E-2</c:v>
                </c:pt>
                <c:pt idx="758">
                  <c:v>-3.2000000000000001E-2</c:v>
                </c:pt>
                <c:pt idx="759">
                  <c:v>-3.1399999999999997E-2</c:v>
                </c:pt>
                <c:pt idx="760">
                  <c:v>2.2700000000000001E-2</c:v>
                </c:pt>
                <c:pt idx="761">
                  <c:v>2.2700000000000001E-2</c:v>
                </c:pt>
                <c:pt idx="762">
                  <c:v>-3.2199999999999999E-2</c:v>
                </c:pt>
                <c:pt idx="763">
                  <c:v>3.5299999999999998E-2</c:v>
                </c:pt>
                <c:pt idx="764">
                  <c:v>3.5299999999999998E-2</c:v>
                </c:pt>
                <c:pt idx="765">
                  <c:v>3.5299999999999998E-2</c:v>
                </c:pt>
                <c:pt idx="766">
                  <c:v>3.5299999999999998E-2</c:v>
                </c:pt>
                <c:pt idx="767">
                  <c:v>3.5299999999999998E-2</c:v>
                </c:pt>
                <c:pt idx="768">
                  <c:v>3.5299999999999998E-2</c:v>
                </c:pt>
                <c:pt idx="769">
                  <c:v>3.5299999999999998E-2</c:v>
                </c:pt>
                <c:pt idx="770">
                  <c:v>6.7000000000000004E-2</c:v>
                </c:pt>
                <c:pt idx="771">
                  <c:v>6.7000000000000004E-2</c:v>
                </c:pt>
                <c:pt idx="772">
                  <c:v>3.5000000000000003E-2</c:v>
                </c:pt>
                <c:pt idx="773">
                  <c:v>-2.9399999999999999E-2</c:v>
                </c:pt>
                <c:pt idx="774">
                  <c:v>-2.9399999999999999E-2</c:v>
                </c:pt>
                <c:pt idx="775">
                  <c:v>-2.9399999999999999E-2</c:v>
                </c:pt>
                <c:pt idx="776">
                  <c:v>-2.9399999999999999E-2</c:v>
                </c:pt>
                <c:pt idx="777">
                  <c:v>-2.9399999999999999E-2</c:v>
                </c:pt>
                <c:pt idx="778">
                  <c:v>4.3099999999999999E-2</c:v>
                </c:pt>
                <c:pt idx="779">
                  <c:v>4.3099999999999999E-2</c:v>
                </c:pt>
                <c:pt idx="780">
                  <c:v>-3.9199999999999999E-2</c:v>
                </c:pt>
                <c:pt idx="781">
                  <c:v>-8.26E-3</c:v>
                </c:pt>
                <c:pt idx="782">
                  <c:v>-8.26E-3</c:v>
                </c:pt>
                <c:pt idx="783">
                  <c:v>-8.26E-3</c:v>
                </c:pt>
                <c:pt idx="784">
                  <c:v>-8.26E-3</c:v>
                </c:pt>
                <c:pt idx="785">
                  <c:v>-8.26E-3</c:v>
                </c:pt>
                <c:pt idx="786">
                  <c:v>-8.26E-3</c:v>
                </c:pt>
                <c:pt idx="787">
                  <c:v>-8.26E-3</c:v>
                </c:pt>
                <c:pt idx="788">
                  <c:v>-8.26E-3</c:v>
                </c:pt>
                <c:pt idx="789">
                  <c:v>-8.26E-3</c:v>
                </c:pt>
                <c:pt idx="790">
                  <c:v>0.115</c:v>
                </c:pt>
                <c:pt idx="791">
                  <c:v>-0.126</c:v>
                </c:pt>
                <c:pt idx="792">
                  <c:v>-0.126</c:v>
                </c:pt>
                <c:pt idx="793">
                  <c:v>-0.126</c:v>
                </c:pt>
                <c:pt idx="794">
                  <c:v>-0.126</c:v>
                </c:pt>
                <c:pt idx="795">
                  <c:v>-0.126</c:v>
                </c:pt>
                <c:pt idx="796">
                  <c:v>6.7699999999999996E-2</c:v>
                </c:pt>
                <c:pt idx="797">
                  <c:v>-4.4699999999999997E-2</c:v>
                </c:pt>
                <c:pt idx="798">
                  <c:v>-6.6600000000000006E-2</c:v>
                </c:pt>
                <c:pt idx="799">
                  <c:v>-6.6600000000000006E-2</c:v>
                </c:pt>
                <c:pt idx="800">
                  <c:v>-5.7299999999999997E-2</c:v>
                </c:pt>
                <c:pt idx="801">
                  <c:v>-5.7299999999999997E-2</c:v>
                </c:pt>
                <c:pt idx="802">
                  <c:v>2.8500000000000001E-2</c:v>
                </c:pt>
                <c:pt idx="803">
                  <c:v>2.8500000000000001E-2</c:v>
                </c:pt>
                <c:pt idx="804">
                  <c:v>2.4199999999999999E-2</c:v>
                </c:pt>
                <c:pt idx="805">
                  <c:v>2.4199999999999999E-2</c:v>
                </c:pt>
                <c:pt idx="806">
                  <c:v>-7.1900000000000006E-2</c:v>
                </c:pt>
                <c:pt idx="807">
                  <c:v>-7.1900000000000006E-2</c:v>
                </c:pt>
                <c:pt idx="808">
                  <c:v>-7.1900000000000006E-2</c:v>
                </c:pt>
                <c:pt idx="809">
                  <c:v>-7.1900000000000006E-2</c:v>
                </c:pt>
                <c:pt idx="810">
                  <c:v>-7.1900000000000006E-2</c:v>
                </c:pt>
                <c:pt idx="811">
                  <c:v>-7.1900000000000006E-2</c:v>
                </c:pt>
                <c:pt idx="812">
                  <c:v>-7.1900000000000006E-2</c:v>
                </c:pt>
                <c:pt idx="813">
                  <c:v>1.4999999999999999E-2</c:v>
                </c:pt>
                <c:pt idx="814">
                  <c:v>1.4999999999999999E-2</c:v>
                </c:pt>
                <c:pt idx="815">
                  <c:v>1.4999999999999999E-2</c:v>
                </c:pt>
                <c:pt idx="816">
                  <c:v>1.4999999999999999E-2</c:v>
                </c:pt>
                <c:pt idx="817">
                  <c:v>1.4999999999999999E-2</c:v>
                </c:pt>
                <c:pt idx="818">
                  <c:v>1.4999999999999999E-2</c:v>
                </c:pt>
                <c:pt idx="819">
                  <c:v>-6.6800000000000002E-3</c:v>
                </c:pt>
                <c:pt idx="820">
                  <c:v>-6.6800000000000002E-3</c:v>
                </c:pt>
                <c:pt idx="821">
                  <c:v>-6.6800000000000002E-3</c:v>
                </c:pt>
                <c:pt idx="822">
                  <c:v>-6.6800000000000002E-3</c:v>
                </c:pt>
                <c:pt idx="823">
                  <c:v>-3.7900000000000003E-2</c:v>
                </c:pt>
                <c:pt idx="824">
                  <c:v>-3.7900000000000003E-2</c:v>
                </c:pt>
                <c:pt idx="825">
                  <c:v>-3.7900000000000003E-2</c:v>
                </c:pt>
                <c:pt idx="826">
                  <c:v>-3.7900000000000003E-2</c:v>
                </c:pt>
                <c:pt idx="827">
                  <c:v>2.3800000000000002E-2</c:v>
                </c:pt>
                <c:pt idx="828">
                  <c:v>-4.82E-2</c:v>
                </c:pt>
                <c:pt idx="829">
                  <c:v>-4.82E-2</c:v>
                </c:pt>
                <c:pt idx="830">
                  <c:v>-2.3800000000000002E-2</c:v>
                </c:pt>
                <c:pt idx="831">
                  <c:v>-2.3800000000000002E-2</c:v>
                </c:pt>
                <c:pt idx="832">
                  <c:v>-2.3800000000000002E-2</c:v>
                </c:pt>
                <c:pt idx="833">
                  <c:v>-2.3800000000000002E-2</c:v>
                </c:pt>
                <c:pt idx="834">
                  <c:v>-2.3800000000000002E-2</c:v>
                </c:pt>
                <c:pt idx="835">
                  <c:v>-2.3800000000000002E-2</c:v>
                </c:pt>
                <c:pt idx="836">
                  <c:v>-2.3800000000000002E-2</c:v>
                </c:pt>
                <c:pt idx="837">
                  <c:v>-2.3800000000000002E-2</c:v>
                </c:pt>
                <c:pt idx="838">
                  <c:v>-2.3800000000000002E-2</c:v>
                </c:pt>
                <c:pt idx="839">
                  <c:v>-2.3800000000000002E-2</c:v>
                </c:pt>
                <c:pt idx="840">
                  <c:v>-2.3800000000000002E-2</c:v>
                </c:pt>
                <c:pt idx="841">
                  <c:v>-2.3800000000000002E-2</c:v>
                </c:pt>
                <c:pt idx="842">
                  <c:v>-2.3800000000000002E-2</c:v>
                </c:pt>
                <c:pt idx="843">
                  <c:v>3.0599999999999999E-2</c:v>
                </c:pt>
                <c:pt idx="844">
                  <c:v>3.0599999999999999E-2</c:v>
                </c:pt>
                <c:pt idx="845">
                  <c:v>3.0599999999999999E-2</c:v>
                </c:pt>
                <c:pt idx="846">
                  <c:v>1.84E-2</c:v>
                </c:pt>
                <c:pt idx="847">
                  <c:v>-2.47E-3</c:v>
                </c:pt>
                <c:pt idx="848">
                  <c:v>-2.47E-3</c:v>
                </c:pt>
                <c:pt idx="849">
                  <c:v>-2.47E-3</c:v>
                </c:pt>
                <c:pt idx="850">
                  <c:v>-3.04E-2</c:v>
                </c:pt>
                <c:pt idx="851">
                  <c:v>1.38E-2</c:v>
                </c:pt>
                <c:pt idx="852">
                  <c:v>-7.5499999999999998E-2</c:v>
                </c:pt>
                <c:pt idx="853">
                  <c:v>-7.5499999999999998E-2</c:v>
                </c:pt>
                <c:pt idx="854">
                  <c:v>-7.5499999999999998E-2</c:v>
                </c:pt>
                <c:pt idx="855">
                  <c:v>6.7299999999999999E-2</c:v>
                </c:pt>
                <c:pt idx="856">
                  <c:v>6.7299999999999999E-2</c:v>
                </c:pt>
                <c:pt idx="857">
                  <c:v>6.7299999999999999E-2</c:v>
                </c:pt>
                <c:pt idx="858">
                  <c:v>-9.3100000000000002E-2</c:v>
                </c:pt>
                <c:pt idx="859">
                  <c:v>7.1999999999999995E-2</c:v>
                </c:pt>
                <c:pt idx="860">
                  <c:v>4.6800000000000001E-2</c:v>
                </c:pt>
                <c:pt idx="861">
                  <c:v>4.6800000000000001E-2</c:v>
                </c:pt>
                <c:pt idx="862">
                  <c:v>5.0900000000000001E-2</c:v>
                </c:pt>
                <c:pt idx="863">
                  <c:v>5.0900000000000001E-2</c:v>
                </c:pt>
                <c:pt idx="864">
                  <c:v>5.0900000000000001E-2</c:v>
                </c:pt>
                <c:pt idx="865">
                  <c:v>2.8400000000000002E-2</c:v>
                </c:pt>
                <c:pt idx="866">
                  <c:v>2.8400000000000002E-2</c:v>
                </c:pt>
                <c:pt idx="867">
                  <c:v>2.3300000000000001E-2</c:v>
                </c:pt>
                <c:pt idx="868">
                  <c:v>2.3300000000000001E-2</c:v>
                </c:pt>
                <c:pt idx="869">
                  <c:v>2.3300000000000001E-2</c:v>
                </c:pt>
                <c:pt idx="870">
                  <c:v>2.3300000000000001E-2</c:v>
                </c:pt>
                <c:pt idx="871">
                  <c:v>2.3300000000000001E-2</c:v>
                </c:pt>
                <c:pt idx="872">
                  <c:v>2.3300000000000001E-2</c:v>
                </c:pt>
                <c:pt idx="873">
                  <c:v>2.1499999999999998E-2</c:v>
                </c:pt>
                <c:pt idx="874">
                  <c:v>2.1499999999999998E-2</c:v>
                </c:pt>
                <c:pt idx="875">
                  <c:v>2.1499999999999998E-2</c:v>
                </c:pt>
                <c:pt idx="876">
                  <c:v>2.1499999999999998E-2</c:v>
                </c:pt>
                <c:pt idx="877">
                  <c:v>2.1499999999999998E-2</c:v>
                </c:pt>
                <c:pt idx="878">
                  <c:v>-7.6899999999999998E-3</c:v>
                </c:pt>
                <c:pt idx="879">
                  <c:v>-7.6899999999999998E-3</c:v>
                </c:pt>
                <c:pt idx="880">
                  <c:v>-1.61E-2</c:v>
                </c:pt>
                <c:pt idx="881">
                  <c:v>-1.61E-2</c:v>
                </c:pt>
                <c:pt idx="882">
                  <c:v>-1.61E-2</c:v>
                </c:pt>
                <c:pt idx="883">
                  <c:v>5.45E-2</c:v>
                </c:pt>
                <c:pt idx="884">
                  <c:v>-1.44E-2</c:v>
                </c:pt>
                <c:pt idx="885">
                  <c:v>-3.1300000000000001E-2</c:v>
                </c:pt>
                <c:pt idx="886">
                  <c:v>1.52E-2</c:v>
                </c:pt>
                <c:pt idx="887">
                  <c:v>5.3800000000000001E-2</c:v>
                </c:pt>
                <c:pt idx="888">
                  <c:v>-8.1399999999999997E-3</c:v>
                </c:pt>
                <c:pt idx="889">
                  <c:v>-8.1399999999999997E-3</c:v>
                </c:pt>
                <c:pt idx="890">
                  <c:v>-8.1399999999999997E-3</c:v>
                </c:pt>
                <c:pt idx="891">
                  <c:v>-8.1399999999999997E-3</c:v>
                </c:pt>
                <c:pt idx="892">
                  <c:v>-8.1399999999999997E-3</c:v>
                </c:pt>
                <c:pt idx="893">
                  <c:v>2.6200000000000001E-2</c:v>
                </c:pt>
                <c:pt idx="894">
                  <c:v>2.6200000000000001E-2</c:v>
                </c:pt>
                <c:pt idx="895">
                  <c:v>-2.1299999999999999E-3</c:v>
                </c:pt>
                <c:pt idx="896">
                  <c:v>2.47E-2</c:v>
                </c:pt>
                <c:pt idx="897">
                  <c:v>2.47E-2</c:v>
                </c:pt>
                <c:pt idx="898">
                  <c:v>2.47E-2</c:v>
                </c:pt>
                <c:pt idx="899">
                  <c:v>3.28E-4</c:v>
                </c:pt>
                <c:pt idx="900">
                  <c:v>4.7600000000000003E-3</c:v>
                </c:pt>
                <c:pt idx="901">
                  <c:v>-3.3799999999999997E-2</c:v>
                </c:pt>
                <c:pt idx="902">
                  <c:v>-3.3799999999999997E-2</c:v>
                </c:pt>
                <c:pt idx="903">
                  <c:v>-3.3799999999999997E-2</c:v>
                </c:pt>
                <c:pt idx="904">
                  <c:v>-3.32E-2</c:v>
                </c:pt>
                <c:pt idx="905">
                  <c:v>-3.32E-2</c:v>
                </c:pt>
                <c:pt idx="906">
                  <c:v>2.3800000000000002E-2</c:v>
                </c:pt>
                <c:pt idx="907">
                  <c:v>-2.0400000000000001E-2</c:v>
                </c:pt>
                <c:pt idx="908">
                  <c:v>6.2599999999999999E-3</c:v>
                </c:pt>
                <c:pt idx="909">
                  <c:v>6.2599999999999999E-3</c:v>
                </c:pt>
                <c:pt idx="910">
                  <c:v>6.2599999999999999E-3</c:v>
                </c:pt>
                <c:pt idx="911">
                  <c:v>7.85E-2</c:v>
                </c:pt>
                <c:pt idx="912">
                  <c:v>0.10100000000000001</c:v>
                </c:pt>
                <c:pt idx="913">
                  <c:v>2.2100000000000002E-2</c:v>
                </c:pt>
                <c:pt idx="914">
                  <c:v>2.2100000000000002E-2</c:v>
                </c:pt>
                <c:pt idx="915">
                  <c:v>2.2100000000000002E-2</c:v>
                </c:pt>
                <c:pt idx="916">
                  <c:v>2.2100000000000002E-2</c:v>
                </c:pt>
                <c:pt idx="917">
                  <c:v>2.2100000000000002E-2</c:v>
                </c:pt>
                <c:pt idx="918">
                  <c:v>3.9600000000000003E-2</c:v>
                </c:pt>
                <c:pt idx="919">
                  <c:v>3.9600000000000003E-2</c:v>
                </c:pt>
                <c:pt idx="920">
                  <c:v>0.02</c:v>
                </c:pt>
                <c:pt idx="921">
                  <c:v>0.02</c:v>
                </c:pt>
                <c:pt idx="922">
                  <c:v>0.02</c:v>
                </c:pt>
                <c:pt idx="923">
                  <c:v>0.02</c:v>
                </c:pt>
                <c:pt idx="924">
                  <c:v>0.02</c:v>
                </c:pt>
                <c:pt idx="925">
                  <c:v>0.02</c:v>
                </c:pt>
                <c:pt idx="926">
                  <c:v>0.02</c:v>
                </c:pt>
                <c:pt idx="927">
                  <c:v>0.02</c:v>
                </c:pt>
                <c:pt idx="928">
                  <c:v>0.02</c:v>
                </c:pt>
                <c:pt idx="929">
                  <c:v>0.02</c:v>
                </c:pt>
                <c:pt idx="930">
                  <c:v>0.02</c:v>
                </c:pt>
                <c:pt idx="931">
                  <c:v>-1.23E-2</c:v>
                </c:pt>
                <c:pt idx="932">
                  <c:v>-1.23E-2</c:v>
                </c:pt>
                <c:pt idx="933">
                  <c:v>-1.23E-2</c:v>
                </c:pt>
                <c:pt idx="934">
                  <c:v>-1.23E-2</c:v>
                </c:pt>
                <c:pt idx="935">
                  <c:v>1.83E-2</c:v>
                </c:pt>
                <c:pt idx="936">
                  <c:v>1.83E-2</c:v>
                </c:pt>
                <c:pt idx="937">
                  <c:v>1.83E-2</c:v>
                </c:pt>
                <c:pt idx="938">
                  <c:v>-5.62E-3</c:v>
                </c:pt>
                <c:pt idx="939">
                  <c:v>5.5399999999999998E-2</c:v>
                </c:pt>
                <c:pt idx="940">
                  <c:v>3.6999999999999998E-2</c:v>
                </c:pt>
                <c:pt idx="941">
                  <c:v>-3.5499999999999997E-2</c:v>
                </c:pt>
                <c:pt idx="942">
                  <c:v>-3.5499999999999997E-2</c:v>
                </c:pt>
                <c:pt idx="943">
                  <c:v>-3.5499999999999997E-2</c:v>
                </c:pt>
                <c:pt idx="944">
                  <c:v>-5.28E-2</c:v>
                </c:pt>
                <c:pt idx="945">
                  <c:v>-5.28E-2</c:v>
                </c:pt>
                <c:pt idx="946">
                  <c:v>-2.3300000000000001E-2</c:v>
                </c:pt>
                <c:pt idx="947">
                  <c:v>-2.3300000000000001E-2</c:v>
                </c:pt>
                <c:pt idx="948">
                  <c:v>-2.3300000000000001E-2</c:v>
                </c:pt>
                <c:pt idx="949">
                  <c:v>2.6800000000000001E-2</c:v>
                </c:pt>
                <c:pt idx="950">
                  <c:v>2.6800000000000001E-2</c:v>
                </c:pt>
                <c:pt idx="951">
                  <c:v>2.6800000000000001E-2</c:v>
                </c:pt>
                <c:pt idx="952">
                  <c:v>-2.2200000000000001E-2</c:v>
                </c:pt>
                <c:pt idx="953">
                  <c:v>-2.2200000000000001E-2</c:v>
                </c:pt>
                <c:pt idx="954">
                  <c:v>3.6499999999999998E-2</c:v>
                </c:pt>
                <c:pt idx="955">
                  <c:v>3.6499999999999998E-2</c:v>
                </c:pt>
                <c:pt idx="956">
                  <c:v>3.6499999999999998E-2</c:v>
                </c:pt>
                <c:pt idx="957">
                  <c:v>3.6499999999999998E-2</c:v>
                </c:pt>
                <c:pt idx="958">
                  <c:v>-1.67E-3</c:v>
                </c:pt>
                <c:pt idx="959">
                  <c:v>-1.67E-3</c:v>
                </c:pt>
                <c:pt idx="960">
                  <c:v>-1.67E-3</c:v>
                </c:pt>
                <c:pt idx="961">
                  <c:v>-1.67E-3</c:v>
                </c:pt>
                <c:pt idx="962">
                  <c:v>0.111</c:v>
                </c:pt>
                <c:pt idx="963">
                  <c:v>0.111</c:v>
                </c:pt>
                <c:pt idx="964">
                  <c:v>0.111</c:v>
                </c:pt>
                <c:pt idx="965">
                  <c:v>4.8899999999999999E-2</c:v>
                </c:pt>
                <c:pt idx="966">
                  <c:v>9.2299999999999993E-2</c:v>
                </c:pt>
                <c:pt idx="967">
                  <c:v>9.2299999999999993E-2</c:v>
                </c:pt>
                <c:pt idx="968">
                  <c:v>-7.0999999999999994E-2</c:v>
                </c:pt>
                <c:pt idx="969">
                  <c:v>4.5999999999999999E-2</c:v>
                </c:pt>
                <c:pt idx="970">
                  <c:v>4.5999999999999999E-2</c:v>
                </c:pt>
                <c:pt idx="971">
                  <c:v>4.5699999999999998E-2</c:v>
                </c:pt>
                <c:pt idx="972">
                  <c:v>4.5699999999999998E-2</c:v>
                </c:pt>
                <c:pt idx="973">
                  <c:v>4.5699999999999998E-2</c:v>
                </c:pt>
                <c:pt idx="974">
                  <c:v>4.5699999999999998E-2</c:v>
                </c:pt>
                <c:pt idx="975">
                  <c:v>-4.5400000000000003E-2</c:v>
                </c:pt>
                <c:pt idx="976">
                  <c:v>-4.5400000000000003E-2</c:v>
                </c:pt>
                <c:pt idx="977">
                  <c:v>-4.5400000000000003E-2</c:v>
                </c:pt>
                <c:pt idx="978">
                  <c:v>-1.84E-2</c:v>
                </c:pt>
                <c:pt idx="979">
                  <c:v>-1.84E-2</c:v>
                </c:pt>
                <c:pt idx="980">
                  <c:v>-1.84E-2</c:v>
                </c:pt>
                <c:pt idx="981">
                  <c:v>-1.84E-2</c:v>
                </c:pt>
                <c:pt idx="982">
                  <c:v>-1.84E-2</c:v>
                </c:pt>
                <c:pt idx="983">
                  <c:v>-1.84E-2</c:v>
                </c:pt>
                <c:pt idx="984">
                  <c:v>3.3300000000000001E-3</c:v>
                </c:pt>
                <c:pt idx="985">
                  <c:v>3.3300000000000001E-3</c:v>
                </c:pt>
                <c:pt idx="986">
                  <c:v>3.3300000000000001E-3</c:v>
                </c:pt>
                <c:pt idx="987">
                  <c:v>3.3300000000000001E-3</c:v>
                </c:pt>
                <c:pt idx="988">
                  <c:v>3.3300000000000001E-3</c:v>
                </c:pt>
                <c:pt idx="989">
                  <c:v>3.3300000000000001E-3</c:v>
                </c:pt>
                <c:pt idx="990">
                  <c:v>3.3300000000000001E-3</c:v>
                </c:pt>
                <c:pt idx="991">
                  <c:v>3.3300000000000001E-3</c:v>
                </c:pt>
                <c:pt idx="992">
                  <c:v>3.3300000000000001E-3</c:v>
                </c:pt>
                <c:pt idx="993">
                  <c:v>-3.3799999999999997E-2</c:v>
                </c:pt>
                <c:pt idx="994">
                  <c:v>-3.3799999999999997E-2</c:v>
                </c:pt>
                <c:pt idx="995">
                  <c:v>-3.3799999999999997E-2</c:v>
                </c:pt>
                <c:pt idx="996">
                  <c:v>-5.8099999999999999E-2</c:v>
                </c:pt>
                <c:pt idx="997">
                  <c:v>3.7699999999999997E-2</c:v>
                </c:pt>
                <c:pt idx="998">
                  <c:v>3.7699999999999997E-2</c:v>
                </c:pt>
                <c:pt idx="999">
                  <c:v>3.7699999999999997E-2</c:v>
                </c:pt>
                <c:pt idx="1000">
                  <c:v>-5.8500000000000003E-2</c:v>
                </c:pt>
                <c:pt idx="1001">
                  <c:v>-5.8500000000000003E-2</c:v>
                </c:pt>
                <c:pt idx="1002">
                  <c:v>9.9000000000000008E-3</c:v>
                </c:pt>
                <c:pt idx="1003">
                  <c:v>9.9000000000000008E-3</c:v>
                </c:pt>
                <c:pt idx="1004">
                  <c:v>3.1199999999999999E-3</c:v>
                </c:pt>
                <c:pt idx="1005">
                  <c:v>3.1199999999999999E-3</c:v>
                </c:pt>
                <c:pt idx="1006">
                  <c:v>3.1199999999999999E-3</c:v>
                </c:pt>
                <c:pt idx="1007">
                  <c:v>3.1199999999999999E-3</c:v>
                </c:pt>
                <c:pt idx="1008">
                  <c:v>3.1199999999999999E-3</c:v>
                </c:pt>
                <c:pt idx="1009">
                  <c:v>3.1199999999999999E-3</c:v>
                </c:pt>
                <c:pt idx="1010">
                  <c:v>3.1199999999999999E-3</c:v>
                </c:pt>
                <c:pt idx="1011">
                  <c:v>3.1199999999999999E-3</c:v>
                </c:pt>
                <c:pt idx="1012">
                  <c:v>1.3100000000000001E-2</c:v>
                </c:pt>
                <c:pt idx="1013">
                  <c:v>1.3100000000000001E-2</c:v>
                </c:pt>
                <c:pt idx="1014">
                  <c:v>6.8100000000000001E-3</c:v>
                </c:pt>
                <c:pt idx="1015">
                  <c:v>-7.5399999999999995E-2</c:v>
                </c:pt>
                <c:pt idx="1016">
                  <c:v>-7.5399999999999995E-2</c:v>
                </c:pt>
                <c:pt idx="1017">
                  <c:v>4.5100000000000001E-3</c:v>
                </c:pt>
                <c:pt idx="1018">
                  <c:v>4.5100000000000001E-3</c:v>
                </c:pt>
                <c:pt idx="1019">
                  <c:v>4.5100000000000001E-3</c:v>
                </c:pt>
                <c:pt idx="1020">
                  <c:v>6.6900000000000001E-2</c:v>
                </c:pt>
                <c:pt idx="1021">
                  <c:v>6.6900000000000001E-2</c:v>
                </c:pt>
                <c:pt idx="1022">
                  <c:v>6.6900000000000001E-2</c:v>
                </c:pt>
                <c:pt idx="1023">
                  <c:v>6.6900000000000001E-2</c:v>
                </c:pt>
                <c:pt idx="1024">
                  <c:v>2.8000000000000001E-2</c:v>
                </c:pt>
                <c:pt idx="1025">
                  <c:v>-3.4700000000000002E-2</c:v>
                </c:pt>
                <c:pt idx="1026">
                  <c:v>-3.4700000000000002E-2</c:v>
                </c:pt>
                <c:pt idx="1027">
                  <c:v>-3.4700000000000002E-2</c:v>
                </c:pt>
                <c:pt idx="1028">
                  <c:v>-3.4700000000000002E-2</c:v>
                </c:pt>
                <c:pt idx="1029">
                  <c:v>4.0399999999999998E-2</c:v>
                </c:pt>
                <c:pt idx="1030">
                  <c:v>4.0399999999999998E-2</c:v>
                </c:pt>
                <c:pt idx="1031">
                  <c:v>4.0399999999999998E-2</c:v>
                </c:pt>
                <c:pt idx="1032">
                  <c:v>-1.67E-2</c:v>
                </c:pt>
                <c:pt idx="1033">
                  <c:v>-1.67E-2</c:v>
                </c:pt>
                <c:pt idx="1034">
                  <c:v>-1.67E-2</c:v>
                </c:pt>
                <c:pt idx="1035">
                  <c:v>-1.67E-2</c:v>
                </c:pt>
                <c:pt idx="1036">
                  <c:v>-1.67E-2</c:v>
                </c:pt>
                <c:pt idx="1037">
                  <c:v>-1.67E-2</c:v>
                </c:pt>
                <c:pt idx="1038">
                  <c:v>9.0699999999999999E-3</c:v>
                </c:pt>
                <c:pt idx="1039">
                  <c:v>9.0699999999999999E-3</c:v>
                </c:pt>
                <c:pt idx="1040">
                  <c:v>9.0699999999999999E-3</c:v>
                </c:pt>
                <c:pt idx="1041">
                  <c:v>-4.65E-2</c:v>
                </c:pt>
                <c:pt idx="1042">
                  <c:v>-4.65E-2</c:v>
                </c:pt>
                <c:pt idx="1043">
                  <c:v>-4.65E-2</c:v>
                </c:pt>
                <c:pt idx="1044">
                  <c:v>6.2300000000000001E-2</c:v>
                </c:pt>
                <c:pt idx="1045">
                  <c:v>6.2300000000000001E-2</c:v>
                </c:pt>
                <c:pt idx="1046">
                  <c:v>-2.8500000000000001E-2</c:v>
                </c:pt>
                <c:pt idx="1047">
                  <c:v>-2.8500000000000001E-2</c:v>
                </c:pt>
                <c:pt idx="1048">
                  <c:v>-2.8500000000000001E-2</c:v>
                </c:pt>
                <c:pt idx="1049">
                  <c:v>6.1199999999999997E-2</c:v>
                </c:pt>
                <c:pt idx="1050">
                  <c:v>6.1199999999999997E-2</c:v>
                </c:pt>
                <c:pt idx="1051">
                  <c:v>6.1199999999999997E-2</c:v>
                </c:pt>
                <c:pt idx="1052">
                  <c:v>5.2900000000000004E-3</c:v>
                </c:pt>
                <c:pt idx="1053">
                  <c:v>5.2900000000000004E-3</c:v>
                </c:pt>
                <c:pt idx="1054">
                  <c:v>5.2900000000000004E-3</c:v>
                </c:pt>
                <c:pt idx="1055">
                  <c:v>-5.6599999999999998E-2</c:v>
                </c:pt>
                <c:pt idx="1056">
                  <c:v>2.2599999999999999E-2</c:v>
                </c:pt>
                <c:pt idx="1057">
                  <c:v>-1.67E-2</c:v>
                </c:pt>
                <c:pt idx="1058">
                  <c:v>-1.67E-2</c:v>
                </c:pt>
                <c:pt idx="1059">
                  <c:v>-1.67E-2</c:v>
                </c:pt>
                <c:pt idx="1060">
                  <c:v>-1.67E-2</c:v>
                </c:pt>
                <c:pt idx="1061">
                  <c:v>-1.67E-2</c:v>
                </c:pt>
                <c:pt idx="1062">
                  <c:v>-1.67E-2</c:v>
                </c:pt>
                <c:pt idx="1063">
                  <c:v>-1.67E-2</c:v>
                </c:pt>
                <c:pt idx="1064">
                  <c:v>-1.67E-2</c:v>
                </c:pt>
                <c:pt idx="1065">
                  <c:v>-1.67E-2</c:v>
                </c:pt>
                <c:pt idx="1066">
                  <c:v>-1.67E-2</c:v>
                </c:pt>
                <c:pt idx="1067">
                  <c:v>-1.67E-2</c:v>
                </c:pt>
                <c:pt idx="1068">
                  <c:v>-1.67E-2</c:v>
                </c:pt>
                <c:pt idx="1069">
                  <c:v>3.3000000000000002E-2</c:v>
                </c:pt>
                <c:pt idx="1070">
                  <c:v>3.3000000000000002E-2</c:v>
                </c:pt>
                <c:pt idx="1071">
                  <c:v>3.5299999999999998E-2</c:v>
                </c:pt>
                <c:pt idx="1072">
                  <c:v>3.5299999999999998E-2</c:v>
                </c:pt>
                <c:pt idx="1073">
                  <c:v>3.5299999999999998E-2</c:v>
                </c:pt>
                <c:pt idx="1074">
                  <c:v>3.5299999999999998E-2</c:v>
                </c:pt>
                <c:pt idx="1075">
                  <c:v>3.5299999999999998E-2</c:v>
                </c:pt>
                <c:pt idx="1076">
                  <c:v>3.5299999999999998E-2</c:v>
                </c:pt>
                <c:pt idx="1077">
                  <c:v>6.1100000000000002E-2</c:v>
                </c:pt>
                <c:pt idx="1078">
                  <c:v>6.1100000000000002E-2</c:v>
                </c:pt>
                <c:pt idx="1079">
                  <c:v>6.1100000000000002E-2</c:v>
                </c:pt>
                <c:pt idx="1080">
                  <c:v>-6.8699999999999997E-2</c:v>
                </c:pt>
                <c:pt idx="1081">
                  <c:v>8.4599999999999995E-2</c:v>
                </c:pt>
                <c:pt idx="1082">
                  <c:v>3.4700000000000002E-2</c:v>
                </c:pt>
                <c:pt idx="1083">
                  <c:v>3.4700000000000002E-2</c:v>
                </c:pt>
                <c:pt idx="1084">
                  <c:v>2.86E-2</c:v>
                </c:pt>
                <c:pt idx="1085">
                  <c:v>2.86E-2</c:v>
                </c:pt>
                <c:pt idx="1086">
                  <c:v>-5.1000000000000004E-3</c:v>
                </c:pt>
                <c:pt idx="1087">
                  <c:v>-2.3900000000000001E-2</c:v>
                </c:pt>
                <c:pt idx="1088">
                  <c:v>-2.3900000000000001E-2</c:v>
                </c:pt>
                <c:pt idx="1089">
                  <c:v>1.6299999999999999E-2</c:v>
                </c:pt>
                <c:pt idx="1090">
                  <c:v>-2.0400000000000001E-2</c:v>
                </c:pt>
                <c:pt idx="1091">
                  <c:v>-2.0400000000000001E-2</c:v>
                </c:pt>
                <c:pt idx="1092">
                  <c:v>-2.0400000000000001E-2</c:v>
                </c:pt>
                <c:pt idx="1093">
                  <c:v>-2.0400000000000001E-2</c:v>
                </c:pt>
                <c:pt idx="1094">
                  <c:v>-2.0400000000000001E-2</c:v>
                </c:pt>
                <c:pt idx="1095">
                  <c:v>-2.0400000000000001E-2</c:v>
                </c:pt>
                <c:pt idx="1096">
                  <c:v>-2.0400000000000001E-2</c:v>
                </c:pt>
                <c:pt idx="1097">
                  <c:v>-2.0400000000000001E-2</c:v>
                </c:pt>
                <c:pt idx="1098">
                  <c:v>1.06E-2</c:v>
                </c:pt>
                <c:pt idx="1099">
                  <c:v>2.7E-2</c:v>
                </c:pt>
                <c:pt idx="1100">
                  <c:v>2.7E-2</c:v>
                </c:pt>
                <c:pt idx="1101">
                  <c:v>4.0899999999999999E-2</c:v>
                </c:pt>
                <c:pt idx="1102">
                  <c:v>5.0200000000000002E-2</c:v>
                </c:pt>
                <c:pt idx="1103">
                  <c:v>5.0200000000000002E-2</c:v>
                </c:pt>
                <c:pt idx="1104">
                  <c:v>5.0200000000000002E-2</c:v>
                </c:pt>
                <c:pt idx="1105">
                  <c:v>5.0200000000000002E-2</c:v>
                </c:pt>
                <c:pt idx="1106">
                  <c:v>5.0200000000000002E-2</c:v>
                </c:pt>
                <c:pt idx="1107">
                  <c:v>5.0200000000000002E-2</c:v>
                </c:pt>
                <c:pt idx="1108">
                  <c:v>4.7800000000000002E-2</c:v>
                </c:pt>
                <c:pt idx="1109">
                  <c:v>-5.6599999999999998E-2</c:v>
                </c:pt>
                <c:pt idx="1110">
                  <c:v>-5.6599999999999998E-2</c:v>
                </c:pt>
                <c:pt idx="1111">
                  <c:v>1.37E-2</c:v>
                </c:pt>
                <c:pt idx="1112">
                  <c:v>1.37E-2</c:v>
                </c:pt>
                <c:pt idx="1113">
                  <c:v>6.7400000000000003E-3</c:v>
                </c:pt>
                <c:pt idx="1114">
                  <c:v>6.7400000000000003E-3</c:v>
                </c:pt>
                <c:pt idx="1115">
                  <c:v>6.7400000000000003E-3</c:v>
                </c:pt>
                <c:pt idx="1116">
                  <c:v>-7.1499999999999994E-2</c:v>
                </c:pt>
                <c:pt idx="1117">
                  <c:v>-7.1499999999999994E-2</c:v>
                </c:pt>
                <c:pt idx="1118">
                  <c:v>-7.1499999999999994E-2</c:v>
                </c:pt>
                <c:pt idx="1119">
                  <c:v>-7.3300000000000004E-2</c:v>
                </c:pt>
                <c:pt idx="1120">
                  <c:v>-8.0699999999999994E-2</c:v>
                </c:pt>
                <c:pt idx="1121">
                  <c:v>-1.54E-2</c:v>
                </c:pt>
                <c:pt idx="1122">
                  <c:v>-1.54E-2</c:v>
                </c:pt>
                <c:pt idx="1123">
                  <c:v>-9.1999999999999998E-3</c:v>
                </c:pt>
                <c:pt idx="1124">
                  <c:v>-9.1999999999999998E-3</c:v>
                </c:pt>
                <c:pt idx="1125">
                  <c:v>-9.1999999999999998E-3</c:v>
                </c:pt>
                <c:pt idx="1126">
                  <c:v>-9.1999999999999998E-3</c:v>
                </c:pt>
                <c:pt idx="1127">
                  <c:v>-9.1999999999999998E-3</c:v>
                </c:pt>
                <c:pt idx="1128">
                  <c:v>1.0800000000000001E-2</c:v>
                </c:pt>
                <c:pt idx="1129">
                  <c:v>-5.1099999999999995E-4</c:v>
                </c:pt>
                <c:pt idx="1130">
                  <c:v>-5.1099999999999995E-4</c:v>
                </c:pt>
                <c:pt idx="1131">
                  <c:v>1.13E-4</c:v>
                </c:pt>
                <c:pt idx="1132">
                  <c:v>-4.0699999999999998E-3</c:v>
                </c:pt>
                <c:pt idx="1133">
                  <c:v>-2.0299999999999999E-2</c:v>
                </c:pt>
                <c:pt idx="1134">
                  <c:v>3.6700000000000003E-2</c:v>
                </c:pt>
                <c:pt idx="1135">
                  <c:v>-2.2499999999999999E-2</c:v>
                </c:pt>
                <c:pt idx="1136">
                  <c:v>-3.1699999999999999E-2</c:v>
                </c:pt>
                <c:pt idx="1137">
                  <c:v>2.5499999999999998E-2</c:v>
                </c:pt>
                <c:pt idx="1138">
                  <c:v>2.5499999999999998E-2</c:v>
                </c:pt>
                <c:pt idx="1139">
                  <c:v>2.92E-2</c:v>
                </c:pt>
                <c:pt idx="1140">
                  <c:v>2.92E-2</c:v>
                </c:pt>
                <c:pt idx="1141">
                  <c:v>2.92E-2</c:v>
                </c:pt>
                <c:pt idx="1142">
                  <c:v>2.92E-2</c:v>
                </c:pt>
                <c:pt idx="1143">
                  <c:v>2.92E-2</c:v>
                </c:pt>
                <c:pt idx="1144">
                  <c:v>2.92E-2</c:v>
                </c:pt>
                <c:pt idx="1145">
                  <c:v>2.92E-2</c:v>
                </c:pt>
                <c:pt idx="1146">
                  <c:v>2.92E-2</c:v>
                </c:pt>
                <c:pt idx="1147">
                  <c:v>2.92E-2</c:v>
                </c:pt>
                <c:pt idx="1148">
                  <c:v>2.5600000000000001E-2</c:v>
                </c:pt>
                <c:pt idx="1149">
                  <c:v>2.5600000000000001E-2</c:v>
                </c:pt>
                <c:pt idx="1150">
                  <c:v>2.5600000000000001E-2</c:v>
                </c:pt>
                <c:pt idx="1151">
                  <c:v>2.5600000000000001E-2</c:v>
                </c:pt>
                <c:pt idx="1152">
                  <c:v>2.9100000000000001E-2</c:v>
                </c:pt>
                <c:pt idx="1153">
                  <c:v>2.9100000000000001E-2</c:v>
                </c:pt>
                <c:pt idx="1154">
                  <c:v>2.9100000000000001E-2</c:v>
                </c:pt>
                <c:pt idx="1155">
                  <c:v>2.9100000000000001E-2</c:v>
                </c:pt>
                <c:pt idx="1156">
                  <c:v>2.9100000000000001E-2</c:v>
                </c:pt>
                <c:pt idx="1157">
                  <c:v>-1.4999999999999999E-2</c:v>
                </c:pt>
                <c:pt idx="1158">
                  <c:v>-1.4999999999999999E-2</c:v>
                </c:pt>
                <c:pt idx="1159">
                  <c:v>-1.4999999999999999E-2</c:v>
                </c:pt>
                <c:pt idx="1160">
                  <c:v>-1.4999999999999999E-2</c:v>
                </c:pt>
                <c:pt idx="1161">
                  <c:v>-1.4999999999999999E-2</c:v>
                </c:pt>
                <c:pt idx="1162">
                  <c:v>-1.4999999999999999E-2</c:v>
                </c:pt>
                <c:pt idx="1163">
                  <c:v>-1.4999999999999999E-2</c:v>
                </c:pt>
                <c:pt idx="1164">
                  <c:v>5.96E-2</c:v>
                </c:pt>
                <c:pt idx="1165">
                  <c:v>5.96E-2</c:v>
                </c:pt>
                <c:pt idx="1166">
                  <c:v>5.96E-2</c:v>
                </c:pt>
                <c:pt idx="1167">
                  <c:v>5.96E-2</c:v>
                </c:pt>
                <c:pt idx="1168">
                  <c:v>5.96E-2</c:v>
                </c:pt>
                <c:pt idx="1169">
                  <c:v>-7.4599999999999996E-3</c:v>
                </c:pt>
                <c:pt idx="1170">
                  <c:v>-7.4599999999999996E-3</c:v>
                </c:pt>
                <c:pt idx="1171">
                  <c:v>2.31E-3</c:v>
                </c:pt>
                <c:pt idx="1172">
                  <c:v>2.31E-3</c:v>
                </c:pt>
                <c:pt idx="1173">
                  <c:v>1.7100000000000001E-2</c:v>
                </c:pt>
                <c:pt idx="1174">
                  <c:v>1.7100000000000001E-2</c:v>
                </c:pt>
                <c:pt idx="1175">
                  <c:v>1.7100000000000001E-2</c:v>
                </c:pt>
                <c:pt idx="1176">
                  <c:v>1.7100000000000001E-2</c:v>
                </c:pt>
                <c:pt idx="1177">
                  <c:v>3.3300000000000003E-2</c:v>
                </c:pt>
                <c:pt idx="1178">
                  <c:v>3.3300000000000003E-2</c:v>
                </c:pt>
                <c:pt idx="1179">
                  <c:v>-0.10199999999999999</c:v>
                </c:pt>
                <c:pt idx="1180">
                  <c:v>-0.10199999999999999</c:v>
                </c:pt>
                <c:pt idx="1181">
                  <c:v>-0.10199999999999999</c:v>
                </c:pt>
                <c:pt idx="1182">
                  <c:v>-0.10199999999999999</c:v>
                </c:pt>
                <c:pt idx="1183">
                  <c:v>-0.10199999999999999</c:v>
                </c:pt>
                <c:pt idx="1184">
                  <c:v>-0.10199999999999999</c:v>
                </c:pt>
                <c:pt idx="1185">
                  <c:v>-4.5699999999999998E-2</c:v>
                </c:pt>
                <c:pt idx="1186">
                  <c:v>-4.5699999999999998E-2</c:v>
                </c:pt>
                <c:pt idx="1187">
                  <c:v>-4.5699999999999998E-2</c:v>
                </c:pt>
                <c:pt idx="1188">
                  <c:v>-3.2800000000000003E-2</c:v>
                </c:pt>
                <c:pt idx="1189">
                  <c:v>-3.2800000000000003E-2</c:v>
                </c:pt>
                <c:pt idx="1190">
                  <c:v>-3.2800000000000003E-2</c:v>
                </c:pt>
                <c:pt idx="1191">
                  <c:v>-3.2800000000000003E-2</c:v>
                </c:pt>
                <c:pt idx="1192">
                  <c:v>-3.2800000000000003E-2</c:v>
                </c:pt>
                <c:pt idx="1193">
                  <c:v>-3.2800000000000003E-2</c:v>
                </c:pt>
                <c:pt idx="1194">
                  <c:v>-3.2800000000000003E-2</c:v>
                </c:pt>
                <c:pt idx="1195">
                  <c:v>-3.2800000000000003E-2</c:v>
                </c:pt>
                <c:pt idx="1196">
                  <c:v>-3.2800000000000003E-2</c:v>
                </c:pt>
                <c:pt idx="1197">
                  <c:v>-3.2800000000000003E-2</c:v>
                </c:pt>
                <c:pt idx="1198">
                  <c:v>-3.2800000000000003E-2</c:v>
                </c:pt>
                <c:pt idx="1199">
                  <c:v>-3.2800000000000003E-2</c:v>
                </c:pt>
                <c:pt idx="1200">
                  <c:v>-3.2800000000000003E-2</c:v>
                </c:pt>
                <c:pt idx="1201">
                  <c:v>9.1800000000000007E-2</c:v>
                </c:pt>
                <c:pt idx="1202">
                  <c:v>9.1800000000000007E-2</c:v>
                </c:pt>
                <c:pt idx="1203">
                  <c:v>-7.0300000000000001E-2</c:v>
                </c:pt>
                <c:pt idx="1204">
                  <c:v>-7.0300000000000001E-2</c:v>
                </c:pt>
                <c:pt idx="1205">
                  <c:v>-7.0300000000000001E-2</c:v>
                </c:pt>
                <c:pt idx="1206">
                  <c:v>-8.3199999999999993E-3</c:v>
                </c:pt>
                <c:pt idx="1207">
                  <c:v>2.16E-3</c:v>
                </c:pt>
                <c:pt idx="1208">
                  <c:v>-6.0100000000000001E-2</c:v>
                </c:pt>
                <c:pt idx="1209">
                  <c:v>4.4799999999999996E-3</c:v>
                </c:pt>
                <c:pt idx="1210">
                  <c:v>4.4799999999999996E-3</c:v>
                </c:pt>
                <c:pt idx="1211">
                  <c:v>4.4799999999999996E-3</c:v>
                </c:pt>
                <c:pt idx="1212">
                  <c:v>4.4799999999999996E-3</c:v>
                </c:pt>
                <c:pt idx="1213">
                  <c:v>1.5900000000000001E-3</c:v>
                </c:pt>
                <c:pt idx="1214">
                  <c:v>1.5900000000000001E-3</c:v>
                </c:pt>
                <c:pt idx="1215">
                  <c:v>-5.3199999999999997E-2</c:v>
                </c:pt>
                <c:pt idx="1216">
                  <c:v>-5.3199999999999997E-2</c:v>
                </c:pt>
                <c:pt idx="1217">
                  <c:v>-1.18E-2</c:v>
                </c:pt>
                <c:pt idx="1218">
                  <c:v>-2.7699999999999999E-2</c:v>
                </c:pt>
                <c:pt idx="1219">
                  <c:v>-2.7699999999999999E-2</c:v>
                </c:pt>
                <c:pt idx="1220">
                  <c:v>-2.7699999999999999E-2</c:v>
                </c:pt>
                <c:pt idx="1221">
                  <c:v>-2.7699999999999999E-2</c:v>
                </c:pt>
                <c:pt idx="1222">
                  <c:v>-2.7699999999999999E-2</c:v>
                </c:pt>
                <c:pt idx="1223">
                  <c:v>-2.8199999999999999E-2</c:v>
                </c:pt>
                <c:pt idx="1224">
                  <c:v>4.5100000000000001E-2</c:v>
                </c:pt>
                <c:pt idx="1225">
                  <c:v>4.5100000000000001E-2</c:v>
                </c:pt>
                <c:pt idx="1226">
                  <c:v>4.5100000000000001E-2</c:v>
                </c:pt>
                <c:pt idx="1227">
                  <c:v>-5.8500000000000003E-2</c:v>
                </c:pt>
                <c:pt idx="1228">
                  <c:v>-5.8500000000000003E-2</c:v>
                </c:pt>
                <c:pt idx="1229">
                  <c:v>-5.8500000000000003E-2</c:v>
                </c:pt>
                <c:pt idx="1230">
                  <c:v>-5.8500000000000003E-2</c:v>
                </c:pt>
                <c:pt idx="1231">
                  <c:v>-5.8500000000000003E-2</c:v>
                </c:pt>
                <c:pt idx="1232">
                  <c:v>-5.8500000000000003E-2</c:v>
                </c:pt>
                <c:pt idx="1233">
                  <c:v>-5.8500000000000003E-2</c:v>
                </c:pt>
                <c:pt idx="1234">
                  <c:v>-5.8500000000000003E-2</c:v>
                </c:pt>
                <c:pt idx="1235">
                  <c:v>-5.8500000000000003E-2</c:v>
                </c:pt>
                <c:pt idx="1236">
                  <c:v>-5.8500000000000003E-2</c:v>
                </c:pt>
                <c:pt idx="1237">
                  <c:v>-5.8500000000000003E-2</c:v>
                </c:pt>
                <c:pt idx="1238">
                  <c:v>-5.8500000000000003E-2</c:v>
                </c:pt>
                <c:pt idx="1239">
                  <c:v>-5.8500000000000003E-2</c:v>
                </c:pt>
                <c:pt idx="1240">
                  <c:v>-5.8500000000000003E-2</c:v>
                </c:pt>
                <c:pt idx="1241">
                  <c:v>5.5899999999999998E-2</c:v>
                </c:pt>
                <c:pt idx="1242">
                  <c:v>5.5899999999999998E-2</c:v>
                </c:pt>
                <c:pt idx="1243">
                  <c:v>5.5899999999999998E-2</c:v>
                </c:pt>
                <c:pt idx="1244">
                  <c:v>5.5899999999999998E-2</c:v>
                </c:pt>
                <c:pt idx="1245">
                  <c:v>5.5899999999999998E-2</c:v>
                </c:pt>
                <c:pt idx="1246">
                  <c:v>5.5899999999999998E-2</c:v>
                </c:pt>
                <c:pt idx="1247">
                  <c:v>5.5899999999999998E-2</c:v>
                </c:pt>
                <c:pt idx="1248">
                  <c:v>5.5899999999999998E-2</c:v>
                </c:pt>
                <c:pt idx="1249">
                  <c:v>-2.3099999999999999E-2</c:v>
                </c:pt>
                <c:pt idx="1250">
                  <c:v>-2.3099999999999999E-2</c:v>
                </c:pt>
                <c:pt idx="1251">
                  <c:v>-2.3099999999999999E-2</c:v>
                </c:pt>
                <c:pt idx="1252">
                  <c:v>-2.3099999999999999E-2</c:v>
                </c:pt>
                <c:pt idx="1253">
                  <c:v>-2.3099999999999999E-2</c:v>
                </c:pt>
                <c:pt idx="1254">
                  <c:v>-2.3099999999999999E-2</c:v>
                </c:pt>
                <c:pt idx="1255">
                  <c:v>-5.3900000000000003E-2</c:v>
                </c:pt>
                <c:pt idx="1256">
                  <c:v>6.25E-2</c:v>
                </c:pt>
                <c:pt idx="1257">
                  <c:v>0.17799999999999999</c:v>
                </c:pt>
                <c:pt idx="1258">
                  <c:v>0.17799999999999999</c:v>
                </c:pt>
                <c:pt idx="1259">
                  <c:v>0.17799999999999999</c:v>
                </c:pt>
                <c:pt idx="1260">
                  <c:v>-5.91E-2</c:v>
                </c:pt>
                <c:pt idx="1261">
                  <c:v>-5.91E-2</c:v>
                </c:pt>
                <c:pt idx="1262">
                  <c:v>-5.91E-2</c:v>
                </c:pt>
                <c:pt idx="1263">
                  <c:v>1.0699999999999999E-2</c:v>
                </c:pt>
                <c:pt idx="1264">
                  <c:v>-4.2700000000000004E-3</c:v>
                </c:pt>
                <c:pt idx="1265">
                  <c:v>-4.2700000000000004E-3</c:v>
                </c:pt>
                <c:pt idx="1266">
                  <c:v>-4.2700000000000004E-3</c:v>
                </c:pt>
                <c:pt idx="1267">
                  <c:v>-4.2700000000000004E-3</c:v>
                </c:pt>
                <c:pt idx="1268">
                  <c:v>-9.2899999999999996E-3</c:v>
                </c:pt>
                <c:pt idx="1269">
                  <c:v>-9.2899999999999996E-3</c:v>
                </c:pt>
                <c:pt idx="1270">
                  <c:v>-9.2899999999999996E-3</c:v>
                </c:pt>
                <c:pt idx="1271">
                  <c:v>8.9700000000000002E-2</c:v>
                </c:pt>
                <c:pt idx="1272">
                  <c:v>8.9700000000000002E-2</c:v>
                </c:pt>
                <c:pt idx="1273">
                  <c:v>8.9700000000000002E-2</c:v>
                </c:pt>
                <c:pt idx="1274">
                  <c:v>0.104</c:v>
                </c:pt>
                <c:pt idx="1275">
                  <c:v>0.104</c:v>
                </c:pt>
                <c:pt idx="1276">
                  <c:v>0.106</c:v>
                </c:pt>
                <c:pt idx="1277">
                  <c:v>0.106</c:v>
                </c:pt>
                <c:pt idx="1278">
                  <c:v>0.106</c:v>
                </c:pt>
                <c:pt idx="1279">
                  <c:v>0.106</c:v>
                </c:pt>
                <c:pt idx="1280">
                  <c:v>0.106</c:v>
                </c:pt>
                <c:pt idx="1281">
                  <c:v>0.106</c:v>
                </c:pt>
                <c:pt idx="1282">
                  <c:v>0.106</c:v>
                </c:pt>
                <c:pt idx="1283">
                  <c:v>-5.9700000000000003E-2</c:v>
                </c:pt>
                <c:pt idx="1284">
                  <c:v>-5.9700000000000003E-2</c:v>
                </c:pt>
                <c:pt idx="1285">
                  <c:v>-5.9700000000000003E-2</c:v>
                </c:pt>
                <c:pt idx="1286">
                  <c:v>-5.9700000000000003E-2</c:v>
                </c:pt>
                <c:pt idx="1287">
                  <c:v>6.7000000000000004E-2</c:v>
                </c:pt>
                <c:pt idx="1288">
                  <c:v>6.7000000000000004E-2</c:v>
                </c:pt>
                <c:pt idx="1289">
                  <c:v>6.7000000000000004E-2</c:v>
                </c:pt>
                <c:pt idx="1290">
                  <c:v>6.7000000000000004E-2</c:v>
                </c:pt>
                <c:pt idx="1291">
                  <c:v>6.7000000000000004E-2</c:v>
                </c:pt>
                <c:pt idx="1292">
                  <c:v>6.7000000000000004E-2</c:v>
                </c:pt>
                <c:pt idx="1293">
                  <c:v>3.7400000000000003E-2</c:v>
                </c:pt>
                <c:pt idx="1294">
                  <c:v>3.7400000000000003E-2</c:v>
                </c:pt>
                <c:pt idx="1295">
                  <c:v>1.2E-2</c:v>
                </c:pt>
                <c:pt idx="1296">
                  <c:v>1.2E-2</c:v>
                </c:pt>
                <c:pt idx="1297">
                  <c:v>1.2E-2</c:v>
                </c:pt>
                <c:pt idx="1298">
                  <c:v>-4.7E-2</c:v>
                </c:pt>
                <c:pt idx="1299">
                  <c:v>5.2200000000000003E-2</c:v>
                </c:pt>
                <c:pt idx="1300">
                  <c:v>-0.106</c:v>
                </c:pt>
                <c:pt idx="1301">
                  <c:v>-0.106</c:v>
                </c:pt>
                <c:pt idx="1302">
                  <c:v>-3.2000000000000001E-2</c:v>
                </c:pt>
                <c:pt idx="1303">
                  <c:v>2.3900000000000001E-2</c:v>
                </c:pt>
                <c:pt idx="1304">
                  <c:v>2.3900000000000001E-2</c:v>
                </c:pt>
                <c:pt idx="1305">
                  <c:v>2.3900000000000001E-2</c:v>
                </c:pt>
                <c:pt idx="1306">
                  <c:v>2.8400000000000002E-2</c:v>
                </c:pt>
                <c:pt idx="1307">
                  <c:v>2.8400000000000002E-2</c:v>
                </c:pt>
                <c:pt idx="1308">
                  <c:v>2.8400000000000002E-2</c:v>
                </c:pt>
                <c:pt idx="1309">
                  <c:v>2.8400000000000002E-2</c:v>
                </c:pt>
                <c:pt idx="1310">
                  <c:v>3.5700000000000003E-2</c:v>
                </c:pt>
                <c:pt idx="1311">
                  <c:v>3.0300000000000001E-2</c:v>
                </c:pt>
                <c:pt idx="1312">
                  <c:v>3.0300000000000001E-2</c:v>
                </c:pt>
                <c:pt idx="1313">
                  <c:v>3.0300000000000001E-2</c:v>
                </c:pt>
                <c:pt idx="1314">
                  <c:v>3.0300000000000001E-2</c:v>
                </c:pt>
                <c:pt idx="1315">
                  <c:v>3.0300000000000001E-2</c:v>
                </c:pt>
                <c:pt idx="1316">
                  <c:v>3.0300000000000001E-2</c:v>
                </c:pt>
                <c:pt idx="1317">
                  <c:v>1.8700000000000001E-2</c:v>
                </c:pt>
                <c:pt idx="1318">
                  <c:v>1.8700000000000001E-2</c:v>
                </c:pt>
                <c:pt idx="1319">
                  <c:v>1.8700000000000001E-2</c:v>
                </c:pt>
                <c:pt idx="1320">
                  <c:v>1.8700000000000001E-2</c:v>
                </c:pt>
                <c:pt idx="1321">
                  <c:v>1.8700000000000001E-2</c:v>
                </c:pt>
                <c:pt idx="1322">
                  <c:v>1.8700000000000001E-2</c:v>
                </c:pt>
                <c:pt idx="1323">
                  <c:v>1.8700000000000001E-2</c:v>
                </c:pt>
                <c:pt idx="1324">
                  <c:v>1.8700000000000001E-2</c:v>
                </c:pt>
                <c:pt idx="1325">
                  <c:v>4.1599999999999998E-2</c:v>
                </c:pt>
                <c:pt idx="1326">
                  <c:v>4.1599999999999998E-2</c:v>
                </c:pt>
                <c:pt idx="1327">
                  <c:v>4.1599999999999998E-2</c:v>
                </c:pt>
                <c:pt idx="1328">
                  <c:v>4.1599999999999998E-2</c:v>
                </c:pt>
                <c:pt idx="1329">
                  <c:v>4.1599999999999998E-2</c:v>
                </c:pt>
                <c:pt idx="1330">
                  <c:v>4.1599999999999998E-2</c:v>
                </c:pt>
                <c:pt idx="1331">
                  <c:v>4.1599999999999998E-2</c:v>
                </c:pt>
                <c:pt idx="1332">
                  <c:v>5.9799999999999999E-2</c:v>
                </c:pt>
                <c:pt idx="1333">
                  <c:v>5.9799999999999999E-2</c:v>
                </c:pt>
                <c:pt idx="1334">
                  <c:v>5.9799999999999999E-2</c:v>
                </c:pt>
                <c:pt idx="1335">
                  <c:v>5.9799999999999999E-2</c:v>
                </c:pt>
                <c:pt idx="1336">
                  <c:v>5.9799999999999999E-2</c:v>
                </c:pt>
                <c:pt idx="1337">
                  <c:v>-2.1700000000000001E-3</c:v>
                </c:pt>
                <c:pt idx="1338">
                  <c:v>0.105</c:v>
                </c:pt>
                <c:pt idx="1339">
                  <c:v>0.105</c:v>
                </c:pt>
                <c:pt idx="1340">
                  <c:v>-1.9900000000000001E-2</c:v>
                </c:pt>
                <c:pt idx="1341">
                  <c:v>-1.9900000000000001E-2</c:v>
                </c:pt>
                <c:pt idx="1342">
                  <c:v>-1.9900000000000001E-2</c:v>
                </c:pt>
                <c:pt idx="1343">
                  <c:v>1.2800000000000001E-2</c:v>
                </c:pt>
                <c:pt idx="1344">
                  <c:v>1.2800000000000001E-2</c:v>
                </c:pt>
                <c:pt idx="1345">
                  <c:v>1.2800000000000001E-2</c:v>
                </c:pt>
                <c:pt idx="1346">
                  <c:v>1.2800000000000001E-2</c:v>
                </c:pt>
                <c:pt idx="1347">
                  <c:v>-2.63E-2</c:v>
                </c:pt>
                <c:pt idx="1348">
                  <c:v>-2.63E-2</c:v>
                </c:pt>
                <c:pt idx="1349">
                  <c:v>-2.5200000000000001E-3</c:v>
                </c:pt>
                <c:pt idx="1350">
                  <c:v>-2.5200000000000001E-3</c:v>
                </c:pt>
                <c:pt idx="1351">
                  <c:v>6.1999999999999998E-3</c:v>
                </c:pt>
                <c:pt idx="1352">
                  <c:v>6.1999999999999998E-3</c:v>
                </c:pt>
                <c:pt idx="1353">
                  <c:v>6.1999999999999998E-3</c:v>
                </c:pt>
                <c:pt idx="1354">
                  <c:v>6.1999999999999998E-3</c:v>
                </c:pt>
                <c:pt idx="1355">
                  <c:v>2.5499999999999998E-2</c:v>
                </c:pt>
                <c:pt idx="1356">
                  <c:v>2.5499999999999998E-2</c:v>
                </c:pt>
                <c:pt idx="1357">
                  <c:v>2.5499999999999998E-2</c:v>
                </c:pt>
                <c:pt idx="1358">
                  <c:v>2.5499999999999998E-2</c:v>
                </c:pt>
                <c:pt idx="1359">
                  <c:v>2.5499999999999998E-2</c:v>
                </c:pt>
                <c:pt idx="1360">
                  <c:v>4.48E-2</c:v>
                </c:pt>
                <c:pt idx="1361">
                  <c:v>4.48E-2</c:v>
                </c:pt>
                <c:pt idx="1362">
                  <c:v>-3.7999999999999999E-2</c:v>
                </c:pt>
                <c:pt idx="1363">
                  <c:v>-3.7999999999999999E-2</c:v>
                </c:pt>
                <c:pt idx="1364">
                  <c:v>-3.7999999999999999E-2</c:v>
                </c:pt>
                <c:pt idx="1365">
                  <c:v>-3.7999999999999999E-2</c:v>
                </c:pt>
                <c:pt idx="1366">
                  <c:v>-3.7999999999999999E-2</c:v>
                </c:pt>
                <c:pt idx="1367">
                  <c:v>-3.7999999999999999E-2</c:v>
                </c:pt>
                <c:pt idx="1368">
                  <c:v>-3.7999999999999999E-2</c:v>
                </c:pt>
                <c:pt idx="1369">
                  <c:v>-3.7999999999999999E-2</c:v>
                </c:pt>
                <c:pt idx="1370">
                  <c:v>-0.108</c:v>
                </c:pt>
                <c:pt idx="1371">
                  <c:v>-0.108</c:v>
                </c:pt>
                <c:pt idx="1372">
                  <c:v>6.3700000000000007E-2</c:v>
                </c:pt>
                <c:pt idx="1373">
                  <c:v>3.7400000000000003E-2</c:v>
                </c:pt>
                <c:pt idx="1374">
                  <c:v>3.7400000000000003E-2</c:v>
                </c:pt>
                <c:pt idx="1375">
                  <c:v>3.7400000000000003E-2</c:v>
                </c:pt>
                <c:pt idx="1376">
                  <c:v>3.7400000000000003E-2</c:v>
                </c:pt>
                <c:pt idx="1377">
                  <c:v>3.7400000000000003E-2</c:v>
                </c:pt>
                <c:pt idx="1378">
                  <c:v>3.7400000000000003E-2</c:v>
                </c:pt>
                <c:pt idx="1379">
                  <c:v>3.7400000000000003E-2</c:v>
                </c:pt>
                <c:pt idx="1380">
                  <c:v>3.7400000000000003E-2</c:v>
                </c:pt>
                <c:pt idx="1381">
                  <c:v>3.7400000000000003E-2</c:v>
                </c:pt>
                <c:pt idx="1382">
                  <c:v>5.4899999999999997E-2</c:v>
                </c:pt>
                <c:pt idx="1383">
                  <c:v>5.4899999999999997E-2</c:v>
                </c:pt>
                <c:pt idx="1384">
                  <c:v>5.4899999999999997E-2</c:v>
                </c:pt>
                <c:pt idx="1385">
                  <c:v>-3.49E-2</c:v>
                </c:pt>
                <c:pt idx="1386">
                  <c:v>-3.49E-2</c:v>
                </c:pt>
                <c:pt idx="1387">
                  <c:v>-3.49E-2</c:v>
                </c:pt>
                <c:pt idx="1388">
                  <c:v>-3.49E-2</c:v>
                </c:pt>
                <c:pt idx="1389">
                  <c:v>-3.49E-2</c:v>
                </c:pt>
                <c:pt idx="1390">
                  <c:v>-3.49E-2</c:v>
                </c:pt>
                <c:pt idx="1391">
                  <c:v>-3.49E-2</c:v>
                </c:pt>
                <c:pt idx="1392">
                  <c:v>3.6799999999999999E-2</c:v>
                </c:pt>
                <c:pt idx="1393">
                  <c:v>3.6799999999999999E-2</c:v>
                </c:pt>
                <c:pt idx="1394">
                  <c:v>3.6799999999999999E-2</c:v>
                </c:pt>
                <c:pt idx="1395">
                  <c:v>-2.3599999999999999E-2</c:v>
                </c:pt>
                <c:pt idx="1396">
                  <c:v>-2.3599999999999999E-2</c:v>
                </c:pt>
                <c:pt idx="1397">
                  <c:v>-1.35E-2</c:v>
                </c:pt>
                <c:pt idx="1398">
                  <c:v>-1.35E-2</c:v>
                </c:pt>
                <c:pt idx="1399">
                  <c:v>-1.35E-2</c:v>
                </c:pt>
                <c:pt idx="1400">
                  <c:v>1.3299999999999999E-2</c:v>
                </c:pt>
                <c:pt idx="1401">
                  <c:v>1.3299999999999999E-2</c:v>
                </c:pt>
                <c:pt idx="1402">
                  <c:v>1.3299999999999999E-2</c:v>
                </c:pt>
                <c:pt idx="1403">
                  <c:v>1.3299999999999999E-2</c:v>
                </c:pt>
                <c:pt idx="1404">
                  <c:v>1.3299999999999999E-2</c:v>
                </c:pt>
                <c:pt idx="1405">
                  <c:v>1.3299999999999999E-2</c:v>
                </c:pt>
                <c:pt idx="1406">
                  <c:v>1.3299999999999999E-2</c:v>
                </c:pt>
                <c:pt idx="1407">
                  <c:v>1.3299999999999999E-2</c:v>
                </c:pt>
                <c:pt idx="1408">
                  <c:v>1.3299999999999999E-2</c:v>
                </c:pt>
                <c:pt idx="1409">
                  <c:v>1.3299999999999999E-2</c:v>
                </c:pt>
                <c:pt idx="1410">
                  <c:v>1.3299999999999999E-2</c:v>
                </c:pt>
                <c:pt idx="1411">
                  <c:v>-3.8100000000000002E-2</c:v>
                </c:pt>
                <c:pt idx="1412">
                  <c:v>-1.1599999999999999E-2</c:v>
                </c:pt>
                <c:pt idx="1413">
                  <c:v>-1.1599999999999999E-2</c:v>
                </c:pt>
                <c:pt idx="1414">
                  <c:v>-1.1599999999999999E-2</c:v>
                </c:pt>
                <c:pt idx="1415">
                  <c:v>-3.5900000000000001E-2</c:v>
                </c:pt>
                <c:pt idx="1416">
                  <c:v>2.64E-2</c:v>
                </c:pt>
                <c:pt idx="1417">
                  <c:v>-5.3900000000000003E-2</c:v>
                </c:pt>
                <c:pt idx="1418">
                  <c:v>-5.3900000000000003E-2</c:v>
                </c:pt>
                <c:pt idx="1419">
                  <c:v>-5.3900000000000003E-2</c:v>
                </c:pt>
                <c:pt idx="1420">
                  <c:v>-5.3900000000000003E-2</c:v>
                </c:pt>
                <c:pt idx="1421">
                  <c:v>-5.3900000000000003E-2</c:v>
                </c:pt>
                <c:pt idx="1422">
                  <c:v>-5.3900000000000003E-2</c:v>
                </c:pt>
                <c:pt idx="1423">
                  <c:v>-5.3900000000000003E-2</c:v>
                </c:pt>
                <c:pt idx="1424">
                  <c:v>-3.7100000000000001E-2</c:v>
                </c:pt>
                <c:pt idx="1425">
                  <c:v>-3.7100000000000001E-2</c:v>
                </c:pt>
                <c:pt idx="1426">
                  <c:v>-3.7100000000000001E-2</c:v>
                </c:pt>
                <c:pt idx="1427">
                  <c:v>-3.7100000000000001E-2</c:v>
                </c:pt>
                <c:pt idx="1428">
                  <c:v>8.2799999999999992E-3</c:v>
                </c:pt>
                <c:pt idx="1429">
                  <c:v>8.2799999999999992E-3</c:v>
                </c:pt>
                <c:pt idx="1430">
                  <c:v>8.2799999999999992E-3</c:v>
                </c:pt>
                <c:pt idx="1431">
                  <c:v>-1.3599999999999999E-2</c:v>
                </c:pt>
                <c:pt idx="1432">
                  <c:v>-1.3599999999999999E-2</c:v>
                </c:pt>
                <c:pt idx="1433">
                  <c:v>-1.3599999999999999E-2</c:v>
                </c:pt>
                <c:pt idx="1434">
                  <c:v>-1.3599999999999999E-2</c:v>
                </c:pt>
                <c:pt idx="1435">
                  <c:v>-1.3599999999999999E-2</c:v>
                </c:pt>
                <c:pt idx="1436">
                  <c:v>-1.3599999999999999E-2</c:v>
                </c:pt>
                <c:pt idx="1437">
                  <c:v>-1.3599999999999999E-2</c:v>
                </c:pt>
                <c:pt idx="1438">
                  <c:v>-1.3599999999999999E-2</c:v>
                </c:pt>
                <c:pt idx="1439">
                  <c:v>-1.3599999999999999E-2</c:v>
                </c:pt>
                <c:pt idx="1440">
                  <c:v>5.4000000000000003E-3</c:v>
                </c:pt>
                <c:pt idx="1441">
                  <c:v>3.4299999999999997E-2</c:v>
                </c:pt>
                <c:pt idx="1442">
                  <c:v>3.4299999999999997E-2</c:v>
                </c:pt>
                <c:pt idx="1443">
                  <c:v>3.4299999999999997E-2</c:v>
                </c:pt>
                <c:pt idx="1444">
                  <c:v>5.3199999999999997E-2</c:v>
                </c:pt>
                <c:pt idx="1445">
                  <c:v>5.3199999999999997E-2</c:v>
                </c:pt>
                <c:pt idx="1446">
                  <c:v>4.2200000000000001E-2</c:v>
                </c:pt>
                <c:pt idx="1447">
                  <c:v>-2.2200000000000001E-2</c:v>
                </c:pt>
                <c:pt idx="1448">
                  <c:v>-2.2200000000000001E-2</c:v>
                </c:pt>
                <c:pt idx="1449">
                  <c:v>-2.2200000000000001E-2</c:v>
                </c:pt>
                <c:pt idx="1450">
                  <c:v>-4.9099999999999998E-2</c:v>
                </c:pt>
                <c:pt idx="1451">
                  <c:v>3.0200000000000001E-2</c:v>
                </c:pt>
                <c:pt idx="1452">
                  <c:v>3.0200000000000001E-2</c:v>
                </c:pt>
                <c:pt idx="1453">
                  <c:v>3.0200000000000001E-2</c:v>
                </c:pt>
                <c:pt idx="1454">
                  <c:v>3.0200000000000001E-2</c:v>
                </c:pt>
                <c:pt idx="1455">
                  <c:v>-1.0999999999999999E-2</c:v>
                </c:pt>
                <c:pt idx="1456">
                  <c:v>-2.9100000000000001E-2</c:v>
                </c:pt>
                <c:pt idx="1457">
                  <c:v>-2.9100000000000001E-2</c:v>
                </c:pt>
                <c:pt idx="1458">
                  <c:v>-2.9100000000000001E-2</c:v>
                </c:pt>
                <c:pt idx="1459">
                  <c:v>-2.9100000000000001E-2</c:v>
                </c:pt>
                <c:pt idx="1460">
                  <c:v>-2.9100000000000001E-2</c:v>
                </c:pt>
                <c:pt idx="1461">
                  <c:v>-2.9100000000000001E-2</c:v>
                </c:pt>
                <c:pt idx="1462">
                  <c:v>-2.9100000000000001E-2</c:v>
                </c:pt>
                <c:pt idx="1463">
                  <c:v>7.9399999999999991E-3</c:v>
                </c:pt>
                <c:pt idx="1464">
                  <c:v>7.9399999999999991E-3</c:v>
                </c:pt>
                <c:pt idx="1465">
                  <c:v>7.9399999999999991E-3</c:v>
                </c:pt>
                <c:pt idx="1466">
                  <c:v>7.9399999999999991E-3</c:v>
                </c:pt>
                <c:pt idx="1467">
                  <c:v>1.8100000000000002E-2</c:v>
                </c:pt>
                <c:pt idx="1468">
                  <c:v>1.8100000000000002E-2</c:v>
                </c:pt>
                <c:pt idx="1469">
                  <c:v>-2.47E-2</c:v>
                </c:pt>
                <c:pt idx="1470">
                  <c:v>-2.47E-2</c:v>
                </c:pt>
                <c:pt idx="1471">
                  <c:v>6.9199999999999999E-3</c:v>
                </c:pt>
                <c:pt idx="1472">
                  <c:v>1.9800000000000002E-2</c:v>
                </c:pt>
                <c:pt idx="1473">
                  <c:v>1.9800000000000002E-2</c:v>
                </c:pt>
                <c:pt idx="1474">
                  <c:v>1.9800000000000002E-2</c:v>
                </c:pt>
                <c:pt idx="1475">
                  <c:v>4.9099999999999998E-2</c:v>
                </c:pt>
                <c:pt idx="1476">
                  <c:v>4.9099999999999998E-2</c:v>
                </c:pt>
                <c:pt idx="1477">
                  <c:v>4.9099999999999998E-2</c:v>
                </c:pt>
                <c:pt idx="1478">
                  <c:v>4.9099999999999998E-2</c:v>
                </c:pt>
                <c:pt idx="1479">
                  <c:v>4.9099999999999998E-2</c:v>
                </c:pt>
                <c:pt idx="1480">
                  <c:v>-8.9399999999999993E-2</c:v>
                </c:pt>
                <c:pt idx="1481">
                  <c:v>-8.9399999999999993E-2</c:v>
                </c:pt>
                <c:pt idx="1482">
                  <c:v>6.7400000000000003E-3</c:v>
                </c:pt>
                <c:pt idx="1483">
                  <c:v>6.7400000000000003E-3</c:v>
                </c:pt>
                <c:pt idx="1484">
                  <c:v>-2.1700000000000001E-2</c:v>
                </c:pt>
                <c:pt idx="1485">
                  <c:v>-2.1700000000000001E-2</c:v>
                </c:pt>
                <c:pt idx="1486">
                  <c:v>-2.1700000000000001E-2</c:v>
                </c:pt>
                <c:pt idx="1487">
                  <c:v>-2.1700000000000001E-2</c:v>
                </c:pt>
                <c:pt idx="1488">
                  <c:v>-2.0799999999999999E-2</c:v>
                </c:pt>
                <c:pt idx="1489">
                  <c:v>-2.0799999999999999E-2</c:v>
                </c:pt>
                <c:pt idx="1490">
                  <c:v>-2.0799999999999999E-2</c:v>
                </c:pt>
                <c:pt idx="1491">
                  <c:v>-2.0799999999999999E-2</c:v>
                </c:pt>
                <c:pt idx="1492">
                  <c:v>-2.0799999999999999E-2</c:v>
                </c:pt>
                <c:pt idx="1493">
                  <c:v>-2.6800000000000001E-2</c:v>
                </c:pt>
                <c:pt idx="1494">
                  <c:v>2.4299999999999999E-2</c:v>
                </c:pt>
                <c:pt idx="1495">
                  <c:v>-5.6399999999999999E-2</c:v>
                </c:pt>
                <c:pt idx="1496">
                  <c:v>-5.6399999999999999E-2</c:v>
                </c:pt>
                <c:pt idx="1497">
                  <c:v>6.2899999999999998E-2</c:v>
                </c:pt>
                <c:pt idx="1498">
                  <c:v>6.2899999999999998E-2</c:v>
                </c:pt>
                <c:pt idx="1499">
                  <c:v>6.2899999999999998E-2</c:v>
                </c:pt>
                <c:pt idx="1500">
                  <c:v>6.2899999999999998E-2</c:v>
                </c:pt>
                <c:pt idx="1501">
                  <c:v>6.2899999999999998E-2</c:v>
                </c:pt>
                <c:pt idx="1502">
                  <c:v>6.2899999999999998E-2</c:v>
                </c:pt>
                <c:pt idx="1503">
                  <c:v>6.2899999999999998E-2</c:v>
                </c:pt>
                <c:pt idx="1504">
                  <c:v>6.2899999999999998E-2</c:v>
                </c:pt>
                <c:pt idx="1505">
                  <c:v>6.2899999999999998E-2</c:v>
                </c:pt>
                <c:pt idx="1506">
                  <c:v>6.2899999999999998E-2</c:v>
                </c:pt>
                <c:pt idx="1507">
                  <c:v>6.2899999999999998E-2</c:v>
                </c:pt>
                <c:pt idx="1508">
                  <c:v>6.2899999999999998E-2</c:v>
                </c:pt>
                <c:pt idx="1509">
                  <c:v>6.2899999999999998E-2</c:v>
                </c:pt>
                <c:pt idx="1510">
                  <c:v>6.2899999999999998E-2</c:v>
                </c:pt>
                <c:pt idx="1511">
                  <c:v>6.2899999999999998E-2</c:v>
                </c:pt>
                <c:pt idx="1512">
                  <c:v>6.2899999999999998E-2</c:v>
                </c:pt>
                <c:pt idx="1513">
                  <c:v>6.2899999999999998E-2</c:v>
                </c:pt>
                <c:pt idx="1514">
                  <c:v>2.1000000000000001E-2</c:v>
                </c:pt>
                <c:pt idx="1515">
                  <c:v>2.1000000000000001E-2</c:v>
                </c:pt>
                <c:pt idx="1516">
                  <c:v>2.1000000000000001E-2</c:v>
                </c:pt>
                <c:pt idx="1517">
                  <c:v>2.1000000000000001E-2</c:v>
                </c:pt>
                <c:pt idx="1518">
                  <c:v>2.1000000000000001E-2</c:v>
                </c:pt>
                <c:pt idx="1519">
                  <c:v>-6.4500000000000002E-2</c:v>
                </c:pt>
                <c:pt idx="1520">
                  <c:v>-3.56E-2</c:v>
                </c:pt>
                <c:pt idx="1521">
                  <c:v>5.2299999999999999E-2</c:v>
                </c:pt>
                <c:pt idx="1522">
                  <c:v>4.2700000000000002E-2</c:v>
                </c:pt>
                <c:pt idx="1523">
                  <c:v>6.3700000000000007E-2</c:v>
                </c:pt>
                <c:pt idx="1524">
                  <c:v>6.3700000000000007E-2</c:v>
                </c:pt>
                <c:pt idx="1525">
                  <c:v>6.3700000000000007E-2</c:v>
                </c:pt>
                <c:pt idx="1526">
                  <c:v>6.3700000000000007E-2</c:v>
                </c:pt>
                <c:pt idx="1527">
                  <c:v>-2.0500000000000001E-2</c:v>
                </c:pt>
                <c:pt idx="1528">
                  <c:v>6.9499999999999996E-3</c:v>
                </c:pt>
                <c:pt idx="1529">
                  <c:v>6.9499999999999996E-3</c:v>
                </c:pt>
                <c:pt idx="1530">
                  <c:v>6.9499999999999996E-3</c:v>
                </c:pt>
                <c:pt idx="1531">
                  <c:v>6.9499999999999996E-3</c:v>
                </c:pt>
                <c:pt idx="1532">
                  <c:v>6.9499999999999996E-3</c:v>
                </c:pt>
                <c:pt idx="1533">
                  <c:v>-5.5800000000000002E-2</c:v>
                </c:pt>
                <c:pt idx="1534">
                  <c:v>-5.5800000000000002E-2</c:v>
                </c:pt>
                <c:pt idx="1535">
                  <c:v>-7.0199999999999999E-2</c:v>
                </c:pt>
                <c:pt idx="1536">
                  <c:v>-7.0199999999999999E-2</c:v>
                </c:pt>
                <c:pt idx="1537">
                  <c:v>-3.49E-2</c:v>
                </c:pt>
                <c:pt idx="1538">
                  <c:v>-3.49E-2</c:v>
                </c:pt>
                <c:pt idx="1539">
                  <c:v>-3.49E-2</c:v>
                </c:pt>
                <c:pt idx="1540">
                  <c:v>-3.49E-2</c:v>
                </c:pt>
                <c:pt idx="1541">
                  <c:v>3.56E-2</c:v>
                </c:pt>
                <c:pt idx="1542">
                  <c:v>-1.9699999999999999E-2</c:v>
                </c:pt>
                <c:pt idx="1543">
                  <c:v>-1.9699999999999999E-2</c:v>
                </c:pt>
                <c:pt idx="1544">
                  <c:v>-1.9699999999999999E-2</c:v>
                </c:pt>
                <c:pt idx="1545">
                  <c:v>-1.9699999999999999E-2</c:v>
                </c:pt>
                <c:pt idx="1546">
                  <c:v>-1.9699999999999999E-2</c:v>
                </c:pt>
                <c:pt idx="1547">
                  <c:v>-1.9699999999999999E-2</c:v>
                </c:pt>
                <c:pt idx="1548">
                  <c:v>-1.4200000000000001E-2</c:v>
                </c:pt>
                <c:pt idx="1549">
                  <c:v>2.86E-2</c:v>
                </c:pt>
                <c:pt idx="1550">
                  <c:v>-4.58E-2</c:v>
                </c:pt>
                <c:pt idx="1551">
                  <c:v>-1.37E-2</c:v>
                </c:pt>
                <c:pt idx="1552">
                  <c:v>-1.37E-2</c:v>
                </c:pt>
                <c:pt idx="1553">
                  <c:v>-1.37E-2</c:v>
                </c:pt>
                <c:pt idx="1554">
                  <c:v>-1.37E-2</c:v>
                </c:pt>
                <c:pt idx="1555">
                  <c:v>8.8599999999999996E-4</c:v>
                </c:pt>
                <c:pt idx="1556">
                  <c:v>8.8599999999999996E-4</c:v>
                </c:pt>
                <c:pt idx="1557">
                  <c:v>8.8599999999999996E-4</c:v>
                </c:pt>
                <c:pt idx="1558">
                  <c:v>8.8599999999999996E-4</c:v>
                </c:pt>
                <c:pt idx="1559">
                  <c:v>8.8599999999999996E-4</c:v>
                </c:pt>
                <c:pt idx="1560">
                  <c:v>8.8599999999999996E-4</c:v>
                </c:pt>
                <c:pt idx="1561">
                  <c:v>8.8599999999999996E-4</c:v>
                </c:pt>
                <c:pt idx="1562">
                  <c:v>8.8199999999999997E-3</c:v>
                </c:pt>
                <c:pt idx="1563">
                  <c:v>8.8199999999999997E-3</c:v>
                </c:pt>
                <c:pt idx="1564">
                  <c:v>8.8199999999999997E-3</c:v>
                </c:pt>
                <c:pt idx="1565">
                  <c:v>8.8199999999999997E-3</c:v>
                </c:pt>
                <c:pt idx="1566">
                  <c:v>3.7900000000000003E-2</c:v>
                </c:pt>
                <c:pt idx="1567">
                  <c:v>4.4200000000000003E-2</c:v>
                </c:pt>
                <c:pt idx="1568">
                  <c:v>-5.0099999999999999E-2</c:v>
                </c:pt>
                <c:pt idx="1569">
                  <c:v>-3.8399999999999997E-2</c:v>
                </c:pt>
                <c:pt idx="1570">
                  <c:v>-3.8399999999999997E-2</c:v>
                </c:pt>
                <c:pt idx="1571">
                  <c:v>3.1699999999999999E-2</c:v>
                </c:pt>
                <c:pt idx="1572">
                  <c:v>3.1699999999999999E-2</c:v>
                </c:pt>
                <c:pt idx="1573">
                  <c:v>3.1699999999999999E-2</c:v>
                </c:pt>
                <c:pt idx="1574">
                  <c:v>-5.5399999999999998E-2</c:v>
                </c:pt>
                <c:pt idx="1575">
                  <c:v>9.0399999999999994E-3</c:v>
                </c:pt>
                <c:pt idx="1576">
                  <c:v>-1.47E-2</c:v>
                </c:pt>
                <c:pt idx="1577">
                  <c:v>-7.77E-3</c:v>
                </c:pt>
                <c:pt idx="1578">
                  <c:v>-1.95E-2</c:v>
                </c:pt>
                <c:pt idx="1579">
                  <c:v>-1.95E-2</c:v>
                </c:pt>
                <c:pt idx="1580">
                  <c:v>-1.95E-2</c:v>
                </c:pt>
                <c:pt idx="1581">
                  <c:v>-1.95E-2</c:v>
                </c:pt>
                <c:pt idx="1582">
                  <c:v>-3.7400000000000003E-2</c:v>
                </c:pt>
                <c:pt idx="1583">
                  <c:v>-3.7400000000000003E-2</c:v>
                </c:pt>
                <c:pt idx="1584">
                  <c:v>-3.7400000000000003E-2</c:v>
                </c:pt>
                <c:pt idx="1585">
                  <c:v>-3.7400000000000003E-2</c:v>
                </c:pt>
                <c:pt idx="1586">
                  <c:v>3.0200000000000002E-4</c:v>
                </c:pt>
                <c:pt idx="1587">
                  <c:v>1.83E-2</c:v>
                </c:pt>
                <c:pt idx="1588">
                  <c:v>1.83E-2</c:v>
                </c:pt>
                <c:pt idx="1589">
                  <c:v>1.83E-2</c:v>
                </c:pt>
                <c:pt idx="1590">
                  <c:v>1.83E-2</c:v>
                </c:pt>
                <c:pt idx="1591">
                  <c:v>1.83E-2</c:v>
                </c:pt>
                <c:pt idx="1592">
                  <c:v>7.9000000000000001E-2</c:v>
                </c:pt>
                <c:pt idx="1593">
                  <c:v>-7.2599999999999998E-2</c:v>
                </c:pt>
                <c:pt idx="1594">
                  <c:v>-7.2599999999999998E-2</c:v>
                </c:pt>
                <c:pt idx="1595">
                  <c:v>-7.2599999999999998E-2</c:v>
                </c:pt>
                <c:pt idx="1596">
                  <c:v>9.9400000000000009E-4</c:v>
                </c:pt>
                <c:pt idx="1597">
                  <c:v>9.9400000000000009E-4</c:v>
                </c:pt>
                <c:pt idx="1598">
                  <c:v>1.24E-2</c:v>
                </c:pt>
                <c:pt idx="1599">
                  <c:v>1.24E-2</c:v>
                </c:pt>
                <c:pt idx="1600">
                  <c:v>-3.5299999999999998E-2</c:v>
                </c:pt>
                <c:pt idx="1601">
                  <c:v>-3.5299999999999998E-2</c:v>
                </c:pt>
                <c:pt idx="1602">
                  <c:v>-3.5299999999999998E-2</c:v>
                </c:pt>
                <c:pt idx="1603">
                  <c:v>-3.5299999999999998E-2</c:v>
                </c:pt>
                <c:pt idx="1604">
                  <c:v>5.9100000000000003E-3</c:v>
                </c:pt>
                <c:pt idx="1605">
                  <c:v>5.9100000000000003E-3</c:v>
                </c:pt>
                <c:pt idx="1606">
                  <c:v>5.9100000000000003E-3</c:v>
                </c:pt>
                <c:pt idx="1607">
                  <c:v>5.9100000000000003E-3</c:v>
                </c:pt>
                <c:pt idx="1608">
                  <c:v>3.7400000000000003E-2</c:v>
                </c:pt>
                <c:pt idx="1609">
                  <c:v>3.7400000000000003E-2</c:v>
                </c:pt>
                <c:pt idx="1610">
                  <c:v>-7.7399999999999997E-2</c:v>
                </c:pt>
                <c:pt idx="1611">
                  <c:v>4.3700000000000003E-2</c:v>
                </c:pt>
                <c:pt idx="1612">
                  <c:v>-4.2500000000000003E-2</c:v>
                </c:pt>
                <c:pt idx="1613">
                  <c:v>-4.2500000000000003E-2</c:v>
                </c:pt>
                <c:pt idx="1614">
                  <c:v>-4.2500000000000003E-2</c:v>
                </c:pt>
                <c:pt idx="1615">
                  <c:v>-4.2500000000000003E-2</c:v>
                </c:pt>
                <c:pt idx="1616">
                  <c:v>-4.2500000000000003E-2</c:v>
                </c:pt>
                <c:pt idx="1617">
                  <c:v>-4.2500000000000003E-2</c:v>
                </c:pt>
                <c:pt idx="1618">
                  <c:v>-4.2500000000000003E-2</c:v>
                </c:pt>
                <c:pt idx="1619">
                  <c:v>4.0599999999999997E-2</c:v>
                </c:pt>
                <c:pt idx="1620">
                  <c:v>4.0599999999999997E-2</c:v>
                </c:pt>
                <c:pt idx="1621">
                  <c:v>4.5499999999999999E-2</c:v>
                </c:pt>
                <c:pt idx="1622">
                  <c:v>4.5499999999999999E-2</c:v>
                </c:pt>
                <c:pt idx="1623">
                  <c:v>4.5499999999999999E-2</c:v>
                </c:pt>
                <c:pt idx="1624">
                  <c:v>4.5499999999999999E-2</c:v>
                </c:pt>
                <c:pt idx="1625">
                  <c:v>-3.73E-2</c:v>
                </c:pt>
                <c:pt idx="1626">
                  <c:v>-3.73E-2</c:v>
                </c:pt>
                <c:pt idx="1627">
                  <c:v>-3.73E-2</c:v>
                </c:pt>
                <c:pt idx="1628">
                  <c:v>-3.73E-2</c:v>
                </c:pt>
                <c:pt idx="1629">
                  <c:v>-3.73E-2</c:v>
                </c:pt>
                <c:pt idx="1630">
                  <c:v>-3.73E-2</c:v>
                </c:pt>
                <c:pt idx="1631">
                  <c:v>-3.73E-2</c:v>
                </c:pt>
                <c:pt idx="1632">
                  <c:v>-3.73E-2</c:v>
                </c:pt>
                <c:pt idx="1633">
                  <c:v>3.0200000000000001E-2</c:v>
                </c:pt>
                <c:pt idx="1634">
                  <c:v>3.0200000000000001E-2</c:v>
                </c:pt>
                <c:pt idx="1635">
                  <c:v>5.4300000000000001E-2</c:v>
                </c:pt>
                <c:pt idx="1636">
                  <c:v>-3.0200000000000001E-2</c:v>
                </c:pt>
                <c:pt idx="1637">
                  <c:v>-3.0200000000000001E-2</c:v>
                </c:pt>
                <c:pt idx="1638">
                  <c:v>-3.0200000000000001E-2</c:v>
                </c:pt>
                <c:pt idx="1639">
                  <c:v>-3.0200000000000001E-2</c:v>
                </c:pt>
                <c:pt idx="1640">
                  <c:v>-3.0200000000000001E-2</c:v>
                </c:pt>
                <c:pt idx="1641">
                  <c:v>-3.2099999999999997E-2</c:v>
                </c:pt>
                <c:pt idx="1642">
                  <c:v>-3.2099999999999997E-2</c:v>
                </c:pt>
                <c:pt idx="1643">
                  <c:v>-3.2099999999999997E-2</c:v>
                </c:pt>
                <c:pt idx="1644">
                  <c:v>-3.2099999999999997E-2</c:v>
                </c:pt>
                <c:pt idx="1645">
                  <c:v>-3.2099999999999997E-2</c:v>
                </c:pt>
                <c:pt idx="1646">
                  <c:v>1.2800000000000001E-2</c:v>
                </c:pt>
                <c:pt idx="1647">
                  <c:v>1.2800000000000001E-2</c:v>
                </c:pt>
                <c:pt idx="1648">
                  <c:v>1.2800000000000001E-2</c:v>
                </c:pt>
                <c:pt idx="1649">
                  <c:v>1.2800000000000001E-2</c:v>
                </c:pt>
                <c:pt idx="1650">
                  <c:v>1.2800000000000001E-2</c:v>
                </c:pt>
                <c:pt idx="1651">
                  <c:v>1.2800000000000001E-2</c:v>
                </c:pt>
                <c:pt idx="1652">
                  <c:v>7.5999999999999998E-2</c:v>
                </c:pt>
                <c:pt idx="1653">
                  <c:v>7.5999999999999998E-2</c:v>
                </c:pt>
                <c:pt idx="1654">
                  <c:v>7.5999999999999998E-2</c:v>
                </c:pt>
                <c:pt idx="1655">
                  <c:v>-7.6100000000000001E-2</c:v>
                </c:pt>
                <c:pt idx="1656">
                  <c:v>-7.6100000000000001E-2</c:v>
                </c:pt>
                <c:pt idx="1657">
                  <c:v>-7.6100000000000001E-2</c:v>
                </c:pt>
                <c:pt idx="1658">
                  <c:v>-7.6100000000000001E-2</c:v>
                </c:pt>
                <c:pt idx="1659">
                  <c:v>-7.6100000000000001E-2</c:v>
                </c:pt>
                <c:pt idx="1660">
                  <c:v>7.9899999999999999E-2</c:v>
                </c:pt>
                <c:pt idx="1661">
                  <c:v>7.9899999999999999E-2</c:v>
                </c:pt>
                <c:pt idx="1662">
                  <c:v>7.9899999999999999E-2</c:v>
                </c:pt>
                <c:pt idx="1663">
                  <c:v>7.9899999999999999E-2</c:v>
                </c:pt>
                <c:pt idx="1664">
                  <c:v>7.9899999999999999E-2</c:v>
                </c:pt>
                <c:pt idx="1665">
                  <c:v>7.9899999999999999E-2</c:v>
                </c:pt>
                <c:pt idx="1666">
                  <c:v>7.51E-2</c:v>
                </c:pt>
                <c:pt idx="1667">
                  <c:v>9.7199999999999995E-2</c:v>
                </c:pt>
                <c:pt idx="1668">
                  <c:v>-0.11700000000000001</c:v>
                </c:pt>
                <c:pt idx="1669">
                  <c:v>3.4599999999999999E-2</c:v>
                </c:pt>
                <c:pt idx="1670">
                  <c:v>-3.04E-2</c:v>
                </c:pt>
                <c:pt idx="1671">
                  <c:v>4.07E-2</c:v>
                </c:pt>
                <c:pt idx="1672">
                  <c:v>4.07E-2</c:v>
                </c:pt>
                <c:pt idx="1673">
                  <c:v>-1.8200000000000001E-2</c:v>
                </c:pt>
                <c:pt idx="1674">
                  <c:v>-1.8200000000000001E-2</c:v>
                </c:pt>
                <c:pt idx="1675">
                  <c:v>1.8499999999999999E-2</c:v>
                </c:pt>
                <c:pt idx="1676">
                  <c:v>-2.06E-2</c:v>
                </c:pt>
                <c:pt idx="1677">
                  <c:v>-2.06E-2</c:v>
                </c:pt>
                <c:pt idx="1678">
                  <c:v>-2.06E-2</c:v>
                </c:pt>
                <c:pt idx="1679">
                  <c:v>-2.06E-2</c:v>
                </c:pt>
                <c:pt idx="1680">
                  <c:v>-2.06E-2</c:v>
                </c:pt>
                <c:pt idx="1681">
                  <c:v>-2.06E-2</c:v>
                </c:pt>
                <c:pt idx="1682">
                  <c:v>-2.06E-2</c:v>
                </c:pt>
                <c:pt idx="1683">
                  <c:v>2.07E-2</c:v>
                </c:pt>
                <c:pt idx="1684">
                  <c:v>2.6700000000000002E-2</c:v>
                </c:pt>
                <c:pt idx="1685">
                  <c:v>2.6700000000000002E-2</c:v>
                </c:pt>
                <c:pt idx="1686">
                  <c:v>5.4899999999999997E-2</c:v>
                </c:pt>
                <c:pt idx="1687">
                  <c:v>5.4899999999999997E-2</c:v>
                </c:pt>
                <c:pt idx="1688">
                  <c:v>-2.5000000000000001E-2</c:v>
                </c:pt>
                <c:pt idx="1689">
                  <c:v>-3.15E-2</c:v>
                </c:pt>
                <c:pt idx="1690">
                  <c:v>-3.15E-2</c:v>
                </c:pt>
                <c:pt idx="1691">
                  <c:v>-3.15E-2</c:v>
                </c:pt>
                <c:pt idx="1692">
                  <c:v>-2.3400000000000001E-2</c:v>
                </c:pt>
                <c:pt idx="1693">
                  <c:v>-2.3099999999999999E-2</c:v>
                </c:pt>
                <c:pt idx="1694">
                  <c:v>-2.0799999999999999E-2</c:v>
                </c:pt>
                <c:pt idx="1695">
                  <c:v>-2.0799999999999999E-2</c:v>
                </c:pt>
                <c:pt idx="1696">
                  <c:v>-2.0799999999999999E-2</c:v>
                </c:pt>
                <c:pt idx="1697">
                  <c:v>-2.0799999999999999E-2</c:v>
                </c:pt>
                <c:pt idx="1698">
                  <c:v>-2.0799999999999999E-2</c:v>
                </c:pt>
                <c:pt idx="1699">
                  <c:v>-2.0799999999999999E-2</c:v>
                </c:pt>
                <c:pt idx="1700">
                  <c:v>-2.0799999999999999E-2</c:v>
                </c:pt>
                <c:pt idx="1701">
                  <c:v>7.1099999999999997E-2</c:v>
                </c:pt>
                <c:pt idx="1702">
                  <c:v>7.1099999999999997E-2</c:v>
                </c:pt>
                <c:pt idx="1703">
                  <c:v>3.7100000000000002E-3</c:v>
                </c:pt>
                <c:pt idx="1704">
                  <c:v>-6.1600000000000002E-2</c:v>
                </c:pt>
                <c:pt idx="1705">
                  <c:v>-2.29E-2</c:v>
                </c:pt>
                <c:pt idx="1706">
                  <c:v>-2.29E-2</c:v>
                </c:pt>
                <c:pt idx="1707">
                  <c:v>-2.29E-2</c:v>
                </c:pt>
                <c:pt idx="1708">
                  <c:v>7.6999999999999996E-4</c:v>
                </c:pt>
                <c:pt idx="1709">
                  <c:v>7.6999999999999996E-4</c:v>
                </c:pt>
                <c:pt idx="1710">
                  <c:v>7.6999999999999996E-4</c:v>
                </c:pt>
                <c:pt idx="1711">
                  <c:v>7.6999999999999996E-4</c:v>
                </c:pt>
                <c:pt idx="1712">
                  <c:v>7.6999999999999996E-4</c:v>
                </c:pt>
                <c:pt idx="1713">
                  <c:v>7.6999999999999996E-4</c:v>
                </c:pt>
                <c:pt idx="1714">
                  <c:v>1.32E-2</c:v>
                </c:pt>
                <c:pt idx="1715">
                  <c:v>1.32E-2</c:v>
                </c:pt>
                <c:pt idx="1716">
                  <c:v>1.32E-2</c:v>
                </c:pt>
                <c:pt idx="1717">
                  <c:v>1.32E-2</c:v>
                </c:pt>
                <c:pt idx="1718">
                  <c:v>1.32E-2</c:v>
                </c:pt>
                <c:pt idx="1719">
                  <c:v>1.32E-2</c:v>
                </c:pt>
                <c:pt idx="1720">
                  <c:v>1.32E-2</c:v>
                </c:pt>
                <c:pt idx="1721">
                  <c:v>1.32E-2</c:v>
                </c:pt>
                <c:pt idx="1722">
                  <c:v>1.32E-2</c:v>
                </c:pt>
                <c:pt idx="1723">
                  <c:v>1.32E-2</c:v>
                </c:pt>
                <c:pt idx="1724">
                  <c:v>1.32E-2</c:v>
                </c:pt>
                <c:pt idx="1725">
                  <c:v>1.32E-2</c:v>
                </c:pt>
                <c:pt idx="1726">
                  <c:v>1.5900000000000001E-2</c:v>
                </c:pt>
                <c:pt idx="1727">
                  <c:v>7.0499999999999998E-3</c:v>
                </c:pt>
                <c:pt idx="1728">
                  <c:v>-2.6100000000000002E-2</c:v>
                </c:pt>
                <c:pt idx="1729">
                  <c:v>-2.6100000000000002E-2</c:v>
                </c:pt>
                <c:pt idx="1730">
                  <c:v>3.7499999999999999E-2</c:v>
                </c:pt>
                <c:pt idx="1731">
                  <c:v>1.06E-2</c:v>
                </c:pt>
                <c:pt idx="1732">
                  <c:v>1.06E-2</c:v>
                </c:pt>
                <c:pt idx="1733">
                  <c:v>1.06E-2</c:v>
                </c:pt>
                <c:pt idx="1734">
                  <c:v>1.06E-2</c:v>
                </c:pt>
                <c:pt idx="1735">
                  <c:v>1.06E-2</c:v>
                </c:pt>
                <c:pt idx="1736">
                  <c:v>1.06E-2</c:v>
                </c:pt>
                <c:pt idx="1737">
                  <c:v>3.49E-2</c:v>
                </c:pt>
                <c:pt idx="1738">
                  <c:v>3.49E-2</c:v>
                </c:pt>
                <c:pt idx="1739">
                  <c:v>-2.5499999999999998E-2</c:v>
                </c:pt>
                <c:pt idx="1740">
                  <c:v>-2.5499999999999998E-2</c:v>
                </c:pt>
                <c:pt idx="1741">
                  <c:v>-2.47E-2</c:v>
                </c:pt>
                <c:pt idx="1742">
                  <c:v>-2.47E-2</c:v>
                </c:pt>
                <c:pt idx="1743">
                  <c:v>-2.47E-2</c:v>
                </c:pt>
                <c:pt idx="1744">
                  <c:v>-2.47E-2</c:v>
                </c:pt>
                <c:pt idx="1745">
                  <c:v>-2.47E-2</c:v>
                </c:pt>
                <c:pt idx="1746">
                  <c:v>-2.47E-2</c:v>
                </c:pt>
                <c:pt idx="1747">
                  <c:v>-2.47E-2</c:v>
                </c:pt>
                <c:pt idx="1748">
                  <c:v>2.5399999999999999E-2</c:v>
                </c:pt>
                <c:pt idx="1749">
                  <c:v>-2.0899999999999998E-2</c:v>
                </c:pt>
                <c:pt idx="1750">
                  <c:v>2.9600000000000001E-2</c:v>
                </c:pt>
                <c:pt idx="1751">
                  <c:v>2.9600000000000001E-2</c:v>
                </c:pt>
                <c:pt idx="1752">
                  <c:v>2.9600000000000001E-2</c:v>
                </c:pt>
                <c:pt idx="1753">
                  <c:v>-7.3600000000000002E-3</c:v>
                </c:pt>
                <c:pt idx="1754">
                  <c:v>-7.3600000000000002E-3</c:v>
                </c:pt>
                <c:pt idx="1755">
                  <c:v>6.2600000000000003E-2</c:v>
                </c:pt>
                <c:pt idx="1756">
                  <c:v>6.2600000000000003E-2</c:v>
                </c:pt>
                <c:pt idx="1757">
                  <c:v>6.2600000000000003E-2</c:v>
                </c:pt>
                <c:pt idx="1758">
                  <c:v>6.2600000000000003E-2</c:v>
                </c:pt>
                <c:pt idx="1759">
                  <c:v>6.2600000000000003E-2</c:v>
                </c:pt>
                <c:pt idx="1760">
                  <c:v>1.7600000000000001E-2</c:v>
                </c:pt>
                <c:pt idx="1761">
                  <c:v>6.9699999999999998E-2</c:v>
                </c:pt>
                <c:pt idx="1762">
                  <c:v>6.9699999999999998E-2</c:v>
                </c:pt>
                <c:pt idx="1763">
                  <c:v>6.9699999999999998E-2</c:v>
                </c:pt>
                <c:pt idx="1764">
                  <c:v>6.9699999999999998E-2</c:v>
                </c:pt>
                <c:pt idx="1765">
                  <c:v>6.9699999999999998E-2</c:v>
                </c:pt>
                <c:pt idx="1766">
                  <c:v>4.58E-2</c:v>
                </c:pt>
                <c:pt idx="1767">
                  <c:v>4.58E-2</c:v>
                </c:pt>
                <c:pt idx="1768">
                  <c:v>4.58E-2</c:v>
                </c:pt>
                <c:pt idx="1769">
                  <c:v>4.58E-2</c:v>
                </c:pt>
                <c:pt idx="1770">
                  <c:v>4.58E-2</c:v>
                </c:pt>
                <c:pt idx="1771">
                  <c:v>4.58E-2</c:v>
                </c:pt>
                <c:pt idx="1772">
                  <c:v>4.58E-2</c:v>
                </c:pt>
                <c:pt idx="1773">
                  <c:v>4.58E-2</c:v>
                </c:pt>
                <c:pt idx="1774">
                  <c:v>-5.4899999999999997E-2</c:v>
                </c:pt>
                <c:pt idx="1775">
                  <c:v>-8.0799999999999997E-2</c:v>
                </c:pt>
                <c:pt idx="1776">
                  <c:v>-8.0799999999999997E-2</c:v>
                </c:pt>
                <c:pt idx="1777">
                  <c:v>-8.0799999999999997E-2</c:v>
                </c:pt>
                <c:pt idx="1778">
                  <c:v>-8.0799999999999997E-2</c:v>
                </c:pt>
                <c:pt idx="1779">
                  <c:v>-8.0799999999999997E-2</c:v>
                </c:pt>
                <c:pt idx="1780">
                  <c:v>-8.0799999999999997E-2</c:v>
                </c:pt>
                <c:pt idx="1781">
                  <c:v>-8.0799999999999997E-2</c:v>
                </c:pt>
                <c:pt idx="1782">
                  <c:v>-8.0799999999999997E-2</c:v>
                </c:pt>
                <c:pt idx="1783">
                  <c:v>-7.0300000000000001E-2</c:v>
                </c:pt>
                <c:pt idx="1784">
                  <c:v>-2.7100000000000002E-3</c:v>
                </c:pt>
                <c:pt idx="1785">
                  <c:v>-2.7100000000000002E-3</c:v>
                </c:pt>
                <c:pt idx="1786">
                  <c:v>-2.7100000000000002E-3</c:v>
                </c:pt>
                <c:pt idx="1787">
                  <c:v>-2.7100000000000002E-3</c:v>
                </c:pt>
                <c:pt idx="1788">
                  <c:v>-1.9199999999999998E-2</c:v>
                </c:pt>
                <c:pt idx="1789">
                  <c:v>7.0199999999999999E-2</c:v>
                </c:pt>
                <c:pt idx="1790">
                  <c:v>7.0199999999999999E-2</c:v>
                </c:pt>
                <c:pt idx="1791">
                  <c:v>7.0199999999999999E-2</c:v>
                </c:pt>
                <c:pt idx="1792">
                  <c:v>-4.6800000000000001E-2</c:v>
                </c:pt>
                <c:pt idx="1793">
                  <c:v>-4.6800000000000001E-2</c:v>
                </c:pt>
                <c:pt idx="1794">
                  <c:v>-9.2800000000000001E-3</c:v>
                </c:pt>
                <c:pt idx="1795">
                  <c:v>7.6300000000000007E-2</c:v>
                </c:pt>
                <c:pt idx="1796">
                  <c:v>7.6300000000000007E-2</c:v>
                </c:pt>
                <c:pt idx="1797">
                  <c:v>7.6300000000000007E-2</c:v>
                </c:pt>
                <c:pt idx="1798">
                  <c:v>1.6400000000000001E-2</c:v>
                </c:pt>
                <c:pt idx="1799">
                  <c:v>-1.54E-2</c:v>
                </c:pt>
                <c:pt idx="1800">
                  <c:v>-2.1100000000000001E-2</c:v>
                </c:pt>
                <c:pt idx="1801">
                  <c:v>-2.1100000000000001E-2</c:v>
                </c:pt>
                <c:pt idx="1802">
                  <c:v>-2.1100000000000001E-2</c:v>
                </c:pt>
                <c:pt idx="1803">
                  <c:v>-2.7799999999999998E-2</c:v>
                </c:pt>
                <c:pt idx="1804">
                  <c:v>-2.7799999999999998E-2</c:v>
                </c:pt>
                <c:pt idx="1805">
                  <c:v>-2.7799999999999998E-2</c:v>
                </c:pt>
                <c:pt idx="1806">
                  <c:v>-2.7799999999999998E-2</c:v>
                </c:pt>
                <c:pt idx="1807">
                  <c:v>-3.8300000000000001E-3</c:v>
                </c:pt>
                <c:pt idx="1808">
                  <c:v>-3.8300000000000001E-3</c:v>
                </c:pt>
                <c:pt idx="1809">
                  <c:v>-3.8300000000000001E-3</c:v>
                </c:pt>
                <c:pt idx="1810">
                  <c:v>-3.8300000000000001E-3</c:v>
                </c:pt>
                <c:pt idx="1811">
                  <c:v>-2.86E-2</c:v>
                </c:pt>
                <c:pt idx="1812">
                  <c:v>-3.9600000000000003E-2</c:v>
                </c:pt>
                <c:pt idx="1813">
                  <c:v>-3.9600000000000003E-2</c:v>
                </c:pt>
                <c:pt idx="1814">
                  <c:v>-3.9600000000000003E-2</c:v>
                </c:pt>
                <c:pt idx="1815">
                  <c:v>3.1699999999999999E-2</c:v>
                </c:pt>
                <c:pt idx="1816">
                  <c:v>7.1800000000000003E-2</c:v>
                </c:pt>
                <c:pt idx="1817">
                  <c:v>7.1800000000000003E-2</c:v>
                </c:pt>
                <c:pt idx="1818">
                  <c:v>7.1800000000000003E-2</c:v>
                </c:pt>
                <c:pt idx="1819">
                  <c:v>7.1800000000000003E-2</c:v>
                </c:pt>
                <c:pt idx="1820">
                  <c:v>7.1800000000000003E-2</c:v>
                </c:pt>
                <c:pt idx="1821">
                  <c:v>7.1800000000000003E-2</c:v>
                </c:pt>
                <c:pt idx="1822">
                  <c:v>7.1800000000000003E-2</c:v>
                </c:pt>
                <c:pt idx="1823">
                  <c:v>7.1800000000000003E-2</c:v>
                </c:pt>
                <c:pt idx="1824">
                  <c:v>-8.09E-3</c:v>
                </c:pt>
                <c:pt idx="1825">
                  <c:v>3.3300000000000003E-2</c:v>
                </c:pt>
                <c:pt idx="1826">
                  <c:v>3.3300000000000003E-2</c:v>
                </c:pt>
                <c:pt idx="1827">
                  <c:v>3.3300000000000003E-2</c:v>
                </c:pt>
                <c:pt idx="1828">
                  <c:v>3.3300000000000003E-2</c:v>
                </c:pt>
                <c:pt idx="1829">
                  <c:v>3.3300000000000003E-2</c:v>
                </c:pt>
                <c:pt idx="1830">
                  <c:v>1.24E-2</c:v>
                </c:pt>
                <c:pt idx="1831">
                  <c:v>1.24E-2</c:v>
                </c:pt>
                <c:pt idx="1832">
                  <c:v>1.24E-2</c:v>
                </c:pt>
                <c:pt idx="1833">
                  <c:v>-0.108</c:v>
                </c:pt>
                <c:pt idx="1834">
                  <c:v>-4.7100000000000003E-2</c:v>
                </c:pt>
                <c:pt idx="1835">
                  <c:v>7.8700000000000006E-2</c:v>
                </c:pt>
                <c:pt idx="1836">
                  <c:v>7.3399999999999995E-4</c:v>
                </c:pt>
                <c:pt idx="1837">
                  <c:v>7.3399999999999995E-4</c:v>
                </c:pt>
                <c:pt idx="1838">
                  <c:v>7.3399999999999995E-4</c:v>
                </c:pt>
                <c:pt idx="1839">
                  <c:v>-1.01E-2</c:v>
                </c:pt>
                <c:pt idx="1840">
                  <c:v>-1.01E-2</c:v>
                </c:pt>
                <c:pt idx="1841">
                  <c:v>-1.01E-2</c:v>
                </c:pt>
                <c:pt idx="1842">
                  <c:v>-1.01E-2</c:v>
                </c:pt>
                <c:pt idx="1843">
                  <c:v>2.8400000000000002E-2</c:v>
                </c:pt>
                <c:pt idx="1844">
                  <c:v>-1.52E-2</c:v>
                </c:pt>
                <c:pt idx="1845">
                  <c:v>-1.52E-2</c:v>
                </c:pt>
                <c:pt idx="1846">
                  <c:v>-1.52E-2</c:v>
                </c:pt>
                <c:pt idx="1847">
                  <c:v>-1.52E-2</c:v>
                </c:pt>
                <c:pt idx="1848">
                  <c:v>-1.09E-2</c:v>
                </c:pt>
                <c:pt idx="1849">
                  <c:v>-1.09E-2</c:v>
                </c:pt>
                <c:pt idx="1850">
                  <c:v>-1.09E-2</c:v>
                </c:pt>
                <c:pt idx="1851">
                  <c:v>-1.09E-2</c:v>
                </c:pt>
                <c:pt idx="1852">
                  <c:v>2.9000000000000001E-2</c:v>
                </c:pt>
                <c:pt idx="1853">
                  <c:v>-2.63E-2</c:v>
                </c:pt>
                <c:pt idx="1854">
                  <c:v>-2.63E-2</c:v>
                </c:pt>
                <c:pt idx="1855">
                  <c:v>-2.63E-2</c:v>
                </c:pt>
                <c:pt idx="1856">
                  <c:v>-2.63E-2</c:v>
                </c:pt>
                <c:pt idx="1857">
                  <c:v>2.9799999999999998E-4</c:v>
                </c:pt>
                <c:pt idx="1858">
                  <c:v>2.9799999999999998E-4</c:v>
                </c:pt>
                <c:pt idx="1859">
                  <c:v>3.1600000000000003E-2</c:v>
                </c:pt>
                <c:pt idx="1860">
                  <c:v>-3.5999999999999997E-2</c:v>
                </c:pt>
                <c:pt idx="1861">
                  <c:v>-3.5999999999999997E-2</c:v>
                </c:pt>
                <c:pt idx="1862">
                  <c:v>-3.5999999999999997E-2</c:v>
                </c:pt>
                <c:pt idx="1863">
                  <c:v>-4.1700000000000001E-2</c:v>
                </c:pt>
                <c:pt idx="1864">
                  <c:v>-4.1700000000000001E-2</c:v>
                </c:pt>
                <c:pt idx="1865">
                  <c:v>-4.1700000000000001E-2</c:v>
                </c:pt>
                <c:pt idx="1866">
                  <c:v>-4.1700000000000001E-2</c:v>
                </c:pt>
                <c:pt idx="1867">
                  <c:v>-4.1700000000000001E-2</c:v>
                </c:pt>
                <c:pt idx="1868">
                  <c:v>-4.1700000000000001E-2</c:v>
                </c:pt>
                <c:pt idx="1869">
                  <c:v>-6.4199999999999993E-2</c:v>
                </c:pt>
                <c:pt idx="1870">
                  <c:v>-6.4199999999999993E-2</c:v>
                </c:pt>
                <c:pt idx="1871">
                  <c:v>-6.4199999999999993E-2</c:v>
                </c:pt>
                <c:pt idx="1872">
                  <c:v>-6.4199999999999993E-2</c:v>
                </c:pt>
                <c:pt idx="1873">
                  <c:v>-6.4199999999999993E-2</c:v>
                </c:pt>
                <c:pt idx="1874">
                  <c:v>-6.2199999999999998E-3</c:v>
                </c:pt>
                <c:pt idx="1875">
                  <c:v>-6.2199999999999998E-3</c:v>
                </c:pt>
                <c:pt idx="1876">
                  <c:v>-6.2199999999999998E-3</c:v>
                </c:pt>
                <c:pt idx="1877">
                  <c:v>-6.2199999999999998E-3</c:v>
                </c:pt>
                <c:pt idx="1878">
                  <c:v>-6.2199999999999998E-3</c:v>
                </c:pt>
                <c:pt idx="1879">
                  <c:v>-6.2199999999999998E-3</c:v>
                </c:pt>
                <c:pt idx="1880">
                  <c:v>-6.2199999999999998E-3</c:v>
                </c:pt>
                <c:pt idx="1881">
                  <c:v>-6.2199999999999998E-3</c:v>
                </c:pt>
                <c:pt idx="1882">
                  <c:v>-6.2199999999999998E-3</c:v>
                </c:pt>
                <c:pt idx="1883">
                  <c:v>-6.2199999999999998E-3</c:v>
                </c:pt>
                <c:pt idx="1884">
                  <c:v>-6.2199999999999998E-3</c:v>
                </c:pt>
                <c:pt idx="1885">
                  <c:v>5.0200000000000002E-2</c:v>
                </c:pt>
                <c:pt idx="1886">
                  <c:v>-3.6800000000000001E-3</c:v>
                </c:pt>
                <c:pt idx="1887">
                  <c:v>2.3099999999999999E-2</c:v>
                </c:pt>
                <c:pt idx="1888">
                  <c:v>9.5700000000000004E-3</c:v>
                </c:pt>
                <c:pt idx="1889">
                  <c:v>9.5700000000000004E-3</c:v>
                </c:pt>
                <c:pt idx="1890">
                  <c:v>9.5700000000000004E-3</c:v>
                </c:pt>
                <c:pt idx="1891">
                  <c:v>9.5700000000000004E-3</c:v>
                </c:pt>
                <c:pt idx="1892">
                  <c:v>9.5700000000000004E-3</c:v>
                </c:pt>
                <c:pt idx="1893">
                  <c:v>9.5700000000000004E-3</c:v>
                </c:pt>
                <c:pt idx="1894">
                  <c:v>9.5700000000000004E-3</c:v>
                </c:pt>
                <c:pt idx="1895">
                  <c:v>9.5700000000000004E-3</c:v>
                </c:pt>
                <c:pt idx="1896">
                  <c:v>9.5700000000000004E-3</c:v>
                </c:pt>
                <c:pt idx="1897">
                  <c:v>-2.4400000000000002E-2</c:v>
                </c:pt>
                <c:pt idx="1898">
                  <c:v>-5.4399999999999997E-2</c:v>
                </c:pt>
                <c:pt idx="1899">
                  <c:v>-5.4399999999999997E-2</c:v>
                </c:pt>
                <c:pt idx="1900">
                  <c:v>-5.5800000000000002E-2</c:v>
                </c:pt>
                <c:pt idx="1901">
                  <c:v>-8.6599999999999996E-2</c:v>
                </c:pt>
                <c:pt idx="1902">
                  <c:v>-8.6599999999999996E-2</c:v>
                </c:pt>
                <c:pt idx="1903">
                  <c:v>-8.6599999999999996E-2</c:v>
                </c:pt>
                <c:pt idx="1904">
                  <c:v>-8.6599999999999996E-2</c:v>
                </c:pt>
                <c:pt idx="1905">
                  <c:v>-8.6599999999999996E-2</c:v>
                </c:pt>
                <c:pt idx="1906">
                  <c:v>-8.6599999999999996E-2</c:v>
                </c:pt>
                <c:pt idx="1907">
                  <c:v>7.4099999999999999E-2</c:v>
                </c:pt>
                <c:pt idx="1908">
                  <c:v>-8.3199999999999996E-2</c:v>
                </c:pt>
                <c:pt idx="1909">
                  <c:v>-8.3199999999999996E-2</c:v>
                </c:pt>
                <c:pt idx="1910">
                  <c:v>-8.3199999999999996E-2</c:v>
                </c:pt>
                <c:pt idx="1911">
                  <c:v>7.3700000000000002E-2</c:v>
                </c:pt>
                <c:pt idx="1912">
                  <c:v>-2.64E-2</c:v>
                </c:pt>
                <c:pt idx="1913">
                  <c:v>-2.2100000000000002E-2</c:v>
                </c:pt>
                <c:pt idx="1914">
                  <c:v>-2.2100000000000002E-2</c:v>
                </c:pt>
                <c:pt idx="1915">
                  <c:v>-2.2100000000000002E-2</c:v>
                </c:pt>
                <c:pt idx="1916">
                  <c:v>-2.2100000000000002E-2</c:v>
                </c:pt>
                <c:pt idx="1917">
                  <c:v>-2.2100000000000002E-2</c:v>
                </c:pt>
                <c:pt idx="1918">
                  <c:v>-2.2100000000000002E-2</c:v>
                </c:pt>
                <c:pt idx="1919">
                  <c:v>-2.2100000000000002E-2</c:v>
                </c:pt>
                <c:pt idx="1920">
                  <c:v>-2.2100000000000002E-2</c:v>
                </c:pt>
                <c:pt idx="1921">
                  <c:v>-2.2100000000000002E-2</c:v>
                </c:pt>
                <c:pt idx="1922">
                  <c:v>-2.2100000000000002E-2</c:v>
                </c:pt>
                <c:pt idx="1923">
                  <c:v>-2.2100000000000002E-2</c:v>
                </c:pt>
                <c:pt idx="1924">
                  <c:v>-2.2100000000000002E-2</c:v>
                </c:pt>
                <c:pt idx="1925">
                  <c:v>-2.2100000000000002E-2</c:v>
                </c:pt>
                <c:pt idx="1926">
                  <c:v>-2.2100000000000002E-2</c:v>
                </c:pt>
                <c:pt idx="1927">
                  <c:v>-2.2100000000000002E-2</c:v>
                </c:pt>
                <c:pt idx="1928">
                  <c:v>-2.2100000000000002E-2</c:v>
                </c:pt>
                <c:pt idx="1929">
                  <c:v>-3.9100000000000003E-2</c:v>
                </c:pt>
                <c:pt idx="1930">
                  <c:v>-3.9100000000000003E-2</c:v>
                </c:pt>
                <c:pt idx="1931">
                  <c:v>-3.9100000000000003E-2</c:v>
                </c:pt>
                <c:pt idx="1932">
                  <c:v>-4.8800000000000003E-2</c:v>
                </c:pt>
                <c:pt idx="1933">
                  <c:v>-4.8800000000000003E-2</c:v>
                </c:pt>
                <c:pt idx="1934">
                  <c:v>-4.1399999999999999E-2</c:v>
                </c:pt>
                <c:pt idx="1935">
                  <c:v>-4.1399999999999999E-2</c:v>
                </c:pt>
                <c:pt idx="1936">
                  <c:v>-3.3300000000000003E-2</c:v>
                </c:pt>
                <c:pt idx="1937">
                  <c:v>-3.3300000000000003E-2</c:v>
                </c:pt>
                <c:pt idx="1938">
                  <c:v>-3.3300000000000003E-2</c:v>
                </c:pt>
                <c:pt idx="1939">
                  <c:v>-3.3300000000000003E-2</c:v>
                </c:pt>
                <c:pt idx="1940">
                  <c:v>-3.3300000000000003E-2</c:v>
                </c:pt>
                <c:pt idx="1941">
                  <c:v>-3.3300000000000003E-2</c:v>
                </c:pt>
                <c:pt idx="1942">
                  <c:v>1.7000000000000001E-2</c:v>
                </c:pt>
                <c:pt idx="1943">
                  <c:v>1.7000000000000001E-2</c:v>
                </c:pt>
                <c:pt idx="1944">
                  <c:v>1.7000000000000001E-2</c:v>
                </c:pt>
                <c:pt idx="1945">
                  <c:v>1.7000000000000001E-2</c:v>
                </c:pt>
                <c:pt idx="1946">
                  <c:v>-9.3600000000000003E-3</c:v>
                </c:pt>
                <c:pt idx="1947">
                  <c:v>-9.3600000000000003E-3</c:v>
                </c:pt>
                <c:pt idx="1948">
                  <c:v>3.8100000000000002E-2</c:v>
                </c:pt>
                <c:pt idx="1949">
                  <c:v>-2.9000000000000001E-2</c:v>
                </c:pt>
                <c:pt idx="1950">
                  <c:v>9.3600000000000003E-3</c:v>
                </c:pt>
                <c:pt idx="1951">
                  <c:v>9.3600000000000003E-3</c:v>
                </c:pt>
                <c:pt idx="1952">
                  <c:v>9.3600000000000003E-3</c:v>
                </c:pt>
                <c:pt idx="1953">
                  <c:v>9.3600000000000003E-3</c:v>
                </c:pt>
                <c:pt idx="1954">
                  <c:v>9.3600000000000003E-3</c:v>
                </c:pt>
                <c:pt idx="1955">
                  <c:v>9.3600000000000003E-3</c:v>
                </c:pt>
                <c:pt idx="1956">
                  <c:v>9.3600000000000003E-3</c:v>
                </c:pt>
                <c:pt idx="1957">
                  <c:v>9.3600000000000003E-3</c:v>
                </c:pt>
                <c:pt idx="1958">
                  <c:v>-4.4999999999999998E-2</c:v>
                </c:pt>
                <c:pt idx="1959">
                  <c:v>-4.4999999999999998E-2</c:v>
                </c:pt>
                <c:pt idx="1960">
                  <c:v>6.5799999999999997E-2</c:v>
                </c:pt>
                <c:pt idx="1961">
                  <c:v>-5.5899999999999998E-2</c:v>
                </c:pt>
                <c:pt idx="1962">
                  <c:v>-5.5899999999999998E-2</c:v>
                </c:pt>
                <c:pt idx="1963">
                  <c:v>-5.5899999999999998E-2</c:v>
                </c:pt>
                <c:pt idx="1964">
                  <c:v>-6.2700000000000006E-2</c:v>
                </c:pt>
                <c:pt idx="1965">
                  <c:v>-8.2600000000000007E-2</c:v>
                </c:pt>
                <c:pt idx="1966">
                  <c:v>-8.2600000000000007E-2</c:v>
                </c:pt>
                <c:pt idx="1967">
                  <c:v>-8.2600000000000007E-2</c:v>
                </c:pt>
                <c:pt idx="1968">
                  <c:v>-5.9200000000000003E-2</c:v>
                </c:pt>
                <c:pt idx="1969">
                  <c:v>1.3299999999999999E-2</c:v>
                </c:pt>
                <c:pt idx="1970">
                  <c:v>-2.2200000000000001E-2</c:v>
                </c:pt>
                <c:pt idx="1971">
                  <c:v>-2.2200000000000001E-2</c:v>
                </c:pt>
                <c:pt idx="1972">
                  <c:v>-2.2200000000000001E-2</c:v>
                </c:pt>
                <c:pt idx="1973">
                  <c:v>-2.2200000000000001E-2</c:v>
                </c:pt>
                <c:pt idx="1974">
                  <c:v>-2.2200000000000001E-2</c:v>
                </c:pt>
                <c:pt idx="1975">
                  <c:v>-2.2200000000000001E-2</c:v>
                </c:pt>
                <c:pt idx="1976">
                  <c:v>-2.2200000000000001E-2</c:v>
                </c:pt>
                <c:pt idx="1977">
                  <c:v>-2.2200000000000001E-2</c:v>
                </c:pt>
                <c:pt idx="1978">
                  <c:v>-2.2200000000000001E-2</c:v>
                </c:pt>
                <c:pt idx="1979">
                  <c:v>2.86E-2</c:v>
                </c:pt>
                <c:pt idx="1980">
                  <c:v>1.8599999999999998E-2</c:v>
                </c:pt>
                <c:pt idx="1981">
                  <c:v>1.8599999999999998E-2</c:v>
                </c:pt>
                <c:pt idx="1982">
                  <c:v>1.8599999999999998E-2</c:v>
                </c:pt>
                <c:pt idx="1983">
                  <c:v>1.8599999999999998E-2</c:v>
                </c:pt>
                <c:pt idx="1984">
                  <c:v>-4.8000000000000001E-2</c:v>
                </c:pt>
                <c:pt idx="1985">
                  <c:v>9.5300000000000003E-3</c:v>
                </c:pt>
                <c:pt idx="1986">
                  <c:v>9.5300000000000003E-3</c:v>
                </c:pt>
                <c:pt idx="1987">
                  <c:v>-0.11899999999999999</c:v>
                </c:pt>
                <c:pt idx="1988">
                  <c:v>-0.11899999999999999</c:v>
                </c:pt>
                <c:pt idx="1989">
                  <c:v>-0.11899999999999999</c:v>
                </c:pt>
                <c:pt idx="1990">
                  <c:v>-5.1499999999999997E-2</c:v>
                </c:pt>
                <c:pt idx="1991">
                  <c:v>-5.1499999999999997E-2</c:v>
                </c:pt>
                <c:pt idx="1992">
                  <c:v>-5.1499999999999997E-2</c:v>
                </c:pt>
                <c:pt idx="1993">
                  <c:v>-5.1499999999999997E-2</c:v>
                </c:pt>
                <c:pt idx="1994">
                  <c:v>-3.6999999999999998E-2</c:v>
                </c:pt>
                <c:pt idx="1995">
                  <c:v>-3.6999999999999998E-2</c:v>
                </c:pt>
                <c:pt idx="1996">
                  <c:v>-5.6899999999999999E-2</c:v>
                </c:pt>
                <c:pt idx="1997">
                  <c:v>-5.6899999999999999E-2</c:v>
                </c:pt>
                <c:pt idx="1998">
                  <c:v>7.79E-3</c:v>
                </c:pt>
                <c:pt idx="1999">
                  <c:v>7.79E-3</c:v>
                </c:pt>
                <c:pt idx="2000">
                  <c:v>7.79E-3</c:v>
                </c:pt>
                <c:pt idx="2001">
                  <c:v>7.79E-3</c:v>
                </c:pt>
                <c:pt idx="2002">
                  <c:v>7.79E-3</c:v>
                </c:pt>
                <c:pt idx="2003">
                  <c:v>7.79E-3</c:v>
                </c:pt>
                <c:pt idx="2004">
                  <c:v>7.79E-3</c:v>
                </c:pt>
                <c:pt idx="2005">
                  <c:v>7.79E-3</c:v>
                </c:pt>
                <c:pt idx="2006">
                  <c:v>3.7499999999999999E-3</c:v>
                </c:pt>
                <c:pt idx="2007">
                  <c:v>7.6200000000000004E-2</c:v>
                </c:pt>
                <c:pt idx="2008">
                  <c:v>2.92E-2</c:v>
                </c:pt>
                <c:pt idx="2009">
                  <c:v>2.92E-2</c:v>
                </c:pt>
                <c:pt idx="2010">
                  <c:v>2.92E-2</c:v>
                </c:pt>
                <c:pt idx="2011">
                  <c:v>2.92E-2</c:v>
                </c:pt>
                <c:pt idx="2012">
                  <c:v>2.2499999999999999E-2</c:v>
                </c:pt>
                <c:pt idx="2013">
                  <c:v>2.2499999999999999E-2</c:v>
                </c:pt>
                <c:pt idx="2014">
                  <c:v>2.2499999999999999E-2</c:v>
                </c:pt>
                <c:pt idx="2015">
                  <c:v>2.2499999999999999E-2</c:v>
                </c:pt>
                <c:pt idx="2016">
                  <c:v>2.2499999999999999E-2</c:v>
                </c:pt>
                <c:pt idx="2017">
                  <c:v>2.2499999999999999E-2</c:v>
                </c:pt>
                <c:pt idx="2018">
                  <c:v>2.2499999999999999E-2</c:v>
                </c:pt>
                <c:pt idx="2019">
                  <c:v>0.12</c:v>
                </c:pt>
                <c:pt idx="2020">
                  <c:v>0.12</c:v>
                </c:pt>
                <c:pt idx="2021">
                  <c:v>3.6999999999999998E-2</c:v>
                </c:pt>
                <c:pt idx="2022">
                  <c:v>3.6999999999999998E-2</c:v>
                </c:pt>
                <c:pt idx="2023">
                  <c:v>3.6999999999999998E-2</c:v>
                </c:pt>
                <c:pt idx="2024">
                  <c:v>4.6899999999999997E-2</c:v>
                </c:pt>
                <c:pt idx="2025">
                  <c:v>4.6899999999999997E-2</c:v>
                </c:pt>
                <c:pt idx="2026">
                  <c:v>4.6899999999999997E-2</c:v>
                </c:pt>
                <c:pt idx="2027">
                  <c:v>4.6899999999999997E-2</c:v>
                </c:pt>
                <c:pt idx="2028">
                  <c:v>8.9200000000000002E-2</c:v>
                </c:pt>
                <c:pt idx="2029">
                  <c:v>8.9200000000000002E-2</c:v>
                </c:pt>
                <c:pt idx="2030">
                  <c:v>-7.7499999999999999E-2</c:v>
                </c:pt>
                <c:pt idx="2031">
                  <c:v>7.5499999999999998E-2</c:v>
                </c:pt>
                <c:pt idx="2032">
                  <c:v>-1.9900000000000001E-2</c:v>
                </c:pt>
                <c:pt idx="2033">
                  <c:v>-2.53E-2</c:v>
                </c:pt>
                <c:pt idx="2034">
                  <c:v>-2.53E-2</c:v>
                </c:pt>
                <c:pt idx="2035">
                  <c:v>-2.53E-2</c:v>
                </c:pt>
                <c:pt idx="2036">
                  <c:v>-2.53E-2</c:v>
                </c:pt>
                <c:pt idx="2037">
                  <c:v>-2.53E-2</c:v>
                </c:pt>
                <c:pt idx="2038">
                  <c:v>3.9899999999999998E-2</c:v>
                </c:pt>
                <c:pt idx="2039">
                  <c:v>3.9899999999999998E-2</c:v>
                </c:pt>
                <c:pt idx="2040">
                  <c:v>3.9899999999999998E-2</c:v>
                </c:pt>
                <c:pt idx="2041">
                  <c:v>-2.3599999999999999E-2</c:v>
                </c:pt>
                <c:pt idx="2042">
                  <c:v>-2.6700000000000001E-3</c:v>
                </c:pt>
                <c:pt idx="2043">
                  <c:v>-2.6700000000000001E-3</c:v>
                </c:pt>
                <c:pt idx="2044">
                  <c:v>-2.8000000000000001E-2</c:v>
                </c:pt>
                <c:pt idx="2045">
                  <c:v>-2.8000000000000001E-2</c:v>
                </c:pt>
                <c:pt idx="2046">
                  <c:v>-2.8000000000000001E-2</c:v>
                </c:pt>
                <c:pt idx="2047">
                  <c:v>-2.8000000000000001E-2</c:v>
                </c:pt>
                <c:pt idx="2048">
                  <c:v>-2.8000000000000001E-2</c:v>
                </c:pt>
                <c:pt idx="2049">
                  <c:v>-2.8000000000000001E-2</c:v>
                </c:pt>
                <c:pt idx="2050">
                  <c:v>-9.3700000000000006E-2</c:v>
                </c:pt>
                <c:pt idx="2051">
                  <c:v>-9.3700000000000006E-2</c:v>
                </c:pt>
                <c:pt idx="2052">
                  <c:v>2.41E-2</c:v>
                </c:pt>
                <c:pt idx="2053">
                  <c:v>2.41E-2</c:v>
                </c:pt>
                <c:pt idx="2054">
                  <c:v>-4.9500000000000002E-2</c:v>
                </c:pt>
                <c:pt idx="2055">
                  <c:v>5.9299999999999999E-2</c:v>
                </c:pt>
                <c:pt idx="2056">
                  <c:v>-1.46E-2</c:v>
                </c:pt>
                <c:pt idx="2057">
                  <c:v>-1.46E-2</c:v>
                </c:pt>
                <c:pt idx="2058">
                  <c:v>-1.46E-2</c:v>
                </c:pt>
                <c:pt idx="2059">
                  <c:v>-1.46E-2</c:v>
                </c:pt>
                <c:pt idx="2060">
                  <c:v>-8.8900000000000007E-2</c:v>
                </c:pt>
                <c:pt idx="2061">
                  <c:v>-8.8900000000000007E-2</c:v>
                </c:pt>
                <c:pt idx="2062">
                  <c:v>-4.6300000000000001E-2</c:v>
                </c:pt>
                <c:pt idx="2063">
                  <c:v>-4.1300000000000003E-2</c:v>
                </c:pt>
                <c:pt idx="2064">
                  <c:v>-4.1300000000000003E-2</c:v>
                </c:pt>
                <c:pt idx="2065">
                  <c:v>-4.1300000000000003E-2</c:v>
                </c:pt>
                <c:pt idx="2066">
                  <c:v>-6.5600000000000006E-2</c:v>
                </c:pt>
                <c:pt idx="2067">
                  <c:v>-4.9200000000000001E-2</c:v>
                </c:pt>
                <c:pt idx="2068">
                  <c:v>-4.9200000000000001E-2</c:v>
                </c:pt>
                <c:pt idx="2069">
                  <c:v>-4.9200000000000001E-2</c:v>
                </c:pt>
                <c:pt idx="2070">
                  <c:v>7.0599999999999996E-2</c:v>
                </c:pt>
                <c:pt idx="2071">
                  <c:v>0.128</c:v>
                </c:pt>
                <c:pt idx="2072">
                  <c:v>0.107</c:v>
                </c:pt>
                <c:pt idx="2073">
                  <c:v>0.107</c:v>
                </c:pt>
                <c:pt idx="2074">
                  <c:v>0.107</c:v>
                </c:pt>
                <c:pt idx="2075">
                  <c:v>1.9900000000000001E-2</c:v>
                </c:pt>
                <c:pt idx="2076">
                  <c:v>3.6700000000000003E-2</c:v>
                </c:pt>
                <c:pt idx="2077">
                  <c:v>-8.4500000000000006E-2</c:v>
                </c:pt>
                <c:pt idx="2078">
                  <c:v>0.113</c:v>
                </c:pt>
                <c:pt idx="2079">
                  <c:v>7.7100000000000002E-2</c:v>
                </c:pt>
                <c:pt idx="2080">
                  <c:v>7.7100000000000002E-2</c:v>
                </c:pt>
                <c:pt idx="2081">
                  <c:v>7.7100000000000002E-2</c:v>
                </c:pt>
                <c:pt idx="2082">
                  <c:v>7.0300000000000001E-2</c:v>
                </c:pt>
                <c:pt idx="2083">
                  <c:v>7.0300000000000001E-2</c:v>
                </c:pt>
                <c:pt idx="2084">
                  <c:v>7.0300000000000001E-2</c:v>
                </c:pt>
                <c:pt idx="2085">
                  <c:v>7.0300000000000001E-2</c:v>
                </c:pt>
                <c:pt idx="2086">
                  <c:v>7.0300000000000001E-2</c:v>
                </c:pt>
                <c:pt idx="2087">
                  <c:v>7.0300000000000001E-2</c:v>
                </c:pt>
                <c:pt idx="2088">
                  <c:v>7.0300000000000001E-2</c:v>
                </c:pt>
                <c:pt idx="2089">
                  <c:v>2.2200000000000001E-2</c:v>
                </c:pt>
                <c:pt idx="2090">
                  <c:v>2.2200000000000001E-2</c:v>
                </c:pt>
                <c:pt idx="2091">
                  <c:v>2.2200000000000001E-2</c:v>
                </c:pt>
                <c:pt idx="2092">
                  <c:v>2.2200000000000001E-2</c:v>
                </c:pt>
                <c:pt idx="2093">
                  <c:v>2.2200000000000001E-2</c:v>
                </c:pt>
                <c:pt idx="2094">
                  <c:v>2.2200000000000001E-2</c:v>
                </c:pt>
                <c:pt idx="2095">
                  <c:v>2.2200000000000001E-2</c:v>
                </c:pt>
                <c:pt idx="2096">
                  <c:v>2.2200000000000001E-2</c:v>
                </c:pt>
                <c:pt idx="2097">
                  <c:v>2.2200000000000001E-2</c:v>
                </c:pt>
                <c:pt idx="2098">
                  <c:v>2.2100000000000002E-2</c:v>
                </c:pt>
                <c:pt idx="2099">
                  <c:v>2.2100000000000002E-2</c:v>
                </c:pt>
                <c:pt idx="2100">
                  <c:v>-1.17E-2</c:v>
                </c:pt>
                <c:pt idx="2101">
                  <c:v>-6.8199999999999997E-3</c:v>
                </c:pt>
                <c:pt idx="2102">
                  <c:v>-6.8199999999999997E-3</c:v>
                </c:pt>
                <c:pt idx="2103">
                  <c:v>-6.8199999999999997E-3</c:v>
                </c:pt>
                <c:pt idx="2104">
                  <c:v>9.8599999999999993E-2</c:v>
                </c:pt>
                <c:pt idx="2105">
                  <c:v>9.8599999999999993E-2</c:v>
                </c:pt>
                <c:pt idx="2106">
                  <c:v>9.8599999999999993E-2</c:v>
                </c:pt>
                <c:pt idx="2107">
                  <c:v>3.7600000000000001E-2</c:v>
                </c:pt>
                <c:pt idx="2108">
                  <c:v>4.62E-3</c:v>
                </c:pt>
                <c:pt idx="2109">
                  <c:v>4.62E-3</c:v>
                </c:pt>
                <c:pt idx="2110">
                  <c:v>1.32E-2</c:v>
                </c:pt>
                <c:pt idx="2111">
                  <c:v>7.0899999999999999E-3</c:v>
                </c:pt>
                <c:pt idx="2112">
                  <c:v>7.0899999999999999E-3</c:v>
                </c:pt>
                <c:pt idx="2113">
                  <c:v>7.0899999999999999E-3</c:v>
                </c:pt>
                <c:pt idx="2114">
                  <c:v>2.5399999999999999E-2</c:v>
                </c:pt>
                <c:pt idx="2115">
                  <c:v>2.5399999999999999E-2</c:v>
                </c:pt>
                <c:pt idx="2116">
                  <c:v>2.5399999999999999E-2</c:v>
                </c:pt>
                <c:pt idx="2117">
                  <c:v>2.5399999999999999E-2</c:v>
                </c:pt>
                <c:pt idx="2118">
                  <c:v>2.5399999999999999E-2</c:v>
                </c:pt>
                <c:pt idx="2119">
                  <c:v>2.5399999999999999E-2</c:v>
                </c:pt>
                <c:pt idx="2120">
                  <c:v>2.5399999999999999E-2</c:v>
                </c:pt>
                <c:pt idx="2121">
                  <c:v>-1.54E-2</c:v>
                </c:pt>
                <c:pt idx="2122">
                  <c:v>-5.5899999999999998E-2</c:v>
                </c:pt>
                <c:pt idx="2123">
                  <c:v>-5.5899999999999998E-2</c:v>
                </c:pt>
                <c:pt idx="2124">
                  <c:v>-3.8199999999999998E-2</c:v>
                </c:pt>
                <c:pt idx="2125">
                  <c:v>-3.8199999999999998E-2</c:v>
                </c:pt>
                <c:pt idx="2126">
                  <c:v>3.3300000000000003E-2</c:v>
                </c:pt>
                <c:pt idx="2127">
                  <c:v>3.3300000000000003E-2</c:v>
                </c:pt>
                <c:pt idx="2128">
                  <c:v>3.3300000000000003E-2</c:v>
                </c:pt>
                <c:pt idx="2129">
                  <c:v>3.3300000000000003E-2</c:v>
                </c:pt>
                <c:pt idx="2130">
                  <c:v>-4.9399999999999999E-2</c:v>
                </c:pt>
                <c:pt idx="2131">
                  <c:v>-4.9399999999999999E-2</c:v>
                </c:pt>
                <c:pt idx="2132">
                  <c:v>1.25E-3</c:v>
                </c:pt>
                <c:pt idx="2133">
                  <c:v>-5.6600000000000001E-3</c:v>
                </c:pt>
                <c:pt idx="2134">
                  <c:v>-3.3399999999999999E-4</c:v>
                </c:pt>
                <c:pt idx="2135">
                  <c:v>-6.2E-2</c:v>
                </c:pt>
                <c:pt idx="2136">
                  <c:v>3.1699999999999999E-2</c:v>
                </c:pt>
                <c:pt idx="2137">
                  <c:v>3.1699999999999999E-2</c:v>
                </c:pt>
                <c:pt idx="2138">
                  <c:v>3.1699999999999999E-2</c:v>
                </c:pt>
                <c:pt idx="2139">
                  <c:v>3.1699999999999999E-2</c:v>
                </c:pt>
                <c:pt idx="2140">
                  <c:v>-9.7900000000000001E-2</c:v>
                </c:pt>
                <c:pt idx="2141">
                  <c:v>-9.7900000000000001E-2</c:v>
                </c:pt>
                <c:pt idx="2142">
                  <c:v>-9.7900000000000001E-2</c:v>
                </c:pt>
                <c:pt idx="2143">
                  <c:v>-9.7900000000000001E-2</c:v>
                </c:pt>
                <c:pt idx="2144">
                  <c:v>-8.3599999999999994E-2</c:v>
                </c:pt>
                <c:pt idx="2145">
                  <c:v>-8.3599999999999994E-2</c:v>
                </c:pt>
                <c:pt idx="2146">
                  <c:v>-8.3599999999999994E-2</c:v>
                </c:pt>
                <c:pt idx="2147">
                  <c:v>-8.3599999999999994E-2</c:v>
                </c:pt>
                <c:pt idx="2148">
                  <c:v>-8.3599999999999994E-2</c:v>
                </c:pt>
                <c:pt idx="2149">
                  <c:v>-8.3599999999999994E-2</c:v>
                </c:pt>
                <c:pt idx="2150">
                  <c:v>-8.3599999999999994E-2</c:v>
                </c:pt>
                <c:pt idx="2151">
                  <c:v>-8.3599999999999994E-2</c:v>
                </c:pt>
                <c:pt idx="2152">
                  <c:v>2.5700000000000001E-2</c:v>
                </c:pt>
                <c:pt idx="2153">
                  <c:v>2.5700000000000001E-2</c:v>
                </c:pt>
                <c:pt idx="2154">
                  <c:v>9.6600000000000002E-3</c:v>
                </c:pt>
                <c:pt idx="2155">
                  <c:v>9.6600000000000002E-3</c:v>
                </c:pt>
                <c:pt idx="2156">
                  <c:v>9.6600000000000002E-3</c:v>
                </c:pt>
                <c:pt idx="2157">
                  <c:v>9.6600000000000002E-3</c:v>
                </c:pt>
                <c:pt idx="2158">
                  <c:v>8.4000000000000005E-2</c:v>
                </c:pt>
                <c:pt idx="2159">
                  <c:v>8.4000000000000005E-2</c:v>
                </c:pt>
                <c:pt idx="2160">
                  <c:v>8.4000000000000005E-2</c:v>
                </c:pt>
                <c:pt idx="2161">
                  <c:v>5.1000000000000004E-3</c:v>
                </c:pt>
                <c:pt idx="2162">
                  <c:v>5.1000000000000004E-3</c:v>
                </c:pt>
                <c:pt idx="2163">
                  <c:v>5.1000000000000004E-3</c:v>
                </c:pt>
                <c:pt idx="2164">
                  <c:v>-2.58E-2</c:v>
                </c:pt>
                <c:pt idx="2165">
                  <c:v>-4.7100000000000003E-2</c:v>
                </c:pt>
                <c:pt idx="2166">
                  <c:v>-7.1999999999999995E-2</c:v>
                </c:pt>
                <c:pt idx="2167">
                  <c:v>-7.1999999999999995E-2</c:v>
                </c:pt>
                <c:pt idx="2168">
                  <c:v>-7.1999999999999995E-2</c:v>
                </c:pt>
                <c:pt idx="2169">
                  <c:v>-7.1999999999999995E-2</c:v>
                </c:pt>
                <c:pt idx="2170">
                  <c:v>-7.1999999999999995E-2</c:v>
                </c:pt>
                <c:pt idx="2171">
                  <c:v>-7.1999999999999995E-2</c:v>
                </c:pt>
                <c:pt idx="2172">
                  <c:v>0.108</c:v>
                </c:pt>
                <c:pt idx="2173">
                  <c:v>4.3900000000000002E-2</c:v>
                </c:pt>
                <c:pt idx="2174">
                  <c:v>4.3900000000000002E-2</c:v>
                </c:pt>
                <c:pt idx="2175">
                  <c:v>4.3900000000000002E-2</c:v>
                </c:pt>
                <c:pt idx="2176">
                  <c:v>4.3900000000000002E-2</c:v>
                </c:pt>
                <c:pt idx="2177">
                  <c:v>4.3900000000000002E-2</c:v>
                </c:pt>
                <c:pt idx="2178">
                  <c:v>5.5199999999999999E-2</c:v>
                </c:pt>
                <c:pt idx="2179">
                  <c:v>5.5199999999999999E-2</c:v>
                </c:pt>
                <c:pt idx="2180">
                  <c:v>5.5199999999999999E-2</c:v>
                </c:pt>
                <c:pt idx="2181">
                  <c:v>5.5199999999999999E-2</c:v>
                </c:pt>
                <c:pt idx="2182">
                  <c:v>5.5199999999999999E-2</c:v>
                </c:pt>
                <c:pt idx="2183">
                  <c:v>-6.0900000000000003E-2</c:v>
                </c:pt>
                <c:pt idx="2184">
                  <c:v>-6.0900000000000003E-2</c:v>
                </c:pt>
                <c:pt idx="2185">
                  <c:v>-6.0900000000000003E-2</c:v>
                </c:pt>
                <c:pt idx="2186">
                  <c:v>0.128</c:v>
                </c:pt>
                <c:pt idx="2187">
                  <c:v>-6.7799999999999999E-2</c:v>
                </c:pt>
                <c:pt idx="2188">
                  <c:v>-6.7799999999999999E-2</c:v>
                </c:pt>
                <c:pt idx="2189">
                  <c:v>-6.7799999999999999E-2</c:v>
                </c:pt>
                <c:pt idx="2190">
                  <c:v>-6.7799999999999999E-2</c:v>
                </c:pt>
                <c:pt idx="2191">
                  <c:v>7.7299999999999994E-2</c:v>
                </c:pt>
                <c:pt idx="2192">
                  <c:v>7.7299999999999994E-2</c:v>
                </c:pt>
                <c:pt idx="2193">
                  <c:v>-5.0900000000000001E-2</c:v>
                </c:pt>
                <c:pt idx="2194">
                  <c:v>-5.0900000000000001E-2</c:v>
                </c:pt>
                <c:pt idx="2195">
                  <c:v>6.0100000000000001E-2</c:v>
                </c:pt>
                <c:pt idx="2196">
                  <c:v>6.0100000000000001E-2</c:v>
                </c:pt>
                <c:pt idx="2197">
                  <c:v>6.0100000000000001E-2</c:v>
                </c:pt>
                <c:pt idx="2198">
                  <c:v>-7.9000000000000001E-4</c:v>
                </c:pt>
                <c:pt idx="2199">
                  <c:v>1.47E-2</c:v>
                </c:pt>
                <c:pt idx="2200">
                  <c:v>3.5000000000000001E-3</c:v>
                </c:pt>
                <c:pt idx="2201">
                  <c:v>3.5000000000000001E-3</c:v>
                </c:pt>
                <c:pt idx="2202">
                  <c:v>3.5000000000000001E-3</c:v>
                </c:pt>
                <c:pt idx="2203">
                  <c:v>-4.4400000000000002E-2</c:v>
                </c:pt>
                <c:pt idx="2204">
                  <c:v>-4.4900000000000002E-2</c:v>
                </c:pt>
                <c:pt idx="2205">
                  <c:v>-3.4200000000000001E-2</c:v>
                </c:pt>
                <c:pt idx="2206">
                  <c:v>-3.4200000000000001E-2</c:v>
                </c:pt>
                <c:pt idx="2207">
                  <c:v>-3.4200000000000001E-2</c:v>
                </c:pt>
                <c:pt idx="2208">
                  <c:v>-4.48E-2</c:v>
                </c:pt>
                <c:pt idx="2209">
                  <c:v>4.7399999999999998E-2</c:v>
                </c:pt>
                <c:pt idx="2210">
                  <c:v>4.7399999999999998E-2</c:v>
                </c:pt>
                <c:pt idx="2211">
                  <c:v>1.17E-2</c:v>
                </c:pt>
                <c:pt idx="2212">
                  <c:v>4.2599999999999999E-2</c:v>
                </c:pt>
                <c:pt idx="2213">
                  <c:v>4.2599999999999999E-2</c:v>
                </c:pt>
                <c:pt idx="2214">
                  <c:v>4.2599999999999999E-2</c:v>
                </c:pt>
                <c:pt idx="2215">
                  <c:v>4.2599999999999999E-2</c:v>
                </c:pt>
                <c:pt idx="2216">
                  <c:v>4.2599999999999999E-2</c:v>
                </c:pt>
                <c:pt idx="2217">
                  <c:v>4.2599999999999999E-2</c:v>
                </c:pt>
                <c:pt idx="2218">
                  <c:v>4.2599999999999999E-2</c:v>
                </c:pt>
                <c:pt idx="2219">
                  <c:v>1.5699999999999999E-2</c:v>
                </c:pt>
                <c:pt idx="2220">
                  <c:v>1.5699999999999999E-2</c:v>
                </c:pt>
                <c:pt idx="2221">
                  <c:v>1.5699999999999999E-2</c:v>
                </c:pt>
                <c:pt idx="2222">
                  <c:v>1.5699999999999999E-2</c:v>
                </c:pt>
                <c:pt idx="2223">
                  <c:v>1.5699999999999999E-2</c:v>
                </c:pt>
                <c:pt idx="2224">
                  <c:v>7.0200000000000002E-3</c:v>
                </c:pt>
                <c:pt idx="2225">
                  <c:v>7.0200000000000002E-3</c:v>
                </c:pt>
                <c:pt idx="2226">
                  <c:v>7.0200000000000002E-3</c:v>
                </c:pt>
                <c:pt idx="2227">
                  <c:v>7.0200000000000002E-3</c:v>
                </c:pt>
                <c:pt idx="2228">
                  <c:v>4.8800000000000003E-2</c:v>
                </c:pt>
                <c:pt idx="2229">
                  <c:v>4.8800000000000003E-2</c:v>
                </c:pt>
                <c:pt idx="2230">
                  <c:v>4.8800000000000003E-2</c:v>
                </c:pt>
                <c:pt idx="2231">
                  <c:v>4.8800000000000003E-2</c:v>
                </c:pt>
                <c:pt idx="2232">
                  <c:v>-6.88E-2</c:v>
                </c:pt>
                <c:pt idx="2233">
                  <c:v>2.1899999999999999E-2</c:v>
                </c:pt>
                <c:pt idx="2234">
                  <c:v>2.1899999999999999E-2</c:v>
                </c:pt>
                <c:pt idx="2235">
                  <c:v>1.54E-2</c:v>
                </c:pt>
                <c:pt idx="2236">
                  <c:v>1.54E-2</c:v>
                </c:pt>
                <c:pt idx="2237">
                  <c:v>1.54E-2</c:v>
                </c:pt>
                <c:pt idx="2238">
                  <c:v>1.54E-2</c:v>
                </c:pt>
                <c:pt idx="2239">
                  <c:v>1.54E-2</c:v>
                </c:pt>
                <c:pt idx="2240">
                  <c:v>1.54E-2</c:v>
                </c:pt>
                <c:pt idx="2241">
                  <c:v>1.54E-2</c:v>
                </c:pt>
                <c:pt idx="2242">
                  <c:v>1.54E-2</c:v>
                </c:pt>
                <c:pt idx="2243">
                  <c:v>-6.1699999999999998E-2</c:v>
                </c:pt>
                <c:pt idx="2244">
                  <c:v>-4.87E-2</c:v>
                </c:pt>
                <c:pt idx="2245">
                  <c:v>-4.87E-2</c:v>
                </c:pt>
                <c:pt idx="2246">
                  <c:v>3.8600000000000002E-2</c:v>
                </c:pt>
                <c:pt idx="2247">
                  <c:v>3.8600000000000002E-2</c:v>
                </c:pt>
                <c:pt idx="2248">
                  <c:v>-3.9199999999999999E-2</c:v>
                </c:pt>
                <c:pt idx="2249">
                  <c:v>-3.9199999999999999E-2</c:v>
                </c:pt>
                <c:pt idx="2250">
                  <c:v>-3.9199999999999999E-2</c:v>
                </c:pt>
                <c:pt idx="2251">
                  <c:v>-3.9199999999999999E-2</c:v>
                </c:pt>
                <c:pt idx="2252">
                  <c:v>0.11</c:v>
                </c:pt>
                <c:pt idx="2253">
                  <c:v>0.11</c:v>
                </c:pt>
                <c:pt idx="2254">
                  <c:v>0.11</c:v>
                </c:pt>
                <c:pt idx="2255">
                  <c:v>0.11</c:v>
                </c:pt>
                <c:pt idx="2256">
                  <c:v>5.0799999999999998E-2</c:v>
                </c:pt>
                <c:pt idx="2257">
                  <c:v>5.0799999999999998E-2</c:v>
                </c:pt>
                <c:pt idx="2258">
                  <c:v>5.0799999999999998E-2</c:v>
                </c:pt>
                <c:pt idx="2259">
                  <c:v>4.65E-2</c:v>
                </c:pt>
                <c:pt idx="2260">
                  <c:v>6.6299999999999998E-2</c:v>
                </c:pt>
                <c:pt idx="2261">
                  <c:v>6.6299999999999998E-2</c:v>
                </c:pt>
                <c:pt idx="2262">
                  <c:v>6.6299999999999998E-2</c:v>
                </c:pt>
                <c:pt idx="2263">
                  <c:v>6.6299999999999998E-2</c:v>
                </c:pt>
                <c:pt idx="2264">
                  <c:v>5.5800000000000002E-2</c:v>
                </c:pt>
                <c:pt idx="2265">
                  <c:v>-7.4200000000000002E-2</c:v>
                </c:pt>
                <c:pt idx="2266">
                  <c:v>-7.4200000000000002E-2</c:v>
                </c:pt>
                <c:pt idx="2267">
                  <c:v>-7.4200000000000002E-2</c:v>
                </c:pt>
                <c:pt idx="2268">
                  <c:v>0.105</c:v>
                </c:pt>
                <c:pt idx="2269">
                  <c:v>-0.107</c:v>
                </c:pt>
                <c:pt idx="2270">
                  <c:v>-0.112</c:v>
                </c:pt>
                <c:pt idx="2271">
                  <c:v>-0.112</c:v>
                </c:pt>
                <c:pt idx="2272">
                  <c:v>-0.112</c:v>
                </c:pt>
                <c:pt idx="2273">
                  <c:v>-9.9099999999999994E-2</c:v>
                </c:pt>
                <c:pt idx="2274">
                  <c:v>-9.9099999999999994E-2</c:v>
                </c:pt>
                <c:pt idx="2275">
                  <c:v>-9.9099999999999994E-2</c:v>
                </c:pt>
                <c:pt idx="2276">
                  <c:v>-9.9099999999999994E-2</c:v>
                </c:pt>
                <c:pt idx="2277">
                  <c:v>-9.9099999999999994E-2</c:v>
                </c:pt>
                <c:pt idx="2278">
                  <c:v>-9.9099999999999994E-2</c:v>
                </c:pt>
                <c:pt idx="2279">
                  <c:v>7.0900000000000005E-2</c:v>
                </c:pt>
                <c:pt idx="2280">
                  <c:v>7.0900000000000005E-2</c:v>
                </c:pt>
                <c:pt idx="2281">
                  <c:v>7.0900000000000005E-2</c:v>
                </c:pt>
                <c:pt idx="2282">
                  <c:v>9.1899999999999996E-2</c:v>
                </c:pt>
                <c:pt idx="2283">
                  <c:v>9.1899999999999996E-2</c:v>
                </c:pt>
                <c:pt idx="2284">
                  <c:v>9.1899999999999996E-2</c:v>
                </c:pt>
                <c:pt idx="2285">
                  <c:v>2.06E-2</c:v>
                </c:pt>
                <c:pt idx="2286">
                  <c:v>2.06E-2</c:v>
                </c:pt>
                <c:pt idx="2287">
                  <c:v>2.0799999999999999E-2</c:v>
                </c:pt>
                <c:pt idx="2288">
                  <c:v>2.0799999999999999E-2</c:v>
                </c:pt>
                <c:pt idx="2289">
                  <c:v>2.0799999999999999E-2</c:v>
                </c:pt>
                <c:pt idx="2290">
                  <c:v>-6.3200000000000001E-3</c:v>
                </c:pt>
                <c:pt idx="2291">
                  <c:v>-6.3200000000000001E-3</c:v>
                </c:pt>
                <c:pt idx="2292">
                  <c:v>-6.3200000000000001E-3</c:v>
                </c:pt>
                <c:pt idx="2293">
                  <c:v>-6.3200000000000001E-3</c:v>
                </c:pt>
                <c:pt idx="2294">
                  <c:v>-6.3200000000000001E-3</c:v>
                </c:pt>
                <c:pt idx="2295">
                  <c:v>-6.3200000000000001E-3</c:v>
                </c:pt>
                <c:pt idx="2296">
                  <c:v>-6.3200000000000001E-3</c:v>
                </c:pt>
                <c:pt idx="2297">
                  <c:v>3.1500000000000001E-4</c:v>
                </c:pt>
                <c:pt idx="2298">
                  <c:v>3.1500000000000001E-4</c:v>
                </c:pt>
                <c:pt idx="2299">
                  <c:v>3.1500000000000001E-4</c:v>
                </c:pt>
                <c:pt idx="2300">
                  <c:v>1.9400000000000001E-2</c:v>
                </c:pt>
                <c:pt idx="2301">
                  <c:v>1.9400000000000001E-2</c:v>
                </c:pt>
                <c:pt idx="2302">
                  <c:v>-1.29E-2</c:v>
                </c:pt>
                <c:pt idx="2303">
                  <c:v>-1.29E-2</c:v>
                </c:pt>
                <c:pt idx="2304">
                  <c:v>-1.29E-2</c:v>
                </c:pt>
                <c:pt idx="2305">
                  <c:v>-5.2499999999999998E-2</c:v>
                </c:pt>
                <c:pt idx="2306">
                  <c:v>-5.2499999999999998E-2</c:v>
                </c:pt>
                <c:pt idx="2307">
                  <c:v>-5.2499999999999998E-2</c:v>
                </c:pt>
                <c:pt idx="2308">
                  <c:v>-5.2499999999999998E-2</c:v>
                </c:pt>
                <c:pt idx="2309">
                  <c:v>-2.4E-2</c:v>
                </c:pt>
                <c:pt idx="2310">
                  <c:v>1.1900000000000001E-2</c:v>
                </c:pt>
                <c:pt idx="2311">
                  <c:v>1.1900000000000001E-2</c:v>
                </c:pt>
                <c:pt idx="2312">
                  <c:v>1.1900000000000001E-2</c:v>
                </c:pt>
                <c:pt idx="2313">
                  <c:v>1.1900000000000001E-2</c:v>
                </c:pt>
                <c:pt idx="2314">
                  <c:v>-1.89E-2</c:v>
                </c:pt>
                <c:pt idx="2315">
                  <c:v>-1.89E-2</c:v>
                </c:pt>
                <c:pt idx="2316">
                  <c:v>4.1700000000000001E-2</c:v>
                </c:pt>
                <c:pt idx="2317">
                  <c:v>4.1700000000000001E-2</c:v>
                </c:pt>
                <c:pt idx="2318">
                  <c:v>4.1700000000000001E-2</c:v>
                </c:pt>
                <c:pt idx="2319">
                  <c:v>4.1700000000000001E-2</c:v>
                </c:pt>
                <c:pt idx="2320">
                  <c:v>4.1700000000000001E-2</c:v>
                </c:pt>
                <c:pt idx="2321">
                  <c:v>4.1700000000000001E-2</c:v>
                </c:pt>
                <c:pt idx="2322">
                  <c:v>-3.4200000000000001E-2</c:v>
                </c:pt>
                <c:pt idx="2323">
                  <c:v>-3.4200000000000001E-2</c:v>
                </c:pt>
                <c:pt idx="2324">
                  <c:v>3.2599999999999997E-2</c:v>
                </c:pt>
                <c:pt idx="2325">
                  <c:v>-2.0799999999999999E-2</c:v>
                </c:pt>
                <c:pt idx="2326">
                  <c:v>6.13E-2</c:v>
                </c:pt>
                <c:pt idx="2327">
                  <c:v>6.13E-2</c:v>
                </c:pt>
                <c:pt idx="2328">
                  <c:v>-2.86E-2</c:v>
                </c:pt>
                <c:pt idx="2329">
                  <c:v>4.0899999999999999E-2</c:v>
                </c:pt>
                <c:pt idx="2330">
                  <c:v>-5.3499999999999999E-2</c:v>
                </c:pt>
                <c:pt idx="2331">
                  <c:v>-5.3499999999999999E-2</c:v>
                </c:pt>
                <c:pt idx="2332">
                  <c:v>-5.3499999999999999E-2</c:v>
                </c:pt>
                <c:pt idx="2333">
                  <c:v>-5.3499999999999999E-2</c:v>
                </c:pt>
                <c:pt idx="2334">
                  <c:v>3.5900000000000001E-2</c:v>
                </c:pt>
                <c:pt idx="2335">
                  <c:v>3.5900000000000001E-2</c:v>
                </c:pt>
                <c:pt idx="2336">
                  <c:v>3.5900000000000001E-2</c:v>
                </c:pt>
                <c:pt idx="2337">
                  <c:v>3.5900000000000001E-2</c:v>
                </c:pt>
                <c:pt idx="2338">
                  <c:v>-2.7599999999999999E-3</c:v>
                </c:pt>
                <c:pt idx="2339">
                  <c:v>-3.04E-2</c:v>
                </c:pt>
                <c:pt idx="2340">
                  <c:v>-2.3800000000000002E-2</c:v>
                </c:pt>
                <c:pt idx="2341">
                  <c:v>-2.3800000000000002E-2</c:v>
                </c:pt>
                <c:pt idx="2342">
                  <c:v>-2.3800000000000002E-2</c:v>
                </c:pt>
                <c:pt idx="2343">
                  <c:v>-2.3800000000000002E-2</c:v>
                </c:pt>
                <c:pt idx="2344">
                  <c:v>-2.3800000000000002E-2</c:v>
                </c:pt>
                <c:pt idx="2345">
                  <c:v>-3.78E-2</c:v>
                </c:pt>
                <c:pt idx="2346">
                  <c:v>-3.78E-2</c:v>
                </c:pt>
                <c:pt idx="2347">
                  <c:v>-4.0099999999999997E-2</c:v>
                </c:pt>
                <c:pt idx="2348">
                  <c:v>-4.0099999999999997E-2</c:v>
                </c:pt>
                <c:pt idx="2349">
                  <c:v>-4.0099999999999997E-2</c:v>
                </c:pt>
                <c:pt idx="2350">
                  <c:v>4.41E-2</c:v>
                </c:pt>
                <c:pt idx="2351">
                  <c:v>4.41E-2</c:v>
                </c:pt>
                <c:pt idx="2352">
                  <c:v>-3.2899999999999999E-2</c:v>
                </c:pt>
                <c:pt idx="2353">
                  <c:v>-3.6200000000000003E-2</c:v>
                </c:pt>
                <c:pt idx="2354">
                  <c:v>-3.6200000000000003E-2</c:v>
                </c:pt>
                <c:pt idx="2355">
                  <c:v>4.87E-2</c:v>
                </c:pt>
                <c:pt idx="2356">
                  <c:v>4.87E-2</c:v>
                </c:pt>
                <c:pt idx="2357">
                  <c:v>-1.14E-2</c:v>
                </c:pt>
                <c:pt idx="2358">
                  <c:v>-1.14E-2</c:v>
                </c:pt>
                <c:pt idx="2359">
                  <c:v>-1.14E-2</c:v>
                </c:pt>
                <c:pt idx="2360">
                  <c:v>-1.14E-2</c:v>
                </c:pt>
                <c:pt idx="2361">
                  <c:v>-1.14E-2</c:v>
                </c:pt>
                <c:pt idx="2362">
                  <c:v>-1.14E-2</c:v>
                </c:pt>
                <c:pt idx="2363">
                  <c:v>1.48E-3</c:v>
                </c:pt>
                <c:pt idx="2364">
                  <c:v>1.48E-3</c:v>
                </c:pt>
                <c:pt idx="2365">
                  <c:v>-1.78E-2</c:v>
                </c:pt>
                <c:pt idx="2366">
                  <c:v>-1.78E-2</c:v>
                </c:pt>
                <c:pt idx="2367">
                  <c:v>-1.78E-2</c:v>
                </c:pt>
                <c:pt idx="2368">
                  <c:v>-1.95E-2</c:v>
                </c:pt>
                <c:pt idx="2369">
                  <c:v>-1.95E-2</c:v>
                </c:pt>
                <c:pt idx="2370">
                  <c:v>-2.2100000000000002E-2</c:v>
                </c:pt>
                <c:pt idx="2371">
                  <c:v>-8.0100000000000005E-2</c:v>
                </c:pt>
                <c:pt idx="2372">
                  <c:v>-3.48E-3</c:v>
                </c:pt>
                <c:pt idx="2373">
                  <c:v>1.67E-2</c:v>
                </c:pt>
                <c:pt idx="2374">
                  <c:v>-4.0400000000000002E-3</c:v>
                </c:pt>
                <c:pt idx="2375">
                  <c:v>-3.9399999999999998E-2</c:v>
                </c:pt>
                <c:pt idx="2376">
                  <c:v>-1.9300000000000001E-2</c:v>
                </c:pt>
                <c:pt idx="2377">
                  <c:v>-1.9300000000000001E-2</c:v>
                </c:pt>
                <c:pt idx="2378">
                  <c:v>-1.9300000000000001E-2</c:v>
                </c:pt>
                <c:pt idx="2379">
                  <c:v>-1.9300000000000001E-2</c:v>
                </c:pt>
                <c:pt idx="2380">
                  <c:v>-1.9300000000000001E-2</c:v>
                </c:pt>
                <c:pt idx="2381">
                  <c:v>1.6799999999999999E-2</c:v>
                </c:pt>
                <c:pt idx="2382">
                  <c:v>1.6799999999999999E-2</c:v>
                </c:pt>
                <c:pt idx="2383">
                  <c:v>-8.2100000000000003E-3</c:v>
                </c:pt>
                <c:pt idx="2384">
                  <c:v>5.11E-2</c:v>
                </c:pt>
                <c:pt idx="2385">
                  <c:v>-3.6299999999999999E-2</c:v>
                </c:pt>
                <c:pt idx="2386">
                  <c:v>-3.6299999999999999E-2</c:v>
                </c:pt>
                <c:pt idx="2387">
                  <c:v>-3.6299999999999999E-2</c:v>
                </c:pt>
                <c:pt idx="2388">
                  <c:v>-3.6299999999999999E-2</c:v>
                </c:pt>
                <c:pt idx="2389">
                  <c:v>2.4500000000000001E-2</c:v>
                </c:pt>
                <c:pt idx="2390">
                  <c:v>2.4500000000000001E-2</c:v>
                </c:pt>
                <c:pt idx="2391">
                  <c:v>3.4299999999999997E-2</c:v>
                </c:pt>
                <c:pt idx="2392">
                  <c:v>3.4299999999999997E-2</c:v>
                </c:pt>
                <c:pt idx="2393">
                  <c:v>-2.5100000000000001E-2</c:v>
                </c:pt>
                <c:pt idx="2394">
                  <c:v>-2.5100000000000001E-2</c:v>
                </c:pt>
                <c:pt idx="2395">
                  <c:v>-2.5100000000000001E-2</c:v>
                </c:pt>
                <c:pt idx="2396">
                  <c:v>-2.5100000000000001E-2</c:v>
                </c:pt>
                <c:pt idx="2397">
                  <c:v>-3.6900000000000002E-2</c:v>
                </c:pt>
                <c:pt idx="2398">
                  <c:v>-3.6900000000000002E-2</c:v>
                </c:pt>
                <c:pt idx="2399">
                  <c:v>-2.9899999999999999E-2</c:v>
                </c:pt>
                <c:pt idx="2400">
                  <c:v>-2.9899999999999999E-2</c:v>
                </c:pt>
                <c:pt idx="2401">
                  <c:v>-2.9899999999999999E-2</c:v>
                </c:pt>
                <c:pt idx="2402">
                  <c:v>-2.9899999999999999E-2</c:v>
                </c:pt>
                <c:pt idx="2403">
                  <c:v>-2.9899999999999999E-2</c:v>
                </c:pt>
                <c:pt idx="2404">
                  <c:v>-1.2699999999999999E-2</c:v>
                </c:pt>
                <c:pt idx="2405">
                  <c:v>-3.6700000000000003E-2</c:v>
                </c:pt>
                <c:pt idx="2406">
                  <c:v>-2.5499999999999998E-2</c:v>
                </c:pt>
                <c:pt idx="2407">
                  <c:v>-1.18E-2</c:v>
                </c:pt>
                <c:pt idx="2408">
                  <c:v>-1.18E-2</c:v>
                </c:pt>
                <c:pt idx="2409">
                  <c:v>-1.18E-2</c:v>
                </c:pt>
                <c:pt idx="2410">
                  <c:v>-4.19E-2</c:v>
                </c:pt>
                <c:pt idx="2411">
                  <c:v>-4.19E-2</c:v>
                </c:pt>
                <c:pt idx="2412">
                  <c:v>-3.8199999999999998E-2</c:v>
                </c:pt>
                <c:pt idx="2413">
                  <c:v>-1.9599999999999999E-2</c:v>
                </c:pt>
                <c:pt idx="2414">
                  <c:v>-5.2999999999999999E-2</c:v>
                </c:pt>
                <c:pt idx="2415">
                  <c:v>-5.2999999999999999E-2</c:v>
                </c:pt>
                <c:pt idx="2416">
                  <c:v>-3.3399999999999999E-2</c:v>
                </c:pt>
                <c:pt idx="2417">
                  <c:v>-3.3399999999999999E-2</c:v>
                </c:pt>
                <c:pt idx="2418">
                  <c:v>3.61E-2</c:v>
                </c:pt>
                <c:pt idx="2419">
                  <c:v>3.61E-2</c:v>
                </c:pt>
                <c:pt idx="2420">
                  <c:v>3.61E-2</c:v>
                </c:pt>
                <c:pt idx="2421">
                  <c:v>3.61E-2</c:v>
                </c:pt>
                <c:pt idx="2422">
                  <c:v>3.61E-2</c:v>
                </c:pt>
                <c:pt idx="2423">
                  <c:v>3.61E-2</c:v>
                </c:pt>
                <c:pt idx="2424">
                  <c:v>3.61E-2</c:v>
                </c:pt>
                <c:pt idx="2425">
                  <c:v>6.1999999999999998E-3</c:v>
                </c:pt>
                <c:pt idx="2426">
                  <c:v>6.1999999999999998E-3</c:v>
                </c:pt>
                <c:pt idx="2427">
                  <c:v>6.1999999999999998E-3</c:v>
                </c:pt>
                <c:pt idx="2428">
                  <c:v>1.6199999999999999E-2</c:v>
                </c:pt>
                <c:pt idx="2429">
                  <c:v>-1.7299999999999999E-2</c:v>
                </c:pt>
                <c:pt idx="2430">
                  <c:v>-1.9E-2</c:v>
                </c:pt>
                <c:pt idx="2431" formatCode="0.00E+00">
                  <c:v>-6.6299999999999999E-5</c:v>
                </c:pt>
                <c:pt idx="2432" formatCode="0.00E+00">
                  <c:v>-6.6299999999999999E-5</c:v>
                </c:pt>
                <c:pt idx="2433" formatCode="0.00E+00">
                  <c:v>-6.6299999999999999E-5</c:v>
                </c:pt>
                <c:pt idx="2434" formatCode="0.00E+00">
                  <c:v>-6.6299999999999999E-5</c:v>
                </c:pt>
                <c:pt idx="2435">
                  <c:v>6.0000000000000001E-3</c:v>
                </c:pt>
                <c:pt idx="2436">
                  <c:v>-4.6100000000000002E-2</c:v>
                </c:pt>
                <c:pt idx="2437">
                  <c:v>-4.6100000000000002E-2</c:v>
                </c:pt>
                <c:pt idx="2438">
                  <c:v>-4.6100000000000002E-2</c:v>
                </c:pt>
                <c:pt idx="2439">
                  <c:v>2.3300000000000001E-2</c:v>
                </c:pt>
                <c:pt idx="2440">
                  <c:v>2.3300000000000001E-2</c:v>
                </c:pt>
                <c:pt idx="2441">
                  <c:v>-1.17E-2</c:v>
                </c:pt>
                <c:pt idx="2442">
                  <c:v>-1.17E-2</c:v>
                </c:pt>
                <c:pt idx="2443">
                  <c:v>-1.17E-2</c:v>
                </c:pt>
                <c:pt idx="2444">
                  <c:v>-1.17E-2</c:v>
                </c:pt>
                <c:pt idx="2445">
                  <c:v>-1.17E-2</c:v>
                </c:pt>
                <c:pt idx="2446">
                  <c:v>-1.17E-2</c:v>
                </c:pt>
                <c:pt idx="2447">
                  <c:v>-9.6600000000000002E-3</c:v>
                </c:pt>
                <c:pt idx="2448">
                  <c:v>-9.6600000000000002E-3</c:v>
                </c:pt>
                <c:pt idx="2449">
                  <c:v>-9.6600000000000002E-3</c:v>
                </c:pt>
                <c:pt idx="2450">
                  <c:v>-9.6600000000000002E-3</c:v>
                </c:pt>
                <c:pt idx="2451">
                  <c:v>5.5599999999999997E-2</c:v>
                </c:pt>
                <c:pt idx="2452">
                  <c:v>5.5599999999999997E-2</c:v>
                </c:pt>
                <c:pt idx="2453">
                  <c:v>5.5599999999999997E-2</c:v>
                </c:pt>
                <c:pt idx="2454">
                  <c:v>0.14199999999999999</c:v>
                </c:pt>
                <c:pt idx="2455">
                  <c:v>7.7499999999999999E-2</c:v>
                </c:pt>
                <c:pt idx="2456">
                  <c:v>7.7499999999999999E-2</c:v>
                </c:pt>
                <c:pt idx="2457">
                  <c:v>-6.6299999999999998E-2</c:v>
                </c:pt>
                <c:pt idx="2458">
                  <c:v>-6.6299999999999998E-2</c:v>
                </c:pt>
                <c:pt idx="2459">
                  <c:v>-6.6299999999999998E-2</c:v>
                </c:pt>
                <c:pt idx="2460">
                  <c:v>-6.6299999999999998E-2</c:v>
                </c:pt>
                <c:pt idx="2461">
                  <c:v>3.9100000000000003E-2</c:v>
                </c:pt>
                <c:pt idx="2462">
                  <c:v>1.6199999999999999E-2</c:v>
                </c:pt>
                <c:pt idx="2463">
                  <c:v>3.8600000000000001E-3</c:v>
                </c:pt>
                <c:pt idx="2464">
                  <c:v>3.8600000000000001E-3</c:v>
                </c:pt>
                <c:pt idx="2465">
                  <c:v>3.8600000000000001E-3</c:v>
                </c:pt>
                <c:pt idx="2466">
                  <c:v>3.8600000000000001E-3</c:v>
                </c:pt>
                <c:pt idx="2467">
                  <c:v>3.8600000000000001E-3</c:v>
                </c:pt>
                <c:pt idx="2468">
                  <c:v>-1.34E-2</c:v>
                </c:pt>
                <c:pt idx="2469">
                  <c:v>-1.34E-2</c:v>
                </c:pt>
                <c:pt idx="2470">
                  <c:v>4.5900000000000003E-2</c:v>
                </c:pt>
                <c:pt idx="2471">
                  <c:v>4.5900000000000003E-2</c:v>
                </c:pt>
                <c:pt idx="2472">
                  <c:v>4.5900000000000003E-2</c:v>
                </c:pt>
                <c:pt idx="2473">
                  <c:v>1.38E-2</c:v>
                </c:pt>
                <c:pt idx="2474">
                  <c:v>1.38E-2</c:v>
                </c:pt>
                <c:pt idx="2475">
                  <c:v>1.38E-2</c:v>
                </c:pt>
                <c:pt idx="2476">
                  <c:v>1.38E-2</c:v>
                </c:pt>
                <c:pt idx="2477">
                  <c:v>1.38E-2</c:v>
                </c:pt>
                <c:pt idx="2478">
                  <c:v>0.105</c:v>
                </c:pt>
                <c:pt idx="2479">
                  <c:v>0.105</c:v>
                </c:pt>
                <c:pt idx="2480">
                  <c:v>-1.2E-2</c:v>
                </c:pt>
                <c:pt idx="2481">
                  <c:v>-1.2E-2</c:v>
                </c:pt>
                <c:pt idx="2482">
                  <c:v>-1.2E-2</c:v>
                </c:pt>
                <c:pt idx="2483">
                  <c:v>4.5900000000000003E-2</c:v>
                </c:pt>
                <c:pt idx="2484">
                  <c:v>4.5900000000000003E-2</c:v>
                </c:pt>
                <c:pt idx="2485">
                  <c:v>4.5900000000000003E-2</c:v>
                </c:pt>
                <c:pt idx="2486">
                  <c:v>4.5900000000000003E-2</c:v>
                </c:pt>
                <c:pt idx="2487">
                  <c:v>4.5900000000000003E-2</c:v>
                </c:pt>
                <c:pt idx="2488">
                  <c:v>-2.3099999999999999E-2</c:v>
                </c:pt>
                <c:pt idx="2489">
                  <c:v>-2.3099999999999999E-2</c:v>
                </c:pt>
                <c:pt idx="2490">
                  <c:v>-2.0299999999999999E-2</c:v>
                </c:pt>
                <c:pt idx="2491">
                  <c:v>-2.0299999999999999E-2</c:v>
                </c:pt>
                <c:pt idx="2492">
                  <c:v>-3.6200000000000003E-2</c:v>
                </c:pt>
                <c:pt idx="2493">
                  <c:v>-3.6200000000000003E-2</c:v>
                </c:pt>
                <c:pt idx="2494">
                  <c:v>2.9399999999999999E-2</c:v>
                </c:pt>
                <c:pt idx="2495">
                  <c:v>2.9399999999999999E-2</c:v>
                </c:pt>
                <c:pt idx="2496">
                  <c:v>2.9399999999999999E-2</c:v>
                </c:pt>
                <c:pt idx="2497">
                  <c:v>2.9399999999999999E-2</c:v>
                </c:pt>
                <c:pt idx="2498">
                  <c:v>2.9399999999999999E-2</c:v>
                </c:pt>
                <c:pt idx="2499">
                  <c:v>5.9700000000000003E-2</c:v>
                </c:pt>
                <c:pt idx="2500">
                  <c:v>5.9700000000000003E-2</c:v>
                </c:pt>
                <c:pt idx="2501">
                  <c:v>-2.4199999999999998E-3</c:v>
                </c:pt>
                <c:pt idx="2502">
                  <c:v>-2.4199999999999998E-3</c:v>
                </c:pt>
                <c:pt idx="2503">
                  <c:v>-2.4199999999999998E-3</c:v>
                </c:pt>
                <c:pt idx="2504">
                  <c:v>-2.4199999999999998E-3</c:v>
                </c:pt>
                <c:pt idx="2505">
                  <c:v>-4.24E-2</c:v>
                </c:pt>
                <c:pt idx="2506">
                  <c:v>5.9899999999999997E-3</c:v>
                </c:pt>
                <c:pt idx="2507">
                  <c:v>5.9899999999999997E-3</c:v>
                </c:pt>
                <c:pt idx="2508">
                  <c:v>-1.16E-3</c:v>
                </c:pt>
                <c:pt idx="2509">
                  <c:v>-1.16E-3</c:v>
                </c:pt>
                <c:pt idx="2510">
                  <c:v>-1.16E-3</c:v>
                </c:pt>
                <c:pt idx="2511">
                  <c:v>-1.16E-3</c:v>
                </c:pt>
                <c:pt idx="2512">
                  <c:v>-1.16E-3</c:v>
                </c:pt>
                <c:pt idx="2513">
                  <c:v>-1.16E-3</c:v>
                </c:pt>
                <c:pt idx="2514">
                  <c:v>-6.3200000000000006E-2</c:v>
                </c:pt>
                <c:pt idx="2515">
                  <c:v>1.57E-3</c:v>
                </c:pt>
                <c:pt idx="2516">
                  <c:v>1.57E-3</c:v>
                </c:pt>
                <c:pt idx="2517">
                  <c:v>1.57E-3</c:v>
                </c:pt>
                <c:pt idx="2518">
                  <c:v>1.57E-3</c:v>
                </c:pt>
                <c:pt idx="2519">
                  <c:v>4.5999999999999999E-2</c:v>
                </c:pt>
                <c:pt idx="2520">
                  <c:v>4.5999999999999999E-2</c:v>
                </c:pt>
                <c:pt idx="2521">
                  <c:v>4.5999999999999999E-2</c:v>
                </c:pt>
                <c:pt idx="2522">
                  <c:v>4.5999999999999999E-2</c:v>
                </c:pt>
                <c:pt idx="2523">
                  <c:v>4.5999999999999999E-2</c:v>
                </c:pt>
                <c:pt idx="2524">
                  <c:v>-5.0700000000000002E-2</c:v>
                </c:pt>
                <c:pt idx="2525">
                  <c:v>-5.0700000000000002E-2</c:v>
                </c:pt>
                <c:pt idx="2526">
                  <c:v>-5.0700000000000002E-2</c:v>
                </c:pt>
                <c:pt idx="2527">
                  <c:v>-5.8900000000000001E-2</c:v>
                </c:pt>
                <c:pt idx="2528">
                  <c:v>-5.1999999999999998E-2</c:v>
                </c:pt>
                <c:pt idx="2529">
                  <c:v>5.1799999999999999E-2</c:v>
                </c:pt>
                <c:pt idx="2530">
                  <c:v>3.5999999999999997E-2</c:v>
                </c:pt>
                <c:pt idx="2531">
                  <c:v>2.0899999999999998E-2</c:v>
                </c:pt>
                <c:pt idx="2532">
                  <c:v>2.0899999999999998E-2</c:v>
                </c:pt>
                <c:pt idx="2533">
                  <c:v>2.0899999999999998E-2</c:v>
                </c:pt>
                <c:pt idx="2534">
                  <c:v>2.0899999999999998E-2</c:v>
                </c:pt>
                <c:pt idx="2535">
                  <c:v>2.0899999999999998E-2</c:v>
                </c:pt>
                <c:pt idx="2536">
                  <c:v>2.0899999999999998E-2</c:v>
                </c:pt>
                <c:pt idx="2537">
                  <c:v>2.0899999999999998E-2</c:v>
                </c:pt>
                <c:pt idx="2538">
                  <c:v>4.7199999999999998E-4</c:v>
                </c:pt>
                <c:pt idx="2539">
                  <c:v>1.8800000000000001E-2</c:v>
                </c:pt>
                <c:pt idx="2540">
                  <c:v>-1.6400000000000001E-2</c:v>
                </c:pt>
                <c:pt idx="2541">
                  <c:v>-1.6400000000000001E-2</c:v>
                </c:pt>
                <c:pt idx="2542">
                  <c:v>-1.6400000000000001E-2</c:v>
                </c:pt>
                <c:pt idx="2543">
                  <c:v>-9.5700000000000004E-3</c:v>
                </c:pt>
                <c:pt idx="2544">
                  <c:v>-9.5700000000000004E-3</c:v>
                </c:pt>
                <c:pt idx="2545">
                  <c:v>0.129</c:v>
                </c:pt>
                <c:pt idx="2546">
                  <c:v>-0.15</c:v>
                </c:pt>
                <c:pt idx="2547">
                  <c:v>-0.15</c:v>
                </c:pt>
                <c:pt idx="2548">
                  <c:v>-0.15</c:v>
                </c:pt>
                <c:pt idx="2549">
                  <c:v>0.13900000000000001</c:v>
                </c:pt>
                <c:pt idx="2550">
                  <c:v>0.13900000000000001</c:v>
                </c:pt>
                <c:pt idx="2551">
                  <c:v>-0.124</c:v>
                </c:pt>
                <c:pt idx="2552">
                  <c:v>-0.124</c:v>
                </c:pt>
                <c:pt idx="2553">
                  <c:v>-0.124</c:v>
                </c:pt>
                <c:pt idx="2554">
                  <c:v>-0.11600000000000001</c:v>
                </c:pt>
                <c:pt idx="2555">
                  <c:v>-0.113</c:v>
                </c:pt>
                <c:pt idx="2556">
                  <c:v>3.04E-2</c:v>
                </c:pt>
                <c:pt idx="2557">
                  <c:v>3.04E-2</c:v>
                </c:pt>
                <c:pt idx="2558">
                  <c:v>3.04E-2</c:v>
                </c:pt>
                <c:pt idx="2559">
                  <c:v>3.04E-2</c:v>
                </c:pt>
                <c:pt idx="2560">
                  <c:v>3.04E-2</c:v>
                </c:pt>
                <c:pt idx="2561">
                  <c:v>6.0999999999999999E-2</c:v>
                </c:pt>
                <c:pt idx="2562">
                  <c:v>6.0999999999999999E-2</c:v>
                </c:pt>
                <c:pt idx="2563">
                  <c:v>6.0999999999999999E-2</c:v>
                </c:pt>
                <c:pt idx="2564">
                  <c:v>-4.6600000000000003E-2</c:v>
                </c:pt>
                <c:pt idx="2565">
                  <c:v>-4.6600000000000003E-2</c:v>
                </c:pt>
                <c:pt idx="2566">
                  <c:v>7.4700000000000003E-2</c:v>
                </c:pt>
                <c:pt idx="2567">
                  <c:v>0.03</c:v>
                </c:pt>
                <c:pt idx="2568">
                  <c:v>3.9199999999999999E-2</c:v>
                </c:pt>
                <c:pt idx="2569">
                  <c:v>3.9199999999999999E-2</c:v>
                </c:pt>
                <c:pt idx="2570">
                  <c:v>5.5599999999999997E-2</c:v>
                </c:pt>
                <c:pt idx="2571">
                  <c:v>5.5599999999999997E-2</c:v>
                </c:pt>
                <c:pt idx="2572">
                  <c:v>5.5599999999999997E-2</c:v>
                </c:pt>
                <c:pt idx="2573">
                  <c:v>5.5599999999999997E-2</c:v>
                </c:pt>
                <c:pt idx="2574">
                  <c:v>5.5599999999999997E-2</c:v>
                </c:pt>
                <c:pt idx="2575">
                  <c:v>4.3400000000000001E-2</c:v>
                </c:pt>
                <c:pt idx="2576">
                  <c:v>4.3400000000000001E-2</c:v>
                </c:pt>
                <c:pt idx="2577">
                  <c:v>4.3400000000000001E-2</c:v>
                </c:pt>
                <c:pt idx="2578">
                  <c:v>4.3400000000000001E-2</c:v>
                </c:pt>
                <c:pt idx="2579">
                  <c:v>4.36E-2</c:v>
                </c:pt>
                <c:pt idx="2580">
                  <c:v>4.36E-2</c:v>
                </c:pt>
                <c:pt idx="2581">
                  <c:v>4.36E-2</c:v>
                </c:pt>
                <c:pt idx="2582">
                  <c:v>4.36E-2</c:v>
                </c:pt>
                <c:pt idx="2583">
                  <c:v>3.0300000000000001E-2</c:v>
                </c:pt>
                <c:pt idx="2584">
                  <c:v>3.0300000000000001E-2</c:v>
                </c:pt>
                <c:pt idx="2585">
                  <c:v>-6.1499999999999999E-2</c:v>
                </c:pt>
                <c:pt idx="2586">
                  <c:v>-6.1499999999999999E-2</c:v>
                </c:pt>
                <c:pt idx="2587">
                  <c:v>1.9300000000000001E-3</c:v>
                </c:pt>
                <c:pt idx="2588">
                  <c:v>1.9300000000000001E-3</c:v>
                </c:pt>
                <c:pt idx="2589">
                  <c:v>1.9300000000000001E-3</c:v>
                </c:pt>
                <c:pt idx="2590">
                  <c:v>1.9300000000000001E-3</c:v>
                </c:pt>
                <c:pt idx="2591">
                  <c:v>1.15E-2</c:v>
                </c:pt>
                <c:pt idx="2592">
                  <c:v>1.15E-2</c:v>
                </c:pt>
                <c:pt idx="2593">
                  <c:v>1.15E-2</c:v>
                </c:pt>
                <c:pt idx="2594">
                  <c:v>-4.5999999999999999E-2</c:v>
                </c:pt>
                <c:pt idx="2595">
                  <c:v>-7.3899999999999999E-3</c:v>
                </c:pt>
                <c:pt idx="2596">
                  <c:v>-7.3899999999999999E-3</c:v>
                </c:pt>
                <c:pt idx="2597">
                  <c:v>-7.3899999999999999E-3</c:v>
                </c:pt>
                <c:pt idx="2598">
                  <c:v>-7.3899999999999999E-3</c:v>
                </c:pt>
                <c:pt idx="2599">
                  <c:v>-7.3899999999999999E-3</c:v>
                </c:pt>
                <c:pt idx="2600">
                  <c:v>-7.3899999999999999E-3</c:v>
                </c:pt>
                <c:pt idx="2601">
                  <c:v>-7.3899999999999999E-3</c:v>
                </c:pt>
                <c:pt idx="2602">
                  <c:v>-3.2599999999999997E-2</c:v>
                </c:pt>
                <c:pt idx="2603">
                  <c:v>-3.2599999999999997E-2</c:v>
                </c:pt>
                <c:pt idx="2604">
                  <c:v>-3.2599999999999997E-2</c:v>
                </c:pt>
                <c:pt idx="2605">
                  <c:v>-3.2599999999999997E-2</c:v>
                </c:pt>
                <c:pt idx="2606">
                  <c:v>-6.4199999999999999E-4</c:v>
                </c:pt>
                <c:pt idx="2607">
                  <c:v>-6.4199999999999999E-4</c:v>
                </c:pt>
                <c:pt idx="2608">
                  <c:v>-6.4199999999999999E-4</c:v>
                </c:pt>
                <c:pt idx="2609">
                  <c:v>-6.4199999999999999E-4</c:v>
                </c:pt>
                <c:pt idx="2610">
                  <c:v>-6.4199999999999999E-4</c:v>
                </c:pt>
                <c:pt idx="2611">
                  <c:v>-6.4199999999999999E-4</c:v>
                </c:pt>
                <c:pt idx="2612">
                  <c:v>-6.4199999999999999E-4</c:v>
                </c:pt>
                <c:pt idx="2613">
                  <c:v>-6.4199999999999999E-4</c:v>
                </c:pt>
                <c:pt idx="2614">
                  <c:v>-3.3599999999999998E-2</c:v>
                </c:pt>
                <c:pt idx="2615">
                  <c:v>-3.3599999999999998E-2</c:v>
                </c:pt>
                <c:pt idx="2616">
                  <c:v>-3.3599999999999998E-2</c:v>
                </c:pt>
                <c:pt idx="2617">
                  <c:v>1.6199999999999999E-2</c:v>
                </c:pt>
                <c:pt idx="2618">
                  <c:v>1.6199999999999999E-2</c:v>
                </c:pt>
                <c:pt idx="2619">
                  <c:v>1.6199999999999999E-2</c:v>
                </c:pt>
                <c:pt idx="2620">
                  <c:v>1.6199999999999999E-2</c:v>
                </c:pt>
                <c:pt idx="2621">
                  <c:v>1.6199999999999999E-2</c:v>
                </c:pt>
                <c:pt idx="2622">
                  <c:v>1.6199999999999999E-2</c:v>
                </c:pt>
                <c:pt idx="2623">
                  <c:v>1.6199999999999999E-2</c:v>
                </c:pt>
                <c:pt idx="2624">
                  <c:v>1.6199999999999999E-2</c:v>
                </c:pt>
                <c:pt idx="2625">
                  <c:v>-4.0499999999999998E-3</c:v>
                </c:pt>
                <c:pt idx="2626">
                  <c:v>-4.0499999999999998E-3</c:v>
                </c:pt>
                <c:pt idx="2627">
                  <c:v>-4.0499999999999998E-3</c:v>
                </c:pt>
                <c:pt idx="2628">
                  <c:v>-5.4100000000000002E-2</c:v>
                </c:pt>
                <c:pt idx="2629">
                  <c:v>-1.9599999999999999E-2</c:v>
                </c:pt>
                <c:pt idx="2630">
                  <c:v>-1.9599999999999999E-2</c:v>
                </c:pt>
                <c:pt idx="2631">
                  <c:v>-1.9599999999999999E-2</c:v>
                </c:pt>
                <c:pt idx="2632">
                  <c:v>5.2699999999999997E-2</c:v>
                </c:pt>
                <c:pt idx="2633">
                  <c:v>5.2699999999999997E-2</c:v>
                </c:pt>
                <c:pt idx="2634">
                  <c:v>5.2699999999999997E-2</c:v>
                </c:pt>
                <c:pt idx="2635">
                  <c:v>5.2699999999999997E-2</c:v>
                </c:pt>
                <c:pt idx="2636">
                  <c:v>5.2699999999999997E-2</c:v>
                </c:pt>
                <c:pt idx="2637">
                  <c:v>5.2699999999999997E-2</c:v>
                </c:pt>
                <c:pt idx="2638">
                  <c:v>-0.128</c:v>
                </c:pt>
                <c:pt idx="2639">
                  <c:v>-0.128</c:v>
                </c:pt>
                <c:pt idx="2640">
                  <c:v>-0.128</c:v>
                </c:pt>
                <c:pt idx="2641">
                  <c:v>-0.121</c:v>
                </c:pt>
                <c:pt idx="2642">
                  <c:v>7.9699999999999993E-2</c:v>
                </c:pt>
                <c:pt idx="2643">
                  <c:v>-1.4200000000000001E-2</c:v>
                </c:pt>
                <c:pt idx="2644">
                  <c:v>-1.4200000000000001E-2</c:v>
                </c:pt>
                <c:pt idx="2645">
                  <c:v>-1.4200000000000001E-2</c:v>
                </c:pt>
                <c:pt idx="2646">
                  <c:v>-1.4200000000000001E-2</c:v>
                </c:pt>
                <c:pt idx="2647">
                  <c:v>-1.4200000000000001E-2</c:v>
                </c:pt>
                <c:pt idx="2648">
                  <c:v>-8.14E-2</c:v>
                </c:pt>
                <c:pt idx="2649">
                  <c:v>-8.14E-2</c:v>
                </c:pt>
                <c:pt idx="2650">
                  <c:v>2.5899999999999999E-2</c:v>
                </c:pt>
                <c:pt idx="2651">
                  <c:v>4.2200000000000001E-2</c:v>
                </c:pt>
                <c:pt idx="2652">
                  <c:v>4.2200000000000001E-2</c:v>
                </c:pt>
                <c:pt idx="2653">
                  <c:v>4.2200000000000001E-2</c:v>
                </c:pt>
                <c:pt idx="2654">
                  <c:v>4.2200000000000001E-2</c:v>
                </c:pt>
                <c:pt idx="2655">
                  <c:v>4.2200000000000001E-2</c:v>
                </c:pt>
                <c:pt idx="2656">
                  <c:v>-2.8199999999999999E-2</c:v>
                </c:pt>
                <c:pt idx="2657">
                  <c:v>-2.8199999999999999E-2</c:v>
                </c:pt>
                <c:pt idx="2658">
                  <c:v>-2.8199999999999999E-2</c:v>
                </c:pt>
                <c:pt idx="2659">
                  <c:v>-2.8199999999999999E-2</c:v>
                </c:pt>
                <c:pt idx="2660">
                  <c:v>-2.8199999999999999E-2</c:v>
                </c:pt>
                <c:pt idx="2661">
                  <c:v>-2.8199999999999999E-2</c:v>
                </c:pt>
                <c:pt idx="2662">
                  <c:v>-2.8199999999999999E-2</c:v>
                </c:pt>
                <c:pt idx="2663">
                  <c:v>-2.8199999999999999E-2</c:v>
                </c:pt>
                <c:pt idx="2664">
                  <c:v>-2.3E-2</c:v>
                </c:pt>
                <c:pt idx="2665">
                  <c:v>5.2999999999999999E-2</c:v>
                </c:pt>
                <c:pt idx="2666">
                  <c:v>5.2999999999999999E-2</c:v>
                </c:pt>
                <c:pt idx="2667">
                  <c:v>5.2999999999999999E-2</c:v>
                </c:pt>
                <c:pt idx="2668">
                  <c:v>1.9099999999999999E-2</c:v>
                </c:pt>
                <c:pt idx="2669">
                  <c:v>1.9099999999999999E-2</c:v>
                </c:pt>
                <c:pt idx="2670">
                  <c:v>-5.5199999999999999E-2</c:v>
                </c:pt>
                <c:pt idx="2671">
                  <c:v>-5.5199999999999999E-2</c:v>
                </c:pt>
                <c:pt idx="2672">
                  <c:v>-5.5199999999999999E-2</c:v>
                </c:pt>
                <c:pt idx="2673">
                  <c:v>-5.5199999999999999E-2</c:v>
                </c:pt>
                <c:pt idx="2674">
                  <c:v>-5.5199999999999999E-2</c:v>
                </c:pt>
                <c:pt idx="2675">
                  <c:v>-4.0899999999999999E-2</c:v>
                </c:pt>
                <c:pt idx="2676">
                  <c:v>-4.0899999999999999E-2</c:v>
                </c:pt>
                <c:pt idx="2677">
                  <c:v>-3.32E-2</c:v>
                </c:pt>
                <c:pt idx="2678">
                  <c:v>-3.32E-2</c:v>
                </c:pt>
                <c:pt idx="2679">
                  <c:v>-3.32E-2</c:v>
                </c:pt>
                <c:pt idx="2680">
                  <c:v>-2.4400000000000002E-2</c:v>
                </c:pt>
                <c:pt idx="2681">
                  <c:v>1.6899999999999998E-2</c:v>
                </c:pt>
                <c:pt idx="2682">
                  <c:v>-9.9699999999999997E-3</c:v>
                </c:pt>
                <c:pt idx="2683">
                  <c:v>-9.9699999999999997E-3</c:v>
                </c:pt>
                <c:pt idx="2684">
                  <c:v>-9.9699999999999997E-3</c:v>
                </c:pt>
                <c:pt idx="2685">
                  <c:v>-9.9699999999999997E-3</c:v>
                </c:pt>
                <c:pt idx="2686">
                  <c:v>-9.9699999999999997E-3</c:v>
                </c:pt>
                <c:pt idx="2687">
                  <c:v>-9.9699999999999997E-3</c:v>
                </c:pt>
                <c:pt idx="2688">
                  <c:v>-9.9699999999999997E-3</c:v>
                </c:pt>
                <c:pt idx="2689">
                  <c:v>-9.9699999999999997E-3</c:v>
                </c:pt>
                <c:pt idx="2690">
                  <c:v>-3.3300000000000001E-3</c:v>
                </c:pt>
                <c:pt idx="2691">
                  <c:v>-3.3300000000000001E-3</c:v>
                </c:pt>
                <c:pt idx="2692">
                  <c:v>-3.3300000000000001E-3</c:v>
                </c:pt>
                <c:pt idx="2693">
                  <c:v>-1.7999999999999999E-2</c:v>
                </c:pt>
                <c:pt idx="2694">
                  <c:v>-1.7999999999999999E-2</c:v>
                </c:pt>
                <c:pt idx="2695">
                  <c:v>-1.7999999999999999E-2</c:v>
                </c:pt>
                <c:pt idx="2696">
                  <c:v>-1.7999999999999999E-2</c:v>
                </c:pt>
                <c:pt idx="2697">
                  <c:v>-1.7999999999999999E-2</c:v>
                </c:pt>
                <c:pt idx="2698">
                  <c:v>-1.7999999999999999E-2</c:v>
                </c:pt>
                <c:pt idx="2699">
                  <c:v>-1.7999999999999999E-2</c:v>
                </c:pt>
                <c:pt idx="2700">
                  <c:v>-1.7999999999999999E-2</c:v>
                </c:pt>
                <c:pt idx="2701">
                  <c:v>-4.3299999999999998E-2</c:v>
                </c:pt>
                <c:pt idx="2702">
                  <c:v>-4.3299999999999998E-2</c:v>
                </c:pt>
                <c:pt idx="2703">
                  <c:v>-4.3299999999999998E-2</c:v>
                </c:pt>
                <c:pt idx="2704">
                  <c:v>-4.3299999999999998E-2</c:v>
                </c:pt>
                <c:pt idx="2705">
                  <c:v>9.2099999999999994E-3</c:v>
                </c:pt>
                <c:pt idx="2706">
                  <c:v>9.2099999999999994E-3</c:v>
                </c:pt>
                <c:pt idx="2707">
                  <c:v>9.2099999999999994E-3</c:v>
                </c:pt>
                <c:pt idx="2708">
                  <c:v>-8.94E-3</c:v>
                </c:pt>
                <c:pt idx="2709">
                  <c:v>-8.94E-3</c:v>
                </c:pt>
                <c:pt idx="2710">
                  <c:v>-7.5800000000000006E-2</c:v>
                </c:pt>
                <c:pt idx="2711">
                  <c:v>-7.5800000000000006E-2</c:v>
                </c:pt>
                <c:pt idx="2712">
                  <c:v>-7.5800000000000006E-2</c:v>
                </c:pt>
                <c:pt idx="2713">
                  <c:v>-7.5800000000000006E-2</c:v>
                </c:pt>
                <c:pt idx="2714">
                  <c:v>-7.5800000000000006E-2</c:v>
                </c:pt>
                <c:pt idx="2715">
                  <c:v>-7.5800000000000006E-2</c:v>
                </c:pt>
                <c:pt idx="2716">
                  <c:v>-7.5800000000000006E-2</c:v>
                </c:pt>
                <c:pt idx="2717">
                  <c:v>-7.5800000000000006E-2</c:v>
                </c:pt>
                <c:pt idx="2718">
                  <c:v>1.5100000000000001E-2</c:v>
                </c:pt>
                <c:pt idx="2719">
                  <c:v>1.5100000000000001E-2</c:v>
                </c:pt>
                <c:pt idx="2720">
                  <c:v>1.5100000000000001E-2</c:v>
                </c:pt>
                <c:pt idx="2721">
                  <c:v>1.52E-2</c:v>
                </c:pt>
                <c:pt idx="2722">
                  <c:v>1.52E-2</c:v>
                </c:pt>
                <c:pt idx="2723">
                  <c:v>5.4899999999999997E-2</c:v>
                </c:pt>
                <c:pt idx="2724">
                  <c:v>5.4899999999999997E-2</c:v>
                </c:pt>
                <c:pt idx="2725">
                  <c:v>5.4899999999999997E-2</c:v>
                </c:pt>
                <c:pt idx="2726">
                  <c:v>1.8800000000000001E-2</c:v>
                </c:pt>
                <c:pt idx="2727">
                  <c:v>1.83E-3</c:v>
                </c:pt>
                <c:pt idx="2728">
                  <c:v>1.83E-3</c:v>
                </c:pt>
                <c:pt idx="2729">
                  <c:v>1.83E-3</c:v>
                </c:pt>
                <c:pt idx="2730">
                  <c:v>1.83E-3</c:v>
                </c:pt>
                <c:pt idx="2731">
                  <c:v>4.2299999999999997E-2</c:v>
                </c:pt>
                <c:pt idx="2732">
                  <c:v>4.2299999999999997E-2</c:v>
                </c:pt>
                <c:pt idx="2733">
                  <c:v>4.2299999999999997E-2</c:v>
                </c:pt>
                <c:pt idx="2734">
                  <c:v>4.2299999999999997E-2</c:v>
                </c:pt>
                <c:pt idx="2735">
                  <c:v>-1.9E-2</c:v>
                </c:pt>
                <c:pt idx="2736">
                  <c:v>-4.2199999999999998E-3</c:v>
                </c:pt>
                <c:pt idx="2737">
                  <c:v>-3.5499999999999997E-2</c:v>
                </c:pt>
                <c:pt idx="2738">
                  <c:v>-3.5499999999999997E-2</c:v>
                </c:pt>
                <c:pt idx="2739">
                  <c:v>-3.5499999999999997E-2</c:v>
                </c:pt>
                <c:pt idx="2740">
                  <c:v>-3.5499999999999997E-2</c:v>
                </c:pt>
                <c:pt idx="2741">
                  <c:v>-3.5499999999999997E-2</c:v>
                </c:pt>
                <c:pt idx="2742">
                  <c:v>-3.5499999999999997E-2</c:v>
                </c:pt>
                <c:pt idx="2743">
                  <c:v>-6.0199999999999997E-2</c:v>
                </c:pt>
                <c:pt idx="2744">
                  <c:v>-2.2599999999999999E-2</c:v>
                </c:pt>
                <c:pt idx="2745">
                  <c:v>3.3599999999999998E-2</c:v>
                </c:pt>
                <c:pt idx="2746">
                  <c:v>3.3599999999999998E-2</c:v>
                </c:pt>
                <c:pt idx="2747">
                  <c:v>-5.0799999999999998E-2</c:v>
                </c:pt>
                <c:pt idx="2748">
                  <c:v>-5.0799999999999998E-2</c:v>
                </c:pt>
                <c:pt idx="2749">
                  <c:v>3.5499999999999997E-2</c:v>
                </c:pt>
                <c:pt idx="2750">
                  <c:v>3.5499999999999997E-2</c:v>
                </c:pt>
                <c:pt idx="2751">
                  <c:v>3.5499999999999997E-2</c:v>
                </c:pt>
                <c:pt idx="2752">
                  <c:v>3.5499999999999997E-2</c:v>
                </c:pt>
                <c:pt idx="2753">
                  <c:v>3.5499999999999997E-2</c:v>
                </c:pt>
                <c:pt idx="2754">
                  <c:v>3.5499999999999997E-2</c:v>
                </c:pt>
                <c:pt idx="2755">
                  <c:v>-2.2200000000000001E-2</c:v>
                </c:pt>
                <c:pt idx="2756">
                  <c:v>-2.2200000000000001E-2</c:v>
                </c:pt>
                <c:pt idx="2757">
                  <c:v>-2.2200000000000001E-2</c:v>
                </c:pt>
                <c:pt idx="2758">
                  <c:v>5.0999999999999997E-2</c:v>
                </c:pt>
                <c:pt idx="2759">
                  <c:v>5.0999999999999997E-2</c:v>
                </c:pt>
                <c:pt idx="2760">
                  <c:v>5.0999999999999997E-2</c:v>
                </c:pt>
                <c:pt idx="2761">
                  <c:v>6.4000000000000001E-2</c:v>
                </c:pt>
                <c:pt idx="2762">
                  <c:v>6.4000000000000001E-2</c:v>
                </c:pt>
                <c:pt idx="2763">
                  <c:v>6.4000000000000001E-2</c:v>
                </c:pt>
                <c:pt idx="2764">
                  <c:v>2.58E-2</c:v>
                </c:pt>
                <c:pt idx="2765">
                  <c:v>-2.41E-2</c:v>
                </c:pt>
                <c:pt idx="2766">
                  <c:v>-2.41E-2</c:v>
                </c:pt>
                <c:pt idx="2767">
                  <c:v>-2.41E-2</c:v>
                </c:pt>
                <c:pt idx="2768">
                  <c:v>-2.41E-2</c:v>
                </c:pt>
                <c:pt idx="2769">
                  <c:v>-2.41E-2</c:v>
                </c:pt>
                <c:pt idx="2770">
                  <c:v>-2.41E-2</c:v>
                </c:pt>
                <c:pt idx="2771">
                  <c:v>-2.41E-2</c:v>
                </c:pt>
                <c:pt idx="2772">
                  <c:v>2.6599999999999999E-2</c:v>
                </c:pt>
                <c:pt idx="2773">
                  <c:v>2.6599999999999999E-2</c:v>
                </c:pt>
                <c:pt idx="2774">
                  <c:v>1.6800000000000001E-3</c:v>
                </c:pt>
                <c:pt idx="2775">
                  <c:v>1.6800000000000001E-3</c:v>
                </c:pt>
                <c:pt idx="2776">
                  <c:v>1.6800000000000001E-3</c:v>
                </c:pt>
                <c:pt idx="2777">
                  <c:v>1.6800000000000001E-3</c:v>
                </c:pt>
                <c:pt idx="2778">
                  <c:v>4.7699999999999999E-3</c:v>
                </c:pt>
                <c:pt idx="2779">
                  <c:v>4.7699999999999999E-3</c:v>
                </c:pt>
                <c:pt idx="2780">
                  <c:v>4.7699999999999999E-3</c:v>
                </c:pt>
                <c:pt idx="2781">
                  <c:v>4.7699999999999999E-3</c:v>
                </c:pt>
                <c:pt idx="2782">
                  <c:v>4.7699999999999999E-3</c:v>
                </c:pt>
                <c:pt idx="2783">
                  <c:v>4.7699999999999999E-3</c:v>
                </c:pt>
                <c:pt idx="2784">
                  <c:v>4.7699999999999999E-3</c:v>
                </c:pt>
                <c:pt idx="2785">
                  <c:v>4.7699999999999999E-3</c:v>
                </c:pt>
                <c:pt idx="2786">
                  <c:v>4.7699999999999999E-3</c:v>
                </c:pt>
                <c:pt idx="2787">
                  <c:v>4.7699999999999999E-3</c:v>
                </c:pt>
                <c:pt idx="2788">
                  <c:v>-3.8699999999999998E-2</c:v>
                </c:pt>
                <c:pt idx="2789">
                  <c:v>4.53E-2</c:v>
                </c:pt>
                <c:pt idx="2790">
                  <c:v>4.53E-2</c:v>
                </c:pt>
                <c:pt idx="2791">
                  <c:v>4.53E-2</c:v>
                </c:pt>
                <c:pt idx="2792">
                  <c:v>3.2100000000000002E-3</c:v>
                </c:pt>
                <c:pt idx="2793">
                  <c:v>3.2100000000000002E-3</c:v>
                </c:pt>
                <c:pt idx="2794">
                  <c:v>3.2100000000000002E-3</c:v>
                </c:pt>
                <c:pt idx="2795">
                  <c:v>3.2100000000000002E-3</c:v>
                </c:pt>
                <c:pt idx="2796">
                  <c:v>3.2100000000000002E-3</c:v>
                </c:pt>
                <c:pt idx="2797">
                  <c:v>3.2100000000000002E-3</c:v>
                </c:pt>
                <c:pt idx="2798">
                  <c:v>3.2100000000000002E-3</c:v>
                </c:pt>
                <c:pt idx="2799">
                  <c:v>3.2100000000000002E-3</c:v>
                </c:pt>
                <c:pt idx="2800">
                  <c:v>4.65E-2</c:v>
                </c:pt>
                <c:pt idx="2801">
                  <c:v>4.65E-2</c:v>
                </c:pt>
                <c:pt idx="2802">
                  <c:v>4.65E-2</c:v>
                </c:pt>
                <c:pt idx="2803">
                  <c:v>4.65E-2</c:v>
                </c:pt>
                <c:pt idx="2804">
                  <c:v>4.65E-2</c:v>
                </c:pt>
                <c:pt idx="2805">
                  <c:v>4.7399999999999998E-2</c:v>
                </c:pt>
                <c:pt idx="2806">
                  <c:v>4.7399999999999998E-2</c:v>
                </c:pt>
                <c:pt idx="2807">
                  <c:v>7.7299999999999994E-2</c:v>
                </c:pt>
                <c:pt idx="2808">
                  <c:v>7.7299999999999994E-2</c:v>
                </c:pt>
                <c:pt idx="2809">
                  <c:v>9.06E-2</c:v>
                </c:pt>
                <c:pt idx="2810">
                  <c:v>-6.7100000000000007E-2</c:v>
                </c:pt>
                <c:pt idx="2811">
                  <c:v>-6.7100000000000007E-2</c:v>
                </c:pt>
                <c:pt idx="2812">
                  <c:v>-6.7100000000000007E-2</c:v>
                </c:pt>
                <c:pt idx="2813">
                  <c:v>-6.7100000000000007E-2</c:v>
                </c:pt>
                <c:pt idx="2814">
                  <c:v>-5.3800000000000001E-2</c:v>
                </c:pt>
                <c:pt idx="2815">
                  <c:v>-5.3800000000000001E-2</c:v>
                </c:pt>
                <c:pt idx="2816">
                  <c:v>-5.3800000000000001E-2</c:v>
                </c:pt>
                <c:pt idx="2817">
                  <c:v>-5.3800000000000001E-2</c:v>
                </c:pt>
                <c:pt idx="2818">
                  <c:v>-5.3800000000000001E-2</c:v>
                </c:pt>
                <c:pt idx="2819">
                  <c:v>-5.3800000000000001E-2</c:v>
                </c:pt>
                <c:pt idx="2820">
                  <c:v>5.4300000000000001E-2</c:v>
                </c:pt>
                <c:pt idx="2821">
                  <c:v>5.4300000000000001E-2</c:v>
                </c:pt>
                <c:pt idx="2822">
                  <c:v>1.2200000000000001E-2</c:v>
                </c:pt>
                <c:pt idx="2823">
                  <c:v>1.2200000000000001E-2</c:v>
                </c:pt>
                <c:pt idx="2824">
                  <c:v>5.1299999999999998E-2</c:v>
                </c:pt>
                <c:pt idx="2825">
                  <c:v>5.1299999999999998E-2</c:v>
                </c:pt>
                <c:pt idx="2826">
                  <c:v>5.1299999999999998E-2</c:v>
                </c:pt>
                <c:pt idx="2827">
                  <c:v>2.5899999999999999E-2</c:v>
                </c:pt>
                <c:pt idx="2828">
                  <c:v>4.3499999999999997E-2</c:v>
                </c:pt>
                <c:pt idx="2829">
                  <c:v>4.3499999999999997E-2</c:v>
                </c:pt>
                <c:pt idx="2830">
                  <c:v>6.7299999999999999E-2</c:v>
                </c:pt>
                <c:pt idx="2831">
                  <c:v>6.7299999999999999E-2</c:v>
                </c:pt>
                <c:pt idx="2832">
                  <c:v>6.7299999999999999E-2</c:v>
                </c:pt>
                <c:pt idx="2833">
                  <c:v>-2.93E-2</c:v>
                </c:pt>
                <c:pt idx="2834">
                  <c:v>-2.93E-2</c:v>
                </c:pt>
                <c:pt idx="2835">
                  <c:v>-2.93E-2</c:v>
                </c:pt>
                <c:pt idx="2836">
                  <c:v>-2.93E-2</c:v>
                </c:pt>
                <c:pt idx="2837">
                  <c:v>-2.93E-2</c:v>
                </c:pt>
                <c:pt idx="2838">
                  <c:v>-2.93E-2</c:v>
                </c:pt>
                <c:pt idx="2839">
                  <c:v>-2.93E-2</c:v>
                </c:pt>
                <c:pt idx="2840">
                  <c:v>-2.93E-2</c:v>
                </c:pt>
                <c:pt idx="2841">
                  <c:v>-2.93E-2</c:v>
                </c:pt>
                <c:pt idx="2842">
                  <c:v>-2.93E-2</c:v>
                </c:pt>
                <c:pt idx="2843">
                  <c:v>-2.93E-2</c:v>
                </c:pt>
                <c:pt idx="2844">
                  <c:v>3.4599999999999999E-2</c:v>
                </c:pt>
                <c:pt idx="2845">
                  <c:v>3.4599999999999999E-2</c:v>
                </c:pt>
                <c:pt idx="2846">
                  <c:v>-4.2700000000000002E-2</c:v>
                </c:pt>
                <c:pt idx="2847">
                  <c:v>-4.2700000000000002E-2</c:v>
                </c:pt>
                <c:pt idx="2848">
                  <c:v>-4.2700000000000002E-2</c:v>
                </c:pt>
                <c:pt idx="2849">
                  <c:v>3.5299999999999998E-2</c:v>
                </c:pt>
                <c:pt idx="2850">
                  <c:v>3.5299999999999998E-2</c:v>
                </c:pt>
                <c:pt idx="2851">
                  <c:v>3.5299999999999998E-2</c:v>
                </c:pt>
                <c:pt idx="2852">
                  <c:v>3.5299999999999998E-2</c:v>
                </c:pt>
                <c:pt idx="2853">
                  <c:v>3.5299999999999998E-2</c:v>
                </c:pt>
                <c:pt idx="2854">
                  <c:v>3.5299999999999998E-2</c:v>
                </c:pt>
                <c:pt idx="2855">
                  <c:v>-2.98E-2</c:v>
                </c:pt>
                <c:pt idx="2856">
                  <c:v>-2.98E-2</c:v>
                </c:pt>
                <c:pt idx="2857">
                  <c:v>-2.98E-2</c:v>
                </c:pt>
                <c:pt idx="2858">
                  <c:v>4.9099999999999998E-2</c:v>
                </c:pt>
                <c:pt idx="2859">
                  <c:v>4.9099999999999998E-2</c:v>
                </c:pt>
                <c:pt idx="2860">
                  <c:v>6.2399999999999997E-2</c:v>
                </c:pt>
                <c:pt idx="2861">
                  <c:v>6.2399999999999997E-2</c:v>
                </c:pt>
                <c:pt idx="2862">
                  <c:v>6.54E-2</c:v>
                </c:pt>
                <c:pt idx="2863">
                  <c:v>-4.1799999999999997E-2</c:v>
                </c:pt>
                <c:pt idx="2864">
                  <c:v>-4.1799999999999997E-2</c:v>
                </c:pt>
                <c:pt idx="2865">
                  <c:v>-4.1799999999999997E-2</c:v>
                </c:pt>
                <c:pt idx="2866">
                  <c:v>-4.1799999999999997E-2</c:v>
                </c:pt>
                <c:pt idx="2867">
                  <c:v>-4.1799999999999997E-2</c:v>
                </c:pt>
                <c:pt idx="2868">
                  <c:v>-4.1799999999999997E-2</c:v>
                </c:pt>
                <c:pt idx="2869">
                  <c:v>-3.3599999999999998E-2</c:v>
                </c:pt>
                <c:pt idx="2870">
                  <c:v>-3.3599999999999998E-2</c:v>
                </c:pt>
                <c:pt idx="2871">
                  <c:v>-0.124</c:v>
                </c:pt>
                <c:pt idx="2872">
                  <c:v>-0.124</c:v>
                </c:pt>
                <c:pt idx="2873">
                  <c:v>-9.3299999999999994E-2</c:v>
                </c:pt>
                <c:pt idx="2874">
                  <c:v>-7.4300000000000005E-2</c:v>
                </c:pt>
                <c:pt idx="2875">
                  <c:v>-7.2999999999999996E-4</c:v>
                </c:pt>
                <c:pt idx="2876">
                  <c:v>-7.2999999999999996E-4</c:v>
                </c:pt>
                <c:pt idx="2877">
                  <c:v>-7.2999999999999996E-4</c:v>
                </c:pt>
                <c:pt idx="2878">
                  <c:v>-5.0299999999999997E-2</c:v>
                </c:pt>
                <c:pt idx="2879">
                  <c:v>1.2699999999999999E-2</c:v>
                </c:pt>
                <c:pt idx="2880">
                  <c:v>-1.46E-2</c:v>
                </c:pt>
                <c:pt idx="2881">
                  <c:v>-3.85E-2</c:v>
                </c:pt>
                <c:pt idx="2882">
                  <c:v>-3.85E-2</c:v>
                </c:pt>
                <c:pt idx="2883">
                  <c:v>-3.85E-2</c:v>
                </c:pt>
                <c:pt idx="2884">
                  <c:v>-3.85E-2</c:v>
                </c:pt>
                <c:pt idx="2885">
                  <c:v>-3.85E-2</c:v>
                </c:pt>
                <c:pt idx="2886">
                  <c:v>-3.85E-2</c:v>
                </c:pt>
                <c:pt idx="2887">
                  <c:v>4.9700000000000001E-2</c:v>
                </c:pt>
                <c:pt idx="2888">
                  <c:v>-5.3800000000000001E-2</c:v>
                </c:pt>
                <c:pt idx="2889">
                  <c:v>-5.3800000000000001E-2</c:v>
                </c:pt>
                <c:pt idx="2890">
                  <c:v>6.2E-2</c:v>
                </c:pt>
                <c:pt idx="2891">
                  <c:v>4.3700000000000003E-2</c:v>
                </c:pt>
                <c:pt idx="2892">
                  <c:v>4.3700000000000003E-2</c:v>
                </c:pt>
                <c:pt idx="2893">
                  <c:v>4.3700000000000003E-2</c:v>
                </c:pt>
                <c:pt idx="2894">
                  <c:v>-4.7600000000000003E-2</c:v>
                </c:pt>
                <c:pt idx="2895">
                  <c:v>-4.7600000000000003E-2</c:v>
                </c:pt>
                <c:pt idx="2896">
                  <c:v>-4.7600000000000003E-2</c:v>
                </c:pt>
                <c:pt idx="2897">
                  <c:v>-4.7600000000000003E-2</c:v>
                </c:pt>
                <c:pt idx="2898">
                  <c:v>-4.7600000000000003E-2</c:v>
                </c:pt>
                <c:pt idx="2899">
                  <c:v>-4.7600000000000003E-2</c:v>
                </c:pt>
                <c:pt idx="2900">
                  <c:v>1.2E-2</c:v>
                </c:pt>
                <c:pt idx="2901">
                  <c:v>4.6300000000000001E-2</c:v>
                </c:pt>
                <c:pt idx="2902">
                  <c:v>-5.2499999999999998E-2</c:v>
                </c:pt>
                <c:pt idx="2903">
                  <c:v>5.4899999999999997E-2</c:v>
                </c:pt>
                <c:pt idx="2904">
                  <c:v>5.4899999999999997E-2</c:v>
                </c:pt>
                <c:pt idx="2905">
                  <c:v>5.4899999999999997E-2</c:v>
                </c:pt>
                <c:pt idx="2906">
                  <c:v>5.4899999999999997E-2</c:v>
                </c:pt>
                <c:pt idx="2907">
                  <c:v>5.4899999999999997E-2</c:v>
                </c:pt>
                <c:pt idx="2908">
                  <c:v>4.8300000000000003E-2</c:v>
                </c:pt>
                <c:pt idx="2909">
                  <c:v>-4.6399999999999997E-2</c:v>
                </c:pt>
                <c:pt idx="2910">
                  <c:v>-4.6399999999999997E-2</c:v>
                </c:pt>
                <c:pt idx="2911">
                  <c:v>-4.6399999999999997E-2</c:v>
                </c:pt>
                <c:pt idx="2912">
                  <c:v>-4.6399999999999997E-2</c:v>
                </c:pt>
                <c:pt idx="2913">
                  <c:v>-4.6399999999999997E-2</c:v>
                </c:pt>
                <c:pt idx="2914">
                  <c:v>-4.6399999999999997E-2</c:v>
                </c:pt>
                <c:pt idx="2915">
                  <c:v>-6.3E-2</c:v>
                </c:pt>
                <c:pt idx="2916">
                  <c:v>-1.5299999999999999E-2</c:v>
                </c:pt>
                <c:pt idx="2917">
                  <c:v>-1.5299999999999999E-2</c:v>
                </c:pt>
                <c:pt idx="2918">
                  <c:v>-1.5299999999999999E-2</c:v>
                </c:pt>
                <c:pt idx="2919">
                  <c:v>-1.7100000000000001E-2</c:v>
                </c:pt>
                <c:pt idx="2920">
                  <c:v>-1.7100000000000001E-2</c:v>
                </c:pt>
                <c:pt idx="2921">
                  <c:v>-1.7100000000000001E-2</c:v>
                </c:pt>
                <c:pt idx="2922">
                  <c:v>-1.7100000000000001E-2</c:v>
                </c:pt>
                <c:pt idx="2923">
                  <c:v>-1.14E-2</c:v>
                </c:pt>
                <c:pt idx="2924">
                  <c:v>-1.14E-2</c:v>
                </c:pt>
                <c:pt idx="2925">
                  <c:v>-1.14E-2</c:v>
                </c:pt>
                <c:pt idx="2926">
                  <c:v>-1.14E-2</c:v>
                </c:pt>
                <c:pt idx="2927">
                  <c:v>-1.14E-2</c:v>
                </c:pt>
                <c:pt idx="2928">
                  <c:v>-1.14E-2</c:v>
                </c:pt>
                <c:pt idx="2929">
                  <c:v>-1.14E-2</c:v>
                </c:pt>
                <c:pt idx="2930">
                  <c:v>-1.14E-2</c:v>
                </c:pt>
                <c:pt idx="2931">
                  <c:v>-1.14E-2</c:v>
                </c:pt>
                <c:pt idx="2932">
                  <c:v>-1.14E-2</c:v>
                </c:pt>
                <c:pt idx="2933">
                  <c:v>2.2599999999999999E-3</c:v>
                </c:pt>
                <c:pt idx="2934">
                  <c:v>2.2599999999999999E-3</c:v>
                </c:pt>
                <c:pt idx="2935">
                  <c:v>2.5000000000000001E-2</c:v>
                </c:pt>
                <c:pt idx="2936">
                  <c:v>2.5000000000000001E-2</c:v>
                </c:pt>
                <c:pt idx="2937">
                  <c:v>2.5000000000000001E-2</c:v>
                </c:pt>
                <c:pt idx="2938">
                  <c:v>2.7799999999999998E-2</c:v>
                </c:pt>
                <c:pt idx="2939">
                  <c:v>2.7799999999999998E-2</c:v>
                </c:pt>
                <c:pt idx="2940">
                  <c:v>3.85E-2</c:v>
                </c:pt>
                <c:pt idx="2941">
                  <c:v>3.85E-2</c:v>
                </c:pt>
                <c:pt idx="2942">
                  <c:v>3.85E-2</c:v>
                </c:pt>
                <c:pt idx="2943">
                  <c:v>3.85E-2</c:v>
                </c:pt>
                <c:pt idx="2944">
                  <c:v>-2.1600000000000001E-2</c:v>
                </c:pt>
                <c:pt idx="2945">
                  <c:v>-2.1600000000000001E-2</c:v>
                </c:pt>
                <c:pt idx="2946">
                  <c:v>-2.1600000000000001E-2</c:v>
                </c:pt>
                <c:pt idx="2947">
                  <c:v>-2.1600000000000001E-2</c:v>
                </c:pt>
                <c:pt idx="2948">
                  <c:v>-2.1600000000000001E-2</c:v>
                </c:pt>
                <c:pt idx="2949">
                  <c:v>-2.1600000000000001E-2</c:v>
                </c:pt>
                <c:pt idx="2950">
                  <c:v>3.5700000000000003E-2</c:v>
                </c:pt>
                <c:pt idx="2951">
                  <c:v>3.0599999999999999E-2</c:v>
                </c:pt>
                <c:pt idx="2952">
                  <c:v>3.0599999999999999E-2</c:v>
                </c:pt>
                <c:pt idx="2953">
                  <c:v>-4.1599999999999998E-2</c:v>
                </c:pt>
                <c:pt idx="2954">
                  <c:v>-4.1599999999999998E-2</c:v>
                </c:pt>
                <c:pt idx="2955">
                  <c:v>-4.1599999999999998E-2</c:v>
                </c:pt>
                <c:pt idx="2956">
                  <c:v>-4.1599999999999998E-2</c:v>
                </c:pt>
                <c:pt idx="2957">
                  <c:v>-4.1599999999999998E-2</c:v>
                </c:pt>
                <c:pt idx="2958">
                  <c:v>6.8900000000000003E-2</c:v>
                </c:pt>
                <c:pt idx="2959">
                  <c:v>6.8900000000000003E-2</c:v>
                </c:pt>
                <c:pt idx="2960">
                  <c:v>6.8900000000000003E-2</c:v>
                </c:pt>
                <c:pt idx="2961">
                  <c:v>-2.4E-2</c:v>
                </c:pt>
                <c:pt idx="2962">
                  <c:v>-2.4E-2</c:v>
                </c:pt>
                <c:pt idx="2963">
                  <c:v>-2.4E-2</c:v>
                </c:pt>
                <c:pt idx="2964">
                  <c:v>-2.4E-2</c:v>
                </c:pt>
                <c:pt idx="2965">
                  <c:v>-2.4E-2</c:v>
                </c:pt>
                <c:pt idx="2966">
                  <c:v>-2.4E-2</c:v>
                </c:pt>
                <c:pt idx="2967">
                  <c:v>-2.4E-2</c:v>
                </c:pt>
                <c:pt idx="2968">
                  <c:v>-2.4E-2</c:v>
                </c:pt>
                <c:pt idx="2969">
                  <c:v>-2.4E-2</c:v>
                </c:pt>
                <c:pt idx="2970">
                  <c:v>-2.4E-2</c:v>
                </c:pt>
                <c:pt idx="2971">
                  <c:v>-2.4E-2</c:v>
                </c:pt>
                <c:pt idx="2972">
                  <c:v>-2.4E-2</c:v>
                </c:pt>
                <c:pt idx="2973">
                  <c:v>-2.4E-2</c:v>
                </c:pt>
                <c:pt idx="2974">
                  <c:v>-2.4E-2</c:v>
                </c:pt>
                <c:pt idx="2975">
                  <c:v>-2.4E-2</c:v>
                </c:pt>
                <c:pt idx="2976">
                  <c:v>-2.4E-2</c:v>
                </c:pt>
                <c:pt idx="2977">
                  <c:v>-2.4E-2</c:v>
                </c:pt>
                <c:pt idx="2978">
                  <c:v>-1.78E-2</c:v>
                </c:pt>
                <c:pt idx="2979">
                  <c:v>-1.78E-2</c:v>
                </c:pt>
                <c:pt idx="2980">
                  <c:v>-1.78E-2</c:v>
                </c:pt>
                <c:pt idx="2981">
                  <c:v>-1.78E-2</c:v>
                </c:pt>
                <c:pt idx="2982">
                  <c:v>-1.78E-2</c:v>
                </c:pt>
                <c:pt idx="2983">
                  <c:v>-1.78E-2</c:v>
                </c:pt>
                <c:pt idx="2984">
                  <c:v>3.9699999999999996E-3</c:v>
                </c:pt>
                <c:pt idx="2985">
                  <c:v>3.9699999999999996E-3</c:v>
                </c:pt>
                <c:pt idx="2986">
                  <c:v>3.9699999999999996E-3</c:v>
                </c:pt>
                <c:pt idx="2987">
                  <c:v>3.9699999999999996E-3</c:v>
                </c:pt>
                <c:pt idx="2988">
                  <c:v>3.9699999999999996E-3</c:v>
                </c:pt>
                <c:pt idx="2989">
                  <c:v>9.0800000000000006E-2</c:v>
                </c:pt>
                <c:pt idx="2990">
                  <c:v>9.0800000000000006E-2</c:v>
                </c:pt>
                <c:pt idx="2991">
                  <c:v>-6.1100000000000002E-2</c:v>
                </c:pt>
                <c:pt idx="2992">
                  <c:v>-7.2099999999999997E-2</c:v>
                </c:pt>
                <c:pt idx="2993">
                  <c:v>-7.2099999999999997E-2</c:v>
                </c:pt>
                <c:pt idx="2994">
                  <c:v>-7.2099999999999997E-2</c:v>
                </c:pt>
                <c:pt idx="2995">
                  <c:v>-7.2099999999999997E-2</c:v>
                </c:pt>
                <c:pt idx="2996">
                  <c:v>-6.8599999999999994E-2</c:v>
                </c:pt>
                <c:pt idx="2997">
                  <c:v>-6.8599999999999994E-2</c:v>
                </c:pt>
                <c:pt idx="2998">
                  <c:v>-6.8599999999999994E-2</c:v>
                </c:pt>
                <c:pt idx="2999">
                  <c:v>-6.8599999999999994E-2</c:v>
                </c:pt>
                <c:pt idx="3000">
                  <c:v>2.64E-2</c:v>
                </c:pt>
                <c:pt idx="3001">
                  <c:v>2.64E-2</c:v>
                </c:pt>
                <c:pt idx="3002">
                  <c:v>2.64E-2</c:v>
                </c:pt>
                <c:pt idx="3003">
                  <c:v>-3.4099999999999998E-2</c:v>
                </c:pt>
                <c:pt idx="3004">
                  <c:v>-3.4099999999999998E-2</c:v>
                </c:pt>
                <c:pt idx="3005">
                  <c:v>-3.4099999999999998E-2</c:v>
                </c:pt>
                <c:pt idx="3006">
                  <c:v>-1.12E-2</c:v>
                </c:pt>
                <c:pt idx="3007">
                  <c:v>4.8800000000000003E-2</c:v>
                </c:pt>
                <c:pt idx="3008">
                  <c:v>4.8800000000000003E-2</c:v>
                </c:pt>
                <c:pt idx="3009">
                  <c:v>4.8800000000000003E-2</c:v>
                </c:pt>
                <c:pt idx="3010">
                  <c:v>4.8800000000000003E-2</c:v>
                </c:pt>
                <c:pt idx="3011">
                  <c:v>-5.7599999999999998E-2</c:v>
                </c:pt>
                <c:pt idx="3012">
                  <c:v>-8.3700000000000007E-3</c:v>
                </c:pt>
                <c:pt idx="3013">
                  <c:v>-8.3700000000000007E-3</c:v>
                </c:pt>
                <c:pt idx="3014">
                  <c:v>-3.5000000000000001E-3</c:v>
                </c:pt>
                <c:pt idx="3015">
                  <c:v>-3.5900000000000001E-2</c:v>
                </c:pt>
                <c:pt idx="3016">
                  <c:v>-3.5900000000000001E-2</c:v>
                </c:pt>
                <c:pt idx="3017">
                  <c:v>-3.5900000000000001E-2</c:v>
                </c:pt>
                <c:pt idx="3018">
                  <c:v>-3.5900000000000001E-2</c:v>
                </c:pt>
                <c:pt idx="3019">
                  <c:v>-3.5900000000000001E-2</c:v>
                </c:pt>
                <c:pt idx="3020">
                  <c:v>-3.5900000000000001E-2</c:v>
                </c:pt>
                <c:pt idx="3021">
                  <c:v>-3.5900000000000001E-2</c:v>
                </c:pt>
                <c:pt idx="3022">
                  <c:v>-1.7999999999999999E-2</c:v>
                </c:pt>
                <c:pt idx="3023">
                  <c:v>-1.7999999999999999E-2</c:v>
                </c:pt>
                <c:pt idx="3024">
                  <c:v>-1.7999999999999999E-2</c:v>
                </c:pt>
                <c:pt idx="3025">
                  <c:v>-1.2699999999999999E-2</c:v>
                </c:pt>
                <c:pt idx="3026">
                  <c:v>-1.89E-2</c:v>
                </c:pt>
                <c:pt idx="3027">
                  <c:v>-1.89E-2</c:v>
                </c:pt>
                <c:pt idx="3028">
                  <c:v>-1.89E-2</c:v>
                </c:pt>
                <c:pt idx="3029">
                  <c:v>-1.89E-2</c:v>
                </c:pt>
                <c:pt idx="3030">
                  <c:v>-1.89E-2</c:v>
                </c:pt>
                <c:pt idx="3031">
                  <c:v>-1.89E-2</c:v>
                </c:pt>
                <c:pt idx="3032">
                  <c:v>8.6400000000000001E-3</c:v>
                </c:pt>
                <c:pt idx="3033">
                  <c:v>-6.7999999999999996E-3</c:v>
                </c:pt>
                <c:pt idx="3034">
                  <c:v>-6.7999999999999996E-3</c:v>
                </c:pt>
                <c:pt idx="3035">
                  <c:v>-3.9E-2</c:v>
                </c:pt>
                <c:pt idx="3036">
                  <c:v>-3.9E-2</c:v>
                </c:pt>
                <c:pt idx="3037">
                  <c:v>-3.9E-2</c:v>
                </c:pt>
                <c:pt idx="3038">
                  <c:v>-3.9E-2</c:v>
                </c:pt>
                <c:pt idx="3039">
                  <c:v>-3.9E-2</c:v>
                </c:pt>
                <c:pt idx="3040">
                  <c:v>-3.9E-2</c:v>
                </c:pt>
                <c:pt idx="3041">
                  <c:v>-3.9E-2</c:v>
                </c:pt>
                <c:pt idx="3042">
                  <c:v>-3.9E-2</c:v>
                </c:pt>
                <c:pt idx="3043">
                  <c:v>-3.9E-2</c:v>
                </c:pt>
                <c:pt idx="3044">
                  <c:v>-3.9E-2</c:v>
                </c:pt>
                <c:pt idx="3045">
                  <c:v>6.8699999999999997E-2</c:v>
                </c:pt>
                <c:pt idx="3046">
                  <c:v>6.8699999999999997E-2</c:v>
                </c:pt>
                <c:pt idx="3047">
                  <c:v>6.8699999999999997E-2</c:v>
                </c:pt>
                <c:pt idx="3048">
                  <c:v>-2.5899999999999999E-2</c:v>
                </c:pt>
                <c:pt idx="3049">
                  <c:v>-2.18E-2</c:v>
                </c:pt>
                <c:pt idx="3050">
                  <c:v>-2.5499999999999998E-2</c:v>
                </c:pt>
                <c:pt idx="3051">
                  <c:v>2.7E-2</c:v>
                </c:pt>
                <c:pt idx="3052">
                  <c:v>9.5600000000000008E-3</c:v>
                </c:pt>
                <c:pt idx="3053">
                  <c:v>9.5600000000000008E-3</c:v>
                </c:pt>
                <c:pt idx="3054">
                  <c:v>9.5600000000000008E-3</c:v>
                </c:pt>
                <c:pt idx="3055">
                  <c:v>9.5600000000000008E-3</c:v>
                </c:pt>
                <c:pt idx="3056">
                  <c:v>1.6E-2</c:v>
                </c:pt>
                <c:pt idx="3057">
                  <c:v>1.6E-2</c:v>
                </c:pt>
                <c:pt idx="3058">
                  <c:v>-7.9299999999999995E-2</c:v>
                </c:pt>
                <c:pt idx="3059">
                  <c:v>-7.9299999999999995E-2</c:v>
                </c:pt>
                <c:pt idx="3060">
                  <c:v>-7.9299999999999995E-2</c:v>
                </c:pt>
                <c:pt idx="3061">
                  <c:v>-4.6699999999999998E-2</c:v>
                </c:pt>
                <c:pt idx="3062">
                  <c:v>-4.6699999999999998E-2</c:v>
                </c:pt>
                <c:pt idx="3063">
                  <c:v>-4.6699999999999998E-2</c:v>
                </c:pt>
                <c:pt idx="3064">
                  <c:v>-4.6699999999999998E-2</c:v>
                </c:pt>
                <c:pt idx="3065">
                  <c:v>2.35E-2</c:v>
                </c:pt>
                <c:pt idx="3066">
                  <c:v>-5.8500000000000003E-2</c:v>
                </c:pt>
                <c:pt idx="3067">
                  <c:v>-2.41E-2</c:v>
                </c:pt>
                <c:pt idx="3068">
                  <c:v>-2.41E-2</c:v>
                </c:pt>
                <c:pt idx="3069">
                  <c:v>-3.9699999999999999E-2</c:v>
                </c:pt>
                <c:pt idx="3070">
                  <c:v>-3.9699999999999999E-2</c:v>
                </c:pt>
                <c:pt idx="3071">
                  <c:v>-3.9699999999999999E-2</c:v>
                </c:pt>
                <c:pt idx="3072">
                  <c:v>-3.9699999999999999E-2</c:v>
                </c:pt>
                <c:pt idx="3073">
                  <c:v>-2.92E-2</c:v>
                </c:pt>
                <c:pt idx="3074">
                  <c:v>-2.92E-2</c:v>
                </c:pt>
                <c:pt idx="3075">
                  <c:v>-2.92E-2</c:v>
                </c:pt>
                <c:pt idx="3076">
                  <c:v>-2.92E-2</c:v>
                </c:pt>
                <c:pt idx="3077">
                  <c:v>-2.92E-2</c:v>
                </c:pt>
                <c:pt idx="3078">
                  <c:v>1.34E-2</c:v>
                </c:pt>
                <c:pt idx="3079">
                  <c:v>1.34E-2</c:v>
                </c:pt>
                <c:pt idx="3080">
                  <c:v>1.2699999999999999E-2</c:v>
                </c:pt>
                <c:pt idx="3081">
                  <c:v>1.2699999999999999E-2</c:v>
                </c:pt>
                <c:pt idx="3082">
                  <c:v>5.6099999999999997E-2</c:v>
                </c:pt>
                <c:pt idx="3083">
                  <c:v>3.3099999999999997E-2</c:v>
                </c:pt>
                <c:pt idx="3084">
                  <c:v>3.3099999999999997E-2</c:v>
                </c:pt>
                <c:pt idx="3085">
                  <c:v>3.3099999999999997E-2</c:v>
                </c:pt>
                <c:pt idx="3086">
                  <c:v>3.3099999999999997E-2</c:v>
                </c:pt>
                <c:pt idx="3087">
                  <c:v>3.3099999999999997E-2</c:v>
                </c:pt>
                <c:pt idx="3088">
                  <c:v>3.3099999999999997E-2</c:v>
                </c:pt>
                <c:pt idx="3089">
                  <c:v>4.9399999999999999E-2</c:v>
                </c:pt>
                <c:pt idx="3090">
                  <c:v>-0.104</c:v>
                </c:pt>
                <c:pt idx="3091">
                  <c:v>-0.104</c:v>
                </c:pt>
                <c:pt idx="3092">
                  <c:v>5.2299999999999999E-2</c:v>
                </c:pt>
                <c:pt idx="3093">
                  <c:v>-8.3599999999999994E-2</c:v>
                </c:pt>
                <c:pt idx="3094">
                  <c:v>5.8400000000000001E-2</c:v>
                </c:pt>
                <c:pt idx="3095">
                  <c:v>5.8400000000000001E-2</c:v>
                </c:pt>
                <c:pt idx="3096">
                  <c:v>5.8400000000000001E-2</c:v>
                </c:pt>
                <c:pt idx="3097">
                  <c:v>8.5699999999999998E-2</c:v>
                </c:pt>
                <c:pt idx="3098">
                  <c:v>8.5699999999999998E-2</c:v>
                </c:pt>
                <c:pt idx="3099">
                  <c:v>8.5699999999999998E-2</c:v>
                </c:pt>
                <c:pt idx="3100">
                  <c:v>1.8500000000000001E-3</c:v>
                </c:pt>
                <c:pt idx="3101">
                  <c:v>1.8500000000000001E-3</c:v>
                </c:pt>
                <c:pt idx="3102">
                  <c:v>1.3899999999999999E-2</c:v>
                </c:pt>
                <c:pt idx="3103">
                  <c:v>1.3899999999999999E-2</c:v>
                </c:pt>
                <c:pt idx="3104">
                  <c:v>-0.124</c:v>
                </c:pt>
                <c:pt idx="3105">
                  <c:v>0.112</c:v>
                </c:pt>
                <c:pt idx="3106">
                  <c:v>0.112</c:v>
                </c:pt>
                <c:pt idx="3107">
                  <c:v>0.112</c:v>
                </c:pt>
                <c:pt idx="3108">
                  <c:v>0.112</c:v>
                </c:pt>
                <c:pt idx="3109">
                  <c:v>0.112</c:v>
                </c:pt>
                <c:pt idx="3110">
                  <c:v>0.112</c:v>
                </c:pt>
                <c:pt idx="3111">
                  <c:v>-0.10100000000000001</c:v>
                </c:pt>
                <c:pt idx="3112">
                  <c:v>-0.10100000000000001</c:v>
                </c:pt>
                <c:pt idx="3113">
                  <c:v>-0.10100000000000001</c:v>
                </c:pt>
                <c:pt idx="3114">
                  <c:v>9.4600000000000004E-2</c:v>
                </c:pt>
                <c:pt idx="3115">
                  <c:v>-4.02E-2</c:v>
                </c:pt>
                <c:pt idx="3116">
                  <c:v>-3.8100000000000002E-2</c:v>
                </c:pt>
                <c:pt idx="3117">
                  <c:v>-2.3699999999999999E-4</c:v>
                </c:pt>
                <c:pt idx="3118">
                  <c:v>-2.3699999999999999E-4</c:v>
                </c:pt>
                <c:pt idx="3119">
                  <c:v>-2.3699999999999999E-4</c:v>
                </c:pt>
                <c:pt idx="3120">
                  <c:v>-2.3699999999999999E-4</c:v>
                </c:pt>
                <c:pt idx="3121">
                  <c:v>-2.3699999999999999E-4</c:v>
                </c:pt>
                <c:pt idx="3122">
                  <c:v>-2.3699999999999999E-4</c:v>
                </c:pt>
                <c:pt idx="3123">
                  <c:v>-2.3699999999999999E-4</c:v>
                </c:pt>
                <c:pt idx="3124">
                  <c:v>-2.3699999999999999E-4</c:v>
                </c:pt>
                <c:pt idx="3125">
                  <c:v>-2.3699999999999999E-4</c:v>
                </c:pt>
                <c:pt idx="3126">
                  <c:v>-2.3699999999999999E-4</c:v>
                </c:pt>
                <c:pt idx="3127">
                  <c:v>-2.3699999999999999E-4</c:v>
                </c:pt>
                <c:pt idx="3128">
                  <c:v>-2.3699999999999999E-4</c:v>
                </c:pt>
                <c:pt idx="3129">
                  <c:v>-2.3699999999999999E-4</c:v>
                </c:pt>
                <c:pt idx="3130">
                  <c:v>-2.3699999999999999E-4</c:v>
                </c:pt>
                <c:pt idx="3131">
                  <c:v>-2.3699999999999999E-4</c:v>
                </c:pt>
                <c:pt idx="3132">
                  <c:v>-2.3699999999999999E-4</c:v>
                </c:pt>
                <c:pt idx="3133">
                  <c:v>-2.3699999999999999E-4</c:v>
                </c:pt>
                <c:pt idx="3134">
                  <c:v>-2.3699999999999999E-4</c:v>
                </c:pt>
                <c:pt idx="3135">
                  <c:v>-2.3699999999999999E-4</c:v>
                </c:pt>
                <c:pt idx="3136">
                  <c:v>-2.3699999999999999E-4</c:v>
                </c:pt>
                <c:pt idx="3137">
                  <c:v>-2.3699999999999999E-4</c:v>
                </c:pt>
                <c:pt idx="3138">
                  <c:v>-2.3699999999999999E-4</c:v>
                </c:pt>
                <c:pt idx="3139">
                  <c:v>-2.3699999999999999E-4</c:v>
                </c:pt>
                <c:pt idx="3140">
                  <c:v>-2.3699999999999999E-4</c:v>
                </c:pt>
                <c:pt idx="3141">
                  <c:v>-2.3699999999999999E-4</c:v>
                </c:pt>
                <c:pt idx="3142">
                  <c:v>9.8099999999999993E-3</c:v>
                </c:pt>
                <c:pt idx="3143">
                  <c:v>9.8099999999999993E-3</c:v>
                </c:pt>
                <c:pt idx="3144">
                  <c:v>9.8099999999999993E-3</c:v>
                </c:pt>
                <c:pt idx="3145">
                  <c:v>-5.2600000000000001E-2</c:v>
                </c:pt>
                <c:pt idx="3146">
                  <c:v>-5.2600000000000001E-2</c:v>
                </c:pt>
                <c:pt idx="3147">
                  <c:v>-5.2600000000000001E-2</c:v>
                </c:pt>
                <c:pt idx="3148">
                  <c:v>-5.2600000000000001E-2</c:v>
                </c:pt>
                <c:pt idx="3149">
                  <c:v>-5.2600000000000001E-2</c:v>
                </c:pt>
                <c:pt idx="3150">
                  <c:v>-5.2600000000000001E-2</c:v>
                </c:pt>
                <c:pt idx="3151">
                  <c:v>-5.2600000000000001E-2</c:v>
                </c:pt>
                <c:pt idx="3152">
                  <c:v>-5.2600000000000001E-2</c:v>
                </c:pt>
                <c:pt idx="3153">
                  <c:v>-5.2600000000000001E-2</c:v>
                </c:pt>
                <c:pt idx="3154">
                  <c:v>-3.2199999999999999E-2</c:v>
                </c:pt>
                <c:pt idx="3155">
                  <c:v>-3.2199999999999999E-2</c:v>
                </c:pt>
                <c:pt idx="3156">
                  <c:v>-3.2199999999999999E-2</c:v>
                </c:pt>
                <c:pt idx="3157">
                  <c:v>-3.1300000000000001E-2</c:v>
                </c:pt>
                <c:pt idx="3158">
                  <c:v>-3.1300000000000001E-2</c:v>
                </c:pt>
                <c:pt idx="3159">
                  <c:v>1.6299999999999999E-2</c:v>
                </c:pt>
                <c:pt idx="3160">
                  <c:v>1.6299999999999999E-2</c:v>
                </c:pt>
                <c:pt idx="3161">
                  <c:v>1.6299999999999999E-2</c:v>
                </c:pt>
                <c:pt idx="3162">
                  <c:v>2.52E-2</c:v>
                </c:pt>
                <c:pt idx="3163">
                  <c:v>2.52E-2</c:v>
                </c:pt>
                <c:pt idx="3164">
                  <c:v>2.52E-2</c:v>
                </c:pt>
                <c:pt idx="3165">
                  <c:v>2.52E-2</c:v>
                </c:pt>
                <c:pt idx="3166">
                  <c:v>4.3999999999999997E-2</c:v>
                </c:pt>
                <c:pt idx="3167">
                  <c:v>-4.6600000000000003E-2</c:v>
                </c:pt>
                <c:pt idx="3168">
                  <c:v>-4.6600000000000003E-2</c:v>
                </c:pt>
                <c:pt idx="3169">
                  <c:v>-4.6600000000000003E-2</c:v>
                </c:pt>
                <c:pt idx="3170">
                  <c:v>-4.6600000000000003E-2</c:v>
                </c:pt>
                <c:pt idx="3171">
                  <c:v>-4.6600000000000003E-2</c:v>
                </c:pt>
                <c:pt idx="3172">
                  <c:v>-4.6600000000000003E-2</c:v>
                </c:pt>
                <c:pt idx="3173">
                  <c:v>-4.6600000000000003E-2</c:v>
                </c:pt>
                <c:pt idx="3174">
                  <c:v>-5.1799999999999999E-2</c:v>
                </c:pt>
                <c:pt idx="3175">
                  <c:v>-5.1799999999999999E-2</c:v>
                </c:pt>
                <c:pt idx="3176">
                  <c:v>-8.9700000000000002E-2</c:v>
                </c:pt>
                <c:pt idx="3177">
                  <c:v>0.104</c:v>
                </c:pt>
                <c:pt idx="3178">
                  <c:v>0.104</c:v>
                </c:pt>
                <c:pt idx="3179">
                  <c:v>0.11700000000000001</c:v>
                </c:pt>
                <c:pt idx="3180">
                  <c:v>7.8100000000000003E-2</c:v>
                </c:pt>
                <c:pt idx="3181">
                  <c:v>7.8100000000000003E-2</c:v>
                </c:pt>
                <c:pt idx="3182">
                  <c:v>7.8100000000000003E-2</c:v>
                </c:pt>
                <c:pt idx="3183">
                  <c:v>0.05</c:v>
                </c:pt>
                <c:pt idx="3184">
                  <c:v>2.0500000000000001E-2</c:v>
                </c:pt>
                <c:pt idx="3185">
                  <c:v>2.0500000000000001E-2</c:v>
                </c:pt>
                <c:pt idx="3186">
                  <c:v>2.0500000000000001E-2</c:v>
                </c:pt>
                <c:pt idx="3187">
                  <c:v>2.0500000000000001E-2</c:v>
                </c:pt>
                <c:pt idx="3188">
                  <c:v>1.95E-2</c:v>
                </c:pt>
                <c:pt idx="3189">
                  <c:v>1.95E-2</c:v>
                </c:pt>
                <c:pt idx="3190">
                  <c:v>1.95E-2</c:v>
                </c:pt>
                <c:pt idx="3191">
                  <c:v>1.95E-2</c:v>
                </c:pt>
                <c:pt idx="3192">
                  <c:v>5.0299999999999997E-2</c:v>
                </c:pt>
                <c:pt idx="3193">
                  <c:v>5.0299999999999997E-2</c:v>
                </c:pt>
                <c:pt idx="3194">
                  <c:v>5.0299999999999997E-2</c:v>
                </c:pt>
                <c:pt idx="3195">
                  <c:v>-3.61E-2</c:v>
                </c:pt>
                <c:pt idx="3196">
                  <c:v>4.9599999999999998E-2</c:v>
                </c:pt>
                <c:pt idx="3197">
                  <c:v>4.9599999999999998E-2</c:v>
                </c:pt>
                <c:pt idx="3198">
                  <c:v>4.9599999999999998E-2</c:v>
                </c:pt>
                <c:pt idx="3199">
                  <c:v>4.9599999999999998E-2</c:v>
                </c:pt>
                <c:pt idx="3200">
                  <c:v>4.9599999999999998E-2</c:v>
                </c:pt>
                <c:pt idx="3201">
                  <c:v>4.9599999999999998E-2</c:v>
                </c:pt>
                <c:pt idx="3202">
                  <c:v>4.9599999999999998E-2</c:v>
                </c:pt>
                <c:pt idx="3203">
                  <c:v>4.9599999999999998E-2</c:v>
                </c:pt>
                <c:pt idx="3204">
                  <c:v>4.36E-2</c:v>
                </c:pt>
                <c:pt idx="3205">
                  <c:v>4.7500000000000001E-2</c:v>
                </c:pt>
                <c:pt idx="3206">
                  <c:v>4.7500000000000001E-2</c:v>
                </c:pt>
                <c:pt idx="3207">
                  <c:v>4.7500000000000001E-2</c:v>
                </c:pt>
                <c:pt idx="3208">
                  <c:v>-9.0499999999999999E-4</c:v>
                </c:pt>
                <c:pt idx="3209">
                  <c:v>-9.0499999999999999E-4</c:v>
                </c:pt>
                <c:pt idx="3210">
                  <c:v>-9.0499999999999999E-4</c:v>
                </c:pt>
                <c:pt idx="3211">
                  <c:v>-9.0499999999999999E-4</c:v>
                </c:pt>
                <c:pt idx="3212">
                  <c:v>1.12E-2</c:v>
                </c:pt>
                <c:pt idx="3213">
                  <c:v>1.12E-2</c:v>
                </c:pt>
                <c:pt idx="3214">
                  <c:v>1.12E-2</c:v>
                </c:pt>
                <c:pt idx="3215">
                  <c:v>5.5899999999999998E-2</c:v>
                </c:pt>
                <c:pt idx="3216">
                  <c:v>5.5899999999999998E-2</c:v>
                </c:pt>
                <c:pt idx="3217">
                  <c:v>-7.4999999999999997E-2</c:v>
                </c:pt>
                <c:pt idx="3218">
                  <c:v>-1.21E-2</c:v>
                </c:pt>
                <c:pt idx="3219">
                  <c:v>-1.21E-2</c:v>
                </c:pt>
                <c:pt idx="3220">
                  <c:v>-1.21E-2</c:v>
                </c:pt>
                <c:pt idx="3221">
                  <c:v>-1.21E-2</c:v>
                </c:pt>
                <c:pt idx="3222">
                  <c:v>-1.21E-2</c:v>
                </c:pt>
                <c:pt idx="3223">
                  <c:v>-1.21E-2</c:v>
                </c:pt>
                <c:pt idx="3224">
                  <c:v>2.3400000000000001E-2</c:v>
                </c:pt>
                <c:pt idx="3225">
                  <c:v>2.3400000000000001E-2</c:v>
                </c:pt>
                <c:pt idx="3226">
                  <c:v>7.1499999999999994E-2</c:v>
                </c:pt>
                <c:pt idx="3227">
                  <c:v>7.1499999999999994E-2</c:v>
                </c:pt>
                <c:pt idx="3228">
                  <c:v>7.1499999999999994E-2</c:v>
                </c:pt>
                <c:pt idx="3229">
                  <c:v>-3.5999999999999997E-2</c:v>
                </c:pt>
                <c:pt idx="3230">
                  <c:v>-3.5999999999999997E-2</c:v>
                </c:pt>
                <c:pt idx="3231">
                  <c:v>-3.5999999999999997E-2</c:v>
                </c:pt>
                <c:pt idx="3232">
                  <c:v>-3.1099999999999999E-2</c:v>
                </c:pt>
                <c:pt idx="3233">
                  <c:v>-3.1099999999999999E-2</c:v>
                </c:pt>
                <c:pt idx="3234">
                  <c:v>-3.1099999999999999E-2</c:v>
                </c:pt>
                <c:pt idx="3235">
                  <c:v>-3.49E-2</c:v>
                </c:pt>
                <c:pt idx="3236">
                  <c:v>-3.49E-2</c:v>
                </c:pt>
                <c:pt idx="3237">
                  <c:v>-3.49E-2</c:v>
                </c:pt>
                <c:pt idx="3238">
                  <c:v>-3.49E-2</c:v>
                </c:pt>
                <c:pt idx="3239">
                  <c:v>-3.49E-2</c:v>
                </c:pt>
                <c:pt idx="3240">
                  <c:v>-3.49E-2</c:v>
                </c:pt>
                <c:pt idx="3241">
                  <c:v>-3.3599999999999998E-2</c:v>
                </c:pt>
                <c:pt idx="3242">
                  <c:v>-3.3599999999999998E-2</c:v>
                </c:pt>
                <c:pt idx="3243">
                  <c:v>2.58E-2</c:v>
                </c:pt>
                <c:pt idx="3244">
                  <c:v>2.58E-2</c:v>
                </c:pt>
                <c:pt idx="3245">
                  <c:v>2.58E-2</c:v>
                </c:pt>
                <c:pt idx="3246">
                  <c:v>2.58E-2</c:v>
                </c:pt>
                <c:pt idx="3247">
                  <c:v>2.58E-2</c:v>
                </c:pt>
                <c:pt idx="3248">
                  <c:v>-8.2000000000000007E-3</c:v>
                </c:pt>
                <c:pt idx="3249">
                  <c:v>-2.6700000000000002E-2</c:v>
                </c:pt>
                <c:pt idx="3250">
                  <c:v>-2.6700000000000002E-2</c:v>
                </c:pt>
                <c:pt idx="3251">
                  <c:v>5.4699999999999999E-2</c:v>
                </c:pt>
                <c:pt idx="3252">
                  <c:v>5.4699999999999999E-2</c:v>
                </c:pt>
                <c:pt idx="3253">
                  <c:v>5.4699999999999999E-2</c:v>
                </c:pt>
                <c:pt idx="3254">
                  <c:v>5.4699999999999999E-2</c:v>
                </c:pt>
                <c:pt idx="3255">
                  <c:v>0.10100000000000001</c:v>
                </c:pt>
                <c:pt idx="3256">
                  <c:v>-2.8199999999999999E-2</c:v>
                </c:pt>
                <c:pt idx="3257">
                  <c:v>-2.8199999999999999E-2</c:v>
                </c:pt>
                <c:pt idx="3258">
                  <c:v>-2.8199999999999999E-2</c:v>
                </c:pt>
                <c:pt idx="3259">
                  <c:v>-2.8199999999999999E-2</c:v>
                </c:pt>
                <c:pt idx="3260">
                  <c:v>-1.5399999999999999E-3</c:v>
                </c:pt>
                <c:pt idx="3261">
                  <c:v>-1.5399999999999999E-3</c:v>
                </c:pt>
                <c:pt idx="3262">
                  <c:v>-1.5399999999999999E-3</c:v>
                </c:pt>
                <c:pt idx="3263">
                  <c:v>-1.5399999999999999E-3</c:v>
                </c:pt>
                <c:pt idx="3264">
                  <c:v>-1.5399999999999999E-3</c:v>
                </c:pt>
                <c:pt idx="3265">
                  <c:v>-1.5399999999999999E-3</c:v>
                </c:pt>
                <c:pt idx="3266">
                  <c:v>-1.5399999999999999E-3</c:v>
                </c:pt>
                <c:pt idx="3267">
                  <c:v>-1.5399999999999999E-3</c:v>
                </c:pt>
                <c:pt idx="3268">
                  <c:v>-1.5399999999999999E-3</c:v>
                </c:pt>
                <c:pt idx="3269">
                  <c:v>7.2800000000000004E-2</c:v>
                </c:pt>
                <c:pt idx="3270">
                  <c:v>7.7899999999999997E-2</c:v>
                </c:pt>
                <c:pt idx="3271">
                  <c:v>1.7399999999999999E-2</c:v>
                </c:pt>
                <c:pt idx="3272">
                  <c:v>-3.0700000000000002E-2</c:v>
                </c:pt>
                <c:pt idx="3273">
                  <c:v>-3.0700000000000002E-2</c:v>
                </c:pt>
                <c:pt idx="3274">
                  <c:v>-3.0700000000000002E-2</c:v>
                </c:pt>
                <c:pt idx="3275">
                  <c:v>-3.0700000000000002E-2</c:v>
                </c:pt>
                <c:pt idx="3276">
                  <c:v>-3.0700000000000002E-2</c:v>
                </c:pt>
                <c:pt idx="3277">
                  <c:v>-3.0700000000000002E-2</c:v>
                </c:pt>
                <c:pt idx="3278">
                  <c:v>-3.0700000000000002E-2</c:v>
                </c:pt>
                <c:pt idx="3279">
                  <c:v>-2.1499999999999998E-2</c:v>
                </c:pt>
                <c:pt idx="3280">
                  <c:v>6.6699999999999997E-3</c:v>
                </c:pt>
                <c:pt idx="3281">
                  <c:v>-0.107</c:v>
                </c:pt>
                <c:pt idx="3282">
                  <c:v>-0.107</c:v>
                </c:pt>
                <c:pt idx="3283">
                  <c:v>-0.107</c:v>
                </c:pt>
                <c:pt idx="3284">
                  <c:v>3.9399999999999998E-2</c:v>
                </c:pt>
                <c:pt idx="3285">
                  <c:v>3.9399999999999998E-2</c:v>
                </c:pt>
                <c:pt idx="3286">
                  <c:v>5.5599999999999997E-2</c:v>
                </c:pt>
                <c:pt idx="3287">
                  <c:v>5.5599999999999997E-2</c:v>
                </c:pt>
                <c:pt idx="3288">
                  <c:v>-5.1999999999999998E-2</c:v>
                </c:pt>
                <c:pt idx="3289">
                  <c:v>-5.1999999999999998E-2</c:v>
                </c:pt>
                <c:pt idx="3290">
                  <c:v>-5.1999999999999998E-2</c:v>
                </c:pt>
                <c:pt idx="3291">
                  <c:v>-5.1999999999999998E-2</c:v>
                </c:pt>
                <c:pt idx="3292">
                  <c:v>-5.1999999999999998E-2</c:v>
                </c:pt>
                <c:pt idx="3293">
                  <c:v>-5.1999999999999998E-2</c:v>
                </c:pt>
                <c:pt idx="3294">
                  <c:v>-5.1999999999999998E-2</c:v>
                </c:pt>
                <c:pt idx="3295">
                  <c:v>-5.1999999999999998E-2</c:v>
                </c:pt>
                <c:pt idx="3296">
                  <c:v>-5.1999999999999998E-2</c:v>
                </c:pt>
                <c:pt idx="3297">
                  <c:v>-3.1600000000000003E-2</c:v>
                </c:pt>
                <c:pt idx="3298">
                  <c:v>-1.55E-2</c:v>
                </c:pt>
                <c:pt idx="3299">
                  <c:v>-1.55E-2</c:v>
                </c:pt>
                <c:pt idx="3300">
                  <c:v>-1.55E-2</c:v>
                </c:pt>
                <c:pt idx="3301">
                  <c:v>-1.55E-2</c:v>
                </c:pt>
                <c:pt idx="3302">
                  <c:v>-1.55E-2</c:v>
                </c:pt>
                <c:pt idx="3303">
                  <c:v>-1.55E-2</c:v>
                </c:pt>
                <c:pt idx="3304">
                  <c:v>-1.55E-2</c:v>
                </c:pt>
                <c:pt idx="3305">
                  <c:v>-1.55E-2</c:v>
                </c:pt>
                <c:pt idx="3306">
                  <c:v>-1.55E-2</c:v>
                </c:pt>
                <c:pt idx="3307">
                  <c:v>-1.55E-2</c:v>
                </c:pt>
                <c:pt idx="3308">
                  <c:v>-1.55E-2</c:v>
                </c:pt>
                <c:pt idx="3309">
                  <c:v>-2.64E-3</c:v>
                </c:pt>
                <c:pt idx="3310">
                  <c:v>7.7899999999999997E-2</c:v>
                </c:pt>
                <c:pt idx="3311">
                  <c:v>7.7899999999999997E-2</c:v>
                </c:pt>
                <c:pt idx="3312">
                  <c:v>-0.10100000000000001</c:v>
                </c:pt>
                <c:pt idx="3313">
                  <c:v>-0.10100000000000001</c:v>
                </c:pt>
                <c:pt idx="3314">
                  <c:v>-0.10100000000000001</c:v>
                </c:pt>
                <c:pt idx="3315">
                  <c:v>-9.4200000000000006E-2</c:v>
                </c:pt>
                <c:pt idx="3316">
                  <c:v>1.99E-3</c:v>
                </c:pt>
                <c:pt idx="3317">
                  <c:v>1.8499999999999999E-2</c:v>
                </c:pt>
                <c:pt idx="3318">
                  <c:v>1.8499999999999999E-2</c:v>
                </c:pt>
                <c:pt idx="3319">
                  <c:v>-3.2899999999999999E-2</c:v>
                </c:pt>
                <c:pt idx="3320">
                  <c:v>-3.2899999999999999E-2</c:v>
                </c:pt>
                <c:pt idx="3321">
                  <c:v>-2.8000000000000001E-2</c:v>
                </c:pt>
                <c:pt idx="3322">
                  <c:v>-2.8000000000000001E-2</c:v>
                </c:pt>
                <c:pt idx="3323">
                  <c:v>-2.8000000000000001E-2</c:v>
                </c:pt>
                <c:pt idx="3324">
                  <c:v>-2.6599999999999999E-2</c:v>
                </c:pt>
                <c:pt idx="3325">
                  <c:v>-2.6599999999999999E-2</c:v>
                </c:pt>
                <c:pt idx="3326">
                  <c:v>-2.6599999999999999E-2</c:v>
                </c:pt>
                <c:pt idx="3327">
                  <c:v>-1.77E-2</c:v>
                </c:pt>
                <c:pt idx="3328">
                  <c:v>-1.77E-2</c:v>
                </c:pt>
                <c:pt idx="3329">
                  <c:v>-1.9E-2</c:v>
                </c:pt>
                <c:pt idx="3330">
                  <c:v>-1.9E-2</c:v>
                </c:pt>
                <c:pt idx="3331">
                  <c:v>-1.9E-2</c:v>
                </c:pt>
                <c:pt idx="3332">
                  <c:v>2.3400000000000001E-2</c:v>
                </c:pt>
                <c:pt idx="3333">
                  <c:v>2.3400000000000001E-2</c:v>
                </c:pt>
                <c:pt idx="3334">
                  <c:v>2.3400000000000001E-2</c:v>
                </c:pt>
                <c:pt idx="3335">
                  <c:v>2.3400000000000001E-2</c:v>
                </c:pt>
                <c:pt idx="3336">
                  <c:v>2.3400000000000001E-2</c:v>
                </c:pt>
                <c:pt idx="3337">
                  <c:v>2.3400000000000001E-2</c:v>
                </c:pt>
                <c:pt idx="3338">
                  <c:v>2.3400000000000001E-2</c:v>
                </c:pt>
                <c:pt idx="3339">
                  <c:v>2.3400000000000001E-2</c:v>
                </c:pt>
                <c:pt idx="3340">
                  <c:v>2.8400000000000002E-2</c:v>
                </c:pt>
                <c:pt idx="3341">
                  <c:v>2.8400000000000002E-2</c:v>
                </c:pt>
                <c:pt idx="3342">
                  <c:v>2.8400000000000002E-2</c:v>
                </c:pt>
                <c:pt idx="3343">
                  <c:v>2.8400000000000002E-2</c:v>
                </c:pt>
                <c:pt idx="3344">
                  <c:v>2.8400000000000002E-2</c:v>
                </c:pt>
                <c:pt idx="3345">
                  <c:v>8.7999999999999995E-2</c:v>
                </c:pt>
                <c:pt idx="3346">
                  <c:v>-8.3400000000000002E-2</c:v>
                </c:pt>
                <c:pt idx="3347">
                  <c:v>3.8399999999999997E-2</c:v>
                </c:pt>
                <c:pt idx="3348">
                  <c:v>3.8399999999999997E-2</c:v>
                </c:pt>
                <c:pt idx="3349">
                  <c:v>3.8399999999999997E-2</c:v>
                </c:pt>
                <c:pt idx="3350">
                  <c:v>3.9699999999999999E-2</c:v>
                </c:pt>
                <c:pt idx="3351">
                  <c:v>3.9699999999999999E-2</c:v>
                </c:pt>
                <c:pt idx="3352">
                  <c:v>3.9699999999999999E-2</c:v>
                </c:pt>
                <c:pt idx="3353">
                  <c:v>3.9699999999999999E-2</c:v>
                </c:pt>
                <c:pt idx="3354">
                  <c:v>-6.4000000000000001E-2</c:v>
                </c:pt>
                <c:pt idx="3355">
                  <c:v>-6.4000000000000001E-2</c:v>
                </c:pt>
                <c:pt idx="3356">
                  <c:v>1.67E-2</c:v>
                </c:pt>
                <c:pt idx="3357">
                  <c:v>5.7099999999999998E-2</c:v>
                </c:pt>
                <c:pt idx="3358">
                  <c:v>-7.6999999999999999E-2</c:v>
                </c:pt>
                <c:pt idx="3359">
                  <c:v>-7.6999999999999999E-2</c:v>
                </c:pt>
                <c:pt idx="3360">
                  <c:v>-7.6999999999999999E-2</c:v>
                </c:pt>
                <c:pt idx="3361">
                  <c:v>-5.5E-2</c:v>
                </c:pt>
                <c:pt idx="3362">
                  <c:v>-4.8500000000000001E-2</c:v>
                </c:pt>
                <c:pt idx="3363">
                  <c:v>-7.2400000000000006E-2</c:v>
                </c:pt>
                <c:pt idx="3364">
                  <c:v>5.8299999999999998E-2</c:v>
                </c:pt>
                <c:pt idx="3365">
                  <c:v>3.4099999999999998E-2</c:v>
                </c:pt>
                <c:pt idx="3366">
                  <c:v>-8.1099999999999992E-3</c:v>
                </c:pt>
                <c:pt idx="3367">
                  <c:v>-8.1099999999999992E-3</c:v>
                </c:pt>
                <c:pt idx="3368">
                  <c:v>-8.1099999999999992E-3</c:v>
                </c:pt>
                <c:pt idx="3369">
                  <c:v>-8.1099999999999992E-3</c:v>
                </c:pt>
                <c:pt idx="3370">
                  <c:v>-8.1099999999999992E-3</c:v>
                </c:pt>
                <c:pt idx="3371">
                  <c:v>-8.1099999999999992E-3</c:v>
                </c:pt>
                <c:pt idx="3372">
                  <c:v>-8.1099999999999992E-3</c:v>
                </c:pt>
                <c:pt idx="3373">
                  <c:v>-8.1099999999999992E-3</c:v>
                </c:pt>
                <c:pt idx="3374">
                  <c:v>-3.49E-2</c:v>
                </c:pt>
                <c:pt idx="3375">
                  <c:v>-6.4899999999999999E-2</c:v>
                </c:pt>
                <c:pt idx="3376">
                  <c:v>-6.4899999999999999E-2</c:v>
                </c:pt>
                <c:pt idx="3377">
                  <c:v>-3.4500000000000003E-2</c:v>
                </c:pt>
                <c:pt idx="3378">
                  <c:v>-3.4500000000000003E-2</c:v>
                </c:pt>
                <c:pt idx="3379">
                  <c:v>-3.5400000000000001E-2</c:v>
                </c:pt>
                <c:pt idx="3380">
                  <c:v>-3.4299999999999997E-2</c:v>
                </c:pt>
                <c:pt idx="3381">
                  <c:v>-3.4299999999999997E-2</c:v>
                </c:pt>
                <c:pt idx="3382">
                  <c:v>-3.4299999999999997E-2</c:v>
                </c:pt>
                <c:pt idx="3383">
                  <c:v>-3.4299999999999997E-2</c:v>
                </c:pt>
                <c:pt idx="3384">
                  <c:v>-3.4299999999999997E-2</c:v>
                </c:pt>
                <c:pt idx="3385">
                  <c:v>-3.4299999999999997E-2</c:v>
                </c:pt>
                <c:pt idx="3386">
                  <c:v>-3.1699999999999999E-2</c:v>
                </c:pt>
                <c:pt idx="3387">
                  <c:v>-3.1699999999999999E-2</c:v>
                </c:pt>
                <c:pt idx="3388">
                  <c:v>-3.1300000000000001E-2</c:v>
                </c:pt>
                <c:pt idx="3389">
                  <c:v>-3.1300000000000001E-2</c:v>
                </c:pt>
                <c:pt idx="3390">
                  <c:v>-7.5700000000000003E-2</c:v>
                </c:pt>
                <c:pt idx="3391">
                  <c:v>-3.8300000000000001E-2</c:v>
                </c:pt>
                <c:pt idx="3392">
                  <c:v>-3.8300000000000001E-2</c:v>
                </c:pt>
                <c:pt idx="3393">
                  <c:v>-3.8300000000000001E-2</c:v>
                </c:pt>
                <c:pt idx="3394">
                  <c:v>2.4E-2</c:v>
                </c:pt>
                <c:pt idx="3395">
                  <c:v>1.9300000000000001E-2</c:v>
                </c:pt>
                <c:pt idx="3396">
                  <c:v>1.9300000000000001E-2</c:v>
                </c:pt>
                <c:pt idx="3397">
                  <c:v>1.9300000000000001E-2</c:v>
                </c:pt>
                <c:pt idx="3398">
                  <c:v>1.9300000000000001E-2</c:v>
                </c:pt>
                <c:pt idx="3399">
                  <c:v>-3.7199999999999999E-4</c:v>
                </c:pt>
                <c:pt idx="3400">
                  <c:v>-3.7199999999999999E-4</c:v>
                </c:pt>
                <c:pt idx="3401">
                  <c:v>2.1499999999999998E-2</c:v>
                </c:pt>
                <c:pt idx="3402">
                  <c:v>2.1499999999999998E-2</c:v>
                </c:pt>
                <c:pt idx="3403">
                  <c:v>2.1499999999999998E-2</c:v>
                </c:pt>
                <c:pt idx="3404">
                  <c:v>2.1499999999999998E-2</c:v>
                </c:pt>
                <c:pt idx="3405">
                  <c:v>2.1499999999999998E-2</c:v>
                </c:pt>
                <c:pt idx="3406">
                  <c:v>2.1499999999999998E-2</c:v>
                </c:pt>
                <c:pt idx="3407">
                  <c:v>2.1499999999999998E-2</c:v>
                </c:pt>
                <c:pt idx="3408">
                  <c:v>2.1499999999999998E-2</c:v>
                </c:pt>
                <c:pt idx="3409">
                  <c:v>2.1499999999999998E-2</c:v>
                </c:pt>
                <c:pt idx="3410">
                  <c:v>2.1499999999999998E-2</c:v>
                </c:pt>
                <c:pt idx="3411">
                  <c:v>2.1499999999999998E-2</c:v>
                </c:pt>
                <c:pt idx="3412">
                  <c:v>0.17799999999999999</c:v>
                </c:pt>
                <c:pt idx="3413">
                  <c:v>0.17799999999999999</c:v>
                </c:pt>
                <c:pt idx="3414">
                  <c:v>3.2099999999999997E-2</c:v>
                </c:pt>
                <c:pt idx="3415">
                  <c:v>3.2099999999999997E-2</c:v>
                </c:pt>
                <c:pt idx="3416">
                  <c:v>3.2099999999999997E-2</c:v>
                </c:pt>
                <c:pt idx="3417">
                  <c:v>3.9399999999999999E-3</c:v>
                </c:pt>
                <c:pt idx="3418">
                  <c:v>2.46E-2</c:v>
                </c:pt>
                <c:pt idx="3419">
                  <c:v>2.46E-2</c:v>
                </c:pt>
                <c:pt idx="3420">
                  <c:v>-2.6700000000000002E-2</c:v>
                </c:pt>
                <c:pt idx="3421">
                  <c:v>-2.23E-2</c:v>
                </c:pt>
                <c:pt idx="3422">
                  <c:v>-2.23E-2</c:v>
                </c:pt>
                <c:pt idx="3423">
                  <c:v>-2.23E-2</c:v>
                </c:pt>
                <c:pt idx="3424">
                  <c:v>-2.23E-2</c:v>
                </c:pt>
                <c:pt idx="3425">
                  <c:v>-2.23E-2</c:v>
                </c:pt>
                <c:pt idx="3426">
                  <c:v>3.6299999999999999E-2</c:v>
                </c:pt>
                <c:pt idx="3427">
                  <c:v>3.6299999999999999E-2</c:v>
                </c:pt>
                <c:pt idx="3428">
                  <c:v>3.6299999999999999E-2</c:v>
                </c:pt>
                <c:pt idx="3429">
                  <c:v>3.6299999999999999E-2</c:v>
                </c:pt>
                <c:pt idx="3430">
                  <c:v>-7.0400000000000004E-2</c:v>
                </c:pt>
                <c:pt idx="3431">
                  <c:v>-2.6200000000000001E-2</c:v>
                </c:pt>
                <c:pt idx="3432">
                  <c:v>-2.8799999999999999E-2</c:v>
                </c:pt>
                <c:pt idx="3433">
                  <c:v>-2.8799999999999999E-2</c:v>
                </c:pt>
                <c:pt idx="3434">
                  <c:v>-2.8799999999999999E-2</c:v>
                </c:pt>
                <c:pt idx="3435">
                  <c:v>-7.3800000000000003E-3</c:v>
                </c:pt>
                <c:pt idx="3436">
                  <c:v>-7.3800000000000003E-3</c:v>
                </c:pt>
                <c:pt idx="3437">
                  <c:v>-7.3800000000000003E-3</c:v>
                </c:pt>
                <c:pt idx="3438">
                  <c:v>7.6899999999999996E-2</c:v>
                </c:pt>
                <c:pt idx="3439">
                  <c:v>7.6899999999999996E-2</c:v>
                </c:pt>
                <c:pt idx="3440">
                  <c:v>7.6899999999999996E-2</c:v>
                </c:pt>
                <c:pt idx="3441">
                  <c:v>7.6899999999999996E-2</c:v>
                </c:pt>
                <c:pt idx="3442">
                  <c:v>5.6599999999999998E-2</c:v>
                </c:pt>
                <c:pt idx="3443">
                  <c:v>5.6599999999999998E-2</c:v>
                </c:pt>
                <c:pt idx="3444">
                  <c:v>8.3000000000000004E-2</c:v>
                </c:pt>
                <c:pt idx="3445">
                  <c:v>8.3000000000000004E-2</c:v>
                </c:pt>
                <c:pt idx="3446">
                  <c:v>8.3000000000000004E-2</c:v>
                </c:pt>
                <c:pt idx="3447">
                  <c:v>-4.1500000000000002E-2</c:v>
                </c:pt>
                <c:pt idx="3448">
                  <c:v>-4.1500000000000002E-2</c:v>
                </c:pt>
                <c:pt idx="3449">
                  <c:v>-4.1500000000000002E-2</c:v>
                </c:pt>
                <c:pt idx="3450">
                  <c:v>-4.1500000000000002E-2</c:v>
                </c:pt>
                <c:pt idx="3451">
                  <c:v>2.7400000000000001E-2</c:v>
                </c:pt>
                <c:pt idx="3452">
                  <c:v>2.7400000000000001E-2</c:v>
                </c:pt>
                <c:pt idx="3453">
                  <c:v>2.3699999999999999E-2</c:v>
                </c:pt>
                <c:pt idx="3454">
                  <c:v>2.3699999999999999E-2</c:v>
                </c:pt>
                <c:pt idx="3455">
                  <c:v>2.3699999999999999E-2</c:v>
                </c:pt>
                <c:pt idx="3456">
                  <c:v>1.6E-2</c:v>
                </c:pt>
                <c:pt idx="3457">
                  <c:v>1.6E-2</c:v>
                </c:pt>
                <c:pt idx="3458">
                  <c:v>1.6E-2</c:v>
                </c:pt>
                <c:pt idx="3459">
                  <c:v>1.6E-2</c:v>
                </c:pt>
                <c:pt idx="3460">
                  <c:v>1.6E-2</c:v>
                </c:pt>
                <c:pt idx="3461">
                  <c:v>1.6E-2</c:v>
                </c:pt>
                <c:pt idx="3462">
                  <c:v>1.6E-2</c:v>
                </c:pt>
                <c:pt idx="3463">
                  <c:v>1.6E-2</c:v>
                </c:pt>
                <c:pt idx="3464">
                  <c:v>1.6E-2</c:v>
                </c:pt>
                <c:pt idx="3465">
                  <c:v>1.6E-2</c:v>
                </c:pt>
                <c:pt idx="3466">
                  <c:v>1.6E-2</c:v>
                </c:pt>
                <c:pt idx="3467">
                  <c:v>1.6E-2</c:v>
                </c:pt>
                <c:pt idx="3468">
                  <c:v>1.6E-2</c:v>
                </c:pt>
                <c:pt idx="3469">
                  <c:v>1.6E-2</c:v>
                </c:pt>
                <c:pt idx="3470">
                  <c:v>1.6E-2</c:v>
                </c:pt>
                <c:pt idx="3471">
                  <c:v>1.6E-2</c:v>
                </c:pt>
                <c:pt idx="3472">
                  <c:v>-9.1500000000000001E-3</c:v>
                </c:pt>
                <c:pt idx="3473">
                  <c:v>-9.1500000000000001E-3</c:v>
                </c:pt>
                <c:pt idx="3474">
                  <c:v>-1.37E-2</c:v>
                </c:pt>
                <c:pt idx="3475">
                  <c:v>-1.37E-2</c:v>
                </c:pt>
                <c:pt idx="3476">
                  <c:v>-1.37E-2</c:v>
                </c:pt>
                <c:pt idx="3477">
                  <c:v>-1.37E-2</c:v>
                </c:pt>
                <c:pt idx="3478">
                  <c:v>-1.37E-2</c:v>
                </c:pt>
                <c:pt idx="3479">
                  <c:v>-1.37E-2</c:v>
                </c:pt>
                <c:pt idx="3480">
                  <c:v>-1.37E-2</c:v>
                </c:pt>
                <c:pt idx="3481">
                  <c:v>-1.37E-2</c:v>
                </c:pt>
                <c:pt idx="3482">
                  <c:v>-2.3E-2</c:v>
                </c:pt>
                <c:pt idx="3483">
                  <c:v>-1.5100000000000001E-2</c:v>
                </c:pt>
                <c:pt idx="3484">
                  <c:v>-1.5100000000000001E-2</c:v>
                </c:pt>
                <c:pt idx="3485">
                  <c:v>-1.5100000000000001E-2</c:v>
                </c:pt>
                <c:pt idx="3486">
                  <c:v>-1.5100000000000001E-2</c:v>
                </c:pt>
                <c:pt idx="3487">
                  <c:v>-1.5100000000000001E-2</c:v>
                </c:pt>
                <c:pt idx="3488">
                  <c:v>-1.5100000000000001E-2</c:v>
                </c:pt>
                <c:pt idx="3489">
                  <c:v>-1.5100000000000001E-2</c:v>
                </c:pt>
                <c:pt idx="3490">
                  <c:v>1.38E-2</c:v>
                </c:pt>
                <c:pt idx="3491">
                  <c:v>5.16E-2</c:v>
                </c:pt>
                <c:pt idx="3492">
                  <c:v>5.16E-2</c:v>
                </c:pt>
                <c:pt idx="3493">
                  <c:v>5.16E-2</c:v>
                </c:pt>
                <c:pt idx="3494">
                  <c:v>5.16E-2</c:v>
                </c:pt>
                <c:pt idx="3495">
                  <c:v>8.9899999999999994E-2</c:v>
                </c:pt>
                <c:pt idx="3496">
                  <c:v>-3.2499999999999999E-3</c:v>
                </c:pt>
                <c:pt idx="3497">
                  <c:v>-2.98E-2</c:v>
                </c:pt>
                <c:pt idx="3498">
                  <c:v>-2.98E-2</c:v>
                </c:pt>
                <c:pt idx="3499">
                  <c:v>-2.98E-2</c:v>
                </c:pt>
                <c:pt idx="3500">
                  <c:v>-2.98E-2</c:v>
                </c:pt>
                <c:pt idx="3501">
                  <c:v>-2.98E-2</c:v>
                </c:pt>
                <c:pt idx="3502">
                  <c:v>-1.7999999999999999E-2</c:v>
                </c:pt>
                <c:pt idx="3503">
                  <c:v>4.2900000000000001E-2</c:v>
                </c:pt>
                <c:pt idx="3504">
                  <c:v>1.49E-2</c:v>
                </c:pt>
                <c:pt idx="3505">
                  <c:v>1.49E-2</c:v>
                </c:pt>
                <c:pt idx="3506">
                  <c:v>1.49E-2</c:v>
                </c:pt>
                <c:pt idx="3507">
                  <c:v>4.7399999999999998E-2</c:v>
                </c:pt>
                <c:pt idx="3508">
                  <c:v>4.7399999999999998E-2</c:v>
                </c:pt>
                <c:pt idx="3509">
                  <c:v>4.7399999999999998E-2</c:v>
                </c:pt>
                <c:pt idx="3510">
                  <c:v>4.7399999999999998E-2</c:v>
                </c:pt>
                <c:pt idx="3511">
                  <c:v>4.7399999999999998E-2</c:v>
                </c:pt>
                <c:pt idx="3512">
                  <c:v>4.7399999999999998E-2</c:v>
                </c:pt>
                <c:pt idx="3513">
                  <c:v>4.7399999999999998E-2</c:v>
                </c:pt>
                <c:pt idx="3514">
                  <c:v>4.7399999999999998E-2</c:v>
                </c:pt>
                <c:pt idx="3515">
                  <c:v>4.7399999999999998E-2</c:v>
                </c:pt>
                <c:pt idx="3516">
                  <c:v>2.92E-2</c:v>
                </c:pt>
                <c:pt idx="3517">
                  <c:v>2.92E-2</c:v>
                </c:pt>
                <c:pt idx="3518">
                  <c:v>2.92E-2</c:v>
                </c:pt>
                <c:pt idx="3519">
                  <c:v>2.92E-2</c:v>
                </c:pt>
                <c:pt idx="3520">
                  <c:v>2.92E-2</c:v>
                </c:pt>
                <c:pt idx="3521">
                  <c:v>2.92E-2</c:v>
                </c:pt>
                <c:pt idx="3522">
                  <c:v>2.92E-2</c:v>
                </c:pt>
                <c:pt idx="3523">
                  <c:v>2.92E-2</c:v>
                </c:pt>
                <c:pt idx="3524">
                  <c:v>2.92E-2</c:v>
                </c:pt>
                <c:pt idx="3525">
                  <c:v>-4.7600000000000003E-2</c:v>
                </c:pt>
                <c:pt idx="3526">
                  <c:v>1.0800000000000001E-2</c:v>
                </c:pt>
                <c:pt idx="3527">
                  <c:v>-1.17E-2</c:v>
                </c:pt>
                <c:pt idx="3528">
                  <c:v>-7.6699999999999997E-3</c:v>
                </c:pt>
                <c:pt idx="3529">
                  <c:v>-7.6699999999999997E-3</c:v>
                </c:pt>
                <c:pt idx="3530">
                  <c:v>-4.7800000000000002E-2</c:v>
                </c:pt>
                <c:pt idx="3531">
                  <c:v>4.6899999999999997E-2</c:v>
                </c:pt>
                <c:pt idx="3532">
                  <c:v>6.4000000000000001E-2</c:v>
                </c:pt>
                <c:pt idx="3533">
                  <c:v>6.4000000000000001E-2</c:v>
                </c:pt>
                <c:pt idx="3534">
                  <c:v>-2.9600000000000001E-2</c:v>
                </c:pt>
                <c:pt idx="3535">
                  <c:v>-4.2799999999999998E-2</c:v>
                </c:pt>
                <c:pt idx="3536">
                  <c:v>-4.2799999999999998E-2</c:v>
                </c:pt>
                <c:pt idx="3537">
                  <c:v>-4.2799999999999998E-2</c:v>
                </c:pt>
                <c:pt idx="3538">
                  <c:v>3.6700000000000003E-2</c:v>
                </c:pt>
                <c:pt idx="3539">
                  <c:v>2.6100000000000002E-2</c:v>
                </c:pt>
                <c:pt idx="3540">
                  <c:v>2.6100000000000002E-2</c:v>
                </c:pt>
                <c:pt idx="3541">
                  <c:v>2.6100000000000002E-2</c:v>
                </c:pt>
                <c:pt idx="3542">
                  <c:v>2.6100000000000002E-2</c:v>
                </c:pt>
                <c:pt idx="3543">
                  <c:v>2.0799999999999999E-2</c:v>
                </c:pt>
                <c:pt idx="3544">
                  <c:v>2.0799999999999999E-2</c:v>
                </c:pt>
                <c:pt idx="3545">
                  <c:v>2.0799999999999999E-2</c:v>
                </c:pt>
                <c:pt idx="3546">
                  <c:v>2.0799999999999999E-2</c:v>
                </c:pt>
                <c:pt idx="3547">
                  <c:v>2.0799999999999999E-2</c:v>
                </c:pt>
                <c:pt idx="3548">
                  <c:v>2.0799999999999999E-2</c:v>
                </c:pt>
                <c:pt idx="3549">
                  <c:v>-1.0699999999999999E-2</c:v>
                </c:pt>
                <c:pt idx="3550">
                  <c:v>-1.6800000000000001E-3</c:v>
                </c:pt>
                <c:pt idx="3551">
                  <c:v>-1.6800000000000001E-3</c:v>
                </c:pt>
                <c:pt idx="3552">
                  <c:v>-1.6800000000000001E-3</c:v>
                </c:pt>
                <c:pt idx="3553">
                  <c:v>-1.6800000000000001E-3</c:v>
                </c:pt>
                <c:pt idx="3554">
                  <c:v>1.17E-2</c:v>
                </c:pt>
                <c:pt idx="3555">
                  <c:v>1.17E-2</c:v>
                </c:pt>
                <c:pt idx="3556">
                  <c:v>1.17E-2</c:v>
                </c:pt>
                <c:pt idx="3557">
                  <c:v>-4.6800000000000001E-2</c:v>
                </c:pt>
                <c:pt idx="3558">
                  <c:v>-4.6800000000000001E-2</c:v>
                </c:pt>
                <c:pt idx="3559">
                  <c:v>6.8099999999999994E-2</c:v>
                </c:pt>
                <c:pt idx="3560">
                  <c:v>-3.8399999999999997E-2</c:v>
                </c:pt>
                <c:pt idx="3561">
                  <c:v>2.3599999999999999E-2</c:v>
                </c:pt>
                <c:pt idx="3562">
                  <c:v>2.3599999999999999E-2</c:v>
                </c:pt>
                <c:pt idx="3563">
                  <c:v>2.6700000000000002E-2</c:v>
                </c:pt>
                <c:pt idx="3564">
                  <c:v>5.1900000000000002E-2</c:v>
                </c:pt>
                <c:pt idx="3565">
                  <c:v>5.1900000000000002E-2</c:v>
                </c:pt>
                <c:pt idx="3566">
                  <c:v>5.1900000000000002E-2</c:v>
                </c:pt>
                <c:pt idx="3567">
                  <c:v>5.8500000000000003E-2</c:v>
                </c:pt>
                <c:pt idx="3568">
                  <c:v>5.8500000000000003E-2</c:v>
                </c:pt>
                <c:pt idx="3569">
                  <c:v>5.8500000000000003E-2</c:v>
                </c:pt>
                <c:pt idx="3570">
                  <c:v>5.8500000000000003E-2</c:v>
                </c:pt>
                <c:pt idx="3571">
                  <c:v>6.1600000000000002E-2</c:v>
                </c:pt>
                <c:pt idx="3572">
                  <c:v>6.1600000000000002E-2</c:v>
                </c:pt>
                <c:pt idx="3573">
                  <c:v>6.1600000000000002E-2</c:v>
                </c:pt>
                <c:pt idx="3574">
                  <c:v>5.5899999999999998E-2</c:v>
                </c:pt>
                <c:pt idx="3575">
                  <c:v>5.5899999999999998E-2</c:v>
                </c:pt>
                <c:pt idx="3576">
                  <c:v>5.5899999999999998E-2</c:v>
                </c:pt>
                <c:pt idx="3577">
                  <c:v>5.5899999999999998E-2</c:v>
                </c:pt>
                <c:pt idx="3578">
                  <c:v>5.5899999999999998E-2</c:v>
                </c:pt>
                <c:pt idx="3579">
                  <c:v>5.5899999999999998E-2</c:v>
                </c:pt>
                <c:pt idx="3580">
                  <c:v>7.9399999999999998E-2</c:v>
                </c:pt>
                <c:pt idx="3581">
                  <c:v>7.9399999999999998E-2</c:v>
                </c:pt>
                <c:pt idx="3582">
                  <c:v>-7.5999999999999998E-2</c:v>
                </c:pt>
                <c:pt idx="3583">
                  <c:v>-7.5999999999999998E-2</c:v>
                </c:pt>
                <c:pt idx="3584">
                  <c:v>-7.5999999999999998E-2</c:v>
                </c:pt>
                <c:pt idx="3585">
                  <c:v>6.3299999999999995E-2</c:v>
                </c:pt>
                <c:pt idx="3586">
                  <c:v>5.91E-2</c:v>
                </c:pt>
                <c:pt idx="3587">
                  <c:v>5.91E-2</c:v>
                </c:pt>
                <c:pt idx="3588">
                  <c:v>-0.10299999999999999</c:v>
                </c:pt>
                <c:pt idx="3589">
                  <c:v>-0.10299999999999999</c:v>
                </c:pt>
                <c:pt idx="3590">
                  <c:v>-0.10299999999999999</c:v>
                </c:pt>
                <c:pt idx="3591">
                  <c:v>8.2199999999999999E-3</c:v>
                </c:pt>
                <c:pt idx="3592">
                  <c:v>8.2199999999999999E-3</c:v>
                </c:pt>
                <c:pt idx="3593">
                  <c:v>8.2199999999999999E-3</c:v>
                </c:pt>
                <c:pt idx="3594">
                  <c:v>8.2199999999999999E-3</c:v>
                </c:pt>
                <c:pt idx="3595">
                  <c:v>8.2199999999999999E-3</c:v>
                </c:pt>
                <c:pt idx="3596">
                  <c:v>-3.09E-2</c:v>
                </c:pt>
                <c:pt idx="3597">
                  <c:v>-3.09E-2</c:v>
                </c:pt>
                <c:pt idx="3598">
                  <c:v>-3.09E-2</c:v>
                </c:pt>
                <c:pt idx="3599">
                  <c:v>-3.09E-2</c:v>
                </c:pt>
                <c:pt idx="3600">
                  <c:v>-3.09E-2</c:v>
                </c:pt>
                <c:pt idx="3601">
                  <c:v>-3.09E-2</c:v>
                </c:pt>
                <c:pt idx="3602">
                  <c:v>-3.09E-2</c:v>
                </c:pt>
                <c:pt idx="3603">
                  <c:v>-3.09E-2</c:v>
                </c:pt>
                <c:pt idx="3604">
                  <c:v>-3.09E-2</c:v>
                </c:pt>
                <c:pt idx="3605">
                  <c:v>-3.09E-2</c:v>
                </c:pt>
                <c:pt idx="3606">
                  <c:v>-3.09E-2</c:v>
                </c:pt>
                <c:pt idx="3607">
                  <c:v>2.2499999999999999E-2</c:v>
                </c:pt>
                <c:pt idx="3608">
                  <c:v>2.2499999999999999E-2</c:v>
                </c:pt>
                <c:pt idx="3609">
                  <c:v>2.2499999999999999E-2</c:v>
                </c:pt>
                <c:pt idx="3610">
                  <c:v>2.2499999999999999E-2</c:v>
                </c:pt>
                <c:pt idx="3611">
                  <c:v>2.2499999999999999E-2</c:v>
                </c:pt>
                <c:pt idx="3612">
                  <c:v>2.2499999999999999E-2</c:v>
                </c:pt>
                <c:pt idx="3613">
                  <c:v>2.2499999999999999E-2</c:v>
                </c:pt>
                <c:pt idx="3614">
                  <c:v>2.2499999999999999E-2</c:v>
                </c:pt>
                <c:pt idx="3615">
                  <c:v>2.2499999999999999E-2</c:v>
                </c:pt>
                <c:pt idx="3616">
                  <c:v>4.2200000000000001E-2</c:v>
                </c:pt>
                <c:pt idx="3617">
                  <c:v>4.2200000000000001E-2</c:v>
                </c:pt>
                <c:pt idx="3618">
                  <c:v>4.2200000000000001E-2</c:v>
                </c:pt>
                <c:pt idx="3619">
                  <c:v>2.4899999999999999E-2</c:v>
                </c:pt>
                <c:pt idx="3620">
                  <c:v>2.4899999999999999E-2</c:v>
                </c:pt>
                <c:pt idx="3621">
                  <c:v>2.4899999999999999E-2</c:v>
                </c:pt>
                <c:pt idx="3622">
                  <c:v>-6.6500000000000004E-2</c:v>
                </c:pt>
                <c:pt idx="3623">
                  <c:v>2.1999999999999999E-2</c:v>
                </c:pt>
                <c:pt idx="3624">
                  <c:v>2.1999999999999999E-2</c:v>
                </c:pt>
                <c:pt idx="3625">
                  <c:v>4.5100000000000001E-2</c:v>
                </c:pt>
                <c:pt idx="3626">
                  <c:v>4.5100000000000001E-2</c:v>
                </c:pt>
                <c:pt idx="3627">
                  <c:v>4.5100000000000001E-2</c:v>
                </c:pt>
                <c:pt idx="3628">
                  <c:v>4.5100000000000001E-2</c:v>
                </c:pt>
                <c:pt idx="3629">
                  <c:v>4.5100000000000001E-2</c:v>
                </c:pt>
                <c:pt idx="3630">
                  <c:v>4.5100000000000001E-2</c:v>
                </c:pt>
                <c:pt idx="3631">
                  <c:v>3.9800000000000002E-2</c:v>
                </c:pt>
                <c:pt idx="3632">
                  <c:v>3.9800000000000002E-2</c:v>
                </c:pt>
                <c:pt idx="3633">
                  <c:v>3.9800000000000002E-2</c:v>
                </c:pt>
                <c:pt idx="3634">
                  <c:v>3.9800000000000002E-2</c:v>
                </c:pt>
                <c:pt idx="3635">
                  <c:v>5.8900000000000001E-2</c:v>
                </c:pt>
                <c:pt idx="3636">
                  <c:v>1.7999999999999999E-2</c:v>
                </c:pt>
                <c:pt idx="3637">
                  <c:v>1.2999999999999999E-2</c:v>
                </c:pt>
                <c:pt idx="3638">
                  <c:v>1.2999999999999999E-2</c:v>
                </c:pt>
                <c:pt idx="3639">
                  <c:v>1.2999999999999999E-2</c:v>
                </c:pt>
                <c:pt idx="3640">
                  <c:v>1.2999999999999999E-2</c:v>
                </c:pt>
                <c:pt idx="3641">
                  <c:v>-5.1400000000000001E-2</c:v>
                </c:pt>
                <c:pt idx="3642">
                  <c:v>-4.0500000000000001E-2</c:v>
                </c:pt>
                <c:pt idx="3643">
                  <c:v>-4.0500000000000001E-2</c:v>
                </c:pt>
                <c:pt idx="3644">
                  <c:v>2.5499999999999998E-2</c:v>
                </c:pt>
                <c:pt idx="3645">
                  <c:v>2.5499999999999998E-2</c:v>
                </c:pt>
                <c:pt idx="3646">
                  <c:v>2.5499999999999998E-2</c:v>
                </c:pt>
                <c:pt idx="3647">
                  <c:v>2.5499999999999998E-2</c:v>
                </c:pt>
                <c:pt idx="3648">
                  <c:v>2.5499999999999998E-2</c:v>
                </c:pt>
                <c:pt idx="3649">
                  <c:v>3.5000000000000003E-2</c:v>
                </c:pt>
                <c:pt idx="3650">
                  <c:v>2.29E-2</c:v>
                </c:pt>
                <c:pt idx="3651">
                  <c:v>2.29E-2</c:v>
                </c:pt>
                <c:pt idx="3652">
                  <c:v>2.29E-2</c:v>
                </c:pt>
                <c:pt idx="3653">
                  <c:v>2.29E-2</c:v>
                </c:pt>
                <c:pt idx="3654">
                  <c:v>2.29E-2</c:v>
                </c:pt>
                <c:pt idx="3655">
                  <c:v>-1.2200000000000001E-2</c:v>
                </c:pt>
                <c:pt idx="3656">
                  <c:v>-1.2200000000000001E-2</c:v>
                </c:pt>
                <c:pt idx="3657">
                  <c:v>-1.2200000000000001E-2</c:v>
                </c:pt>
                <c:pt idx="3658">
                  <c:v>-3.4500000000000003E-2</c:v>
                </c:pt>
                <c:pt idx="3659">
                  <c:v>7.6600000000000001E-2</c:v>
                </c:pt>
                <c:pt idx="3660">
                  <c:v>7.6600000000000001E-2</c:v>
                </c:pt>
                <c:pt idx="3661">
                  <c:v>7.6600000000000001E-2</c:v>
                </c:pt>
                <c:pt idx="3662">
                  <c:v>6.2399999999999997E-2</c:v>
                </c:pt>
                <c:pt idx="3663">
                  <c:v>6.2399999999999997E-2</c:v>
                </c:pt>
                <c:pt idx="3664">
                  <c:v>2.3900000000000001E-2</c:v>
                </c:pt>
                <c:pt idx="3665">
                  <c:v>2.3900000000000001E-2</c:v>
                </c:pt>
                <c:pt idx="3666">
                  <c:v>2.3900000000000001E-2</c:v>
                </c:pt>
                <c:pt idx="3667">
                  <c:v>2.3900000000000001E-2</c:v>
                </c:pt>
                <c:pt idx="3668">
                  <c:v>2.3900000000000001E-2</c:v>
                </c:pt>
                <c:pt idx="3669">
                  <c:v>2.3900000000000001E-2</c:v>
                </c:pt>
                <c:pt idx="3670">
                  <c:v>2.3900000000000001E-2</c:v>
                </c:pt>
                <c:pt idx="3671">
                  <c:v>2.3900000000000001E-2</c:v>
                </c:pt>
                <c:pt idx="3672">
                  <c:v>-1.4E-2</c:v>
                </c:pt>
                <c:pt idx="3673">
                  <c:v>-1.4E-2</c:v>
                </c:pt>
                <c:pt idx="3674">
                  <c:v>-3.4299999999999997E-2</c:v>
                </c:pt>
                <c:pt idx="3675">
                  <c:v>-3.4299999999999997E-2</c:v>
                </c:pt>
                <c:pt idx="3676">
                  <c:v>-3.4299999999999997E-2</c:v>
                </c:pt>
                <c:pt idx="3677">
                  <c:v>-3.4299999999999997E-2</c:v>
                </c:pt>
                <c:pt idx="3678">
                  <c:v>-3.4299999999999997E-2</c:v>
                </c:pt>
                <c:pt idx="3679">
                  <c:v>4.9399999999999999E-2</c:v>
                </c:pt>
                <c:pt idx="3680">
                  <c:v>-4.1700000000000001E-3</c:v>
                </c:pt>
                <c:pt idx="3681">
                  <c:v>-4.1700000000000001E-3</c:v>
                </c:pt>
                <c:pt idx="3682">
                  <c:v>-4.1700000000000001E-3</c:v>
                </c:pt>
                <c:pt idx="3683">
                  <c:v>-3.39E-2</c:v>
                </c:pt>
                <c:pt idx="3684">
                  <c:v>-6.1800000000000001E-2</c:v>
                </c:pt>
                <c:pt idx="3685">
                  <c:v>-6.1800000000000001E-2</c:v>
                </c:pt>
                <c:pt idx="3686">
                  <c:v>-6.1800000000000001E-2</c:v>
                </c:pt>
                <c:pt idx="3687">
                  <c:v>-6.1800000000000001E-2</c:v>
                </c:pt>
                <c:pt idx="3688">
                  <c:v>-6.1800000000000001E-2</c:v>
                </c:pt>
                <c:pt idx="3689">
                  <c:v>1.47E-2</c:v>
                </c:pt>
                <c:pt idx="3690">
                  <c:v>1.47E-2</c:v>
                </c:pt>
                <c:pt idx="3691">
                  <c:v>1.06E-2</c:v>
                </c:pt>
                <c:pt idx="3692">
                  <c:v>1.06E-2</c:v>
                </c:pt>
                <c:pt idx="3693">
                  <c:v>1.06E-2</c:v>
                </c:pt>
                <c:pt idx="3694">
                  <c:v>1.06E-2</c:v>
                </c:pt>
                <c:pt idx="3695">
                  <c:v>1.06E-2</c:v>
                </c:pt>
                <c:pt idx="3696">
                  <c:v>1.06E-2</c:v>
                </c:pt>
                <c:pt idx="3697">
                  <c:v>1.06E-2</c:v>
                </c:pt>
                <c:pt idx="3698">
                  <c:v>1.06E-2</c:v>
                </c:pt>
                <c:pt idx="3699">
                  <c:v>1.06E-2</c:v>
                </c:pt>
                <c:pt idx="3700">
                  <c:v>-1.9599999999999999E-2</c:v>
                </c:pt>
                <c:pt idx="3701">
                  <c:v>5.3800000000000001E-2</c:v>
                </c:pt>
                <c:pt idx="3702">
                  <c:v>3.3500000000000002E-2</c:v>
                </c:pt>
                <c:pt idx="3703">
                  <c:v>3.3500000000000002E-2</c:v>
                </c:pt>
                <c:pt idx="3704">
                  <c:v>3.3500000000000002E-2</c:v>
                </c:pt>
                <c:pt idx="3705">
                  <c:v>3.3500000000000002E-2</c:v>
                </c:pt>
                <c:pt idx="3706">
                  <c:v>3.3500000000000002E-2</c:v>
                </c:pt>
                <c:pt idx="3707">
                  <c:v>-5.9700000000000003E-2</c:v>
                </c:pt>
                <c:pt idx="3708">
                  <c:v>-5.9700000000000003E-2</c:v>
                </c:pt>
                <c:pt idx="3709">
                  <c:v>-9.1499999999999998E-2</c:v>
                </c:pt>
                <c:pt idx="3710">
                  <c:v>-1.4999999999999999E-2</c:v>
                </c:pt>
                <c:pt idx="3711">
                  <c:v>-8.09E-2</c:v>
                </c:pt>
                <c:pt idx="3712">
                  <c:v>-8.09E-2</c:v>
                </c:pt>
                <c:pt idx="3713">
                  <c:v>-8.09E-2</c:v>
                </c:pt>
                <c:pt idx="3714">
                  <c:v>-8.09E-2</c:v>
                </c:pt>
                <c:pt idx="3715">
                  <c:v>-8.09E-2</c:v>
                </c:pt>
                <c:pt idx="3716">
                  <c:v>-8.09E-2</c:v>
                </c:pt>
                <c:pt idx="3717">
                  <c:v>-8.09E-2</c:v>
                </c:pt>
                <c:pt idx="3718">
                  <c:v>-3.6900000000000002E-2</c:v>
                </c:pt>
                <c:pt idx="3719">
                  <c:v>-9.3299999999999994E-2</c:v>
                </c:pt>
                <c:pt idx="3720">
                  <c:v>-9.3299999999999994E-2</c:v>
                </c:pt>
                <c:pt idx="3721">
                  <c:v>-9.3299999999999994E-2</c:v>
                </c:pt>
                <c:pt idx="3722">
                  <c:v>-9.2499999999999999E-2</c:v>
                </c:pt>
                <c:pt idx="3723">
                  <c:v>-9.2499999999999999E-2</c:v>
                </c:pt>
                <c:pt idx="3724">
                  <c:v>-4.2200000000000001E-2</c:v>
                </c:pt>
                <c:pt idx="3725">
                  <c:v>-2.5300000000000001E-3</c:v>
                </c:pt>
                <c:pt idx="3726">
                  <c:v>7.0900000000000005E-2</c:v>
                </c:pt>
                <c:pt idx="3727">
                  <c:v>7.0900000000000005E-2</c:v>
                </c:pt>
                <c:pt idx="3728">
                  <c:v>7.0900000000000005E-2</c:v>
                </c:pt>
                <c:pt idx="3729">
                  <c:v>-9.1500000000000001E-3</c:v>
                </c:pt>
                <c:pt idx="3730">
                  <c:v>-9.1500000000000001E-3</c:v>
                </c:pt>
                <c:pt idx="3731">
                  <c:v>-9.1500000000000001E-3</c:v>
                </c:pt>
                <c:pt idx="3732">
                  <c:v>-9.1500000000000001E-3</c:v>
                </c:pt>
                <c:pt idx="3733">
                  <c:v>-9.1500000000000001E-3</c:v>
                </c:pt>
                <c:pt idx="3734">
                  <c:v>-9.1500000000000001E-3</c:v>
                </c:pt>
                <c:pt idx="3735">
                  <c:v>-9.1500000000000001E-3</c:v>
                </c:pt>
                <c:pt idx="3736">
                  <c:v>-8.2199999999999995E-2</c:v>
                </c:pt>
                <c:pt idx="3737">
                  <c:v>-8.2199999999999995E-2</c:v>
                </c:pt>
                <c:pt idx="3738">
                  <c:v>-8.2199999999999995E-2</c:v>
                </c:pt>
                <c:pt idx="3739">
                  <c:v>-1.9199999999999998E-2</c:v>
                </c:pt>
                <c:pt idx="3740">
                  <c:v>-1.9199999999999998E-2</c:v>
                </c:pt>
                <c:pt idx="3741">
                  <c:v>1.8100000000000002E-2</c:v>
                </c:pt>
                <c:pt idx="3742">
                  <c:v>1.8100000000000002E-2</c:v>
                </c:pt>
                <c:pt idx="3743">
                  <c:v>4.7399999999999998E-2</c:v>
                </c:pt>
                <c:pt idx="3744">
                  <c:v>-2.5899999999999999E-2</c:v>
                </c:pt>
                <c:pt idx="3745">
                  <c:v>-2.5899999999999999E-2</c:v>
                </c:pt>
                <c:pt idx="3746">
                  <c:v>-2.3E-2</c:v>
                </c:pt>
                <c:pt idx="3747">
                  <c:v>-5.45E-2</c:v>
                </c:pt>
                <c:pt idx="3748">
                  <c:v>-5.45E-2</c:v>
                </c:pt>
                <c:pt idx="3749">
                  <c:v>5.6299999999999996E-3</c:v>
                </c:pt>
                <c:pt idx="3750">
                  <c:v>5.6299999999999996E-3</c:v>
                </c:pt>
                <c:pt idx="3751">
                  <c:v>5.6299999999999996E-3</c:v>
                </c:pt>
                <c:pt idx="3752">
                  <c:v>5.6299999999999996E-3</c:v>
                </c:pt>
                <c:pt idx="3753">
                  <c:v>5.6299999999999996E-3</c:v>
                </c:pt>
                <c:pt idx="3754">
                  <c:v>5.6299999999999996E-3</c:v>
                </c:pt>
                <c:pt idx="3755">
                  <c:v>-6.2300000000000001E-2</c:v>
                </c:pt>
                <c:pt idx="3756">
                  <c:v>0.123</c:v>
                </c:pt>
                <c:pt idx="3757">
                  <c:v>0.123</c:v>
                </c:pt>
                <c:pt idx="3758">
                  <c:v>0.123</c:v>
                </c:pt>
                <c:pt idx="3759">
                  <c:v>-8.7499999999999994E-2</c:v>
                </c:pt>
                <c:pt idx="3760">
                  <c:v>-8.7499999999999994E-2</c:v>
                </c:pt>
                <c:pt idx="3761">
                  <c:v>-3.4099999999999998E-3</c:v>
                </c:pt>
                <c:pt idx="3762">
                  <c:v>-3.4099999999999998E-3</c:v>
                </c:pt>
                <c:pt idx="3763">
                  <c:v>-3.4099999999999998E-3</c:v>
                </c:pt>
                <c:pt idx="3764">
                  <c:v>-3.4099999999999998E-3</c:v>
                </c:pt>
                <c:pt idx="3765">
                  <c:v>8.1799999999999998E-2</c:v>
                </c:pt>
                <c:pt idx="3766">
                  <c:v>8.1799999999999998E-2</c:v>
                </c:pt>
                <c:pt idx="3767">
                  <c:v>8.1799999999999998E-2</c:v>
                </c:pt>
                <c:pt idx="3768">
                  <c:v>-6.5500000000000003E-2</c:v>
                </c:pt>
                <c:pt idx="3769">
                  <c:v>-7.0999999999999994E-2</c:v>
                </c:pt>
                <c:pt idx="3770">
                  <c:v>-7.0999999999999994E-2</c:v>
                </c:pt>
                <c:pt idx="3771">
                  <c:v>-7.0999999999999994E-2</c:v>
                </c:pt>
                <c:pt idx="3772">
                  <c:v>6.5199999999999994E-2</c:v>
                </c:pt>
                <c:pt idx="3773">
                  <c:v>6.5199999999999994E-2</c:v>
                </c:pt>
                <c:pt idx="3774">
                  <c:v>-3.4000000000000002E-2</c:v>
                </c:pt>
                <c:pt idx="3775">
                  <c:v>-3.4000000000000002E-2</c:v>
                </c:pt>
                <c:pt idx="3776">
                  <c:v>5.0200000000000002E-2</c:v>
                </c:pt>
                <c:pt idx="3777">
                  <c:v>5.0200000000000002E-2</c:v>
                </c:pt>
                <c:pt idx="3778">
                  <c:v>5.0200000000000002E-2</c:v>
                </c:pt>
                <c:pt idx="3779">
                  <c:v>-7.9000000000000001E-2</c:v>
                </c:pt>
                <c:pt idx="3780">
                  <c:v>-7.9000000000000001E-2</c:v>
                </c:pt>
                <c:pt idx="3781">
                  <c:v>-7.9000000000000001E-2</c:v>
                </c:pt>
                <c:pt idx="3782">
                  <c:v>-7.9000000000000001E-2</c:v>
                </c:pt>
                <c:pt idx="3783">
                  <c:v>-7.9000000000000001E-2</c:v>
                </c:pt>
                <c:pt idx="3784">
                  <c:v>1.9699999999999999E-2</c:v>
                </c:pt>
                <c:pt idx="3785">
                  <c:v>1.9699999999999999E-2</c:v>
                </c:pt>
                <c:pt idx="3786">
                  <c:v>1.9699999999999999E-2</c:v>
                </c:pt>
                <c:pt idx="3787">
                  <c:v>-2.1600000000000001E-2</c:v>
                </c:pt>
                <c:pt idx="3788">
                  <c:v>-2.1600000000000001E-2</c:v>
                </c:pt>
                <c:pt idx="3789">
                  <c:v>-2.1600000000000001E-2</c:v>
                </c:pt>
                <c:pt idx="3790">
                  <c:v>-2.1600000000000001E-2</c:v>
                </c:pt>
                <c:pt idx="3791">
                  <c:v>-1.1900000000000001E-2</c:v>
                </c:pt>
                <c:pt idx="3792">
                  <c:v>1.0200000000000001E-2</c:v>
                </c:pt>
                <c:pt idx="3793">
                  <c:v>-6.3E-3</c:v>
                </c:pt>
                <c:pt idx="3794">
                  <c:v>-2.3099999999999999E-2</c:v>
                </c:pt>
                <c:pt idx="3795">
                  <c:v>-2.3099999999999999E-2</c:v>
                </c:pt>
                <c:pt idx="3796">
                  <c:v>-2.3099999999999999E-2</c:v>
                </c:pt>
                <c:pt idx="3797">
                  <c:v>1.14E-2</c:v>
                </c:pt>
                <c:pt idx="3798">
                  <c:v>6.1899999999999997E-2</c:v>
                </c:pt>
                <c:pt idx="3799">
                  <c:v>6.1899999999999997E-2</c:v>
                </c:pt>
                <c:pt idx="3800">
                  <c:v>6.1899999999999997E-2</c:v>
                </c:pt>
                <c:pt idx="3801">
                  <c:v>6.1899999999999997E-2</c:v>
                </c:pt>
                <c:pt idx="3802">
                  <c:v>6.1899999999999997E-2</c:v>
                </c:pt>
                <c:pt idx="3803">
                  <c:v>6.7900000000000002E-2</c:v>
                </c:pt>
                <c:pt idx="3804">
                  <c:v>6.7900000000000002E-2</c:v>
                </c:pt>
                <c:pt idx="3805">
                  <c:v>6.7900000000000002E-2</c:v>
                </c:pt>
                <c:pt idx="3806">
                  <c:v>6.7900000000000002E-2</c:v>
                </c:pt>
                <c:pt idx="3807">
                  <c:v>6.7900000000000002E-2</c:v>
                </c:pt>
                <c:pt idx="3808">
                  <c:v>6.7900000000000002E-2</c:v>
                </c:pt>
                <c:pt idx="3809">
                  <c:v>-7.9000000000000008E-3</c:v>
                </c:pt>
                <c:pt idx="3810">
                  <c:v>-7.9000000000000008E-3</c:v>
                </c:pt>
                <c:pt idx="3811">
                  <c:v>-7.9000000000000008E-3</c:v>
                </c:pt>
                <c:pt idx="3812">
                  <c:v>-7.9000000000000008E-3</c:v>
                </c:pt>
                <c:pt idx="3813">
                  <c:v>-7.9000000000000008E-3</c:v>
                </c:pt>
                <c:pt idx="3814">
                  <c:v>-7.9000000000000008E-3</c:v>
                </c:pt>
                <c:pt idx="3815">
                  <c:v>-7.9000000000000008E-3</c:v>
                </c:pt>
                <c:pt idx="3816">
                  <c:v>-7.9000000000000008E-3</c:v>
                </c:pt>
                <c:pt idx="3817">
                  <c:v>3.5000000000000003E-2</c:v>
                </c:pt>
                <c:pt idx="3818">
                  <c:v>3.5000000000000003E-2</c:v>
                </c:pt>
                <c:pt idx="3819">
                  <c:v>-2.4400000000000002E-2</c:v>
                </c:pt>
                <c:pt idx="3820">
                  <c:v>-2.4400000000000002E-2</c:v>
                </c:pt>
                <c:pt idx="3821">
                  <c:v>-2.4400000000000002E-2</c:v>
                </c:pt>
                <c:pt idx="3822">
                  <c:v>-2.4400000000000002E-2</c:v>
                </c:pt>
                <c:pt idx="3823">
                  <c:v>-2.4400000000000002E-2</c:v>
                </c:pt>
                <c:pt idx="3824">
                  <c:v>-2.4400000000000002E-2</c:v>
                </c:pt>
                <c:pt idx="3825">
                  <c:v>-3.3500000000000002E-2</c:v>
                </c:pt>
                <c:pt idx="3826">
                  <c:v>-3.3500000000000002E-2</c:v>
                </c:pt>
                <c:pt idx="3827">
                  <c:v>-3.3500000000000002E-2</c:v>
                </c:pt>
                <c:pt idx="3828">
                  <c:v>-3.3500000000000002E-2</c:v>
                </c:pt>
                <c:pt idx="3829">
                  <c:v>-3.3500000000000002E-2</c:v>
                </c:pt>
                <c:pt idx="3830">
                  <c:v>-9.1299999999999992E-3</c:v>
                </c:pt>
                <c:pt idx="3831">
                  <c:v>-9.1299999999999992E-3</c:v>
                </c:pt>
                <c:pt idx="3832">
                  <c:v>4.2900000000000001E-2</c:v>
                </c:pt>
                <c:pt idx="3833">
                  <c:v>3.5099999999999999E-2</c:v>
                </c:pt>
                <c:pt idx="3834">
                  <c:v>3.5099999999999999E-2</c:v>
                </c:pt>
                <c:pt idx="3835">
                  <c:v>3.5099999999999999E-2</c:v>
                </c:pt>
                <c:pt idx="3836">
                  <c:v>5.3999999999999999E-2</c:v>
                </c:pt>
                <c:pt idx="3837">
                  <c:v>5.3999999999999999E-2</c:v>
                </c:pt>
                <c:pt idx="3838">
                  <c:v>5.3999999999999999E-2</c:v>
                </c:pt>
                <c:pt idx="3839">
                  <c:v>5.3999999999999999E-2</c:v>
                </c:pt>
                <c:pt idx="3840">
                  <c:v>6.1899999999999997E-2</c:v>
                </c:pt>
                <c:pt idx="3841">
                  <c:v>6.1899999999999997E-2</c:v>
                </c:pt>
                <c:pt idx="3842">
                  <c:v>3.0099999999999998E-2</c:v>
                </c:pt>
                <c:pt idx="3843">
                  <c:v>5.79E-2</c:v>
                </c:pt>
                <c:pt idx="3844">
                  <c:v>-7.2999999999999995E-2</c:v>
                </c:pt>
                <c:pt idx="3845">
                  <c:v>-2.0899999999999998E-2</c:v>
                </c:pt>
                <c:pt idx="3846">
                  <c:v>1.2800000000000001E-2</c:v>
                </c:pt>
                <c:pt idx="3847">
                  <c:v>1.2800000000000001E-2</c:v>
                </c:pt>
                <c:pt idx="3848">
                  <c:v>1.2800000000000001E-2</c:v>
                </c:pt>
                <c:pt idx="3849">
                  <c:v>1.2800000000000001E-2</c:v>
                </c:pt>
                <c:pt idx="3850">
                  <c:v>1.2800000000000001E-2</c:v>
                </c:pt>
                <c:pt idx="3851">
                  <c:v>7.6800000000000002E-3</c:v>
                </c:pt>
                <c:pt idx="3852">
                  <c:v>-2.4899999999999999E-2</c:v>
                </c:pt>
                <c:pt idx="3853">
                  <c:v>-2.4899999999999999E-2</c:v>
                </c:pt>
                <c:pt idx="3854">
                  <c:v>2.3199999999999998E-2</c:v>
                </c:pt>
                <c:pt idx="3855">
                  <c:v>-1.8800000000000001E-2</c:v>
                </c:pt>
                <c:pt idx="3856">
                  <c:v>-1.8800000000000001E-2</c:v>
                </c:pt>
                <c:pt idx="3857">
                  <c:v>-1.8800000000000001E-2</c:v>
                </c:pt>
                <c:pt idx="3858">
                  <c:v>-1.8800000000000001E-2</c:v>
                </c:pt>
                <c:pt idx="3859">
                  <c:v>-1.8800000000000001E-2</c:v>
                </c:pt>
                <c:pt idx="3860">
                  <c:v>7.0000000000000007E-2</c:v>
                </c:pt>
                <c:pt idx="3861">
                  <c:v>7.0000000000000007E-2</c:v>
                </c:pt>
                <c:pt idx="3862">
                  <c:v>7.0000000000000007E-2</c:v>
                </c:pt>
                <c:pt idx="3863">
                  <c:v>1.8499999999999999E-2</c:v>
                </c:pt>
                <c:pt idx="3864">
                  <c:v>1.8499999999999999E-2</c:v>
                </c:pt>
                <c:pt idx="3865">
                  <c:v>1.3899999999999999E-2</c:v>
                </c:pt>
                <c:pt idx="3866">
                  <c:v>1.3899999999999999E-2</c:v>
                </c:pt>
                <c:pt idx="3867">
                  <c:v>1.3899999999999999E-2</c:v>
                </c:pt>
                <c:pt idx="3868">
                  <c:v>1.3899999999999999E-2</c:v>
                </c:pt>
                <c:pt idx="3869">
                  <c:v>1.38E-2</c:v>
                </c:pt>
                <c:pt idx="3870">
                  <c:v>1.38E-2</c:v>
                </c:pt>
                <c:pt idx="3871">
                  <c:v>1.38E-2</c:v>
                </c:pt>
                <c:pt idx="3872">
                  <c:v>1.38E-2</c:v>
                </c:pt>
                <c:pt idx="3873">
                  <c:v>1.38E-2</c:v>
                </c:pt>
                <c:pt idx="3874">
                  <c:v>1.38E-2</c:v>
                </c:pt>
                <c:pt idx="3875">
                  <c:v>8.3000000000000004E-2</c:v>
                </c:pt>
                <c:pt idx="3876">
                  <c:v>8.0399999999999999E-2</c:v>
                </c:pt>
                <c:pt idx="3877">
                  <c:v>8.0399999999999999E-2</c:v>
                </c:pt>
                <c:pt idx="3878">
                  <c:v>8.0399999999999999E-2</c:v>
                </c:pt>
                <c:pt idx="3879">
                  <c:v>8.0399999999999999E-2</c:v>
                </c:pt>
                <c:pt idx="3880">
                  <c:v>8.0399999999999999E-2</c:v>
                </c:pt>
                <c:pt idx="3881">
                  <c:v>8.0399999999999999E-2</c:v>
                </c:pt>
                <c:pt idx="3882">
                  <c:v>8.0399999999999999E-2</c:v>
                </c:pt>
                <c:pt idx="3883">
                  <c:v>8.0399999999999999E-2</c:v>
                </c:pt>
                <c:pt idx="3884">
                  <c:v>8.0399999999999999E-2</c:v>
                </c:pt>
                <c:pt idx="3885">
                  <c:v>8.0399999999999999E-2</c:v>
                </c:pt>
                <c:pt idx="3886">
                  <c:v>4.5499999999999999E-2</c:v>
                </c:pt>
                <c:pt idx="3887">
                  <c:v>-1.3299999999999999E-2</c:v>
                </c:pt>
                <c:pt idx="3888">
                  <c:v>-1.3299999999999999E-2</c:v>
                </c:pt>
                <c:pt idx="3889">
                  <c:v>-1.3299999999999999E-2</c:v>
                </c:pt>
                <c:pt idx="3890">
                  <c:v>3.2800000000000003E-2</c:v>
                </c:pt>
                <c:pt idx="3891">
                  <c:v>3.2800000000000003E-2</c:v>
                </c:pt>
                <c:pt idx="3892">
                  <c:v>4.2299999999999997E-2</c:v>
                </c:pt>
                <c:pt idx="3893">
                  <c:v>2.8199999999999999E-2</c:v>
                </c:pt>
                <c:pt idx="3894">
                  <c:v>2.8199999999999999E-2</c:v>
                </c:pt>
                <c:pt idx="3895">
                  <c:v>2.8199999999999999E-2</c:v>
                </c:pt>
                <c:pt idx="3896">
                  <c:v>-1.09E-2</c:v>
                </c:pt>
                <c:pt idx="3897">
                  <c:v>-1.09E-2</c:v>
                </c:pt>
                <c:pt idx="3898">
                  <c:v>-1.09E-2</c:v>
                </c:pt>
                <c:pt idx="3899">
                  <c:v>-1.4200000000000001E-2</c:v>
                </c:pt>
                <c:pt idx="3900">
                  <c:v>-1.4200000000000001E-2</c:v>
                </c:pt>
                <c:pt idx="3901">
                  <c:v>-1.4200000000000001E-2</c:v>
                </c:pt>
                <c:pt idx="3902">
                  <c:v>1.61E-2</c:v>
                </c:pt>
                <c:pt idx="3903">
                  <c:v>1.61E-2</c:v>
                </c:pt>
                <c:pt idx="3904">
                  <c:v>-2.53E-2</c:v>
                </c:pt>
                <c:pt idx="3905">
                  <c:v>-2.53E-2</c:v>
                </c:pt>
                <c:pt idx="3906">
                  <c:v>-2.7699999999999999E-2</c:v>
                </c:pt>
                <c:pt idx="3907">
                  <c:v>-2.7699999999999999E-2</c:v>
                </c:pt>
                <c:pt idx="3908">
                  <c:v>1.7999999999999999E-2</c:v>
                </c:pt>
                <c:pt idx="3909">
                  <c:v>1.7999999999999999E-2</c:v>
                </c:pt>
                <c:pt idx="3910">
                  <c:v>-9.7800000000000005E-3</c:v>
                </c:pt>
                <c:pt idx="3911">
                  <c:v>3.3399999999999999E-2</c:v>
                </c:pt>
                <c:pt idx="3912">
                  <c:v>-6.8699999999999997E-2</c:v>
                </c:pt>
                <c:pt idx="3913">
                  <c:v>-6.8699999999999997E-2</c:v>
                </c:pt>
                <c:pt idx="3914">
                  <c:v>-1.67E-2</c:v>
                </c:pt>
                <c:pt idx="3915">
                  <c:v>-1.67E-2</c:v>
                </c:pt>
                <c:pt idx="3916">
                  <c:v>-3.0500000000000002E-3</c:v>
                </c:pt>
                <c:pt idx="3917">
                  <c:v>-3.0500000000000002E-3</c:v>
                </c:pt>
                <c:pt idx="3918">
                  <c:v>-3.0500000000000002E-3</c:v>
                </c:pt>
                <c:pt idx="3919">
                  <c:v>-3.0500000000000002E-3</c:v>
                </c:pt>
                <c:pt idx="3920">
                  <c:v>3.9E-2</c:v>
                </c:pt>
                <c:pt idx="3921">
                  <c:v>3.9E-2</c:v>
                </c:pt>
                <c:pt idx="3922">
                  <c:v>3.9E-2</c:v>
                </c:pt>
                <c:pt idx="3923">
                  <c:v>3.9E-2</c:v>
                </c:pt>
                <c:pt idx="3924">
                  <c:v>-7.46E-2</c:v>
                </c:pt>
                <c:pt idx="3925">
                  <c:v>3.7199999999999997E-2</c:v>
                </c:pt>
                <c:pt idx="3926">
                  <c:v>1.65E-3</c:v>
                </c:pt>
                <c:pt idx="3927">
                  <c:v>1.65E-3</c:v>
                </c:pt>
                <c:pt idx="3928">
                  <c:v>1.65E-3</c:v>
                </c:pt>
                <c:pt idx="3929">
                  <c:v>1.65E-3</c:v>
                </c:pt>
                <c:pt idx="3930">
                  <c:v>6.0299999999999999E-2</c:v>
                </c:pt>
                <c:pt idx="3931">
                  <c:v>6.0299999999999999E-2</c:v>
                </c:pt>
                <c:pt idx="3932">
                  <c:v>5.3600000000000002E-2</c:v>
                </c:pt>
                <c:pt idx="3933">
                  <c:v>5.3600000000000002E-2</c:v>
                </c:pt>
                <c:pt idx="3934">
                  <c:v>5.3600000000000002E-2</c:v>
                </c:pt>
                <c:pt idx="3935">
                  <c:v>5.3600000000000002E-2</c:v>
                </c:pt>
                <c:pt idx="3936">
                  <c:v>5.6800000000000003E-2</c:v>
                </c:pt>
                <c:pt idx="3937">
                  <c:v>5.6800000000000003E-2</c:v>
                </c:pt>
                <c:pt idx="3938">
                  <c:v>5.6800000000000003E-2</c:v>
                </c:pt>
                <c:pt idx="3939">
                  <c:v>5.6800000000000003E-2</c:v>
                </c:pt>
                <c:pt idx="3940">
                  <c:v>5.6800000000000003E-2</c:v>
                </c:pt>
                <c:pt idx="3941">
                  <c:v>2.7699999999999999E-2</c:v>
                </c:pt>
                <c:pt idx="3942">
                  <c:v>2.7699999999999999E-2</c:v>
                </c:pt>
                <c:pt idx="3943">
                  <c:v>2.7699999999999999E-2</c:v>
                </c:pt>
                <c:pt idx="3944">
                  <c:v>2.7699999999999999E-2</c:v>
                </c:pt>
                <c:pt idx="3945">
                  <c:v>2.7699999999999999E-2</c:v>
                </c:pt>
                <c:pt idx="3946">
                  <c:v>2.7699999999999999E-2</c:v>
                </c:pt>
                <c:pt idx="3947">
                  <c:v>2.7699999999999999E-2</c:v>
                </c:pt>
                <c:pt idx="3948">
                  <c:v>2.7699999999999999E-2</c:v>
                </c:pt>
                <c:pt idx="3949">
                  <c:v>2.7699999999999999E-2</c:v>
                </c:pt>
                <c:pt idx="3950">
                  <c:v>2.7699999999999999E-2</c:v>
                </c:pt>
                <c:pt idx="3951">
                  <c:v>2.7699999999999999E-2</c:v>
                </c:pt>
                <c:pt idx="3952">
                  <c:v>2.7699999999999999E-2</c:v>
                </c:pt>
                <c:pt idx="3953">
                  <c:v>3.3399999999999999E-2</c:v>
                </c:pt>
                <c:pt idx="3954">
                  <c:v>3.3399999999999999E-2</c:v>
                </c:pt>
                <c:pt idx="3955">
                  <c:v>3.0700000000000002E-2</c:v>
                </c:pt>
                <c:pt idx="3956">
                  <c:v>3.0700000000000002E-2</c:v>
                </c:pt>
                <c:pt idx="3957">
                  <c:v>3.0700000000000002E-2</c:v>
                </c:pt>
                <c:pt idx="3958">
                  <c:v>-2.0799999999999999E-2</c:v>
                </c:pt>
                <c:pt idx="3959">
                  <c:v>-2.3800000000000002E-2</c:v>
                </c:pt>
                <c:pt idx="3960">
                  <c:v>-2.3800000000000002E-2</c:v>
                </c:pt>
                <c:pt idx="3961">
                  <c:v>-2.3800000000000002E-2</c:v>
                </c:pt>
                <c:pt idx="3962">
                  <c:v>5.45E-2</c:v>
                </c:pt>
                <c:pt idx="3963">
                  <c:v>5.45E-2</c:v>
                </c:pt>
                <c:pt idx="3964">
                  <c:v>5.45E-2</c:v>
                </c:pt>
                <c:pt idx="3965">
                  <c:v>5.45E-2</c:v>
                </c:pt>
                <c:pt idx="3966">
                  <c:v>6.1100000000000002E-2</c:v>
                </c:pt>
                <c:pt idx="3967">
                  <c:v>6.1100000000000002E-2</c:v>
                </c:pt>
                <c:pt idx="3968">
                  <c:v>-3.7600000000000001E-2</c:v>
                </c:pt>
                <c:pt idx="3969">
                  <c:v>-3.7600000000000001E-2</c:v>
                </c:pt>
                <c:pt idx="3970">
                  <c:v>-3.7600000000000001E-2</c:v>
                </c:pt>
                <c:pt idx="3971">
                  <c:v>5.8799999999999998E-2</c:v>
                </c:pt>
                <c:pt idx="3972">
                  <c:v>5.8799999999999998E-2</c:v>
                </c:pt>
                <c:pt idx="3973">
                  <c:v>5.8599999999999999E-2</c:v>
                </c:pt>
                <c:pt idx="3974">
                  <c:v>-5.9499999999999997E-2</c:v>
                </c:pt>
                <c:pt idx="3975">
                  <c:v>-5.9499999999999997E-2</c:v>
                </c:pt>
                <c:pt idx="3976">
                  <c:v>1.4200000000000001E-2</c:v>
                </c:pt>
                <c:pt idx="3977">
                  <c:v>1.4200000000000001E-2</c:v>
                </c:pt>
                <c:pt idx="3978">
                  <c:v>1.4200000000000001E-2</c:v>
                </c:pt>
                <c:pt idx="3979">
                  <c:v>1.4200000000000001E-2</c:v>
                </c:pt>
                <c:pt idx="3980">
                  <c:v>1.4200000000000001E-2</c:v>
                </c:pt>
                <c:pt idx="3981">
                  <c:v>1.4200000000000001E-2</c:v>
                </c:pt>
                <c:pt idx="3982">
                  <c:v>1.4200000000000001E-2</c:v>
                </c:pt>
                <c:pt idx="3983">
                  <c:v>3.7399999999999998E-3</c:v>
                </c:pt>
                <c:pt idx="3984">
                  <c:v>2.6800000000000001E-2</c:v>
                </c:pt>
                <c:pt idx="3985">
                  <c:v>2.6800000000000001E-2</c:v>
                </c:pt>
                <c:pt idx="3986">
                  <c:v>2.07E-2</c:v>
                </c:pt>
                <c:pt idx="3987">
                  <c:v>2.07E-2</c:v>
                </c:pt>
                <c:pt idx="3988">
                  <c:v>2.07E-2</c:v>
                </c:pt>
                <c:pt idx="3989">
                  <c:v>2.07E-2</c:v>
                </c:pt>
                <c:pt idx="3990">
                  <c:v>2.07E-2</c:v>
                </c:pt>
                <c:pt idx="3991">
                  <c:v>2.07E-2</c:v>
                </c:pt>
                <c:pt idx="3992">
                  <c:v>2.07E-2</c:v>
                </c:pt>
                <c:pt idx="3993">
                  <c:v>2.07E-2</c:v>
                </c:pt>
                <c:pt idx="3994">
                  <c:v>3.32E-2</c:v>
                </c:pt>
                <c:pt idx="3995">
                  <c:v>-4.2500000000000003E-2</c:v>
                </c:pt>
                <c:pt idx="3996">
                  <c:v>-4.2500000000000003E-2</c:v>
                </c:pt>
                <c:pt idx="3997">
                  <c:v>-4.2500000000000003E-2</c:v>
                </c:pt>
                <c:pt idx="3998">
                  <c:v>2.5700000000000001E-2</c:v>
                </c:pt>
                <c:pt idx="3999">
                  <c:v>1.9900000000000001E-2</c:v>
                </c:pt>
                <c:pt idx="4000">
                  <c:v>1.9900000000000001E-2</c:v>
                </c:pt>
                <c:pt idx="4001">
                  <c:v>1.9900000000000001E-2</c:v>
                </c:pt>
                <c:pt idx="4002">
                  <c:v>1.9900000000000001E-2</c:v>
                </c:pt>
                <c:pt idx="4003">
                  <c:v>1.9900000000000001E-2</c:v>
                </c:pt>
                <c:pt idx="4004">
                  <c:v>1.9900000000000001E-2</c:v>
                </c:pt>
                <c:pt idx="4005">
                  <c:v>6.7699999999999996E-2</c:v>
                </c:pt>
                <c:pt idx="4006">
                  <c:v>6.7699999999999996E-2</c:v>
                </c:pt>
                <c:pt idx="4007">
                  <c:v>6.7699999999999996E-2</c:v>
                </c:pt>
                <c:pt idx="4008">
                  <c:v>6.7699999999999996E-2</c:v>
                </c:pt>
                <c:pt idx="4009">
                  <c:v>6.7699999999999996E-2</c:v>
                </c:pt>
                <c:pt idx="4010">
                  <c:v>6.7699999999999996E-2</c:v>
                </c:pt>
                <c:pt idx="4011">
                  <c:v>6.7699999999999996E-2</c:v>
                </c:pt>
                <c:pt idx="4012">
                  <c:v>6.7699999999999996E-2</c:v>
                </c:pt>
                <c:pt idx="4013">
                  <c:v>-3.3500000000000002E-2</c:v>
                </c:pt>
                <c:pt idx="4014">
                  <c:v>-3.3500000000000002E-2</c:v>
                </c:pt>
                <c:pt idx="4015">
                  <c:v>6.9800000000000001E-3</c:v>
                </c:pt>
                <c:pt idx="4016">
                  <c:v>6.9800000000000001E-3</c:v>
                </c:pt>
                <c:pt idx="4017">
                  <c:v>6.9800000000000001E-3</c:v>
                </c:pt>
                <c:pt idx="4018">
                  <c:v>6.9800000000000001E-3</c:v>
                </c:pt>
                <c:pt idx="4019">
                  <c:v>6.9800000000000001E-3</c:v>
                </c:pt>
                <c:pt idx="4020">
                  <c:v>6.9800000000000001E-3</c:v>
                </c:pt>
                <c:pt idx="4021">
                  <c:v>-1.6E-2</c:v>
                </c:pt>
                <c:pt idx="4022">
                  <c:v>-5.3400000000000003E-2</c:v>
                </c:pt>
                <c:pt idx="4023">
                  <c:v>-8.2000000000000007E-3</c:v>
                </c:pt>
                <c:pt idx="4024">
                  <c:v>-8.2000000000000007E-3</c:v>
                </c:pt>
                <c:pt idx="4025">
                  <c:v>-8.2000000000000007E-3</c:v>
                </c:pt>
                <c:pt idx="4026">
                  <c:v>-8.2000000000000007E-3</c:v>
                </c:pt>
                <c:pt idx="4027">
                  <c:v>-8.2000000000000007E-3</c:v>
                </c:pt>
                <c:pt idx="4028">
                  <c:v>-8.2000000000000007E-3</c:v>
                </c:pt>
                <c:pt idx="4029">
                  <c:v>-8.2000000000000007E-3</c:v>
                </c:pt>
                <c:pt idx="4030">
                  <c:v>-8.2000000000000007E-3</c:v>
                </c:pt>
                <c:pt idx="4031">
                  <c:v>1.4800000000000001E-2</c:v>
                </c:pt>
                <c:pt idx="4032">
                  <c:v>-2.2100000000000002E-2</c:v>
                </c:pt>
                <c:pt idx="4033">
                  <c:v>-2.2100000000000002E-2</c:v>
                </c:pt>
                <c:pt idx="4034">
                  <c:v>-2.2100000000000002E-2</c:v>
                </c:pt>
                <c:pt idx="4035">
                  <c:v>-2.41E-2</c:v>
                </c:pt>
                <c:pt idx="4036">
                  <c:v>-2.41E-2</c:v>
                </c:pt>
                <c:pt idx="4037">
                  <c:v>-2.41E-2</c:v>
                </c:pt>
                <c:pt idx="4038">
                  <c:v>-2.41E-2</c:v>
                </c:pt>
                <c:pt idx="4039">
                  <c:v>-2.41E-2</c:v>
                </c:pt>
                <c:pt idx="4040">
                  <c:v>2.3E-2</c:v>
                </c:pt>
                <c:pt idx="4041">
                  <c:v>-5.04E-2</c:v>
                </c:pt>
                <c:pt idx="4042">
                  <c:v>-5.04E-2</c:v>
                </c:pt>
                <c:pt idx="4043">
                  <c:v>1.0500000000000001E-2</c:v>
                </c:pt>
                <c:pt idx="4044">
                  <c:v>1.0500000000000001E-2</c:v>
                </c:pt>
                <c:pt idx="4045">
                  <c:v>-6.1899999999999997E-2</c:v>
                </c:pt>
                <c:pt idx="4046">
                  <c:v>-6.1899999999999997E-2</c:v>
                </c:pt>
                <c:pt idx="4047">
                  <c:v>3.5499999999999997E-2</c:v>
                </c:pt>
                <c:pt idx="4048">
                  <c:v>3.5499999999999997E-2</c:v>
                </c:pt>
                <c:pt idx="4049">
                  <c:v>-2.29E-2</c:v>
                </c:pt>
                <c:pt idx="4050">
                  <c:v>-7.0199999999999999E-2</c:v>
                </c:pt>
                <c:pt idx="4051">
                  <c:v>-7.0199999999999999E-2</c:v>
                </c:pt>
                <c:pt idx="4052">
                  <c:v>0.06</c:v>
                </c:pt>
                <c:pt idx="4053">
                  <c:v>7.5999999999999998E-2</c:v>
                </c:pt>
                <c:pt idx="4054">
                  <c:v>7.5999999999999998E-2</c:v>
                </c:pt>
                <c:pt idx="4055">
                  <c:v>3.5999999999999997E-2</c:v>
                </c:pt>
                <c:pt idx="4056">
                  <c:v>3.5999999999999997E-2</c:v>
                </c:pt>
                <c:pt idx="4057">
                  <c:v>4.1399999999999999E-2</c:v>
                </c:pt>
                <c:pt idx="4058">
                  <c:v>4.1399999999999999E-2</c:v>
                </c:pt>
                <c:pt idx="4059">
                  <c:v>4.1399999999999999E-2</c:v>
                </c:pt>
                <c:pt idx="4060">
                  <c:v>-1.49E-2</c:v>
                </c:pt>
                <c:pt idx="4061">
                  <c:v>-1.49E-2</c:v>
                </c:pt>
                <c:pt idx="4062">
                  <c:v>-1.49E-2</c:v>
                </c:pt>
                <c:pt idx="4063">
                  <c:v>-6.8099999999999994E-2</c:v>
                </c:pt>
                <c:pt idx="4064">
                  <c:v>-0.104</c:v>
                </c:pt>
                <c:pt idx="4065">
                  <c:v>-0.104</c:v>
                </c:pt>
                <c:pt idx="4066">
                  <c:v>-0.104</c:v>
                </c:pt>
                <c:pt idx="4067">
                  <c:v>3.8199999999999998E-2</c:v>
                </c:pt>
                <c:pt idx="4068">
                  <c:v>3.5400000000000001E-2</c:v>
                </c:pt>
                <c:pt idx="4069">
                  <c:v>3.5400000000000001E-2</c:v>
                </c:pt>
                <c:pt idx="4070">
                  <c:v>3.5400000000000001E-2</c:v>
                </c:pt>
                <c:pt idx="4071">
                  <c:v>-4.7600000000000003E-2</c:v>
                </c:pt>
                <c:pt idx="4072">
                  <c:v>-5.8299999999999998E-2</c:v>
                </c:pt>
                <c:pt idx="4073">
                  <c:v>-5.8299999999999998E-2</c:v>
                </c:pt>
                <c:pt idx="4074">
                  <c:v>-5.8299999999999998E-2</c:v>
                </c:pt>
                <c:pt idx="4075">
                  <c:v>3.9800000000000002E-2</c:v>
                </c:pt>
                <c:pt idx="4076">
                  <c:v>2.4899999999999999E-2</c:v>
                </c:pt>
                <c:pt idx="4077">
                  <c:v>9.3299999999999998E-3</c:v>
                </c:pt>
                <c:pt idx="4078">
                  <c:v>9.3299999999999998E-3</c:v>
                </c:pt>
                <c:pt idx="4079">
                  <c:v>9.3299999999999998E-3</c:v>
                </c:pt>
                <c:pt idx="4080">
                  <c:v>9.3299999999999998E-3</c:v>
                </c:pt>
                <c:pt idx="4081">
                  <c:v>-2.0400000000000001E-2</c:v>
                </c:pt>
                <c:pt idx="4082">
                  <c:v>-2.0400000000000001E-2</c:v>
                </c:pt>
                <c:pt idx="4083">
                  <c:v>1.5699999999999999E-2</c:v>
                </c:pt>
                <c:pt idx="4084">
                  <c:v>1.5699999999999999E-2</c:v>
                </c:pt>
                <c:pt idx="4085">
                  <c:v>-3.6400000000000002E-2</c:v>
                </c:pt>
                <c:pt idx="4086">
                  <c:v>-3.6400000000000002E-2</c:v>
                </c:pt>
                <c:pt idx="4087">
                  <c:v>-3.6400000000000002E-2</c:v>
                </c:pt>
                <c:pt idx="4088">
                  <c:v>-3.6400000000000002E-2</c:v>
                </c:pt>
                <c:pt idx="4089">
                  <c:v>-3.6400000000000002E-2</c:v>
                </c:pt>
                <c:pt idx="4090">
                  <c:v>5.0099999999999999E-2</c:v>
                </c:pt>
                <c:pt idx="4091">
                  <c:v>5.0099999999999999E-2</c:v>
                </c:pt>
                <c:pt idx="4092">
                  <c:v>-6.83E-2</c:v>
                </c:pt>
                <c:pt idx="4093">
                  <c:v>-6.83E-2</c:v>
                </c:pt>
                <c:pt idx="4094">
                  <c:v>-6.83E-2</c:v>
                </c:pt>
                <c:pt idx="4095">
                  <c:v>7.7399999999999997E-2</c:v>
                </c:pt>
                <c:pt idx="4096">
                  <c:v>7.7399999999999997E-2</c:v>
                </c:pt>
                <c:pt idx="4097">
                  <c:v>0.14799999999999999</c:v>
                </c:pt>
                <c:pt idx="4098">
                  <c:v>0.14799999999999999</c:v>
                </c:pt>
                <c:pt idx="4099">
                  <c:v>0.14799999999999999</c:v>
                </c:pt>
                <c:pt idx="4100">
                  <c:v>0.14799999999999999</c:v>
                </c:pt>
                <c:pt idx="4101">
                  <c:v>-2.92E-2</c:v>
                </c:pt>
                <c:pt idx="4102">
                  <c:v>-2.92E-2</c:v>
                </c:pt>
                <c:pt idx="4103">
                  <c:v>-2.92E-2</c:v>
                </c:pt>
                <c:pt idx="4104">
                  <c:v>-2.92E-2</c:v>
                </c:pt>
                <c:pt idx="4105">
                  <c:v>-2.92E-2</c:v>
                </c:pt>
                <c:pt idx="4106">
                  <c:v>-2.92E-2</c:v>
                </c:pt>
                <c:pt idx="4107">
                  <c:v>-2.92E-2</c:v>
                </c:pt>
                <c:pt idx="4108">
                  <c:v>-2.92E-2</c:v>
                </c:pt>
                <c:pt idx="4109">
                  <c:v>3.8300000000000001E-2</c:v>
                </c:pt>
                <c:pt idx="4110">
                  <c:v>3.8300000000000001E-2</c:v>
                </c:pt>
                <c:pt idx="4111">
                  <c:v>3.8300000000000001E-2</c:v>
                </c:pt>
                <c:pt idx="4112">
                  <c:v>2.1100000000000001E-2</c:v>
                </c:pt>
                <c:pt idx="4113">
                  <c:v>2.1100000000000001E-2</c:v>
                </c:pt>
                <c:pt idx="4114">
                  <c:v>2.1100000000000001E-2</c:v>
                </c:pt>
                <c:pt idx="4115">
                  <c:v>2.1100000000000001E-2</c:v>
                </c:pt>
                <c:pt idx="4116">
                  <c:v>3.7400000000000003E-2</c:v>
                </c:pt>
                <c:pt idx="4117">
                  <c:v>3.7400000000000003E-2</c:v>
                </c:pt>
                <c:pt idx="4118">
                  <c:v>3.7400000000000003E-2</c:v>
                </c:pt>
                <c:pt idx="4119">
                  <c:v>3.7400000000000003E-2</c:v>
                </c:pt>
                <c:pt idx="4120">
                  <c:v>3.7400000000000003E-2</c:v>
                </c:pt>
                <c:pt idx="4121">
                  <c:v>-4.3499999999999997E-2</c:v>
                </c:pt>
                <c:pt idx="4122">
                  <c:v>-4.3499999999999997E-2</c:v>
                </c:pt>
                <c:pt idx="4123">
                  <c:v>8.2400000000000001E-2</c:v>
                </c:pt>
                <c:pt idx="4124">
                  <c:v>-5.8500000000000003E-2</c:v>
                </c:pt>
                <c:pt idx="4125">
                  <c:v>-5.8500000000000003E-2</c:v>
                </c:pt>
                <c:pt idx="4126">
                  <c:v>-5.8500000000000003E-2</c:v>
                </c:pt>
                <c:pt idx="4127">
                  <c:v>-5.3199999999999997E-2</c:v>
                </c:pt>
                <c:pt idx="4128">
                  <c:v>-5.3199999999999997E-2</c:v>
                </c:pt>
                <c:pt idx="4129">
                  <c:v>7.9100000000000004E-3</c:v>
                </c:pt>
                <c:pt idx="4130">
                  <c:v>8.3700000000000007E-3</c:v>
                </c:pt>
                <c:pt idx="4131">
                  <c:v>8.3700000000000007E-3</c:v>
                </c:pt>
                <c:pt idx="4132">
                  <c:v>8.3700000000000007E-3</c:v>
                </c:pt>
                <c:pt idx="4133">
                  <c:v>-1.5100000000000001E-2</c:v>
                </c:pt>
                <c:pt idx="4134">
                  <c:v>1.41E-2</c:v>
                </c:pt>
                <c:pt idx="4135">
                  <c:v>1.41E-2</c:v>
                </c:pt>
                <c:pt idx="4136">
                  <c:v>1.41E-2</c:v>
                </c:pt>
                <c:pt idx="4137">
                  <c:v>1.41E-2</c:v>
                </c:pt>
                <c:pt idx="4138">
                  <c:v>2.1600000000000001E-2</c:v>
                </c:pt>
                <c:pt idx="4139">
                  <c:v>2.1600000000000001E-2</c:v>
                </c:pt>
                <c:pt idx="4140">
                  <c:v>2.1600000000000001E-2</c:v>
                </c:pt>
                <c:pt idx="4141">
                  <c:v>2.1600000000000001E-2</c:v>
                </c:pt>
                <c:pt idx="4142">
                  <c:v>2.1600000000000001E-2</c:v>
                </c:pt>
                <c:pt idx="4143">
                  <c:v>2.1600000000000001E-2</c:v>
                </c:pt>
                <c:pt idx="4144">
                  <c:v>-5.0700000000000002E-2</c:v>
                </c:pt>
                <c:pt idx="4145">
                  <c:v>-3.8100000000000002E-2</c:v>
                </c:pt>
                <c:pt idx="4146">
                  <c:v>-3.8100000000000002E-2</c:v>
                </c:pt>
                <c:pt idx="4147">
                  <c:v>6.1000000000000004E-3</c:v>
                </c:pt>
                <c:pt idx="4148">
                  <c:v>6.1000000000000004E-3</c:v>
                </c:pt>
                <c:pt idx="4149">
                  <c:v>6.1000000000000004E-3</c:v>
                </c:pt>
                <c:pt idx="4150">
                  <c:v>6.1000000000000004E-3</c:v>
                </c:pt>
                <c:pt idx="4151">
                  <c:v>6.1000000000000004E-3</c:v>
                </c:pt>
                <c:pt idx="4152">
                  <c:v>6.1000000000000004E-3</c:v>
                </c:pt>
                <c:pt idx="4153">
                  <c:v>6.1000000000000004E-3</c:v>
                </c:pt>
                <c:pt idx="4154">
                  <c:v>-1.4E-3</c:v>
                </c:pt>
                <c:pt idx="4155">
                  <c:v>8.1299999999999997E-2</c:v>
                </c:pt>
                <c:pt idx="4156">
                  <c:v>7.0499999999999993E-2</c:v>
                </c:pt>
                <c:pt idx="4157">
                  <c:v>7.0499999999999993E-2</c:v>
                </c:pt>
                <c:pt idx="4158">
                  <c:v>7.0499999999999993E-2</c:v>
                </c:pt>
                <c:pt idx="4159">
                  <c:v>7.0499999999999993E-2</c:v>
                </c:pt>
                <c:pt idx="4160">
                  <c:v>0.125</c:v>
                </c:pt>
                <c:pt idx="4161">
                  <c:v>0.125</c:v>
                </c:pt>
                <c:pt idx="4162">
                  <c:v>0.125</c:v>
                </c:pt>
                <c:pt idx="4163">
                  <c:v>0.125</c:v>
                </c:pt>
                <c:pt idx="4164">
                  <c:v>0.125</c:v>
                </c:pt>
                <c:pt idx="4165">
                  <c:v>0.125</c:v>
                </c:pt>
                <c:pt idx="4166">
                  <c:v>0.125</c:v>
                </c:pt>
                <c:pt idx="4167">
                  <c:v>0.125</c:v>
                </c:pt>
                <c:pt idx="4168">
                  <c:v>6.8900000000000003E-2</c:v>
                </c:pt>
                <c:pt idx="4169">
                  <c:v>-4.3200000000000002E-2</c:v>
                </c:pt>
                <c:pt idx="4170">
                  <c:v>-1.8499999999999999E-2</c:v>
                </c:pt>
                <c:pt idx="4171">
                  <c:v>-1.8499999999999999E-2</c:v>
                </c:pt>
                <c:pt idx="4172">
                  <c:v>-1.8499999999999999E-2</c:v>
                </c:pt>
                <c:pt idx="4173">
                  <c:v>4.6899999999999997E-2</c:v>
                </c:pt>
                <c:pt idx="4174">
                  <c:v>4.6899999999999997E-2</c:v>
                </c:pt>
                <c:pt idx="4175">
                  <c:v>-1.2200000000000001E-2</c:v>
                </c:pt>
                <c:pt idx="4176">
                  <c:v>-1.2200000000000001E-2</c:v>
                </c:pt>
                <c:pt idx="4177">
                  <c:v>-1.2200000000000001E-2</c:v>
                </c:pt>
                <c:pt idx="4178">
                  <c:v>-1.2200000000000001E-2</c:v>
                </c:pt>
                <c:pt idx="4179">
                  <c:v>-1.2200000000000001E-2</c:v>
                </c:pt>
                <c:pt idx="4180">
                  <c:v>-1.2200000000000001E-2</c:v>
                </c:pt>
                <c:pt idx="4181">
                  <c:v>4.1099999999999998E-2</c:v>
                </c:pt>
                <c:pt idx="4182">
                  <c:v>4.1099999999999998E-2</c:v>
                </c:pt>
                <c:pt idx="4183">
                  <c:v>3.0800000000000001E-2</c:v>
                </c:pt>
                <c:pt idx="4184">
                  <c:v>7.4700000000000003E-2</c:v>
                </c:pt>
                <c:pt idx="4185">
                  <c:v>7.4700000000000003E-2</c:v>
                </c:pt>
                <c:pt idx="4186">
                  <c:v>7.4700000000000003E-2</c:v>
                </c:pt>
                <c:pt idx="4187">
                  <c:v>6.0999999999999999E-2</c:v>
                </c:pt>
                <c:pt idx="4188">
                  <c:v>6.0999999999999999E-2</c:v>
                </c:pt>
                <c:pt idx="4189">
                  <c:v>6.0999999999999999E-2</c:v>
                </c:pt>
                <c:pt idx="4190">
                  <c:v>6.3799999999999996E-2</c:v>
                </c:pt>
                <c:pt idx="4191">
                  <c:v>6.3799999999999996E-2</c:v>
                </c:pt>
                <c:pt idx="4192">
                  <c:v>6.3799999999999996E-2</c:v>
                </c:pt>
                <c:pt idx="4193">
                  <c:v>6.3799999999999996E-2</c:v>
                </c:pt>
                <c:pt idx="4194">
                  <c:v>8.1699999999999995E-2</c:v>
                </c:pt>
                <c:pt idx="4195">
                  <c:v>8.1699999999999995E-2</c:v>
                </c:pt>
                <c:pt idx="4196">
                  <c:v>8.1699999999999995E-2</c:v>
                </c:pt>
                <c:pt idx="4197">
                  <c:v>8.1699999999999995E-2</c:v>
                </c:pt>
                <c:pt idx="4198">
                  <c:v>8.1699999999999995E-2</c:v>
                </c:pt>
                <c:pt idx="4199">
                  <c:v>8.1699999999999995E-2</c:v>
                </c:pt>
                <c:pt idx="4200">
                  <c:v>8.1699999999999995E-2</c:v>
                </c:pt>
                <c:pt idx="4201">
                  <c:v>8.1699999999999995E-2</c:v>
                </c:pt>
                <c:pt idx="4202">
                  <c:v>7.0699999999999999E-2</c:v>
                </c:pt>
                <c:pt idx="4203">
                  <c:v>6.9500000000000006E-2</c:v>
                </c:pt>
                <c:pt idx="4204">
                  <c:v>7.2800000000000004E-2</c:v>
                </c:pt>
                <c:pt idx="4205">
                  <c:v>7.8899999999999998E-2</c:v>
                </c:pt>
                <c:pt idx="4206">
                  <c:v>6.6600000000000006E-2</c:v>
                </c:pt>
                <c:pt idx="4207">
                  <c:v>3.6999999999999998E-2</c:v>
                </c:pt>
                <c:pt idx="4208">
                  <c:v>3.6999999999999998E-2</c:v>
                </c:pt>
                <c:pt idx="4209">
                  <c:v>6.2700000000000006E-2</c:v>
                </c:pt>
                <c:pt idx="4210">
                  <c:v>6.2700000000000006E-2</c:v>
                </c:pt>
                <c:pt idx="4211">
                  <c:v>6.2700000000000006E-2</c:v>
                </c:pt>
                <c:pt idx="4212">
                  <c:v>6.2700000000000006E-2</c:v>
                </c:pt>
                <c:pt idx="4213">
                  <c:v>6.2700000000000006E-2</c:v>
                </c:pt>
                <c:pt idx="4214">
                  <c:v>6.2700000000000006E-2</c:v>
                </c:pt>
                <c:pt idx="4215">
                  <c:v>6.2700000000000006E-2</c:v>
                </c:pt>
                <c:pt idx="4216">
                  <c:v>6.2700000000000006E-2</c:v>
                </c:pt>
                <c:pt idx="4217">
                  <c:v>-8.1900000000000001E-2</c:v>
                </c:pt>
                <c:pt idx="4218">
                  <c:v>-8.1900000000000001E-2</c:v>
                </c:pt>
                <c:pt idx="4219">
                  <c:v>-8.1900000000000001E-2</c:v>
                </c:pt>
                <c:pt idx="4220">
                  <c:v>6.7900000000000002E-2</c:v>
                </c:pt>
                <c:pt idx="4221">
                  <c:v>6.7900000000000002E-2</c:v>
                </c:pt>
                <c:pt idx="4222">
                  <c:v>6.7900000000000002E-2</c:v>
                </c:pt>
                <c:pt idx="4223">
                  <c:v>6.7900000000000002E-2</c:v>
                </c:pt>
                <c:pt idx="4224">
                  <c:v>6.7900000000000002E-2</c:v>
                </c:pt>
                <c:pt idx="4225">
                  <c:v>6.7900000000000002E-2</c:v>
                </c:pt>
                <c:pt idx="4226">
                  <c:v>5.7000000000000002E-2</c:v>
                </c:pt>
                <c:pt idx="4227">
                  <c:v>5.11E-2</c:v>
                </c:pt>
                <c:pt idx="4228">
                  <c:v>-6.0400000000000002E-2</c:v>
                </c:pt>
                <c:pt idx="4229">
                  <c:v>-6.0400000000000002E-2</c:v>
                </c:pt>
                <c:pt idx="4230">
                  <c:v>-6.0400000000000002E-2</c:v>
                </c:pt>
                <c:pt idx="4231">
                  <c:v>-8.1500000000000003E-2</c:v>
                </c:pt>
                <c:pt idx="4232">
                  <c:v>-8.1500000000000003E-2</c:v>
                </c:pt>
                <c:pt idx="4233">
                  <c:v>-3.32E-2</c:v>
                </c:pt>
                <c:pt idx="4234">
                  <c:v>-3.32E-2</c:v>
                </c:pt>
                <c:pt idx="4235">
                  <c:v>-3.32E-2</c:v>
                </c:pt>
                <c:pt idx="4236">
                  <c:v>-3.32E-2</c:v>
                </c:pt>
                <c:pt idx="4237">
                  <c:v>-3.32E-2</c:v>
                </c:pt>
                <c:pt idx="4238">
                  <c:v>-2.81E-2</c:v>
                </c:pt>
                <c:pt idx="4239">
                  <c:v>-2.81E-2</c:v>
                </c:pt>
                <c:pt idx="4240">
                  <c:v>-2.81E-2</c:v>
                </c:pt>
                <c:pt idx="4241">
                  <c:v>-2.81E-2</c:v>
                </c:pt>
                <c:pt idx="4242">
                  <c:v>-2.81E-2</c:v>
                </c:pt>
                <c:pt idx="4243">
                  <c:v>-2.81E-2</c:v>
                </c:pt>
                <c:pt idx="4244">
                  <c:v>-2.81E-2</c:v>
                </c:pt>
                <c:pt idx="4245">
                  <c:v>-2.81E-2</c:v>
                </c:pt>
                <c:pt idx="4246">
                  <c:v>-2.81E-2</c:v>
                </c:pt>
                <c:pt idx="4247">
                  <c:v>-2.81E-2</c:v>
                </c:pt>
                <c:pt idx="4248">
                  <c:v>4.1200000000000004E-3</c:v>
                </c:pt>
                <c:pt idx="4249">
                  <c:v>4.1200000000000004E-3</c:v>
                </c:pt>
                <c:pt idx="4250">
                  <c:v>4.1200000000000004E-3</c:v>
                </c:pt>
                <c:pt idx="4251">
                  <c:v>4.1200000000000004E-3</c:v>
                </c:pt>
                <c:pt idx="4252">
                  <c:v>2.8000000000000001E-2</c:v>
                </c:pt>
                <c:pt idx="4253">
                  <c:v>2.8000000000000001E-2</c:v>
                </c:pt>
                <c:pt idx="4254">
                  <c:v>2.8000000000000001E-2</c:v>
                </c:pt>
                <c:pt idx="4255">
                  <c:v>1.7500000000000002E-2</c:v>
                </c:pt>
                <c:pt idx="4256">
                  <c:v>1.7500000000000002E-2</c:v>
                </c:pt>
                <c:pt idx="4257">
                  <c:v>1.7500000000000002E-2</c:v>
                </c:pt>
                <c:pt idx="4258">
                  <c:v>1.7500000000000002E-2</c:v>
                </c:pt>
                <c:pt idx="4259">
                  <c:v>-3.2300000000000002E-2</c:v>
                </c:pt>
                <c:pt idx="4260">
                  <c:v>1.7399999999999999E-2</c:v>
                </c:pt>
                <c:pt idx="4261">
                  <c:v>1.7399999999999999E-2</c:v>
                </c:pt>
                <c:pt idx="4262">
                  <c:v>1.7399999999999999E-2</c:v>
                </c:pt>
                <c:pt idx="4263">
                  <c:v>-3.1199999999999999E-2</c:v>
                </c:pt>
                <c:pt idx="4264">
                  <c:v>-3.1199999999999999E-2</c:v>
                </c:pt>
                <c:pt idx="4265">
                  <c:v>-3.1199999999999999E-2</c:v>
                </c:pt>
                <c:pt idx="4266">
                  <c:v>-2.1700000000000001E-2</c:v>
                </c:pt>
                <c:pt idx="4267">
                  <c:v>-2.1700000000000001E-2</c:v>
                </c:pt>
                <c:pt idx="4268">
                  <c:v>-2.1700000000000001E-2</c:v>
                </c:pt>
                <c:pt idx="4269">
                  <c:v>-1.98E-3</c:v>
                </c:pt>
                <c:pt idx="4270">
                  <c:v>-1.98E-3</c:v>
                </c:pt>
                <c:pt idx="4271">
                  <c:v>-1.98E-3</c:v>
                </c:pt>
                <c:pt idx="4272">
                  <c:v>3.7200000000000002E-3</c:v>
                </c:pt>
                <c:pt idx="4273">
                  <c:v>3.7200000000000002E-3</c:v>
                </c:pt>
                <c:pt idx="4274">
                  <c:v>3.7200000000000002E-3</c:v>
                </c:pt>
                <c:pt idx="4275">
                  <c:v>3.7200000000000002E-3</c:v>
                </c:pt>
                <c:pt idx="4276">
                  <c:v>3.7200000000000002E-3</c:v>
                </c:pt>
                <c:pt idx="4277">
                  <c:v>3.7200000000000002E-3</c:v>
                </c:pt>
                <c:pt idx="4278">
                  <c:v>4.02E-2</c:v>
                </c:pt>
                <c:pt idx="4279">
                  <c:v>4.02E-2</c:v>
                </c:pt>
                <c:pt idx="4280">
                  <c:v>4.02E-2</c:v>
                </c:pt>
                <c:pt idx="4281">
                  <c:v>4.02E-2</c:v>
                </c:pt>
                <c:pt idx="4282">
                  <c:v>-1.95E-2</c:v>
                </c:pt>
                <c:pt idx="4283">
                  <c:v>-1.95E-2</c:v>
                </c:pt>
                <c:pt idx="4284">
                  <c:v>4.62E-3</c:v>
                </c:pt>
                <c:pt idx="4285">
                  <c:v>4.62E-3</c:v>
                </c:pt>
                <c:pt idx="4286">
                  <c:v>4.62E-3</c:v>
                </c:pt>
                <c:pt idx="4287">
                  <c:v>4.62E-3</c:v>
                </c:pt>
                <c:pt idx="4288">
                  <c:v>4.62E-3</c:v>
                </c:pt>
                <c:pt idx="4289">
                  <c:v>4.62E-3</c:v>
                </c:pt>
                <c:pt idx="4290">
                  <c:v>4.62E-3</c:v>
                </c:pt>
                <c:pt idx="4291">
                  <c:v>4.62E-3</c:v>
                </c:pt>
                <c:pt idx="4292">
                  <c:v>4.62E-3</c:v>
                </c:pt>
                <c:pt idx="4293">
                  <c:v>4.62E-3</c:v>
                </c:pt>
                <c:pt idx="4294" formatCode="0.00E+00">
                  <c:v>2.5000000000000001E-5</c:v>
                </c:pt>
                <c:pt idx="4295" formatCode="0.00E+00">
                  <c:v>2.5000000000000001E-5</c:v>
                </c:pt>
                <c:pt idx="4296" formatCode="0.00E+00">
                  <c:v>2.5000000000000001E-5</c:v>
                </c:pt>
                <c:pt idx="4297" formatCode="0.00E+00">
                  <c:v>2.5000000000000001E-5</c:v>
                </c:pt>
                <c:pt idx="4298" formatCode="0.00E+00">
                  <c:v>2.5000000000000001E-5</c:v>
                </c:pt>
                <c:pt idx="4299" formatCode="0.00E+00">
                  <c:v>2.5000000000000001E-5</c:v>
                </c:pt>
                <c:pt idx="4300" formatCode="0.00E+00">
                  <c:v>2.5000000000000001E-5</c:v>
                </c:pt>
                <c:pt idx="4301" formatCode="0.00E+00">
                  <c:v>2.5000000000000001E-5</c:v>
                </c:pt>
                <c:pt idx="4302">
                  <c:v>3.3399999999999999E-2</c:v>
                </c:pt>
                <c:pt idx="4303">
                  <c:v>3.3399999999999999E-2</c:v>
                </c:pt>
                <c:pt idx="4304">
                  <c:v>3.3399999999999999E-2</c:v>
                </c:pt>
                <c:pt idx="4305">
                  <c:v>9.9299999999999999E-2</c:v>
                </c:pt>
                <c:pt idx="4306">
                  <c:v>9.9299999999999999E-2</c:v>
                </c:pt>
                <c:pt idx="4307">
                  <c:v>9.9299999999999999E-2</c:v>
                </c:pt>
                <c:pt idx="4308">
                  <c:v>9.9299999999999999E-2</c:v>
                </c:pt>
                <c:pt idx="4309">
                  <c:v>9.9299999999999999E-2</c:v>
                </c:pt>
                <c:pt idx="4310">
                  <c:v>8.9800000000000005E-2</c:v>
                </c:pt>
                <c:pt idx="4311">
                  <c:v>8.9800000000000005E-2</c:v>
                </c:pt>
                <c:pt idx="4312">
                  <c:v>8.9800000000000005E-2</c:v>
                </c:pt>
                <c:pt idx="4313">
                  <c:v>-6.7199999999999996E-2</c:v>
                </c:pt>
                <c:pt idx="4314">
                  <c:v>-5.45E-2</c:v>
                </c:pt>
                <c:pt idx="4315">
                  <c:v>-5.45E-2</c:v>
                </c:pt>
                <c:pt idx="4316">
                  <c:v>-5.45E-2</c:v>
                </c:pt>
                <c:pt idx="4317">
                  <c:v>-5.45E-2</c:v>
                </c:pt>
                <c:pt idx="4318">
                  <c:v>-6.7299999999999999E-2</c:v>
                </c:pt>
                <c:pt idx="4319">
                  <c:v>-6.7299999999999999E-2</c:v>
                </c:pt>
                <c:pt idx="4320">
                  <c:v>-1.24E-2</c:v>
                </c:pt>
                <c:pt idx="4321">
                  <c:v>-1.24E-2</c:v>
                </c:pt>
                <c:pt idx="4322">
                  <c:v>-1.24E-2</c:v>
                </c:pt>
                <c:pt idx="4323">
                  <c:v>-1.24E-2</c:v>
                </c:pt>
                <c:pt idx="4324">
                  <c:v>-1.24E-2</c:v>
                </c:pt>
                <c:pt idx="4325">
                  <c:v>-1.24E-2</c:v>
                </c:pt>
                <c:pt idx="4326">
                  <c:v>-1.24E-2</c:v>
                </c:pt>
                <c:pt idx="4327">
                  <c:v>-1.24E-2</c:v>
                </c:pt>
                <c:pt idx="4328">
                  <c:v>-1.24E-2</c:v>
                </c:pt>
                <c:pt idx="4329">
                  <c:v>-1.24E-2</c:v>
                </c:pt>
                <c:pt idx="4330">
                  <c:v>-1.24E-2</c:v>
                </c:pt>
                <c:pt idx="4331">
                  <c:v>-1.24E-2</c:v>
                </c:pt>
                <c:pt idx="4332">
                  <c:v>-1.24E-2</c:v>
                </c:pt>
                <c:pt idx="4333">
                  <c:v>-5.67E-2</c:v>
                </c:pt>
                <c:pt idx="4334">
                  <c:v>-1.1999999999999999E-3</c:v>
                </c:pt>
                <c:pt idx="4335">
                  <c:v>-1.1999999999999999E-3</c:v>
                </c:pt>
                <c:pt idx="4336">
                  <c:v>-1.1999999999999999E-3</c:v>
                </c:pt>
                <c:pt idx="4337">
                  <c:v>-1.1999999999999999E-3</c:v>
                </c:pt>
                <c:pt idx="4338">
                  <c:v>-1.1999999999999999E-3</c:v>
                </c:pt>
                <c:pt idx="4339">
                  <c:v>-1.1999999999999999E-3</c:v>
                </c:pt>
                <c:pt idx="4340">
                  <c:v>3.9300000000000002E-2</c:v>
                </c:pt>
                <c:pt idx="4341">
                  <c:v>3.9300000000000002E-2</c:v>
                </c:pt>
                <c:pt idx="4342">
                  <c:v>3.9300000000000002E-2</c:v>
                </c:pt>
                <c:pt idx="4343">
                  <c:v>3.9300000000000002E-2</c:v>
                </c:pt>
                <c:pt idx="4344">
                  <c:v>3.9300000000000002E-2</c:v>
                </c:pt>
                <c:pt idx="4345">
                  <c:v>3.9300000000000002E-2</c:v>
                </c:pt>
                <c:pt idx="4346">
                  <c:v>3.9300000000000002E-2</c:v>
                </c:pt>
                <c:pt idx="4347">
                  <c:v>3.1199999999999999E-2</c:v>
                </c:pt>
                <c:pt idx="4348">
                  <c:v>3.1199999999999999E-2</c:v>
                </c:pt>
                <c:pt idx="4349">
                  <c:v>3.1199999999999999E-2</c:v>
                </c:pt>
                <c:pt idx="4350">
                  <c:v>3.1199999999999999E-2</c:v>
                </c:pt>
                <c:pt idx="4351">
                  <c:v>3.1199999999999999E-2</c:v>
                </c:pt>
                <c:pt idx="4352">
                  <c:v>3.1199999999999999E-2</c:v>
                </c:pt>
                <c:pt idx="4353">
                  <c:v>3.1199999999999999E-2</c:v>
                </c:pt>
                <c:pt idx="4354">
                  <c:v>3.1199999999999999E-2</c:v>
                </c:pt>
                <c:pt idx="4355">
                  <c:v>3.1199999999999999E-2</c:v>
                </c:pt>
                <c:pt idx="4356">
                  <c:v>4.7299999999999998E-3</c:v>
                </c:pt>
                <c:pt idx="4357">
                  <c:v>4.7299999999999998E-3</c:v>
                </c:pt>
                <c:pt idx="4358">
                  <c:v>4.7299999999999998E-3</c:v>
                </c:pt>
                <c:pt idx="4359">
                  <c:v>-4.6199999999999998E-2</c:v>
                </c:pt>
                <c:pt idx="4360">
                  <c:v>-4.6199999999999998E-2</c:v>
                </c:pt>
                <c:pt idx="4361">
                  <c:v>-8.9099999999999995E-3</c:v>
                </c:pt>
                <c:pt idx="4362">
                  <c:v>-8.9099999999999995E-3</c:v>
                </c:pt>
                <c:pt idx="4363">
                  <c:v>-8.9099999999999995E-3</c:v>
                </c:pt>
                <c:pt idx="4364">
                  <c:v>-8.9099999999999995E-3</c:v>
                </c:pt>
                <c:pt idx="4365">
                  <c:v>1.7899999999999999E-2</c:v>
                </c:pt>
                <c:pt idx="4366">
                  <c:v>1.7899999999999999E-2</c:v>
                </c:pt>
                <c:pt idx="4367">
                  <c:v>1.7899999999999999E-2</c:v>
                </c:pt>
                <c:pt idx="4368">
                  <c:v>1.7899999999999999E-2</c:v>
                </c:pt>
                <c:pt idx="4369">
                  <c:v>1.7899999999999999E-2</c:v>
                </c:pt>
                <c:pt idx="4370">
                  <c:v>1.7899999999999999E-2</c:v>
                </c:pt>
                <c:pt idx="4371">
                  <c:v>1.7899999999999999E-2</c:v>
                </c:pt>
                <c:pt idx="4372">
                  <c:v>1.7899999999999999E-2</c:v>
                </c:pt>
                <c:pt idx="4373">
                  <c:v>1.7899999999999999E-2</c:v>
                </c:pt>
                <c:pt idx="4374">
                  <c:v>1.7899999999999999E-2</c:v>
                </c:pt>
                <c:pt idx="4375">
                  <c:v>1.7899999999999999E-2</c:v>
                </c:pt>
                <c:pt idx="4376">
                  <c:v>-0.10199999999999999</c:v>
                </c:pt>
                <c:pt idx="4377">
                  <c:v>-0.10199999999999999</c:v>
                </c:pt>
                <c:pt idx="4378">
                  <c:v>-0.10199999999999999</c:v>
                </c:pt>
                <c:pt idx="4379">
                  <c:v>4.2200000000000001E-2</c:v>
                </c:pt>
                <c:pt idx="4380">
                  <c:v>3.04E-2</c:v>
                </c:pt>
                <c:pt idx="4381">
                  <c:v>3.04E-2</c:v>
                </c:pt>
                <c:pt idx="4382">
                  <c:v>3.04E-2</c:v>
                </c:pt>
                <c:pt idx="4383">
                  <c:v>3.04E-2</c:v>
                </c:pt>
                <c:pt idx="4384">
                  <c:v>3.04E-2</c:v>
                </c:pt>
                <c:pt idx="4385">
                  <c:v>3.04E-2</c:v>
                </c:pt>
                <c:pt idx="4386">
                  <c:v>3.04E-2</c:v>
                </c:pt>
                <c:pt idx="4387">
                  <c:v>3.04E-2</c:v>
                </c:pt>
                <c:pt idx="4388">
                  <c:v>3.04E-2</c:v>
                </c:pt>
                <c:pt idx="4389">
                  <c:v>3.04E-2</c:v>
                </c:pt>
                <c:pt idx="4390">
                  <c:v>-6.6499999999999997E-3</c:v>
                </c:pt>
                <c:pt idx="4391">
                  <c:v>-6.6499999999999997E-3</c:v>
                </c:pt>
                <c:pt idx="4392">
                  <c:v>-6.6499999999999997E-3</c:v>
                </c:pt>
                <c:pt idx="4393">
                  <c:v>1.32E-2</c:v>
                </c:pt>
                <c:pt idx="4394">
                  <c:v>1.32E-2</c:v>
                </c:pt>
                <c:pt idx="4395">
                  <c:v>1.32E-2</c:v>
                </c:pt>
                <c:pt idx="4396">
                  <c:v>1.32E-2</c:v>
                </c:pt>
                <c:pt idx="4397">
                  <c:v>-7.0099999999999996E-2</c:v>
                </c:pt>
                <c:pt idx="4398">
                  <c:v>-7.0099999999999996E-2</c:v>
                </c:pt>
                <c:pt idx="4399">
                  <c:v>6.08E-2</c:v>
                </c:pt>
                <c:pt idx="4400">
                  <c:v>6.08E-2</c:v>
                </c:pt>
                <c:pt idx="4401">
                  <c:v>-7.9799999999999996E-2</c:v>
                </c:pt>
                <c:pt idx="4402">
                  <c:v>2.5700000000000001E-2</c:v>
                </c:pt>
                <c:pt idx="4403">
                  <c:v>2.5700000000000001E-2</c:v>
                </c:pt>
                <c:pt idx="4404">
                  <c:v>2.5700000000000001E-2</c:v>
                </c:pt>
                <c:pt idx="4405">
                  <c:v>2.5700000000000001E-2</c:v>
                </c:pt>
                <c:pt idx="4406">
                  <c:v>2.5700000000000001E-2</c:v>
                </c:pt>
                <c:pt idx="4407">
                  <c:v>2.5700000000000001E-2</c:v>
                </c:pt>
                <c:pt idx="4408">
                  <c:v>2.5700000000000001E-2</c:v>
                </c:pt>
                <c:pt idx="4409">
                  <c:v>2.5700000000000001E-2</c:v>
                </c:pt>
                <c:pt idx="4410">
                  <c:v>2.5700000000000001E-2</c:v>
                </c:pt>
                <c:pt idx="4411">
                  <c:v>2.5700000000000001E-2</c:v>
                </c:pt>
                <c:pt idx="4412">
                  <c:v>-7.0599999999999996E-2</c:v>
                </c:pt>
                <c:pt idx="4413">
                  <c:v>-4.8500000000000001E-2</c:v>
                </c:pt>
                <c:pt idx="4414">
                  <c:v>-7.8600000000000007E-3</c:v>
                </c:pt>
                <c:pt idx="4415">
                  <c:v>-1.12E-2</c:v>
                </c:pt>
                <c:pt idx="4416">
                  <c:v>5.2700000000000002E-4</c:v>
                </c:pt>
                <c:pt idx="4417">
                  <c:v>5.2700000000000002E-4</c:v>
                </c:pt>
                <c:pt idx="4418">
                  <c:v>5.2700000000000002E-4</c:v>
                </c:pt>
                <c:pt idx="4419">
                  <c:v>5.2700000000000002E-4</c:v>
                </c:pt>
                <c:pt idx="4420">
                  <c:v>7.4999999999999997E-2</c:v>
                </c:pt>
                <c:pt idx="4421">
                  <c:v>5.3199999999999997E-2</c:v>
                </c:pt>
                <c:pt idx="4422">
                  <c:v>4.5999999999999999E-3</c:v>
                </c:pt>
                <c:pt idx="4423">
                  <c:v>4.5999999999999999E-3</c:v>
                </c:pt>
                <c:pt idx="4424">
                  <c:v>-4.6699999999999998E-2</c:v>
                </c:pt>
                <c:pt idx="4425">
                  <c:v>-4.2999999999999997E-2</c:v>
                </c:pt>
                <c:pt idx="4426">
                  <c:v>-4.2999999999999997E-2</c:v>
                </c:pt>
                <c:pt idx="4427">
                  <c:v>-5.2699999999999997E-2</c:v>
                </c:pt>
                <c:pt idx="4428">
                  <c:v>-5.2699999999999997E-2</c:v>
                </c:pt>
                <c:pt idx="4429">
                  <c:v>-5.2699999999999997E-2</c:v>
                </c:pt>
                <c:pt idx="4430">
                  <c:v>-5.2699999999999997E-2</c:v>
                </c:pt>
                <c:pt idx="4431">
                  <c:v>-2.7300000000000001E-2</c:v>
                </c:pt>
                <c:pt idx="4432">
                  <c:v>-2.7300000000000001E-2</c:v>
                </c:pt>
                <c:pt idx="4433">
                  <c:v>-2.7300000000000001E-2</c:v>
                </c:pt>
                <c:pt idx="4434">
                  <c:v>-2.7300000000000001E-2</c:v>
                </c:pt>
                <c:pt idx="4435">
                  <c:v>-2.7300000000000001E-2</c:v>
                </c:pt>
                <c:pt idx="4436">
                  <c:v>-2.7300000000000001E-2</c:v>
                </c:pt>
                <c:pt idx="4437">
                  <c:v>-4.4600000000000001E-2</c:v>
                </c:pt>
                <c:pt idx="4438">
                  <c:v>-4.4600000000000001E-2</c:v>
                </c:pt>
                <c:pt idx="4439">
                  <c:v>-4.4600000000000001E-2</c:v>
                </c:pt>
                <c:pt idx="4440">
                  <c:v>-4.4600000000000001E-2</c:v>
                </c:pt>
                <c:pt idx="4441">
                  <c:v>2.0799999999999999E-2</c:v>
                </c:pt>
                <c:pt idx="4442">
                  <c:v>2.0799999999999999E-2</c:v>
                </c:pt>
                <c:pt idx="4443">
                  <c:v>2.0799999999999999E-2</c:v>
                </c:pt>
                <c:pt idx="4444">
                  <c:v>2.0799999999999999E-2</c:v>
                </c:pt>
                <c:pt idx="4445">
                  <c:v>2.0799999999999999E-2</c:v>
                </c:pt>
                <c:pt idx="4446">
                  <c:v>2.0799999999999999E-2</c:v>
                </c:pt>
                <c:pt idx="4447">
                  <c:v>-1.3799999999999999E-3</c:v>
                </c:pt>
                <c:pt idx="4448">
                  <c:v>-1.3799999999999999E-3</c:v>
                </c:pt>
                <c:pt idx="4449" formatCode="0.00E+00">
                  <c:v>-5.5399999999999998E-5</c:v>
                </c:pt>
                <c:pt idx="4450" formatCode="0.00E+00">
                  <c:v>-5.5399999999999998E-5</c:v>
                </c:pt>
                <c:pt idx="4451">
                  <c:v>-1.8700000000000001E-2</c:v>
                </c:pt>
                <c:pt idx="4452">
                  <c:v>-1.8700000000000001E-2</c:v>
                </c:pt>
                <c:pt idx="4453">
                  <c:v>-8.6599999999999993E-3</c:v>
                </c:pt>
                <c:pt idx="4454">
                  <c:v>-8.6599999999999993E-3</c:v>
                </c:pt>
                <c:pt idx="4455">
                  <c:v>-8.6599999999999993E-3</c:v>
                </c:pt>
                <c:pt idx="4456">
                  <c:v>-8.6599999999999993E-3</c:v>
                </c:pt>
                <c:pt idx="4457">
                  <c:v>-8.6599999999999993E-3</c:v>
                </c:pt>
                <c:pt idx="4458">
                  <c:v>-8.6599999999999993E-3</c:v>
                </c:pt>
                <c:pt idx="4459">
                  <c:v>4.0099999999999997E-2</c:v>
                </c:pt>
                <c:pt idx="4460">
                  <c:v>4.0099999999999997E-2</c:v>
                </c:pt>
                <c:pt idx="4461">
                  <c:v>4.0099999999999997E-2</c:v>
                </c:pt>
                <c:pt idx="4462">
                  <c:v>4.07E-2</c:v>
                </c:pt>
                <c:pt idx="4463">
                  <c:v>4.07E-2</c:v>
                </c:pt>
                <c:pt idx="4464">
                  <c:v>-2.07E-2</c:v>
                </c:pt>
                <c:pt idx="4465">
                  <c:v>-4.9199999999999999E-3</c:v>
                </c:pt>
                <c:pt idx="4466">
                  <c:v>-4.9199999999999999E-3</c:v>
                </c:pt>
                <c:pt idx="4467">
                  <c:v>-4.9199999999999999E-3</c:v>
                </c:pt>
                <c:pt idx="4468">
                  <c:v>-4.9199999999999999E-3</c:v>
                </c:pt>
                <c:pt idx="4469">
                  <c:v>-4.9199999999999999E-3</c:v>
                </c:pt>
                <c:pt idx="4470">
                  <c:v>-4.9199999999999999E-3</c:v>
                </c:pt>
                <c:pt idx="4471">
                  <c:v>-4.9199999999999999E-3</c:v>
                </c:pt>
                <c:pt idx="4472">
                  <c:v>-4.9199999999999999E-3</c:v>
                </c:pt>
                <c:pt idx="4473">
                  <c:v>-4.9199999999999999E-3</c:v>
                </c:pt>
                <c:pt idx="4474">
                  <c:v>-4.9199999999999999E-3</c:v>
                </c:pt>
                <c:pt idx="4475">
                  <c:v>5.2100000000000002E-3</c:v>
                </c:pt>
                <c:pt idx="4476">
                  <c:v>5.2100000000000002E-3</c:v>
                </c:pt>
                <c:pt idx="4477">
                  <c:v>1.7999999999999999E-2</c:v>
                </c:pt>
                <c:pt idx="4478">
                  <c:v>1.7999999999999999E-2</c:v>
                </c:pt>
                <c:pt idx="4479">
                  <c:v>1.7999999999999999E-2</c:v>
                </c:pt>
                <c:pt idx="4480">
                  <c:v>1.7999999999999999E-2</c:v>
                </c:pt>
                <c:pt idx="4481">
                  <c:v>-3.5099999999999999E-2</c:v>
                </c:pt>
                <c:pt idx="4482">
                  <c:v>6.0999999999999999E-2</c:v>
                </c:pt>
                <c:pt idx="4483">
                  <c:v>6.0999999999999999E-2</c:v>
                </c:pt>
                <c:pt idx="4484">
                  <c:v>2.9700000000000001E-2</c:v>
                </c:pt>
                <c:pt idx="4485">
                  <c:v>2.9700000000000001E-2</c:v>
                </c:pt>
                <c:pt idx="4486">
                  <c:v>2.9700000000000001E-2</c:v>
                </c:pt>
                <c:pt idx="4487">
                  <c:v>4.3499999999999997E-2</c:v>
                </c:pt>
                <c:pt idx="4488">
                  <c:v>4.3499999999999997E-2</c:v>
                </c:pt>
                <c:pt idx="4489">
                  <c:v>-4.7399999999999998E-2</c:v>
                </c:pt>
                <c:pt idx="4490">
                  <c:v>-4.7399999999999998E-2</c:v>
                </c:pt>
                <c:pt idx="4491">
                  <c:v>2.1999999999999999E-2</c:v>
                </c:pt>
                <c:pt idx="4492">
                  <c:v>2.1999999999999999E-2</c:v>
                </c:pt>
                <c:pt idx="4493">
                  <c:v>2.9899999999999999E-2</c:v>
                </c:pt>
                <c:pt idx="4494">
                  <c:v>2.9899999999999999E-2</c:v>
                </c:pt>
                <c:pt idx="4495">
                  <c:v>2.9899999999999999E-2</c:v>
                </c:pt>
                <c:pt idx="4496">
                  <c:v>2.9899999999999999E-2</c:v>
                </c:pt>
                <c:pt idx="4497">
                  <c:v>2.9899999999999999E-2</c:v>
                </c:pt>
                <c:pt idx="4498">
                  <c:v>2.9899999999999999E-2</c:v>
                </c:pt>
                <c:pt idx="4499">
                  <c:v>-7.9000000000000001E-2</c:v>
                </c:pt>
                <c:pt idx="4500">
                  <c:v>0.11799999999999999</c:v>
                </c:pt>
                <c:pt idx="4501">
                  <c:v>3.56E-2</c:v>
                </c:pt>
                <c:pt idx="4502">
                  <c:v>3.56E-2</c:v>
                </c:pt>
                <c:pt idx="4503">
                  <c:v>3.8899999999999997E-2</c:v>
                </c:pt>
                <c:pt idx="4504">
                  <c:v>3.8899999999999997E-2</c:v>
                </c:pt>
                <c:pt idx="4505">
                  <c:v>-4.1500000000000002E-2</c:v>
                </c:pt>
                <c:pt idx="4506">
                  <c:v>-0.10299999999999999</c:v>
                </c:pt>
                <c:pt idx="4507">
                  <c:v>3.1099999999999999E-2</c:v>
                </c:pt>
                <c:pt idx="4508">
                  <c:v>4.02E-2</c:v>
                </c:pt>
                <c:pt idx="4509">
                  <c:v>-7.2999999999999995E-2</c:v>
                </c:pt>
                <c:pt idx="4510">
                  <c:v>-7.2999999999999995E-2</c:v>
                </c:pt>
                <c:pt idx="4511">
                  <c:v>-7.2999999999999995E-2</c:v>
                </c:pt>
                <c:pt idx="4512">
                  <c:v>-7.2999999999999995E-2</c:v>
                </c:pt>
                <c:pt idx="4513">
                  <c:v>-7.2999999999999995E-2</c:v>
                </c:pt>
                <c:pt idx="4514">
                  <c:v>-7.2999999999999995E-2</c:v>
                </c:pt>
                <c:pt idx="4515">
                  <c:v>6.5100000000000005E-2</c:v>
                </c:pt>
                <c:pt idx="4516">
                  <c:v>2.6800000000000001E-2</c:v>
                </c:pt>
                <c:pt idx="4517">
                  <c:v>2.6800000000000001E-2</c:v>
                </c:pt>
                <c:pt idx="4518">
                  <c:v>2.6800000000000001E-2</c:v>
                </c:pt>
                <c:pt idx="4519">
                  <c:v>2.6800000000000001E-2</c:v>
                </c:pt>
                <c:pt idx="4520">
                  <c:v>2.6800000000000001E-2</c:v>
                </c:pt>
                <c:pt idx="4521">
                  <c:v>2.6800000000000001E-2</c:v>
                </c:pt>
                <c:pt idx="4522">
                  <c:v>2.6800000000000001E-2</c:v>
                </c:pt>
                <c:pt idx="4523">
                  <c:v>2.6800000000000001E-2</c:v>
                </c:pt>
                <c:pt idx="4524">
                  <c:v>2.6800000000000001E-2</c:v>
                </c:pt>
                <c:pt idx="4525">
                  <c:v>2.6800000000000001E-2</c:v>
                </c:pt>
                <c:pt idx="4526">
                  <c:v>2.6800000000000001E-2</c:v>
                </c:pt>
                <c:pt idx="4527">
                  <c:v>2.6800000000000001E-2</c:v>
                </c:pt>
                <c:pt idx="4528">
                  <c:v>2.6800000000000001E-2</c:v>
                </c:pt>
                <c:pt idx="4529">
                  <c:v>2.6800000000000001E-2</c:v>
                </c:pt>
                <c:pt idx="4530">
                  <c:v>2.6800000000000001E-2</c:v>
                </c:pt>
                <c:pt idx="4531">
                  <c:v>2.6800000000000001E-2</c:v>
                </c:pt>
                <c:pt idx="4532">
                  <c:v>2.6800000000000001E-2</c:v>
                </c:pt>
                <c:pt idx="4533">
                  <c:v>2.6800000000000001E-2</c:v>
                </c:pt>
                <c:pt idx="4534">
                  <c:v>4.1700000000000001E-3</c:v>
                </c:pt>
                <c:pt idx="4535">
                  <c:v>4.1700000000000001E-3</c:v>
                </c:pt>
                <c:pt idx="4536">
                  <c:v>1.3599999999999999E-2</c:v>
                </c:pt>
                <c:pt idx="4537">
                  <c:v>4.1599999999999998E-2</c:v>
                </c:pt>
                <c:pt idx="4538">
                  <c:v>-9.0899999999999995E-2</c:v>
                </c:pt>
                <c:pt idx="4539">
                  <c:v>0.104</c:v>
                </c:pt>
                <c:pt idx="4540">
                  <c:v>0.104</c:v>
                </c:pt>
                <c:pt idx="4541">
                  <c:v>-2.5300000000000001E-3</c:v>
                </c:pt>
                <c:pt idx="4542">
                  <c:v>7.2300000000000003E-2</c:v>
                </c:pt>
                <c:pt idx="4543">
                  <c:v>-8.43E-2</c:v>
                </c:pt>
                <c:pt idx="4544">
                  <c:v>7.6600000000000001E-2</c:v>
                </c:pt>
                <c:pt idx="4545">
                  <c:v>3.8199999999999998E-2</c:v>
                </c:pt>
                <c:pt idx="4546">
                  <c:v>3.8199999999999998E-2</c:v>
                </c:pt>
                <c:pt idx="4547">
                  <c:v>-7.5300000000000006E-2</c:v>
                </c:pt>
                <c:pt idx="4548">
                  <c:v>4.8000000000000001E-2</c:v>
                </c:pt>
                <c:pt idx="4549">
                  <c:v>4.8000000000000001E-2</c:v>
                </c:pt>
                <c:pt idx="4550">
                  <c:v>4.8000000000000001E-2</c:v>
                </c:pt>
                <c:pt idx="4551">
                  <c:v>4.0499999999999998E-3</c:v>
                </c:pt>
                <c:pt idx="4552">
                  <c:v>8.8599999999999998E-3</c:v>
                </c:pt>
                <c:pt idx="4553">
                  <c:v>8.8599999999999998E-3</c:v>
                </c:pt>
                <c:pt idx="4554">
                  <c:v>8.8599999999999998E-3</c:v>
                </c:pt>
                <c:pt idx="4555">
                  <c:v>8.8599999999999998E-3</c:v>
                </c:pt>
                <c:pt idx="4556">
                  <c:v>8.8599999999999998E-3</c:v>
                </c:pt>
                <c:pt idx="4557">
                  <c:v>8.8599999999999998E-3</c:v>
                </c:pt>
                <c:pt idx="4558">
                  <c:v>-2.63E-2</c:v>
                </c:pt>
                <c:pt idx="4559">
                  <c:v>-2.63E-2</c:v>
                </c:pt>
                <c:pt idx="4560">
                  <c:v>2.86E-2</c:v>
                </c:pt>
                <c:pt idx="4561">
                  <c:v>2.86E-2</c:v>
                </c:pt>
                <c:pt idx="4562">
                  <c:v>2.86E-2</c:v>
                </c:pt>
                <c:pt idx="4563">
                  <c:v>2.86E-2</c:v>
                </c:pt>
                <c:pt idx="4564">
                  <c:v>-4.1399999999999996E-3</c:v>
                </c:pt>
                <c:pt idx="4565">
                  <c:v>-4.1399999999999996E-3</c:v>
                </c:pt>
                <c:pt idx="4566">
                  <c:v>-4.1399999999999996E-3</c:v>
                </c:pt>
                <c:pt idx="4567">
                  <c:v>-4.1399999999999996E-3</c:v>
                </c:pt>
                <c:pt idx="4568">
                  <c:v>-4.1399999999999996E-3</c:v>
                </c:pt>
                <c:pt idx="4569">
                  <c:v>-4.1399999999999996E-3</c:v>
                </c:pt>
                <c:pt idx="4570">
                  <c:v>-4.1399999999999996E-3</c:v>
                </c:pt>
                <c:pt idx="4571">
                  <c:v>6.9000000000000006E-2</c:v>
                </c:pt>
                <c:pt idx="4572">
                  <c:v>6.9000000000000006E-2</c:v>
                </c:pt>
                <c:pt idx="4573">
                  <c:v>-8.1799999999999998E-2</c:v>
                </c:pt>
                <c:pt idx="4574">
                  <c:v>-8.1799999999999998E-2</c:v>
                </c:pt>
                <c:pt idx="4575">
                  <c:v>-8.1799999999999998E-2</c:v>
                </c:pt>
                <c:pt idx="4576">
                  <c:v>-1.12E-2</c:v>
                </c:pt>
                <c:pt idx="4577">
                  <c:v>-1.12E-2</c:v>
                </c:pt>
                <c:pt idx="4578">
                  <c:v>-1.12E-2</c:v>
                </c:pt>
                <c:pt idx="4579">
                  <c:v>-1.12E-2</c:v>
                </c:pt>
                <c:pt idx="4580">
                  <c:v>-1.12E-2</c:v>
                </c:pt>
                <c:pt idx="4581">
                  <c:v>-1.12E-2</c:v>
                </c:pt>
                <c:pt idx="4582">
                  <c:v>-1.12E-2</c:v>
                </c:pt>
                <c:pt idx="4583">
                  <c:v>-1.12E-2</c:v>
                </c:pt>
                <c:pt idx="4584">
                  <c:v>-3.32E-3</c:v>
                </c:pt>
                <c:pt idx="4585">
                  <c:v>-3.32E-3</c:v>
                </c:pt>
                <c:pt idx="4586">
                  <c:v>-9.1500000000000001E-3</c:v>
                </c:pt>
                <c:pt idx="4587">
                  <c:v>-9.1500000000000001E-3</c:v>
                </c:pt>
                <c:pt idx="4588">
                  <c:v>-9.1500000000000001E-3</c:v>
                </c:pt>
                <c:pt idx="4589">
                  <c:v>-9.1500000000000001E-3</c:v>
                </c:pt>
                <c:pt idx="4590">
                  <c:v>-9.1500000000000001E-3</c:v>
                </c:pt>
                <c:pt idx="4591">
                  <c:v>-9.1500000000000001E-3</c:v>
                </c:pt>
                <c:pt idx="4592">
                  <c:v>-1.0699999999999999E-2</c:v>
                </c:pt>
                <c:pt idx="4593">
                  <c:v>1.55E-2</c:v>
                </c:pt>
                <c:pt idx="4594">
                  <c:v>-2.2200000000000001E-2</c:v>
                </c:pt>
                <c:pt idx="4595">
                  <c:v>-2.2200000000000001E-2</c:v>
                </c:pt>
                <c:pt idx="4596">
                  <c:v>-1.9599999999999999E-2</c:v>
                </c:pt>
                <c:pt idx="4597">
                  <c:v>3.7900000000000003E-2</c:v>
                </c:pt>
                <c:pt idx="4598">
                  <c:v>3.7900000000000003E-2</c:v>
                </c:pt>
                <c:pt idx="4599">
                  <c:v>3.7900000000000003E-2</c:v>
                </c:pt>
                <c:pt idx="4600">
                  <c:v>3.7900000000000003E-2</c:v>
                </c:pt>
                <c:pt idx="4601">
                  <c:v>1.54E-2</c:v>
                </c:pt>
                <c:pt idx="4602">
                  <c:v>4.2200000000000001E-2</c:v>
                </c:pt>
                <c:pt idx="4603">
                  <c:v>4.2200000000000001E-2</c:v>
                </c:pt>
                <c:pt idx="4604">
                  <c:v>4.2200000000000001E-2</c:v>
                </c:pt>
                <c:pt idx="4605">
                  <c:v>3.6499999999999998E-2</c:v>
                </c:pt>
                <c:pt idx="4606">
                  <c:v>4.9399999999999999E-2</c:v>
                </c:pt>
                <c:pt idx="4607">
                  <c:v>2.3599999999999999E-2</c:v>
                </c:pt>
                <c:pt idx="4608">
                  <c:v>2.3599999999999999E-2</c:v>
                </c:pt>
                <c:pt idx="4609">
                  <c:v>2.3599999999999999E-2</c:v>
                </c:pt>
                <c:pt idx="4610">
                  <c:v>2.3599999999999999E-2</c:v>
                </c:pt>
                <c:pt idx="4611">
                  <c:v>2.3599999999999999E-2</c:v>
                </c:pt>
                <c:pt idx="4612">
                  <c:v>3.6700000000000003E-2</c:v>
                </c:pt>
                <c:pt idx="4613">
                  <c:v>3.6700000000000003E-2</c:v>
                </c:pt>
                <c:pt idx="4614">
                  <c:v>3.6700000000000003E-2</c:v>
                </c:pt>
                <c:pt idx="4615">
                  <c:v>7.62E-3</c:v>
                </c:pt>
                <c:pt idx="4616">
                  <c:v>7.62E-3</c:v>
                </c:pt>
                <c:pt idx="4617">
                  <c:v>-9.2999999999999999E-2</c:v>
                </c:pt>
                <c:pt idx="4618">
                  <c:v>-9.2999999999999999E-2</c:v>
                </c:pt>
                <c:pt idx="4619">
                  <c:v>-7.9699999999999993E-2</c:v>
                </c:pt>
                <c:pt idx="4620">
                  <c:v>-7.9699999999999993E-2</c:v>
                </c:pt>
                <c:pt idx="4621">
                  <c:v>-7.9699999999999993E-2</c:v>
                </c:pt>
                <c:pt idx="4622">
                  <c:v>6.6199999999999995E-2</c:v>
                </c:pt>
                <c:pt idx="4623">
                  <c:v>6.6199999999999995E-2</c:v>
                </c:pt>
                <c:pt idx="4624">
                  <c:v>-1.43E-2</c:v>
                </c:pt>
                <c:pt idx="4625">
                  <c:v>-1.43E-2</c:v>
                </c:pt>
                <c:pt idx="4626">
                  <c:v>-1.43E-2</c:v>
                </c:pt>
                <c:pt idx="4627">
                  <c:v>-1.43E-2</c:v>
                </c:pt>
                <c:pt idx="4628">
                  <c:v>2.8700000000000002E-3</c:v>
                </c:pt>
                <c:pt idx="4629">
                  <c:v>-2.5100000000000001E-2</c:v>
                </c:pt>
                <c:pt idx="4630">
                  <c:v>-3.5000000000000003E-2</c:v>
                </c:pt>
                <c:pt idx="4631">
                  <c:v>1.61E-2</c:v>
                </c:pt>
                <c:pt idx="4632">
                  <c:v>6.7000000000000004E-2</c:v>
                </c:pt>
                <c:pt idx="4633">
                  <c:v>6.7000000000000004E-2</c:v>
                </c:pt>
                <c:pt idx="4634">
                  <c:v>6.7000000000000004E-2</c:v>
                </c:pt>
                <c:pt idx="4635">
                  <c:v>6.7000000000000004E-2</c:v>
                </c:pt>
                <c:pt idx="4636">
                  <c:v>6.7000000000000004E-2</c:v>
                </c:pt>
                <c:pt idx="4637">
                  <c:v>6.7000000000000004E-2</c:v>
                </c:pt>
                <c:pt idx="4638">
                  <c:v>6.7000000000000004E-2</c:v>
                </c:pt>
                <c:pt idx="4639">
                  <c:v>2.7899999999999999E-3</c:v>
                </c:pt>
                <c:pt idx="4640">
                  <c:v>-2.2200000000000002E-3</c:v>
                </c:pt>
                <c:pt idx="4641">
                  <c:v>-2.2200000000000002E-3</c:v>
                </c:pt>
                <c:pt idx="4642">
                  <c:v>-2.2200000000000002E-3</c:v>
                </c:pt>
                <c:pt idx="4643">
                  <c:v>-2.2200000000000002E-3</c:v>
                </c:pt>
                <c:pt idx="4644">
                  <c:v>-2.2200000000000002E-3</c:v>
                </c:pt>
                <c:pt idx="4645">
                  <c:v>-3.3500000000000002E-2</c:v>
                </c:pt>
                <c:pt idx="4646">
                  <c:v>-3.3500000000000002E-2</c:v>
                </c:pt>
                <c:pt idx="4647">
                  <c:v>-3.3500000000000002E-2</c:v>
                </c:pt>
                <c:pt idx="4648">
                  <c:v>-3.3500000000000002E-2</c:v>
                </c:pt>
                <c:pt idx="4649">
                  <c:v>-3.3500000000000002E-2</c:v>
                </c:pt>
                <c:pt idx="4650">
                  <c:v>1.49E-2</c:v>
                </c:pt>
                <c:pt idx="4651">
                  <c:v>3.7600000000000001E-2</c:v>
                </c:pt>
                <c:pt idx="4652">
                  <c:v>3.7600000000000001E-2</c:v>
                </c:pt>
                <c:pt idx="4653">
                  <c:v>3.7600000000000001E-2</c:v>
                </c:pt>
                <c:pt idx="4654">
                  <c:v>-9.0399999999999994E-2</c:v>
                </c:pt>
                <c:pt idx="4655">
                  <c:v>-9.0399999999999994E-2</c:v>
                </c:pt>
                <c:pt idx="4656">
                  <c:v>-9.0399999999999994E-2</c:v>
                </c:pt>
                <c:pt idx="4657">
                  <c:v>-9.0399999999999994E-2</c:v>
                </c:pt>
                <c:pt idx="4658">
                  <c:v>-2.7699999999999999E-2</c:v>
                </c:pt>
                <c:pt idx="4659">
                  <c:v>-2.7699999999999999E-2</c:v>
                </c:pt>
                <c:pt idx="4660">
                  <c:v>3.3599999999999998E-2</c:v>
                </c:pt>
                <c:pt idx="4661">
                  <c:v>3.3599999999999998E-2</c:v>
                </c:pt>
                <c:pt idx="4662">
                  <c:v>3.3599999999999998E-2</c:v>
                </c:pt>
                <c:pt idx="4663">
                  <c:v>-5.7000000000000002E-2</c:v>
                </c:pt>
                <c:pt idx="4664">
                  <c:v>-5.7000000000000002E-2</c:v>
                </c:pt>
                <c:pt idx="4665">
                  <c:v>2.5700000000000001E-2</c:v>
                </c:pt>
                <c:pt idx="4666">
                  <c:v>1.49E-2</c:v>
                </c:pt>
                <c:pt idx="4667">
                  <c:v>-4.3499999999999997E-2</c:v>
                </c:pt>
                <c:pt idx="4668">
                  <c:v>-4.3499999999999997E-2</c:v>
                </c:pt>
                <c:pt idx="4669">
                  <c:v>-4.3499999999999997E-2</c:v>
                </c:pt>
                <c:pt idx="4670">
                  <c:v>4.1500000000000002E-2</c:v>
                </c:pt>
                <c:pt idx="4671">
                  <c:v>9.4E-2</c:v>
                </c:pt>
                <c:pt idx="4672">
                  <c:v>-9.9199999999999997E-2</c:v>
                </c:pt>
                <c:pt idx="4673">
                  <c:v>-9.9199999999999997E-2</c:v>
                </c:pt>
                <c:pt idx="4674">
                  <c:v>-9.9199999999999997E-2</c:v>
                </c:pt>
                <c:pt idx="4675">
                  <c:v>-3.0700000000000002E-2</c:v>
                </c:pt>
                <c:pt idx="4676">
                  <c:v>-3.0700000000000002E-2</c:v>
                </c:pt>
                <c:pt idx="4677">
                  <c:v>-3.0700000000000002E-2</c:v>
                </c:pt>
                <c:pt idx="4678">
                  <c:v>-3.0700000000000002E-2</c:v>
                </c:pt>
                <c:pt idx="4679">
                  <c:v>-3.0700000000000002E-2</c:v>
                </c:pt>
                <c:pt idx="4680">
                  <c:v>-3.0700000000000002E-2</c:v>
                </c:pt>
                <c:pt idx="4681">
                  <c:v>-2.3300000000000001E-2</c:v>
                </c:pt>
                <c:pt idx="4682">
                  <c:v>-2.4500000000000001E-2</c:v>
                </c:pt>
                <c:pt idx="4683">
                  <c:v>8.6699999999999999E-2</c:v>
                </c:pt>
                <c:pt idx="4684">
                  <c:v>8.6699999999999999E-2</c:v>
                </c:pt>
                <c:pt idx="4685">
                  <c:v>-8.1000000000000003E-2</c:v>
                </c:pt>
                <c:pt idx="4686">
                  <c:v>3.4499999999999999E-3</c:v>
                </c:pt>
                <c:pt idx="4687">
                  <c:v>3.4499999999999999E-3</c:v>
                </c:pt>
                <c:pt idx="4688">
                  <c:v>4.99E-2</c:v>
                </c:pt>
                <c:pt idx="4689">
                  <c:v>4.99E-2</c:v>
                </c:pt>
                <c:pt idx="4690">
                  <c:v>4.99E-2</c:v>
                </c:pt>
                <c:pt idx="4691">
                  <c:v>2.9399999999999999E-2</c:v>
                </c:pt>
                <c:pt idx="4692">
                  <c:v>2.9399999999999999E-2</c:v>
                </c:pt>
                <c:pt idx="4693">
                  <c:v>2.9399999999999999E-2</c:v>
                </c:pt>
                <c:pt idx="4694">
                  <c:v>2.9399999999999999E-2</c:v>
                </c:pt>
                <c:pt idx="4695">
                  <c:v>-5.0599999999999999E-2</c:v>
                </c:pt>
                <c:pt idx="4696">
                  <c:v>-5.0599999999999999E-2</c:v>
                </c:pt>
                <c:pt idx="4697">
                  <c:v>-5.0599999999999999E-2</c:v>
                </c:pt>
                <c:pt idx="4698">
                  <c:v>-4.2099999999999999E-2</c:v>
                </c:pt>
                <c:pt idx="4699">
                  <c:v>-4.2099999999999999E-2</c:v>
                </c:pt>
                <c:pt idx="4700">
                  <c:v>-4.2099999999999999E-2</c:v>
                </c:pt>
                <c:pt idx="4701">
                  <c:v>-4.2099999999999999E-2</c:v>
                </c:pt>
                <c:pt idx="4702">
                  <c:v>-2.58E-2</c:v>
                </c:pt>
                <c:pt idx="4703">
                  <c:v>6.3600000000000002E-3</c:v>
                </c:pt>
                <c:pt idx="4704">
                  <c:v>6.3600000000000002E-3</c:v>
                </c:pt>
                <c:pt idx="4705">
                  <c:v>8.5699999999999998E-2</c:v>
                </c:pt>
                <c:pt idx="4706">
                  <c:v>8.5699999999999998E-2</c:v>
                </c:pt>
                <c:pt idx="4707">
                  <c:v>-8.1199999999999994E-2</c:v>
                </c:pt>
                <c:pt idx="4708">
                  <c:v>-3.9600000000000003E-2</c:v>
                </c:pt>
                <c:pt idx="4709">
                  <c:v>-3.9600000000000003E-2</c:v>
                </c:pt>
                <c:pt idx="4710">
                  <c:v>-3.9600000000000003E-2</c:v>
                </c:pt>
                <c:pt idx="4711">
                  <c:v>4.6800000000000001E-2</c:v>
                </c:pt>
                <c:pt idx="4712">
                  <c:v>4.6800000000000001E-2</c:v>
                </c:pt>
                <c:pt idx="4713">
                  <c:v>-4.5600000000000002E-2</c:v>
                </c:pt>
                <c:pt idx="4714">
                  <c:v>-4.5600000000000002E-2</c:v>
                </c:pt>
                <c:pt idx="4715">
                  <c:v>-4.5600000000000002E-2</c:v>
                </c:pt>
                <c:pt idx="4716">
                  <c:v>-4.5600000000000002E-2</c:v>
                </c:pt>
                <c:pt idx="4717">
                  <c:v>-4.5600000000000002E-2</c:v>
                </c:pt>
                <c:pt idx="4718">
                  <c:v>-4.5600000000000002E-2</c:v>
                </c:pt>
                <c:pt idx="4719">
                  <c:v>-4.5600000000000002E-2</c:v>
                </c:pt>
                <c:pt idx="4720">
                  <c:v>-1.47E-2</c:v>
                </c:pt>
                <c:pt idx="4721">
                  <c:v>-1.47E-2</c:v>
                </c:pt>
                <c:pt idx="4722">
                  <c:v>-1.47E-2</c:v>
                </c:pt>
                <c:pt idx="4723">
                  <c:v>4.6600000000000003E-2</c:v>
                </c:pt>
                <c:pt idx="4724">
                  <c:v>4.6600000000000003E-2</c:v>
                </c:pt>
                <c:pt idx="4725">
                  <c:v>4.6600000000000003E-2</c:v>
                </c:pt>
                <c:pt idx="4726">
                  <c:v>4.6600000000000003E-2</c:v>
                </c:pt>
                <c:pt idx="4727">
                  <c:v>4.6600000000000003E-2</c:v>
                </c:pt>
                <c:pt idx="4728">
                  <c:v>4.6600000000000003E-2</c:v>
                </c:pt>
                <c:pt idx="4729">
                  <c:v>-7.6399999999999996E-2</c:v>
                </c:pt>
                <c:pt idx="4730">
                  <c:v>-7.6399999999999996E-2</c:v>
                </c:pt>
                <c:pt idx="4731">
                  <c:v>4.9299999999999997E-2</c:v>
                </c:pt>
                <c:pt idx="4732">
                  <c:v>4.9299999999999997E-2</c:v>
                </c:pt>
                <c:pt idx="4733">
                  <c:v>6.8400000000000002E-2</c:v>
                </c:pt>
                <c:pt idx="4734">
                  <c:v>6.8400000000000002E-2</c:v>
                </c:pt>
                <c:pt idx="4735">
                  <c:v>6.8400000000000002E-2</c:v>
                </c:pt>
                <c:pt idx="4736">
                  <c:v>6.8400000000000002E-2</c:v>
                </c:pt>
                <c:pt idx="4737">
                  <c:v>-8.4099999999999994E-2</c:v>
                </c:pt>
                <c:pt idx="4738">
                  <c:v>-8.4099999999999994E-2</c:v>
                </c:pt>
                <c:pt idx="4739">
                  <c:v>-8.4099999999999994E-2</c:v>
                </c:pt>
                <c:pt idx="4740">
                  <c:v>-8.4099999999999994E-2</c:v>
                </c:pt>
                <c:pt idx="4741">
                  <c:v>-8.4099999999999994E-2</c:v>
                </c:pt>
                <c:pt idx="4742">
                  <c:v>-8.4099999999999994E-2</c:v>
                </c:pt>
                <c:pt idx="4743">
                  <c:v>-8.4099999999999994E-2</c:v>
                </c:pt>
                <c:pt idx="4744">
                  <c:v>-8.4099999999999994E-2</c:v>
                </c:pt>
                <c:pt idx="4745">
                  <c:v>-8.4099999999999994E-2</c:v>
                </c:pt>
                <c:pt idx="4746">
                  <c:v>-8.4099999999999994E-2</c:v>
                </c:pt>
                <c:pt idx="4747">
                  <c:v>-2.8500000000000001E-2</c:v>
                </c:pt>
                <c:pt idx="4748">
                  <c:v>-2.8500000000000001E-2</c:v>
                </c:pt>
                <c:pt idx="4749">
                  <c:v>-2.8500000000000001E-2</c:v>
                </c:pt>
                <c:pt idx="4750">
                  <c:v>-2.8500000000000001E-2</c:v>
                </c:pt>
                <c:pt idx="4751">
                  <c:v>-2.8500000000000001E-2</c:v>
                </c:pt>
                <c:pt idx="4752">
                  <c:v>-3.7199999999999997E-2</c:v>
                </c:pt>
                <c:pt idx="4753">
                  <c:v>-4.0000000000000001E-3</c:v>
                </c:pt>
                <c:pt idx="4754">
                  <c:v>5.0900000000000001E-2</c:v>
                </c:pt>
                <c:pt idx="4755">
                  <c:v>-7.1599999999999997E-2</c:v>
                </c:pt>
                <c:pt idx="4756">
                  <c:v>-7.1599999999999997E-2</c:v>
                </c:pt>
                <c:pt idx="4757">
                  <c:v>-7.1599999999999997E-2</c:v>
                </c:pt>
                <c:pt idx="4758">
                  <c:v>-7.1599999999999997E-2</c:v>
                </c:pt>
                <c:pt idx="4759">
                  <c:v>-7.1599999999999997E-2</c:v>
                </c:pt>
                <c:pt idx="4760">
                  <c:v>5.11E-2</c:v>
                </c:pt>
                <c:pt idx="4761">
                  <c:v>-1.5599999999999999E-2</c:v>
                </c:pt>
                <c:pt idx="4762">
                  <c:v>-1.5599999999999999E-2</c:v>
                </c:pt>
                <c:pt idx="4763">
                  <c:v>6.5600000000000006E-2</c:v>
                </c:pt>
                <c:pt idx="4764">
                  <c:v>-1.66E-2</c:v>
                </c:pt>
                <c:pt idx="4765">
                  <c:v>-1.66E-2</c:v>
                </c:pt>
                <c:pt idx="4766">
                  <c:v>-1.66E-2</c:v>
                </c:pt>
                <c:pt idx="4767">
                  <c:v>-3.27E-2</c:v>
                </c:pt>
                <c:pt idx="4768">
                  <c:v>-3.27E-2</c:v>
                </c:pt>
                <c:pt idx="4769">
                  <c:v>-3.27E-2</c:v>
                </c:pt>
                <c:pt idx="4770">
                  <c:v>-3.27E-2</c:v>
                </c:pt>
                <c:pt idx="4771">
                  <c:v>-3.27E-2</c:v>
                </c:pt>
                <c:pt idx="4772">
                  <c:v>-3.27E-2</c:v>
                </c:pt>
                <c:pt idx="4773">
                  <c:v>-3.27E-2</c:v>
                </c:pt>
                <c:pt idx="4774">
                  <c:v>-3.27E-2</c:v>
                </c:pt>
                <c:pt idx="4775">
                  <c:v>-3.27E-2</c:v>
                </c:pt>
                <c:pt idx="4776">
                  <c:v>-3.27E-2</c:v>
                </c:pt>
                <c:pt idx="4777">
                  <c:v>2.29E-2</c:v>
                </c:pt>
                <c:pt idx="4778">
                  <c:v>2.1899999999999999E-2</c:v>
                </c:pt>
                <c:pt idx="4779">
                  <c:v>2.1899999999999999E-2</c:v>
                </c:pt>
                <c:pt idx="4780">
                  <c:v>2.1899999999999999E-2</c:v>
                </c:pt>
                <c:pt idx="4781">
                  <c:v>2.1899999999999999E-2</c:v>
                </c:pt>
                <c:pt idx="4782">
                  <c:v>2.1899999999999999E-2</c:v>
                </c:pt>
                <c:pt idx="4783">
                  <c:v>-2.1999999999999999E-2</c:v>
                </c:pt>
                <c:pt idx="4784">
                  <c:v>3.95E-2</c:v>
                </c:pt>
                <c:pt idx="4785">
                  <c:v>3.95E-2</c:v>
                </c:pt>
                <c:pt idx="4786">
                  <c:v>3.95E-2</c:v>
                </c:pt>
                <c:pt idx="4787">
                  <c:v>-3.5999999999999997E-2</c:v>
                </c:pt>
                <c:pt idx="4788">
                  <c:v>-3.5999999999999997E-2</c:v>
                </c:pt>
                <c:pt idx="4789">
                  <c:v>-3.5999999999999997E-2</c:v>
                </c:pt>
                <c:pt idx="4790">
                  <c:v>-3.5999999999999997E-2</c:v>
                </c:pt>
                <c:pt idx="4791">
                  <c:v>-3.5999999999999997E-2</c:v>
                </c:pt>
                <c:pt idx="4792">
                  <c:v>5.5599999999999997E-2</c:v>
                </c:pt>
                <c:pt idx="4793">
                  <c:v>5.5599999999999997E-2</c:v>
                </c:pt>
                <c:pt idx="4794">
                  <c:v>5.5599999999999997E-2</c:v>
                </c:pt>
                <c:pt idx="4795">
                  <c:v>3.2199999999999999E-2</c:v>
                </c:pt>
                <c:pt idx="4796">
                  <c:v>3.2199999999999999E-2</c:v>
                </c:pt>
                <c:pt idx="4797">
                  <c:v>3.2199999999999999E-2</c:v>
                </c:pt>
                <c:pt idx="4798">
                  <c:v>3.78E-2</c:v>
                </c:pt>
                <c:pt idx="4799">
                  <c:v>0.04</c:v>
                </c:pt>
                <c:pt idx="4800">
                  <c:v>0.04</c:v>
                </c:pt>
                <c:pt idx="4801">
                  <c:v>0.04</c:v>
                </c:pt>
                <c:pt idx="4802">
                  <c:v>-2.93E-2</c:v>
                </c:pt>
                <c:pt idx="4803">
                  <c:v>5.5300000000000002E-3</c:v>
                </c:pt>
                <c:pt idx="4804">
                  <c:v>5.5300000000000002E-3</c:v>
                </c:pt>
                <c:pt idx="4805">
                  <c:v>5.5300000000000002E-3</c:v>
                </c:pt>
                <c:pt idx="4806">
                  <c:v>5.5300000000000002E-3</c:v>
                </c:pt>
                <c:pt idx="4807">
                  <c:v>5.5300000000000002E-3</c:v>
                </c:pt>
                <c:pt idx="4808">
                  <c:v>-3.2599999999999997E-2</c:v>
                </c:pt>
                <c:pt idx="4809">
                  <c:v>-3.2599999999999997E-2</c:v>
                </c:pt>
                <c:pt idx="4810">
                  <c:v>-4.64E-3</c:v>
                </c:pt>
                <c:pt idx="4811">
                  <c:v>-3.2399999999999998E-2</c:v>
                </c:pt>
                <c:pt idx="4812">
                  <c:v>-3.2399999999999998E-2</c:v>
                </c:pt>
                <c:pt idx="4813">
                  <c:v>-3.2399999999999998E-2</c:v>
                </c:pt>
                <c:pt idx="4814">
                  <c:v>-3.2399999999999998E-2</c:v>
                </c:pt>
                <c:pt idx="4815">
                  <c:v>-3.2399999999999998E-2</c:v>
                </c:pt>
                <c:pt idx="4816">
                  <c:v>-3.2399999999999998E-2</c:v>
                </c:pt>
                <c:pt idx="4817">
                  <c:v>-3.2399999999999998E-2</c:v>
                </c:pt>
                <c:pt idx="4818">
                  <c:v>-3.2399999999999998E-2</c:v>
                </c:pt>
                <c:pt idx="4819">
                  <c:v>-3.2399999999999998E-2</c:v>
                </c:pt>
                <c:pt idx="4820">
                  <c:v>-4.6600000000000003E-2</c:v>
                </c:pt>
                <c:pt idx="4821">
                  <c:v>-4.6600000000000003E-2</c:v>
                </c:pt>
                <c:pt idx="4822">
                  <c:v>-4.6600000000000003E-2</c:v>
                </c:pt>
                <c:pt idx="4823">
                  <c:v>-6.0400000000000002E-2</c:v>
                </c:pt>
                <c:pt idx="4824">
                  <c:v>-6.0400000000000002E-2</c:v>
                </c:pt>
                <c:pt idx="4825">
                  <c:v>-6.0400000000000002E-2</c:v>
                </c:pt>
                <c:pt idx="4826">
                  <c:v>-3.7999999999999999E-2</c:v>
                </c:pt>
                <c:pt idx="4827">
                  <c:v>-3.7999999999999999E-2</c:v>
                </c:pt>
                <c:pt idx="4828">
                  <c:v>-3.7999999999999999E-2</c:v>
                </c:pt>
                <c:pt idx="4829">
                  <c:v>1.61E-2</c:v>
                </c:pt>
                <c:pt idx="4830">
                  <c:v>1.61E-2</c:v>
                </c:pt>
                <c:pt idx="4831">
                  <c:v>1.61E-2</c:v>
                </c:pt>
                <c:pt idx="4832">
                  <c:v>1.61E-2</c:v>
                </c:pt>
                <c:pt idx="4833">
                  <c:v>1.61E-2</c:v>
                </c:pt>
                <c:pt idx="4834" formatCode="0.00E+00">
                  <c:v>-4.8600000000000002E-5</c:v>
                </c:pt>
                <c:pt idx="4835">
                  <c:v>-1.41E-2</c:v>
                </c:pt>
                <c:pt idx="4836">
                  <c:v>-1.41E-2</c:v>
                </c:pt>
                <c:pt idx="4837">
                  <c:v>-1.41E-2</c:v>
                </c:pt>
                <c:pt idx="4838">
                  <c:v>-4.5100000000000001E-3</c:v>
                </c:pt>
                <c:pt idx="4839">
                  <c:v>-4.5100000000000001E-3</c:v>
                </c:pt>
                <c:pt idx="4840">
                  <c:v>-4.5100000000000001E-3</c:v>
                </c:pt>
                <c:pt idx="4841">
                  <c:v>-4.5100000000000001E-3</c:v>
                </c:pt>
                <c:pt idx="4842">
                  <c:v>3.8100000000000002E-2</c:v>
                </c:pt>
                <c:pt idx="4843">
                  <c:v>3.8100000000000002E-2</c:v>
                </c:pt>
                <c:pt idx="4844">
                  <c:v>3.8100000000000002E-2</c:v>
                </c:pt>
                <c:pt idx="4845">
                  <c:v>3.8100000000000002E-2</c:v>
                </c:pt>
                <c:pt idx="4846">
                  <c:v>3.8100000000000002E-2</c:v>
                </c:pt>
                <c:pt idx="4847">
                  <c:v>1.83E-3</c:v>
                </c:pt>
                <c:pt idx="4848">
                  <c:v>1.83E-3</c:v>
                </c:pt>
                <c:pt idx="4849">
                  <c:v>1.8499999999999999E-2</c:v>
                </c:pt>
                <c:pt idx="4850">
                  <c:v>-4.1500000000000002E-2</c:v>
                </c:pt>
                <c:pt idx="4851">
                  <c:v>-4.1500000000000002E-2</c:v>
                </c:pt>
                <c:pt idx="4852">
                  <c:v>-3.4099999999999998E-2</c:v>
                </c:pt>
                <c:pt idx="4853">
                  <c:v>-3.4099999999999998E-2</c:v>
                </c:pt>
                <c:pt idx="4854">
                  <c:v>-3.4099999999999998E-2</c:v>
                </c:pt>
                <c:pt idx="4855">
                  <c:v>4.84E-4</c:v>
                </c:pt>
                <c:pt idx="4856">
                  <c:v>4.84E-4</c:v>
                </c:pt>
                <c:pt idx="4857">
                  <c:v>4.84E-4</c:v>
                </c:pt>
                <c:pt idx="4858">
                  <c:v>4.84E-4</c:v>
                </c:pt>
                <c:pt idx="4859">
                  <c:v>6.0299999999999998E-3</c:v>
                </c:pt>
                <c:pt idx="4860">
                  <c:v>6.0299999999999998E-3</c:v>
                </c:pt>
                <c:pt idx="4861">
                  <c:v>6.0299999999999998E-3</c:v>
                </c:pt>
                <c:pt idx="4862">
                  <c:v>6.0299999999999998E-3</c:v>
                </c:pt>
                <c:pt idx="4863">
                  <c:v>6.6800000000000002E-3</c:v>
                </c:pt>
                <c:pt idx="4864">
                  <c:v>6.6800000000000002E-3</c:v>
                </c:pt>
                <c:pt idx="4865">
                  <c:v>6.6800000000000002E-3</c:v>
                </c:pt>
                <c:pt idx="4866">
                  <c:v>6.6800000000000002E-3</c:v>
                </c:pt>
                <c:pt idx="4867">
                  <c:v>6.6800000000000002E-3</c:v>
                </c:pt>
                <c:pt idx="4868">
                  <c:v>6.6800000000000002E-3</c:v>
                </c:pt>
                <c:pt idx="4869">
                  <c:v>6.6800000000000002E-3</c:v>
                </c:pt>
                <c:pt idx="4870">
                  <c:v>6.6800000000000002E-3</c:v>
                </c:pt>
                <c:pt idx="4871">
                  <c:v>6.6800000000000002E-3</c:v>
                </c:pt>
                <c:pt idx="4872">
                  <c:v>-2.4500000000000001E-2</c:v>
                </c:pt>
                <c:pt idx="4873">
                  <c:v>3.0099999999999998E-2</c:v>
                </c:pt>
                <c:pt idx="4874">
                  <c:v>4.7600000000000003E-2</c:v>
                </c:pt>
                <c:pt idx="4875">
                  <c:v>4.7600000000000003E-2</c:v>
                </c:pt>
                <c:pt idx="4876">
                  <c:v>4.7600000000000003E-2</c:v>
                </c:pt>
                <c:pt idx="4877">
                  <c:v>-5.8799999999999998E-2</c:v>
                </c:pt>
                <c:pt idx="4878">
                  <c:v>-5.8799999999999998E-2</c:v>
                </c:pt>
                <c:pt idx="4879">
                  <c:v>-5.8799999999999998E-2</c:v>
                </c:pt>
                <c:pt idx="4880">
                  <c:v>-5.8799999999999998E-2</c:v>
                </c:pt>
                <c:pt idx="4881">
                  <c:v>-5.8799999999999998E-2</c:v>
                </c:pt>
                <c:pt idx="4882">
                  <c:v>2.6200000000000001E-2</c:v>
                </c:pt>
                <c:pt idx="4883">
                  <c:v>2.6200000000000001E-2</c:v>
                </c:pt>
                <c:pt idx="4884">
                  <c:v>2.6200000000000001E-2</c:v>
                </c:pt>
                <c:pt idx="4885">
                  <c:v>2.6200000000000001E-2</c:v>
                </c:pt>
                <c:pt idx="4886">
                  <c:v>5.5300000000000002E-2</c:v>
                </c:pt>
                <c:pt idx="4887">
                  <c:v>5.5300000000000002E-2</c:v>
                </c:pt>
                <c:pt idx="4888">
                  <c:v>5.5300000000000002E-2</c:v>
                </c:pt>
                <c:pt idx="4889">
                  <c:v>5.5300000000000002E-2</c:v>
                </c:pt>
                <c:pt idx="4890">
                  <c:v>2.3099999999999999E-2</c:v>
                </c:pt>
                <c:pt idx="4891">
                  <c:v>2.3099999999999999E-2</c:v>
                </c:pt>
                <c:pt idx="4892">
                  <c:v>2.3099999999999999E-2</c:v>
                </c:pt>
                <c:pt idx="4893">
                  <c:v>2.3099999999999999E-2</c:v>
                </c:pt>
                <c:pt idx="4894">
                  <c:v>2.3099999999999999E-2</c:v>
                </c:pt>
                <c:pt idx="4895">
                  <c:v>2.3099999999999999E-2</c:v>
                </c:pt>
                <c:pt idx="4896">
                  <c:v>1.9400000000000001E-2</c:v>
                </c:pt>
                <c:pt idx="4897">
                  <c:v>1.9400000000000001E-2</c:v>
                </c:pt>
                <c:pt idx="4898">
                  <c:v>1.9400000000000001E-2</c:v>
                </c:pt>
                <c:pt idx="4899">
                  <c:v>-2.1899999999999999E-2</c:v>
                </c:pt>
                <c:pt idx="4900">
                  <c:v>-2.9899999999999999E-2</c:v>
                </c:pt>
                <c:pt idx="4901">
                  <c:v>3.4299999999999997E-2</c:v>
                </c:pt>
                <c:pt idx="4902">
                  <c:v>-2.0400000000000001E-2</c:v>
                </c:pt>
                <c:pt idx="4903">
                  <c:v>-2.0400000000000001E-2</c:v>
                </c:pt>
                <c:pt idx="4904">
                  <c:v>-2.0400000000000001E-2</c:v>
                </c:pt>
                <c:pt idx="4905">
                  <c:v>-2.0400000000000001E-2</c:v>
                </c:pt>
                <c:pt idx="4906">
                  <c:v>1.3899999999999999E-2</c:v>
                </c:pt>
                <c:pt idx="4907">
                  <c:v>3.5799999999999998E-2</c:v>
                </c:pt>
                <c:pt idx="4908">
                  <c:v>3.5799999999999998E-2</c:v>
                </c:pt>
                <c:pt idx="4909">
                  <c:v>1.9199999999999998E-2</c:v>
                </c:pt>
                <c:pt idx="4910">
                  <c:v>1.9199999999999998E-2</c:v>
                </c:pt>
                <c:pt idx="4911">
                  <c:v>1.9199999999999998E-2</c:v>
                </c:pt>
                <c:pt idx="4912">
                  <c:v>1.9199999999999998E-2</c:v>
                </c:pt>
                <c:pt idx="4913">
                  <c:v>1.9199999999999998E-2</c:v>
                </c:pt>
                <c:pt idx="4914">
                  <c:v>-5.8999999999999997E-2</c:v>
                </c:pt>
                <c:pt idx="4915">
                  <c:v>-5.8999999999999997E-2</c:v>
                </c:pt>
                <c:pt idx="4916">
                  <c:v>8.2199999999999995E-2</c:v>
                </c:pt>
                <c:pt idx="4917">
                  <c:v>0.126</c:v>
                </c:pt>
                <c:pt idx="4918">
                  <c:v>0.126</c:v>
                </c:pt>
                <c:pt idx="4919">
                  <c:v>3.95E-2</c:v>
                </c:pt>
                <c:pt idx="4920">
                  <c:v>3.5999999999999997E-2</c:v>
                </c:pt>
                <c:pt idx="4921">
                  <c:v>3.5999999999999997E-2</c:v>
                </c:pt>
                <c:pt idx="4922">
                  <c:v>3.5999999999999997E-2</c:v>
                </c:pt>
                <c:pt idx="4923">
                  <c:v>-9.1800000000000007E-2</c:v>
                </c:pt>
                <c:pt idx="4924">
                  <c:v>-5.4699999999999999E-2</c:v>
                </c:pt>
                <c:pt idx="4925">
                  <c:v>-5.4699999999999999E-2</c:v>
                </c:pt>
                <c:pt idx="4926">
                  <c:v>-5.4699999999999999E-2</c:v>
                </c:pt>
                <c:pt idx="4927">
                  <c:v>-5.4699999999999999E-2</c:v>
                </c:pt>
                <c:pt idx="4928">
                  <c:v>5.8400000000000001E-2</c:v>
                </c:pt>
                <c:pt idx="4929">
                  <c:v>5.8400000000000001E-2</c:v>
                </c:pt>
                <c:pt idx="4930">
                  <c:v>5.5500000000000002E-3</c:v>
                </c:pt>
                <c:pt idx="4931">
                  <c:v>5.5500000000000002E-3</c:v>
                </c:pt>
                <c:pt idx="4932">
                  <c:v>8.09E-2</c:v>
                </c:pt>
                <c:pt idx="4933">
                  <c:v>8.09E-2</c:v>
                </c:pt>
                <c:pt idx="4934">
                  <c:v>-4.2399999999999998E-3</c:v>
                </c:pt>
                <c:pt idx="4935">
                  <c:v>1.4800000000000001E-2</c:v>
                </c:pt>
                <c:pt idx="4936">
                  <c:v>-1.9800000000000002E-2</c:v>
                </c:pt>
                <c:pt idx="4937">
                  <c:v>1.1599999999999999E-2</c:v>
                </c:pt>
                <c:pt idx="4938">
                  <c:v>1.1599999999999999E-2</c:v>
                </c:pt>
                <c:pt idx="4939">
                  <c:v>1.1599999999999999E-2</c:v>
                </c:pt>
                <c:pt idx="4940">
                  <c:v>1.1599999999999999E-2</c:v>
                </c:pt>
                <c:pt idx="4941">
                  <c:v>1.1599999999999999E-2</c:v>
                </c:pt>
                <c:pt idx="4942">
                  <c:v>1.1599999999999999E-2</c:v>
                </c:pt>
                <c:pt idx="4943">
                  <c:v>1.1599999999999999E-2</c:v>
                </c:pt>
                <c:pt idx="4944">
                  <c:v>1.1599999999999999E-2</c:v>
                </c:pt>
                <c:pt idx="4945">
                  <c:v>-8.94E-3</c:v>
                </c:pt>
                <c:pt idx="4946">
                  <c:v>-8.94E-3</c:v>
                </c:pt>
                <c:pt idx="4947">
                  <c:v>-8.94E-3</c:v>
                </c:pt>
                <c:pt idx="4948">
                  <c:v>-6.2E-2</c:v>
                </c:pt>
                <c:pt idx="4949">
                  <c:v>7.8299999999999995E-2</c:v>
                </c:pt>
                <c:pt idx="4950">
                  <c:v>7.8299999999999995E-2</c:v>
                </c:pt>
                <c:pt idx="4951">
                  <c:v>7.8299999999999995E-2</c:v>
                </c:pt>
                <c:pt idx="4952">
                  <c:v>7.8299999999999995E-2</c:v>
                </c:pt>
                <c:pt idx="4953">
                  <c:v>-8.0600000000000005E-2</c:v>
                </c:pt>
                <c:pt idx="4954">
                  <c:v>5.7700000000000001E-2</c:v>
                </c:pt>
                <c:pt idx="4955">
                  <c:v>5.7700000000000001E-2</c:v>
                </c:pt>
                <c:pt idx="4956">
                  <c:v>-4.5499999999999999E-2</c:v>
                </c:pt>
                <c:pt idx="4957">
                  <c:v>-4.5499999999999999E-2</c:v>
                </c:pt>
                <c:pt idx="4958">
                  <c:v>-4.5499999999999999E-2</c:v>
                </c:pt>
                <c:pt idx="4959">
                  <c:v>-4.5499999999999999E-2</c:v>
                </c:pt>
                <c:pt idx="4960">
                  <c:v>9.3799999999999994E-2</c:v>
                </c:pt>
                <c:pt idx="4961">
                  <c:v>9.3799999999999994E-2</c:v>
                </c:pt>
                <c:pt idx="4962">
                  <c:v>9.3799999999999994E-2</c:v>
                </c:pt>
                <c:pt idx="4963">
                  <c:v>9.3799999999999994E-2</c:v>
                </c:pt>
                <c:pt idx="4964">
                  <c:v>9.3799999999999994E-2</c:v>
                </c:pt>
                <c:pt idx="4965">
                  <c:v>7.7200000000000005E-2</c:v>
                </c:pt>
                <c:pt idx="4966">
                  <c:v>7.7200000000000005E-2</c:v>
                </c:pt>
                <c:pt idx="4967">
                  <c:v>7.7200000000000005E-2</c:v>
                </c:pt>
                <c:pt idx="4968">
                  <c:v>-0.109</c:v>
                </c:pt>
                <c:pt idx="4969">
                  <c:v>-0.109</c:v>
                </c:pt>
                <c:pt idx="4970">
                  <c:v>0.104</c:v>
                </c:pt>
                <c:pt idx="4971">
                  <c:v>0.104</c:v>
                </c:pt>
                <c:pt idx="4972">
                  <c:v>0.104</c:v>
                </c:pt>
                <c:pt idx="4973">
                  <c:v>0.104</c:v>
                </c:pt>
                <c:pt idx="4974">
                  <c:v>2.1000000000000001E-2</c:v>
                </c:pt>
                <c:pt idx="4975">
                  <c:v>2.1000000000000001E-2</c:v>
                </c:pt>
                <c:pt idx="4976">
                  <c:v>2.0500000000000001E-2</c:v>
                </c:pt>
                <c:pt idx="4977">
                  <c:v>-5.6300000000000003E-2</c:v>
                </c:pt>
                <c:pt idx="4978">
                  <c:v>-4.8899999999999999E-2</c:v>
                </c:pt>
                <c:pt idx="4979">
                  <c:v>-3.8199999999999998E-2</c:v>
                </c:pt>
                <c:pt idx="4980">
                  <c:v>-7.8499999999999993E-3</c:v>
                </c:pt>
                <c:pt idx="4981">
                  <c:v>-7.8499999999999993E-3</c:v>
                </c:pt>
                <c:pt idx="4982">
                  <c:v>1.8700000000000001E-2</c:v>
                </c:pt>
                <c:pt idx="4983">
                  <c:v>1.8700000000000001E-2</c:v>
                </c:pt>
                <c:pt idx="4984">
                  <c:v>3.4099999999999998E-2</c:v>
                </c:pt>
                <c:pt idx="4985">
                  <c:v>3.4099999999999998E-2</c:v>
                </c:pt>
                <c:pt idx="4986">
                  <c:v>3.4099999999999998E-2</c:v>
                </c:pt>
                <c:pt idx="4987">
                  <c:v>3.4099999999999998E-2</c:v>
                </c:pt>
                <c:pt idx="4988">
                  <c:v>-2.3900000000000001E-2</c:v>
                </c:pt>
                <c:pt idx="4989">
                  <c:v>-2.3900000000000001E-2</c:v>
                </c:pt>
                <c:pt idx="4990">
                  <c:v>-2.3900000000000001E-2</c:v>
                </c:pt>
                <c:pt idx="4991">
                  <c:v>-5.8000000000000003E-2</c:v>
                </c:pt>
                <c:pt idx="4992">
                  <c:v>-5.8000000000000003E-2</c:v>
                </c:pt>
                <c:pt idx="4993">
                  <c:v>-5.8000000000000003E-2</c:v>
                </c:pt>
                <c:pt idx="4994">
                  <c:v>4.8000000000000001E-2</c:v>
                </c:pt>
                <c:pt idx="4995">
                  <c:v>4.7600000000000003E-2</c:v>
                </c:pt>
                <c:pt idx="4996">
                  <c:v>4.7600000000000003E-2</c:v>
                </c:pt>
                <c:pt idx="4997">
                  <c:v>4.7600000000000003E-2</c:v>
                </c:pt>
                <c:pt idx="4998">
                  <c:v>4.7600000000000003E-2</c:v>
                </c:pt>
                <c:pt idx="4999">
                  <c:v>4.7600000000000003E-2</c:v>
                </c:pt>
                <c:pt idx="5000">
                  <c:v>-1.9400000000000001E-2</c:v>
                </c:pt>
                <c:pt idx="5001">
                  <c:v>-1.9400000000000001E-2</c:v>
                </c:pt>
                <c:pt idx="5002">
                  <c:v>-1.9400000000000001E-2</c:v>
                </c:pt>
                <c:pt idx="5003">
                  <c:v>-1.9400000000000001E-2</c:v>
                </c:pt>
                <c:pt idx="5004">
                  <c:v>-1.9400000000000001E-2</c:v>
                </c:pt>
                <c:pt idx="5005">
                  <c:v>-1.9400000000000001E-2</c:v>
                </c:pt>
                <c:pt idx="5006">
                  <c:v>4.8899999999999999E-2</c:v>
                </c:pt>
                <c:pt idx="5007">
                  <c:v>4.8899999999999999E-2</c:v>
                </c:pt>
                <c:pt idx="5008">
                  <c:v>4.8899999999999999E-2</c:v>
                </c:pt>
                <c:pt idx="5009">
                  <c:v>4.8899999999999999E-2</c:v>
                </c:pt>
                <c:pt idx="5010">
                  <c:v>4.8899999999999999E-2</c:v>
                </c:pt>
                <c:pt idx="5011">
                  <c:v>-6.2700000000000006E-2</c:v>
                </c:pt>
                <c:pt idx="5012">
                  <c:v>2.3800000000000002E-2</c:v>
                </c:pt>
                <c:pt idx="5013">
                  <c:v>2.3800000000000002E-2</c:v>
                </c:pt>
                <c:pt idx="5014">
                  <c:v>2.3800000000000002E-2</c:v>
                </c:pt>
                <c:pt idx="5015">
                  <c:v>2.2100000000000002E-2</c:v>
                </c:pt>
                <c:pt idx="5016">
                  <c:v>-3.09E-2</c:v>
                </c:pt>
                <c:pt idx="5017">
                  <c:v>-3.09E-2</c:v>
                </c:pt>
                <c:pt idx="5018">
                  <c:v>-3.09E-2</c:v>
                </c:pt>
                <c:pt idx="5019">
                  <c:v>2.9100000000000001E-2</c:v>
                </c:pt>
                <c:pt idx="5020">
                  <c:v>2.9100000000000001E-2</c:v>
                </c:pt>
                <c:pt idx="5021">
                  <c:v>2.9100000000000001E-2</c:v>
                </c:pt>
                <c:pt idx="5022">
                  <c:v>2.9100000000000001E-2</c:v>
                </c:pt>
                <c:pt idx="5023">
                  <c:v>2.9100000000000001E-2</c:v>
                </c:pt>
                <c:pt idx="5024">
                  <c:v>2.9100000000000001E-2</c:v>
                </c:pt>
                <c:pt idx="5025">
                  <c:v>1.38E-2</c:v>
                </c:pt>
                <c:pt idx="5026">
                  <c:v>1.38E-2</c:v>
                </c:pt>
                <c:pt idx="5027">
                  <c:v>1.4800000000000001E-2</c:v>
                </c:pt>
                <c:pt idx="5028">
                  <c:v>1.4800000000000001E-2</c:v>
                </c:pt>
                <c:pt idx="5029">
                  <c:v>1.4800000000000001E-2</c:v>
                </c:pt>
                <c:pt idx="5030">
                  <c:v>-5.6299999999999996E-3</c:v>
                </c:pt>
                <c:pt idx="5031">
                  <c:v>-5.6299999999999996E-3</c:v>
                </c:pt>
                <c:pt idx="5032">
                  <c:v>-5.6299999999999996E-3</c:v>
                </c:pt>
                <c:pt idx="5033">
                  <c:v>-5.6299999999999996E-3</c:v>
                </c:pt>
                <c:pt idx="5034">
                  <c:v>1.49E-2</c:v>
                </c:pt>
                <c:pt idx="5035">
                  <c:v>1.49E-2</c:v>
                </c:pt>
                <c:pt idx="5036">
                  <c:v>1.49E-2</c:v>
                </c:pt>
                <c:pt idx="5037">
                  <c:v>1.49E-2</c:v>
                </c:pt>
                <c:pt idx="5038">
                  <c:v>-3.6299999999999999E-2</c:v>
                </c:pt>
                <c:pt idx="5039">
                  <c:v>-3.6299999999999999E-2</c:v>
                </c:pt>
                <c:pt idx="5040">
                  <c:v>-3.6299999999999999E-2</c:v>
                </c:pt>
                <c:pt idx="5041">
                  <c:v>-3.6299999999999999E-2</c:v>
                </c:pt>
                <c:pt idx="5042">
                  <c:v>2.6800000000000001E-2</c:v>
                </c:pt>
                <c:pt idx="5043">
                  <c:v>-4.79E-3</c:v>
                </c:pt>
                <c:pt idx="5044">
                  <c:v>-4.79E-3</c:v>
                </c:pt>
                <c:pt idx="5045">
                  <c:v>-4.79E-3</c:v>
                </c:pt>
                <c:pt idx="5046">
                  <c:v>-4.79E-3</c:v>
                </c:pt>
                <c:pt idx="5047">
                  <c:v>-4.79E-3</c:v>
                </c:pt>
                <c:pt idx="5048">
                  <c:v>-4.79E-3</c:v>
                </c:pt>
                <c:pt idx="5049">
                  <c:v>-4.79E-3</c:v>
                </c:pt>
                <c:pt idx="5050">
                  <c:v>-4.79E-3</c:v>
                </c:pt>
                <c:pt idx="5051">
                  <c:v>-4.79E-3</c:v>
                </c:pt>
                <c:pt idx="5052">
                  <c:v>-4.79E-3</c:v>
                </c:pt>
                <c:pt idx="5053">
                  <c:v>-1.7299999999999999E-2</c:v>
                </c:pt>
                <c:pt idx="5054">
                  <c:v>-1.7299999999999999E-2</c:v>
                </c:pt>
                <c:pt idx="5055">
                  <c:v>-1.7299999999999999E-2</c:v>
                </c:pt>
                <c:pt idx="5056">
                  <c:v>1.9699999999999999E-2</c:v>
                </c:pt>
                <c:pt idx="5057">
                  <c:v>1.9699999999999999E-2</c:v>
                </c:pt>
                <c:pt idx="5058">
                  <c:v>1.9699999999999999E-2</c:v>
                </c:pt>
                <c:pt idx="5059">
                  <c:v>1.99E-3</c:v>
                </c:pt>
                <c:pt idx="5060">
                  <c:v>1.99E-3</c:v>
                </c:pt>
                <c:pt idx="5061">
                  <c:v>1.99E-3</c:v>
                </c:pt>
                <c:pt idx="5062">
                  <c:v>-5.5100000000000003E-2</c:v>
                </c:pt>
                <c:pt idx="5063">
                  <c:v>-5.5100000000000003E-2</c:v>
                </c:pt>
                <c:pt idx="5064">
                  <c:v>-2.7900000000000001E-2</c:v>
                </c:pt>
                <c:pt idx="5065">
                  <c:v>-2.7900000000000001E-2</c:v>
                </c:pt>
                <c:pt idx="5066">
                  <c:v>-2.7900000000000001E-2</c:v>
                </c:pt>
                <c:pt idx="5067">
                  <c:v>-2.7900000000000001E-2</c:v>
                </c:pt>
                <c:pt idx="5068">
                  <c:v>-2.7900000000000001E-2</c:v>
                </c:pt>
                <c:pt idx="5069">
                  <c:v>-6.3800000000000003E-3</c:v>
                </c:pt>
                <c:pt idx="5070">
                  <c:v>-6.3800000000000003E-3</c:v>
                </c:pt>
                <c:pt idx="5071">
                  <c:v>-6.3800000000000003E-3</c:v>
                </c:pt>
                <c:pt idx="5072">
                  <c:v>-6.3800000000000003E-3</c:v>
                </c:pt>
                <c:pt idx="5073">
                  <c:v>-5.2400000000000002E-2</c:v>
                </c:pt>
                <c:pt idx="5074">
                  <c:v>-1.03E-2</c:v>
                </c:pt>
                <c:pt idx="5075">
                  <c:v>-1.03E-2</c:v>
                </c:pt>
                <c:pt idx="5076">
                  <c:v>1.2200000000000001E-2</c:v>
                </c:pt>
                <c:pt idx="5077">
                  <c:v>4.2599999999999999E-2</c:v>
                </c:pt>
                <c:pt idx="5078">
                  <c:v>4.2599999999999999E-2</c:v>
                </c:pt>
                <c:pt idx="5079">
                  <c:v>4.2599999999999999E-2</c:v>
                </c:pt>
                <c:pt idx="5080">
                  <c:v>4.2599999999999999E-2</c:v>
                </c:pt>
                <c:pt idx="5081">
                  <c:v>4.2599999999999999E-2</c:v>
                </c:pt>
                <c:pt idx="5082">
                  <c:v>4.2599999999999999E-2</c:v>
                </c:pt>
                <c:pt idx="5083">
                  <c:v>4.2599999999999999E-2</c:v>
                </c:pt>
                <c:pt idx="5084">
                  <c:v>4.2599999999999999E-2</c:v>
                </c:pt>
                <c:pt idx="5085">
                  <c:v>4.2599999999999999E-2</c:v>
                </c:pt>
                <c:pt idx="5086">
                  <c:v>4.2599999999999999E-2</c:v>
                </c:pt>
                <c:pt idx="5087">
                  <c:v>4.2599999999999999E-2</c:v>
                </c:pt>
                <c:pt idx="5088">
                  <c:v>4.2599999999999999E-2</c:v>
                </c:pt>
                <c:pt idx="5089">
                  <c:v>4.2599999999999999E-2</c:v>
                </c:pt>
                <c:pt idx="5090">
                  <c:v>4.2599999999999999E-2</c:v>
                </c:pt>
                <c:pt idx="5091">
                  <c:v>4.2599999999999999E-2</c:v>
                </c:pt>
                <c:pt idx="5092">
                  <c:v>4.2599999999999999E-2</c:v>
                </c:pt>
                <c:pt idx="5093">
                  <c:v>4.2599999999999999E-2</c:v>
                </c:pt>
                <c:pt idx="5094">
                  <c:v>4.2599999999999999E-2</c:v>
                </c:pt>
                <c:pt idx="5095">
                  <c:v>3.1300000000000001E-2</c:v>
                </c:pt>
                <c:pt idx="5096">
                  <c:v>3.1300000000000001E-2</c:v>
                </c:pt>
                <c:pt idx="5097">
                  <c:v>3.1300000000000001E-2</c:v>
                </c:pt>
                <c:pt idx="5098">
                  <c:v>3.1300000000000001E-2</c:v>
                </c:pt>
                <c:pt idx="5099">
                  <c:v>3.1300000000000001E-2</c:v>
                </c:pt>
                <c:pt idx="5100">
                  <c:v>3.9699999999999999E-2</c:v>
                </c:pt>
                <c:pt idx="5101">
                  <c:v>3.9699999999999999E-2</c:v>
                </c:pt>
                <c:pt idx="5102">
                  <c:v>6.5399999999999998E-3</c:v>
                </c:pt>
                <c:pt idx="5103">
                  <c:v>2.0299999999999999E-2</c:v>
                </c:pt>
                <c:pt idx="5104">
                  <c:v>2.0299999999999999E-2</c:v>
                </c:pt>
                <c:pt idx="5105">
                  <c:v>2.0299999999999999E-2</c:v>
                </c:pt>
                <c:pt idx="5106">
                  <c:v>2.0299999999999999E-2</c:v>
                </c:pt>
                <c:pt idx="5107">
                  <c:v>-1.23E-2</c:v>
                </c:pt>
                <c:pt idx="5108">
                  <c:v>-1.23E-2</c:v>
                </c:pt>
                <c:pt idx="5109">
                  <c:v>-1.23E-2</c:v>
                </c:pt>
                <c:pt idx="5110">
                  <c:v>9.6100000000000005E-2</c:v>
                </c:pt>
                <c:pt idx="5111">
                  <c:v>9.6100000000000005E-2</c:v>
                </c:pt>
                <c:pt idx="5112">
                  <c:v>2.3300000000000001E-2</c:v>
                </c:pt>
                <c:pt idx="5113">
                  <c:v>2.3300000000000001E-2</c:v>
                </c:pt>
                <c:pt idx="5114">
                  <c:v>2.3300000000000001E-2</c:v>
                </c:pt>
                <c:pt idx="5115">
                  <c:v>-3.2399999999999998E-2</c:v>
                </c:pt>
                <c:pt idx="5116">
                  <c:v>-3.2399999999999998E-2</c:v>
                </c:pt>
                <c:pt idx="5117">
                  <c:v>-3.2399999999999998E-2</c:v>
                </c:pt>
                <c:pt idx="5118">
                  <c:v>-9.7800000000000005E-3</c:v>
                </c:pt>
                <c:pt idx="5119">
                  <c:v>-9.7800000000000005E-3</c:v>
                </c:pt>
                <c:pt idx="5120">
                  <c:v>-4.8800000000000003E-2</c:v>
                </c:pt>
                <c:pt idx="5121">
                  <c:v>-4.8800000000000003E-2</c:v>
                </c:pt>
                <c:pt idx="5122">
                  <c:v>-3.7699999999999997E-2</c:v>
                </c:pt>
                <c:pt idx="5123">
                  <c:v>-3.7699999999999997E-2</c:v>
                </c:pt>
                <c:pt idx="5124">
                  <c:v>-3.7699999999999997E-2</c:v>
                </c:pt>
                <c:pt idx="5125">
                  <c:v>-3.7699999999999997E-2</c:v>
                </c:pt>
                <c:pt idx="5126">
                  <c:v>-3.7699999999999997E-2</c:v>
                </c:pt>
                <c:pt idx="5127">
                  <c:v>4.2799999999999998E-2</c:v>
                </c:pt>
                <c:pt idx="5128">
                  <c:v>4.2799999999999998E-2</c:v>
                </c:pt>
                <c:pt idx="5129">
                  <c:v>4.2799999999999998E-2</c:v>
                </c:pt>
                <c:pt idx="5130">
                  <c:v>4.2799999999999998E-2</c:v>
                </c:pt>
                <c:pt idx="5131">
                  <c:v>-4.3099999999999999E-2</c:v>
                </c:pt>
                <c:pt idx="5132">
                  <c:v>-4.3099999999999999E-2</c:v>
                </c:pt>
                <c:pt idx="5133">
                  <c:v>-4.3099999999999999E-2</c:v>
                </c:pt>
                <c:pt idx="5134">
                  <c:v>4.1099999999999998E-2</c:v>
                </c:pt>
                <c:pt idx="5135">
                  <c:v>4.1099999999999998E-2</c:v>
                </c:pt>
                <c:pt idx="5136">
                  <c:v>4.1099999999999998E-2</c:v>
                </c:pt>
                <c:pt idx="5137">
                  <c:v>4.1099999999999998E-2</c:v>
                </c:pt>
                <c:pt idx="5138">
                  <c:v>1.8200000000000001E-2</c:v>
                </c:pt>
                <c:pt idx="5139">
                  <c:v>1.8200000000000001E-2</c:v>
                </c:pt>
                <c:pt idx="5140">
                  <c:v>2.69E-2</c:v>
                </c:pt>
                <c:pt idx="5141">
                  <c:v>2.69E-2</c:v>
                </c:pt>
                <c:pt idx="5142">
                  <c:v>-8.4500000000000006E-2</c:v>
                </c:pt>
                <c:pt idx="5143">
                  <c:v>-5.2199999999999998E-3</c:v>
                </c:pt>
                <c:pt idx="5144">
                  <c:v>-5.2199999999999998E-3</c:v>
                </c:pt>
                <c:pt idx="5145">
                  <c:v>-5.2199999999999998E-3</c:v>
                </c:pt>
                <c:pt idx="5146">
                  <c:v>-5.2199999999999998E-3</c:v>
                </c:pt>
                <c:pt idx="5147">
                  <c:v>-5.2199999999999998E-3</c:v>
                </c:pt>
                <c:pt idx="5148">
                  <c:v>-5.2199999999999998E-3</c:v>
                </c:pt>
                <c:pt idx="5149">
                  <c:v>-5.2199999999999998E-3</c:v>
                </c:pt>
                <c:pt idx="5150">
                  <c:v>-5.2199999999999998E-3</c:v>
                </c:pt>
                <c:pt idx="5151">
                  <c:v>-5.2199999999999998E-3</c:v>
                </c:pt>
                <c:pt idx="5152">
                  <c:v>-5.2199999999999998E-3</c:v>
                </c:pt>
                <c:pt idx="5153">
                  <c:v>2.12E-2</c:v>
                </c:pt>
                <c:pt idx="5154">
                  <c:v>5.0700000000000002E-2</c:v>
                </c:pt>
                <c:pt idx="5155">
                  <c:v>5.0700000000000002E-2</c:v>
                </c:pt>
                <c:pt idx="5156">
                  <c:v>5.0700000000000002E-2</c:v>
                </c:pt>
                <c:pt idx="5157">
                  <c:v>5.0700000000000002E-2</c:v>
                </c:pt>
                <c:pt idx="5158">
                  <c:v>-5.7500000000000002E-2</c:v>
                </c:pt>
                <c:pt idx="5159">
                  <c:v>-4.2299999999999997E-2</c:v>
                </c:pt>
                <c:pt idx="5160">
                  <c:v>-4.2299999999999997E-2</c:v>
                </c:pt>
                <c:pt idx="5161">
                  <c:v>-4.2299999999999997E-2</c:v>
                </c:pt>
                <c:pt idx="5162">
                  <c:v>-4.1700000000000001E-2</c:v>
                </c:pt>
                <c:pt idx="5163">
                  <c:v>-4.1700000000000001E-2</c:v>
                </c:pt>
                <c:pt idx="5164">
                  <c:v>-5.6899999999999997E-3</c:v>
                </c:pt>
                <c:pt idx="5165">
                  <c:v>-5.6899999999999997E-3</c:v>
                </c:pt>
                <c:pt idx="5166">
                  <c:v>-5.6899999999999997E-3</c:v>
                </c:pt>
                <c:pt idx="5167">
                  <c:v>-5.6899999999999997E-3</c:v>
                </c:pt>
                <c:pt idx="5168">
                  <c:v>-2.7900000000000001E-2</c:v>
                </c:pt>
                <c:pt idx="5169">
                  <c:v>-2.7900000000000001E-2</c:v>
                </c:pt>
                <c:pt idx="5170">
                  <c:v>-2.7900000000000001E-2</c:v>
                </c:pt>
                <c:pt idx="5171">
                  <c:v>-1.09E-2</c:v>
                </c:pt>
                <c:pt idx="5172">
                  <c:v>-1.09E-2</c:v>
                </c:pt>
                <c:pt idx="5173">
                  <c:v>-1.04E-2</c:v>
                </c:pt>
                <c:pt idx="5174">
                  <c:v>-1.04E-2</c:v>
                </c:pt>
                <c:pt idx="5175">
                  <c:v>4.3299999999999996E-3</c:v>
                </c:pt>
                <c:pt idx="5176">
                  <c:v>4.3299999999999996E-3</c:v>
                </c:pt>
                <c:pt idx="5177">
                  <c:v>4.3299999999999996E-3</c:v>
                </c:pt>
                <c:pt idx="5178">
                  <c:v>4.3299999999999996E-3</c:v>
                </c:pt>
                <c:pt idx="5179">
                  <c:v>4.3299999999999996E-3</c:v>
                </c:pt>
                <c:pt idx="5180">
                  <c:v>4.3299999999999996E-3</c:v>
                </c:pt>
                <c:pt idx="5181">
                  <c:v>4.3299999999999996E-3</c:v>
                </c:pt>
                <c:pt idx="5182">
                  <c:v>-7.5200000000000003E-2</c:v>
                </c:pt>
                <c:pt idx="5183">
                  <c:v>-7.5200000000000003E-2</c:v>
                </c:pt>
                <c:pt idx="5184">
                  <c:v>1.7899999999999999E-2</c:v>
                </c:pt>
                <c:pt idx="5185">
                  <c:v>4.4400000000000002E-2</c:v>
                </c:pt>
                <c:pt idx="5186">
                  <c:v>4.4400000000000002E-2</c:v>
                </c:pt>
                <c:pt idx="5187">
                  <c:v>4.4400000000000002E-2</c:v>
                </c:pt>
                <c:pt idx="5188">
                  <c:v>-3.48E-3</c:v>
                </c:pt>
                <c:pt idx="5189">
                  <c:v>-3.48E-3</c:v>
                </c:pt>
                <c:pt idx="5190">
                  <c:v>-3.48E-3</c:v>
                </c:pt>
                <c:pt idx="5191">
                  <c:v>-3.48E-3</c:v>
                </c:pt>
                <c:pt idx="5192">
                  <c:v>-3.48E-3</c:v>
                </c:pt>
                <c:pt idx="5193">
                  <c:v>-3.48E-3</c:v>
                </c:pt>
                <c:pt idx="5194">
                  <c:v>-3.48E-3</c:v>
                </c:pt>
                <c:pt idx="5195">
                  <c:v>-2.2599999999999999E-2</c:v>
                </c:pt>
                <c:pt idx="5196">
                  <c:v>-2.2599999999999999E-2</c:v>
                </c:pt>
                <c:pt idx="5197">
                  <c:v>-2.2599999999999999E-2</c:v>
                </c:pt>
                <c:pt idx="5198">
                  <c:v>-1.4E-2</c:v>
                </c:pt>
                <c:pt idx="5199">
                  <c:v>2.4E-2</c:v>
                </c:pt>
                <c:pt idx="5200">
                  <c:v>6.83E-2</c:v>
                </c:pt>
                <c:pt idx="5201">
                  <c:v>3.1199999999999999E-3</c:v>
                </c:pt>
                <c:pt idx="5202">
                  <c:v>3.1199999999999999E-3</c:v>
                </c:pt>
                <c:pt idx="5203">
                  <c:v>3.1199999999999999E-3</c:v>
                </c:pt>
                <c:pt idx="5204">
                  <c:v>-7.5200000000000003E-2</c:v>
                </c:pt>
                <c:pt idx="5205">
                  <c:v>2.0199999999999999E-2</c:v>
                </c:pt>
                <c:pt idx="5206">
                  <c:v>2.0199999999999999E-2</c:v>
                </c:pt>
                <c:pt idx="5207">
                  <c:v>2.0199999999999999E-2</c:v>
                </c:pt>
                <c:pt idx="5208">
                  <c:v>2.0199999999999999E-2</c:v>
                </c:pt>
                <c:pt idx="5209">
                  <c:v>2.0199999999999999E-2</c:v>
                </c:pt>
                <c:pt idx="5210">
                  <c:v>-4.4299999999999999E-2</c:v>
                </c:pt>
                <c:pt idx="5211">
                  <c:v>-4.4299999999999999E-2</c:v>
                </c:pt>
                <c:pt idx="5212">
                  <c:v>-4.4299999999999999E-2</c:v>
                </c:pt>
                <c:pt idx="5213">
                  <c:v>-1.1900000000000001E-3</c:v>
                </c:pt>
                <c:pt idx="5214">
                  <c:v>-1.1900000000000001E-3</c:v>
                </c:pt>
                <c:pt idx="5215">
                  <c:v>-1.1900000000000001E-3</c:v>
                </c:pt>
                <c:pt idx="5216">
                  <c:v>-1.1900000000000001E-3</c:v>
                </c:pt>
                <c:pt idx="5217">
                  <c:v>-9.4500000000000001E-2</c:v>
                </c:pt>
                <c:pt idx="5218">
                  <c:v>-9.4500000000000001E-2</c:v>
                </c:pt>
                <c:pt idx="5219">
                  <c:v>-9.4500000000000001E-2</c:v>
                </c:pt>
                <c:pt idx="5220">
                  <c:v>-9.9099999999999994E-2</c:v>
                </c:pt>
                <c:pt idx="5221">
                  <c:v>0.113</c:v>
                </c:pt>
                <c:pt idx="5222">
                  <c:v>6.7500000000000004E-2</c:v>
                </c:pt>
                <c:pt idx="5223">
                  <c:v>-3.9E-2</c:v>
                </c:pt>
                <c:pt idx="5224">
                  <c:v>-3.9E-2</c:v>
                </c:pt>
                <c:pt idx="5225">
                  <c:v>1.8499999999999999E-2</c:v>
                </c:pt>
                <c:pt idx="5226">
                  <c:v>1.8499999999999999E-2</c:v>
                </c:pt>
                <c:pt idx="5227">
                  <c:v>1.8499999999999999E-2</c:v>
                </c:pt>
                <c:pt idx="5228">
                  <c:v>3.9699999999999999E-2</c:v>
                </c:pt>
                <c:pt idx="5229">
                  <c:v>-2.29E-2</c:v>
                </c:pt>
                <c:pt idx="5230">
                  <c:v>-2.29E-2</c:v>
                </c:pt>
                <c:pt idx="5231">
                  <c:v>-2.29E-2</c:v>
                </c:pt>
                <c:pt idx="5232">
                  <c:v>2.1899999999999999E-2</c:v>
                </c:pt>
                <c:pt idx="5233">
                  <c:v>2.1899999999999999E-2</c:v>
                </c:pt>
                <c:pt idx="5234">
                  <c:v>2.1899999999999999E-2</c:v>
                </c:pt>
                <c:pt idx="5235">
                  <c:v>2.53E-2</c:v>
                </c:pt>
                <c:pt idx="5236">
                  <c:v>-6.3099999999999996E-3</c:v>
                </c:pt>
                <c:pt idx="5237">
                  <c:v>-6.3099999999999996E-3</c:v>
                </c:pt>
                <c:pt idx="5238">
                  <c:v>-6.3099999999999996E-3</c:v>
                </c:pt>
                <c:pt idx="5239">
                  <c:v>-6.3099999999999996E-3</c:v>
                </c:pt>
                <c:pt idx="5240">
                  <c:v>-6.3099999999999996E-3</c:v>
                </c:pt>
                <c:pt idx="5241">
                  <c:v>-6.3099999999999996E-3</c:v>
                </c:pt>
                <c:pt idx="5242">
                  <c:v>2.6200000000000001E-2</c:v>
                </c:pt>
                <c:pt idx="5243">
                  <c:v>2.6200000000000001E-2</c:v>
                </c:pt>
                <c:pt idx="5244">
                  <c:v>-6.0900000000000003E-2</c:v>
                </c:pt>
                <c:pt idx="5245">
                  <c:v>-6.0900000000000003E-2</c:v>
                </c:pt>
                <c:pt idx="5246">
                  <c:v>-5.74E-2</c:v>
                </c:pt>
                <c:pt idx="5247">
                  <c:v>-2.3800000000000002E-3</c:v>
                </c:pt>
                <c:pt idx="5248">
                  <c:v>-2.3800000000000002E-3</c:v>
                </c:pt>
                <c:pt idx="5249">
                  <c:v>-2.3800000000000002E-3</c:v>
                </c:pt>
                <c:pt idx="5250">
                  <c:v>-2.3800000000000002E-3</c:v>
                </c:pt>
                <c:pt idx="5251">
                  <c:v>-2.3800000000000002E-3</c:v>
                </c:pt>
                <c:pt idx="5252">
                  <c:v>-2.3800000000000002E-3</c:v>
                </c:pt>
                <c:pt idx="5253">
                  <c:v>-2.3800000000000002E-3</c:v>
                </c:pt>
                <c:pt idx="5254">
                  <c:v>-2.3800000000000002E-3</c:v>
                </c:pt>
                <c:pt idx="5255">
                  <c:v>-5.8399999999999999E-4</c:v>
                </c:pt>
                <c:pt idx="5256">
                  <c:v>5.8700000000000002E-2</c:v>
                </c:pt>
                <c:pt idx="5257">
                  <c:v>8.1700000000000002E-3</c:v>
                </c:pt>
                <c:pt idx="5258">
                  <c:v>8.1700000000000002E-3</c:v>
                </c:pt>
                <c:pt idx="5259">
                  <c:v>8.1700000000000002E-3</c:v>
                </c:pt>
                <c:pt idx="5260">
                  <c:v>8.1700000000000002E-3</c:v>
                </c:pt>
                <c:pt idx="5261">
                  <c:v>8.7499999999999994E-2</c:v>
                </c:pt>
                <c:pt idx="5262">
                  <c:v>8.7499999999999994E-2</c:v>
                </c:pt>
                <c:pt idx="5263">
                  <c:v>8.7499999999999994E-2</c:v>
                </c:pt>
                <c:pt idx="5264">
                  <c:v>8.7499999999999994E-2</c:v>
                </c:pt>
                <c:pt idx="5265">
                  <c:v>-1.2E-2</c:v>
                </c:pt>
                <c:pt idx="5266">
                  <c:v>3.49E-2</c:v>
                </c:pt>
                <c:pt idx="5267">
                  <c:v>3.49E-2</c:v>
                </c:pt>
                <c:pt idx="5268">
                  <c:v>3.49E-2</c:v>
                </c:pt>
                <c:pt idx="5269">
                  <c:v>-5.8099999999999999E-2</c:v>
                </c:pt>
                <c:pt idx="5270">
                  <c:v>-6.6799999999999998E-2</c:v>
                </c:pt>
                <c:pt idx="5271">
                  <c:v>6.4699999999999994E-2</c:v>
                </c:pt>
                <c:pt idx="5272">
                  <c:v>7.6600000000000001E-3</c:v>
                </c:pt>
                <c:pt idx="5273">
                  <c:v>7.6600000000000001E-3</c:v>
                </c:pt>
                <c:pt idx="5274">
                  <c:v>-2.5700000000000001E-2</c:v>
                </c:pt>
                <c:pt idx="5275">
                  <c:v>-2.5700000000000001E-2</c:v>
                </c:pt>
                <c:pt idx="5276">
                  <c:v>-5.5800000000000002E-2</c:v>
                </c:pt>
                <c:pt idx="5277">
                  <c:v>-5.5800000000000002E-2</c:v>
                </c:pt>
                <c:pt idx="5278">
                  <c:v>5.6599999999999998E-2</c:v>
                </c:pt>
                <c:pt idx="5279">
                  <c:v>-6.93E-2</c:v>
                </c:pt>
                <c:pt idx="5280">
                  <c:v>-6.93E-2</c:v>
                </c:pt>
                <c:pt idx="5281">
                  <c:v>-6.93E-2</c:v>
                </c:pt>
                <c:pt idx="5282">
                  <c:v>-6.9000000000000006E-2</c:v>
                </c:pt>
                <c:pt idx="5283">
                  <c:v>-6.9000000000000006E-2</c:v>
                </c:pt>
                <c:pt idx="5284">
                  <c:v>-6.9000000000000006E-2</c:v>
                </c:pt>
                <c:pt idx="5285">
                  <c:v>-6.9000000000000006E-2</c:v>
                </c:pt>
                <c:pt idx="5286">
                  <c:v>-6.9000000000000006E-2</c:v>
                </c:pt>
                <c:pt idx="5287">
                  <c:v>-6.9000000000000006E-2</c:v>
                </c:pt>
                <c:pt idx="5288">
                  <c:v>2.6200000000000001E-2</c:v>
                </c:pt>
                <c:pt idx="5289">
                  <c:v>3.82E-3</c:v>
                </c:pt>
                <c:pt idx="5290">
                  <c:v>3.82E-3</c:v>
                </c:pt>
                <c:pt idx="5291">
                  <c:v>-6.4999999999999997E-3</c:v>
                </c:pt>
                <c:pt idx="5292">
                  <c:v>-6.4999999999999997E-3</c:v>
                </c:pt>
                <c:pt idx="5293">
                  <c:v>-2.0799999999999999E-2</c:v>
                </c:pt>
                <c:pt idx="5294">
                  <c:v>-2.0799999999999999E-2</c:v>
                </c:pt>
                <c:pt idx="5295">
                  <c:v>-2.0799999999999999E-2</c:v>
                </c:pt>
                <c:pt idx="5296">
                  <c:v>2.2800000000000001E-2</c:v>
                </c:pt>
                <c:pt idx="5297">
                  <c:v>2.2800000000000001E-2</c:v>
                </c:pt>
                <c:pt idx="5298">
                  <c:v>2.2800000000000001E-2</c:v>
                </c:pt>
                <c:pt idx="5299">
                  <c:v>2.2800000000000001E-2</c:v>
                </c:pt>
                <c:pt idx="5300">
                  <c:v>2.2800000000000001E-2</c:v>
                </c:pt>
                <c:pt idx="5301">
                  <c:v>2.2800000000000001E-2</c:v>
                </c:pt>
                <c:pt idx="5302">
                  <c:v>-3.1699999999999999E-2</c:v>
                </c:pt>
                <c:pt idx="5303">
                  <c:v>-3.1699999999999999E-2</c:v>
                </c:pt>
                <c:pt idx="5304">
                  <c:v>-3.1699999999999999E-2</c:v>
                </c:pt>
                <c:pt idx="5305">
                  <c:v>8.8000000000000005E-3</c:v>
                </c:pt>
                <c:pt idx="5306">
                  <c:v>2.64E-2</c:v>
                </c:pt>
                <c:pt idx="5307">
                  <c:v>-5.6299999999999996E-3</c:v>
                </c:pt>
                <c:pt idx="5308">
                  <c:v>-5.6299999999999996E-3</c:v>
                </c:pt>
                <c:pt idx="5309">
                  <c:v>-5.6299999999999996E-3</c:v>
                </c:pt>
                <c:pt idx="5310">
                  <c:v>-5.6299999999999996E-3</c:v>
                </c:pt>
                <c:pt idx="5311">
                  <c:v>-5.6299999999999996E-3</c:v>
                </c:pt>
                <c:pt idx="5312">
                  <c:v>8.8199999999999997E-3</c:v>
                </c:pt>
                <c:pt idx="5313">
                  <c:v>8.8199999999999997E-3</c:v>
                </c:pt>
                <c:pt idx="5314">
                  <c:v>8.8199999999999997E-3</c:v>
                </c:pt>
                <c:pt idx="5315">
                  <c:v>8.8199999999999997E-3</c:v>
                </c:pt>
                <c:pt idx="5316">
                  <c:v>8.8199999999999997E-3</c:v>
                </c:pt>
                <c:pt idx="5317">
                  <c:v>8.8199999999999997E-3</c:v>
                </c:pt>
                <c:pt idx="5318">
                  <c:v>8.8199999999999997E-3</c:v>
                </c:pt>
                <c:pt idx="5319">
                  <c:v>1.6E-2</c:v>
                </c:pt>
                <c:pt idx="5320">
                  <c:v>1.6E-2</c:v>
                </c:pt>
                <c:pt idx="5321">
                  <c:v>1.6E-2</c:v>
                </c:pt>
                <c:pt idx="5322">
                  <c:v>1.6E-2</c:v>
                </c:pt>
                <c:pt idx="5323">
                  <c:v>1.6E-2</c:v>
                </c:pt>
                <c:pt idx="5324">
                  <c:v>1.6E-2</c:v>
                </c:pt>
                <c:pt idx="5325">
                  <c:v>-3.79E-4</c:v>
                </c:pt>
                <c:pt idx="5326">
                  <c:v>7.2899999999999996E-3</c:v>
                </c:pt>
                <c:pt idx="5327">
                  <c:v>7.2899999999999996E-3</c:v>
                </c:pt>
                <c:pt idx="5328">
                  <c:v>-1.7500000000000002E-2</c:v>
                </c:pt>
                <c:pt idx="5329">
                  <c:v>6.0900000000000003E-2</c:v>
                </c:pt>
                <c:pt idx="5330">
                  <c:v>6.0900000000000003E-2</c:v>
                </c:pt>
                <c:pt idx="5331">
                  <c:v>6.0900000000000003E-2</c:v>
                </c:pt>
                <c:pt idx="5332">
                  <c:v>3.4700000000000002E-2</c:v>
                </c:pt>
                <c:pt idx="5333">
                  <c:v>6.7299999999999999E-2</c:v>
                </c:pt>
                <c:pt idx="5334">
                  <c:v>6.7299999999999999E-2</c:v>
                </c:pt>
                <c:pt idx="5335">
                  <c:v>8.8800000000000004E-2</c:v>
                </c:pt>
                <c:pt idx="5336">
                  <c:v>8.8800000000000004E-2</c:v>
                </c:pt>
                <c:pt idx="5337">
                  <c:v>8.8800000000000004E-2</c:v>
                </c:pt>
                <c:pt idx="5338">
                  <c:v>8.8800000000000004E-2</c:v>
                </c:pt>
                <c:pt idx="5339">
                  <c:v>8.8800000000000004E-2</c:v>
                </c:pt>
                <c:pt idx="5340">
                  <c:v>8.8800000000000004E-2</c:v>
                </c:pt>
                <c:pt idx="5341">
                  <c:v>8.8800000000000004E-2</c:v>
                </c:pt>
                <c:pt idx="5342">
                  <c:v>8.8800000000000004E-2</c:v>
                </c:pt>
                <c:pt idx="5343">
                  <c:v>2.1600000000000001E-2</c:v>
                </c:pt>
                <c:pt idx="5344">
                  <c:v>2.1600000000000001E-2</c:v>
                </c:pt>
                <c:pt idx="5345">
                  <c:v>2.1600000000000001E-2</c:v>
                </c:pt>
                <c:pt idx="5346">
                  <c:v>2.1600000000000001E-2</c:v>
                </c:pt>
                <c:pt idx="5347">
                  <c:v>2.47E-2</c:v>
                </c:pt>
                <c:pt idx="5348">
                  <c:v>2.47E-2</c:v>
                </c:pt>
                <c:pt idx="5349">
                  <c:v>2.47E-2</c:v>
                </c:pt>
                <c:pt idx="5350">
                  <c:v>-2.7099999999999999E-2</c:v>
                </c:pt>
                <c:pt idx="5351">
                  <c:v>-3.6200000000000003E-2</c:v>
                </c:pt>
                <c:pt idx="5352">
                  <c:v>4.19E-2</c:v>
                </c:pt>
                <c:pt idx="5353">
                  <c:v>4.19E-2</c:v>
                </c:pt>
                <c:pt idx="5354">
                  <c:v>4.19E-2</c:v>
                </c:pt>
                <c:pt idx="5355">
                  <c:v>4.19E-2</c:v>
                </c:pt>
                <c:pt idx="5356">
                  <c:v>4.19E-2</c:v>
                </c:pt>
                <c:pt idx="5357">
                  <c:v>4.3400000000000001E-3</c:v>
                </c:pt>
                <c:pt idx="5358">
                  <c:v>-7.6300000000000007E-2</c:v>
                </c:pt>
                <c:pt idx="5359">
                  <c:v>-7.6300000000000007E-2</c:v>
                </c:pt>
                <c:pt idx="5360">
                  <c:v>-7.6300000000000007E-2</c:v>
                </c:pt>
                <c:pt idx="5361">
                  <c:v>-7.6300000000000007E-2</c:v>
                </c:pt>
                <c:pt idx="5362">
                  <c:v>-4.0099999999999997E-2</c:v>
                </c:pt>
                <c:pt idx="5363">
                  <c:v>-4.0099999999999997E-2</c:v>
                </c:pt>
                <c:pt idx="5364">
                  <c:v>-4.0099999999999997E-2</c:v>
                </c:pt>
                <c:pt idx="5365">
                  <c:v>1.7500000000000002E-2</c:v>
                </c:pt>
                <c:pt idx="5366">
                  <c:v>1.7500000000000002E-2</c:v>
                </c:pt>
                <c:pt idx="5367">
                  <c:v>1.7500000000000002E-2</c:v>
                </c:pt>
                <c:pt idx="5368">
                  <c:v>1.7500000000000002E-2</c:v>
                </c:pt>
                <c:pt idx="5369">
                  <c:v>-7.6300000000000007E-2</c:v>
                </c:pt>
                <c:pt idx="5370">
                  <c:v>-7.6300000000000007E-2</c:v>
                </c:pt>
                <c:pt idx="5371">
                  <c:v>-7.6300000000000007E-2</c:v>
                </c:pt>
                <c:pt idx="5372">
                  <c:v>-7.6300000000000007E-2</c:v>
                </c:pt>
                <c:pt idx="5373">
                  <c:v>-7.6300000000000007E-2</c:v>
                </c:pt>
                <c:pt idx="5374">
                  <c:v>-7.6300000000000007E-2</c:v>
                </c:pt>
                <c:pt idx="5375">
                  <c:v>-7.7299999999999994E-2</c:v>
                </c:pt>
                <c:pt idx="5376">
                  <c:v>-7.7299999999999994E-2</c:v>
                </c:pt>
                <c:pt idx="5377">
                  <c:v>-7.7299999999999994E-2</c:v>
                </c:pt>
                <c:pt idx="5378">
                  <c:v>-6.8900000000000003E-2</c:v>
                </c:pt>
                <c:pt idx="5379">
                  <c:v>-7.3700000000000002E-2</c:v>
                </c:pt>
                <c:pt idx="5380">
                  <c:v>-4.9000000000000002E-2</c:v>
                </c:pt>
                <c:pt idx="5381">
                  <c:v>-4.9000000000000002E-2</c:v>
                </c:pt>
                <c:pt idx="5382">
                  <c:v>-4.9000000000000002E-2</c:v>
                </c:pt>
                <c:pt idx="5383">
                  <c:v>-4.9000000000000002E-2</c:v>
                </c:pt>
                <c:pt idx="5384">
                  <c:v>3.8699999999999998E-2</c:v>
                </c:pt>
                <c:pt idx="5385">
                  <c:v>3.8699999999999998E-2</c:v>
                </c:pt>
                <c:pt idx="5386">
                  <c:v>3.8699999999999998E-2</c:v>
                </c:pt>
                <c:pt idx="5387">
                  <c:v>9.7000000000000003E-2</c:v>
                </c:pt>
                <c:pt idx="5388">
                  <c:v>9.7000000000000003E-2</c:v>
                </c:pt>
                <c:pt idx="5389">
                  <c:v>-6.0499999999999998E-2</c:v>
                </c:pt>
                <c:pt idx="5390">
                  <c:v>3.0800000000000001E-2</c:v>
                </c:pt>
                <c:pt idx="5391">
                  <c:v>3.0800000000000001E-2</c:v>
                </c:pt>
                <c:pt idx="5392">
                  <c:v>3.0800000000000001E-2</c:v>
                </c:pt>
                <c:pt idx="5393">
                  <c:v>3.0800000000000001E-2</c:v>
                </c:pt>
                <c:pt idx="5394">
                  <c:v>0.104</c:v>
                </c:pt>
                <c:pt idx="5395">
                  <c:v>0.104</c:v>
                </c:pt>
                <c:pt idx="5396">
                  <c:v>-3.5700000000000003E-2</c:v>
                </c:pt>
                <c:pt idx="5397">
                  <c:v>7.3700000000000002E-2</c:v>
                </c:pt>
                <c:pt idx="5398">
                  <c:v>7.3700000000000002E-2</c:v>
                </c:pt>
                <c:pt idx="5399">
                  <c:v>7.3700000000000002E-2</c:v>
                </c:pt>
                <c:pt idx="5400">
                  <c:v>7.3700000000000002E-2</c:v>
                </c:pt>
                <c:pt idx="5401">
                  <c:v>-3.9300000000000002E-2</c:v>
                </c:pt>
                <c:pt idx="5402">
                  <c:v>-3.9300000000000002E-2</c:v>
                </c:pt>
                <c:pt idx="5403">
                  <c:v>-3.9300000000000002E-2</c:v>
                </c:pt>
                <c:pt idx="5404">
                  <c:v>-3.9300000000000002E-2</c:v>
                </c:pt>
                <c:pt idx="5405">
                  <c:v>0.06</c:v>
                </c:pt>
                <c:pt idx="5406">
                  <c:v>3.8899999999999997E-2</c:v>
                </c:pt>
                <c:pt idx="5407">
                  <c:v>3.8899999999999997E-2</c:v>
                </c:pt>
                <c:pt idx="5408">
                  <c:v>3.8899999999999997E-2</c:v>
                </c:pt>
                <c:pt idx="5409">
                  <c:v>3.8899999999999997E-2</c:v>
                </c:pt>
                <c:pt idx="5410">
                  <c:v>3.8899999999999997E-2</c:v>
                </c:pt>
                <c:pt idx="5411">
                  <c:v>3.8899999999999997E-2</c:v>
                </c:pt>
                <c:pt idx="5412">
                  <c:v>3.8899999999999997E-2</c:v>
                </c:pt>
                <c:pt idx="5413">
                  <c:v>3.8899999999999997E-2</c:v>
                </c:pt>
                <c:pt idx="5414">
                  <c:v>3.8899999999999997E-2</c:v>
                </c:pt>
                <c:pt idx="5415">
                  <c:v>3.8899999999999997E-2</c:v>
                </c:pt>
                <c:pt idx="5416">
                  <c:v>-3.6700000000000003E-2</c:v>
                </c:pt>
                <c:pt idx="5417">
                  <c:v>-3.6700000000000003E-2</c:v>
                </c:pt>
                <c:pt idx="5418">
                  <c:v>-1.29E-2</c:v>
                </c:pt>
                <c:pt idx="5419">
                  <c:v>-1.29E-2</c:v>
                </c:pt>
                <c:pt idx="5420">
                  <c:v>-5.3900000000000003E-2</c:v>
                </c:pt>
                <c:pt idx="5421">
                  <c:v>-5.3900000000000003E-2</c:v>
                </c:pt>
                <c:pt idx="5422">
                  <c:v>-2.8299999999999999E-2</c:v>
                </c:pt>
                <c:pt idx="5423">
                  <c:v>-8.0699999999999994E-2</c:v>
                </c:pt>
                <c:pt idx="5424">
                  <c:v>3.78E-2</c:v>
                </c:pt>
                <c:pt idx="5425">
                  <c:v>3.78E-2</c:v>
                </c:pt>
                <c:pt idx="5426">
                  <c:v>3.78E-2</c:v>
                </c:pt>
                <c:pt idx="5427">
                  <c:v>3.78E-2</c:v>
                </c:pt>
                <c:pt idx="5428">
                  <c:v>3.78E-2</c:v>
                </c:pt>
                <c:pt idx="5429">
                  <c:v>3.78E-2</c:v>
                </c:pt>
                <c:pt idx="5430">
                  <c:v>1.09E-2</c:v>
                </c:pt>
                <c:pt idx="5431">
                  <c:v>1.09E-2</c:v>
                </c:pt>
                <c:pt idx="5432">
                  <c:v>1.09E-2</c:v>
                </c:pt>
                <c:pt idx="5433">
                  <c:v>1.09E-2</c:v>
                </c:pt>
                <c:pt idx="5434">
                  <c:v>-4.9899999999999996E-3</c:v>
                </c:pt>
                <c:pt idx="5435">
                  <c:v>-4.9899999999999996E-3</c:v>
                </c:pt>
                <c:pt idx="5436">
                  <c:v>-4.9899999999999996E-3</c:v>
                </c:pt>
                <c:pt idx="5437">
                  <c:v>-5.9200000000000003E-2</c:v>
                </c:pt>
                <c:pt idx="5438">
                  <c:v>-5.9200000000000003E-2</c:v>
                </c:pt>
                <c:pt idx="5439">
                  <c:v>-5.9200000000000003E-2</c:v>
                </c:pt>
                <c:pt idx="5440">
                  <c:v>-5.9200000000000003E-2</c:v>
                </c:pt>
                <c:pt idx="5441">
                  <c:v>-4.3499999999999997E-2</c:v>
                </c:pt>
                <c:pt idx="5442">
                  <c:v>-3.85E-2</c:v>
                </c:pt>
                <c:pt idx="5443">
                  <c:v>1.2E-2</c:v>
                </c:pt>
                <c:pt idx="5444">
                  <c:v>1.2E-2</c:v>
                </c:pt>
                <c:pt idx="5445">
                  <c:v>1.2E-2</c:v>
                </c:pt>
                <c:pt idx="5446">
                  <c:v>1.2E-2</c:v>
                </c:pt>
                <c:pt idx="5447">
                  <c:v>1.2E-2</c:v>
                </c:pt>
                <c:pt idx="5448">
                  <c:v>1.2E-2</c:v>
                </c:pt>
                <c:pt idx="5449">
                  <c:v>-3.5700000000000003E-2</c:v>
                </c:pt>
                <c:pt idx="5450">
                  <c:v>-3.5700000000000003E-2</c:v>
                </c:pt>
                <c:pt idx="5451">
                  <c:v>-3.5700000000000003E-2</c:v>
                </c:pt>
                <c:pt idx="5452">
                  <c:v>2.24E-2</c:v>
                </c:pt>
                <c:pt idx="5453">
                  <c:v>2.24E-2</c:v>
                </c:pt>
                <c:pt idx="5454">
                  <c:v>2.24E-2</c:v>
                </c:pt>
                <c:pt idx="5455">
                  <c:v>2.24E-2</c:v>
                </c:pt>
                <c:pt idx="5456">
                  <c:v>3.2000000000000001E-2</c:v>
                </c:pt>
                <c:pt idx="5457">
                  <c:v>3.2000000000000001E-2</c:v>
                </c:pt>
                <c:pt idx="5458">
                  <c:v>-9.3200000000000002E-3</c:v>
                </c:pt>
                <c:pt idx="5459">
                  <c:v>-9.3200000000000002E-3</c:v>
                </c:pt>
                <c:pt idx="5460">
                  <c:v>-9.3200000000000002E-3</c:v>
                </c:pt>
                <c:pt idx="5461">
                  <c:v>-1.7000000000000001E-2</c:v>
                </c:pt>
                <c:pt idx="5462">
                  <c:v>-1.7000000000000001E-2</c:v>
                </c:pt>
                <c:pt idx="5463">
                  <c:v>-5.8599999999999999E-2</c:v>
                </c:pt>
                <c:pt idx="5464">
                  <c:v>-5.8599999999999999E-2</c:v>
                </c:pt>
                <c:pt idx="5465">
                  <c:v>-5.8599999999999999E-2</c:v>
                </c:pt>
                <c:pt idx="5466">
                  <c:v>-4.4200000000000003E-2</c:v>
                </c:pt>
                <c:pt idx="5467">
                  <c:v>-4.4200000000000003E-2</c:v>
                </c:pt>
                <c:pt idx="5468">
                  <c:v>4.7800000000000002E-2</c:v>
                </c:pt>
                <c:pt idx="5469">
                  <c:v>4.7800000000000002E-2</c:v>
                </c:pt>
                <c:pt idx="5470">
                  <c:v>-3.5099999999999999E-2</c:v>
                </c:pt>
                <c:pt idx="5471">
                  <c:v>-3.5099999999999999E-2</c:v>
                </c:pt>
                <c:pt idx="5472">
                  <c:v>-1.7600000000000001E-2</c:v>
                </c:pt>
                <c:pt idx="5473">
                  <c:v>-1.7600000000000001E-2</c:v>
                </c:pt>
                <c:pt idx="5474">
                  <c:v>-1.7600000000000001E-2</c:v>
                </c:pt>
                <c:pt idx="5475">
                  <c:v>-1.7600000000000001E-2</c:v>
                </c:pt>
                <c:pt idx="5476">
                  <c:v>-1.7600000000000001E-2</c:v>
                </c:pt>
                <c:pt idx="5477">
                  <c:v>-1.7600000000000001E-2</c:v>
                </c:pt>
                <c:pt idx="5478">
                  <c:v>-1.7600000000000001E-2</c:v>
                </c:pt>
                <c:pt idx="5479">
                  <c:v>-1.7600000000000001E-2</c:v>
                </c:pt>
                <c:pt idx="5480">
                  <c:v>4.19E-2</c:v>
                </c:pt>
                <c:pt idx="5481">
                  <c:v>4.19E-2</c:v>
                </c:pt>
                <c:pt idx="5482">
                  <c:v>-5.5799999999999999E-3</c:v>
                </c:pt>
                <c:pt idx="5483">
                  <c:v>-5.5799999999999999E-3</c:v>
                </c:pt>
                <c:pt idx="5484">
                  <c:v>2.7699999999999999E-2</c:v>
                </c:pt>
                <c:pt idx="5485">
                  <c:v>-3.7600000000000001E-2</c:v>
                </c:pt>
                <c:pt idx="5486">
                  <c:v>-3.7600000000000001E-2</c:v>
                </c:pt>
                <c:pt idx="5487">
                  <c:v>-3.7600000000000001E-2</c:v>
                </c:pt>
                <c:pt idx="5488">
                  <c:v>-4.2100000000000002E-3</c:v>
                </c:pt>
                <c:pt idx="5489">
                  <c:v>-4.2100000000000002E-3</c:v>
                </c:pt>
                <c:pt idx="5490">
                  <c:v>-4.2100000000000002E-3</c:v>
                </c:pt>
                <c:pt idx="5491">
                  <c:v>-4.2100000000000002E-3</c:v>
                </c:pt>
                <c:pt idx="5492">
                  <c:v>-4.2100000000000002E-3</c:v>
                </c:pt>
                <c:pt idx="5493">
                  <c:v>-4.2100000000000002E-3</c:v>
                </c:pt>
                <c:pt idx="5494">
                  <c:v>3.6299999999999999E-2</c:v>
                </c:pt>
                <c:pt idx="5495">
                  <c:v>3.6299999999999999E-2</c:v>
                </c:pt>
                <c:pt idx="5496">
                  <c:v>3.6299999999999999E-2</c:v>
                </c:pt>
                <c:pt idx="5497">
                  <c:v>3.6299999999999999E-2</c:v>
                </c:pt>
                <c:pt idx="5498">
                  <c:v>3.6299999999999999E-2</c:v>
                </c:pt>
                <c:pt idx="5499">
                  <c:v>3.6299999999999999E-2</c:v>
                </c:pt>
                <c:pt idx="5500">
                  <c:v>-6.3200000000000006E-2</c:v>
                </c:pt>
                <c:pt idx="5501">
                  <c:v>5.96E-2</c:v>
                </c:pt>
                <c:pt idx="5502">
                  <c:v>5.96E-2</c:v>
                </c:pt>
                <c:pt idx="5503">
                  <c:v>5.96E-2</c:v>
                </c:pt>
                <c:pt idx="5504">
                  <c:v>5.96E-2</c:v>
                </c:pt>
                <c:pt idx="5505">
                  <c:v>5.96E-2</c:v>
                </c:pt>
                <c:pt idx="5506">
                  <c:v>5.96E-2</c:v>
                </c:pt>
                <c:pt idx="5507">
                  <c:v>5.96E-2</c:v>
                </c:pt>
                <c:pt idx="5508">
                  <c:v>5.96E-2</c:v>
                </c:pt>
                <c:pt idx="5509">
                  <c:v>5.96E-2</c:v>
                </c:pt>
                <c:pt idx="5510">
                  <c:v>3.4199999999999999E-3</c:v>
                </c:pt>
                <c:pt idx="5511">
                  <c:v>3.4199999999999999E-3</c:v>
                </c:pt>
                <c:pt idx="5512">
                  <c:v>3.4199999999999999E-3</c:v>
                </c:pt>
                <c:pt idx="5513">
                  <c:v>3.4199999999999999E-3</c:v>
                </c:pt>
                <c:pt idx="5514">
                  <c:v>3.4199999999999999E-3</c:v>
                </c:pt>
                <c:pt idx="5515">
                  <c:v>3.4199999999999999E-3</c:v>
                </c:pt>
                <c:pt idx="5516">
                  <c:v>3.4199999999999999E-3</c:v>
                </c:pt>
                <c:pt idx="5517">
                  <c:v>3.1600000000000003E-2</c:v>
                </c:pt>
                <c:pt idx="5518">
                  <c:v>-9.6100000000000005E-2</c:v>
                </c:pt>
                <c:pt idx="5519">
                  <c:v>-7.3200000000000001E-2</c:v>
                </c:pt>
                <c:pt idx="5520">
                  <c:v>-6.6100000000000004E-3</c:v>
                </c:pt>
                <c:pt idx="5521">
                  <c:v>-2.4E-2</c:v>
                </c:pt>
                <c:pt idx="5522">
                  <c:v>-2.4E-2</c:v>
                </c:pt>
                <c:pt idx="5523">
                  <c:v>-2.4E-2</c:v>
                </c:pt>
                <c:pt idx="5524">
                  <c:v>-2.4E-2</c:v>
                </c:pt>
                <c:pt idx="5525">
                  <c:v>-2.4E-2</c:v>
                </c:pt>
                <c:pt idx="5526">
                  <c:v>-3.3000000000000002E-2</c:v>
                </c:pt>
                <c:pt idx="5527">
                  <c:v>-3.3000000000000002E-2</c:v>
                </c:pt>
                <c:pt idx="5528">
                  <c:v>-3.3000000000000002E-2</c:v>
                </c:pt>
                <c:pt idx="5529">
                  <c:v>4.8800000000000003E-2</c:v>
                </c:pt>
                <c:pt idx="5530">
                  <c:v>4.8800000000000003E-2</c:v>
                </c:pt>
                <c:pt idx="5531">
                  <c:v>4.8800000000000003E-2</c:v>
                </c:pt>
                <c:pt idx="5532">
                  <c:v>4.8800000000000003E-2</c:v>
                </c:pt>
                <c:pt idx="5533">
                  <c:v>8.6999999999999994E-2</c:v>
                </c:pt>
                <c:pt idx="5534">
                  <c:v>3.5499999999999997E-2</c:v>
                </c:pt>
                <c:pt idx="5535">
                  <c:v>3.5499999999999997E-2</c:v>
                </c:pt>
                <c:pt idx="5536">
                  <c:v>-3.1300000000000001E-2</c:v>
                </c:pt>
                <c:pt idx="5537">
                  <c:v>1.72E-2</c:v>
                </c:pt>
                <c:pt idx="5538">
                  <c:v>-7.5499999999999998E-2</c:v>
                </c:pt>
                <c:pt idx="5539">
                  <c:v>-8.4100000000000008E-3</c:v>
                </c:pt>
                <c:pt idx="5540">
                  <c:v>-8.4100000000000008E-3</c:v>
                </c:pt>
                <c:pt idx="5541">
                  <c:v>-8.4100000000000008E-3</c:v>
                </c:pt>
                <c:pt idx="5542">
                  <c:v>4.7899999999999998E-2</c:v>
                </c:pt>
                <c:pt idx="5543">
                  <c:v>4.7899999999999998E-2</c:v>
                </c:pt>
                <c:pt idx="5544">
                  <c:v>-2.92E-2</c:v>
                </c:pt>
                <c:pt idx="5545">
                  <c:v>-2.92E-2</c:v>
                </c:pt>
                <c:pt idx="5546">
                  <c:v>-7.1000000000000004E-3</c:v>
                </c:pt>
                <c:pt idx="5547">
                  <c:v>-7.1000000000000004E-3</c:v>
                </c:pt>
                <c:pt idx="5548">
                  <c:v>-3.7199999999999997E-2</c:v>
                </c:pt>
                <c:pt idx="5549">
                  <c:v>-3.7199999999999997E-2</c:v>
                </c:pt>
                <c:pt idx="5550">
                  <c:v>-3.7199999999999997E-2</c:v>
                </c:pt>
                <c:pt idx="5551">
                  <c:v>-3.7199999999999997E-2</c:v>
                </c:pt>
                <c:pt idx="5552">
                  <c:v>-3.7199999999999997E-2</c:v>
                </c:pt>
                <c:pt idx="5553">
                  <c:v>-3.7199999999999997E-2</c:v>
                </c:pt>
                <c:pt idx="5554">
                  <c:v>-3.7199999999999997E-2</c:v>
                </c:pt>
                <c:pt idx="5555">
                  <c:v>-3.7199999999999997E-2</c:v>
                </c:pt>
                <c:pt idx="5556">
                  <c:v>-3.7199999999999997E-2</c:v>
                </c:pt>
                <c:pt idx="5557">
                  <c:v>-2.24E-2</c:v>
                </c:pt>
                <c:pt idx="5558">
                  <c:v>-2.24E-2</c:v>
                </c:pt>
                <c:pt idx="5559">
                  <c:v>-3.4599999999999999E-2</c:v>
                </c:pt>
                <c:pt idx="5560">
                  <c:v>3.95E-2</c:v>
                </c:pt>
                <c:pt idx="5561">
                  <c:v>3.95E-2</c:v>
                </c:pt>
                <c:pt idx="5562">
                  <c:v>3.95E-2</c:v>
                </c:pt>
                <c:pt idx="5563">
                  <c:v>1.5800000000000002E-2</c:v>
                </c:pt>
                <c:pt idx="5564">
                  <c:v>1.5100000000000001E-2</c:v>
                </c:pt>
                <c:pt idx="5565">
                  <c:v>1.5100000000000001E-2</c:v>
                </c:pt>
                <c:pt idx="5566">
                  <c:v>1.5100000000000001E-2</c:v>
                </c:pt>
                <c:pt idx="5567">
                  <c:v>3.9699999999999999E-2</c:v>
                </c:pt>
                <c:pt idx="5568">
                  <c:v>-3.32E-2</c:v>
                </c:pt>
                <c:pt idx="5569">
                  <c:v>-3.32E-2</c:v>
                </c:pt>
                <c:pt idx="5570">
                  <c:v>-3.32E-2</c:v>
                </c:pt>
                <c:pt idx="5571">
                  <c:v>-6.0900000000000003E-2</c:v>
                </c:pt>
                <c:pt idx="5572">
                  <c:v>-6.0900000000000003E-2</c:v>
                </c:pt>
                <c:pt idx="5573">
                  <c:v>-6.0900000000000003E-2</c:v>
                </c:pt>
                <c:pt idx="5574">
                  <c:v>-6.0900000000000003E-2</c:v>
                </c:pt>
                <c:pt idx="5575">
                  <c:v>-1.34E-2</c:v>
                </c:pt>
                <c:pt idx="5576">
                  <c:v>-1.34E-2</c:v>
                </c:pt>
                <c:pt idx="5577">
                  <c:v>-1.34E-2</c:v>
                </c:pt>
                <c:pt idx="5578">
                  <c:v>-1.34E-2</c:v>
                </c:pt>
                <c:pt idx="5579">
                  <c:v>-1.34E-2</c:v>
                </c:pt>
                <c:pt idx="5580">
                  <c:v>3.15E-2</c:v>
                </c:pt>
                <c:pt idx="5581">
                  <c:v>3.15E-2</c:v>
                </c:pt>
                <c:pt idx="5582">
                  <c:v>0.10299999999999999</c:v>
                </c:pt>
                <c:pt idx="5583">
                  <c:v>5.96E-2</c:v>
                </c:pt>
                <c:pt idx="5584">
                  <c:v>5.96E-2</c:v>
                </c:pt>
                <c:pt idx="5585">
                  <c:v>5.96E-2</c:v>
                </c:pt>
                <c:pt idx="5586">
                  <c:v>4.4200000000000003E-2</c:v>
                </c:pt>
                <c:pt idx="5587">
                  <c:v>5.4399999999999997E-2</c:v>
                </c:pt>
                <c:pt idx="5588">
                  <c:v>-6.1199999999999997E-2</c:v>
                </c:pt>
                <c:pt idx="5589">
                  <c:v>6.2700000000000006E-2</c:v>
                </c:pt>
                <c:pt idx="5590">
                  <c:v>6.2700000000000006E-2</c:v>
                </c:pt>
                <c:pt idx="5591">
                  <c:v>6.2700000000000006E-2</c:v>
                </c:pt>
                <c:pt idx="5592">
                  <c:v>6.2700000000000006E-2</c:v>
                </c:pt>
                <c:pt idx="5593">
                  <c:v>-1.5299999999999999E-2</c:v>
                </c:pt>
                <c:pt idx="5594">
                  <c:v>-1.5299999999999999E-2</c:v>
                </c:pt>
                <c:pt idx="5595">
                  <c:v>-1.5299999999999999E-2</c:v>
                </c:pt>
                <c:pt idx="5596">
                  <c:v>-1.5299999999999999E-2</c:v>
                </c:pt>
                <c:pt idx="5597">
                  <c:v>-1.5299999999999999E-2</c:v>
                </c:pt>
                <c:pt idx="5598">
                  <c:v>-1.5299999999999999E-2</c:v>
                </c:pt>
                <c:pt idx="5599">
                  <c:v>5.0700000000000002E-2</c:v>
                </c:pt>
                <c:pt idx="5600">
                  <c:v>5.0700000000000002E-2</c:v>
                </c:pt>
                <c:pt idx="5601">
                  <c:v>3.8899999999999997E-2</c:v>
                </c:pt>
                <c:pt idx="5602">
                  <c:v>3.8899999999999997E-2</c:v>
                </c:pt>
                <c:pt idx="5603">
                  <c:v>2.63E-2</c:v>
                </c:pt>
                <c:pt idx="5604">
                  <c:v>2.63E-2</c:v>
                </c:pt>
                <c:pt idx="5605">
                  <c:v>2.63E-2</c:v>
                </c:pt>
                <c:pt idx="5606">
                  <c:v>2.63E-2</c:v>
                </c:pt>
                <c:pt idx="5607">
                  <c:v>2.6599999999999999E-2</c:v>
                </c:pt>
                <c:pt idx="5608">
                  <c:v>2.6599999999999999E-2</c:v>
                </c:pt>
                <c:pt idx="5609">
                  <c:v>2.6599999999999999E-2</c:v>
                </c:pt>
                <c:pt idx="5610">
                  <c:v>2.6599999999999999E-2</c:v>
                </c:pt>
                <c:pt idx="5611">
                  <c:v>2.6599999999999999E-2</c:v>
                </c:pt>
                <c:pt idx="5612">
                  <c:v>2.5999999999999999E-2</c:v>
                </c:pt>
                <c:pt idx="5613">
                  <c:v>-4.15E-3</c:v>
                </c:pt>
                <c:pt idx="5614">
                  <c:v>-4.15E-3</c:v>
                </c:pt>
                <c:pt idx="5615">
                  <c:v>-4.15E-3</c:v>
                </c:pt>
                <c:pt idx="5616">
                  <c:v>1.2E-2</c:v>
                </c:pt>
                <c:pt idx="5617">
                  <c:v>1.2E-2</c:v>
                </c:pt>
                <c:pt idx="5618">
                  <c:v>-6.7400000000000002E-2</c:v>
                </c:pt>
                <c:pt idx="5619">
                  <c:v>-6.7400000000000002E-2</c:v>
                </c:pt>
                <c:pt idx="5620">
                  <c:v>-6.7400000000000002E-2</c:v>
                </c:pt>
                <c:pt idx="5621">
                  <c:v>5.4100000000000002E-2</c:v>
                </c:pt>
                <c:pt idx="5622">
                  <c:v>5.4100000000000002E-2</c:v>
                </c:pt>
                <c:pt idx="5623">
                  <c:v>-1.2999999999999999E-2</c:v>
                </c:pt>
                <c:pt idx="5624">
                  <c:v>-1.2999999999999999E-2</c:v>
                </c:pt>
                <c:pt idx="5625">
                  <c:v>-4.8300000000000003E-2</c:v>
                </c:pt>
                <c:pt idx="5626">
                  <c:v>4.8099999999999997E-2</c:v>
                </c:pt>
                <c:pt idx="5627">
                  <c:v>4.8099999999999997E-2</c:v>
                </c:pt>
                <c:pt idx="5628">
                  <c:v>4.8099999999999997E-2</c:v>
                </c:pt>
                <c:pt idx="5629">
                  <c:v>4.8099999999999997E-2</c:v>
                </c:pt>
                <c:pt idx="5630">
                  <c:v>4.8099999999999997E-2</c:v>
                </c:pt>
                <c:pt idx="5631">
                  <c:v>-2.7400000000000001E-2</c:v>
                </c:pt>
                <c:pt idx="5632">
                  <c:v>3.2599999999999999E-3</c:v>
                </c:pt>
                <c:pt idx="5633">
                  <c:v>3.2599999999999999E-3</c:v>
                </c:pt>
                <c:pt idx="5634">
                  <c:v>-2.3099999999999999E-2</c:v>
                </c:pt>
                <c:pt idx="5635">
                  <c:v>-2.3099999999999999E-2</c:v>
                </c:pt>
                <c:pt idx="5636">
                  <c:v>-4.41E-2</c:v>
                </c:pt>
                <c:pt idx="5637">
                  <c:v>5.8999999999999997E-2</c:v>
                </c:pt>
                <c:pt idx="5638">
                  <c:v>5.8999999999999997E-2</c:v>
                </c:pt>
                <c:pt idx="5639">
                  <c:v>6.2199999999999998E-2</c:v>
                </c:pt>
                <c:pt idx="5640">
                  <c:v>6.2199999999999998E-2</c:v>
                </c:pt>
                <c:pt idx="5641">
                  <c:v>7.7600000000000002E-2</c:v>
                </c:pt>
                <c:pt idx="5642">
                  <c:v>7.7600000000000002E-2</c:v>
                </c:pt>
                <c:pt idx="5643">
                  <c:v>7.7600000000000002E-2</c:v>
                </c:pt>
                <c:pt idx="5644">
                  <c:v>7.7600000000000002E-2</c:v>
                </c:pt>
                <c:pt idx="5645">
                  <c:v>7.7600000000000002E-2</c:v>
                </c:pt>
                <c:pt idx="5646">
                  <c:v>3.2000000000000001E-2</c:v>
                </c:pt>
                <c:pt idx="5647">
                  <c:v>3.2000000000000001E-2</c:v>
                </c:pt>
                <c:pt idx="5648">
                  <c:v>3.2000000000000001E-2</c:v>
                </c:pt>
                <c:pt idx="5649">
                  <c:v>3.2000000000000001E-2</c:v>
                </c:pt>
                <c:pt idx="5650">
                  <c:v>3.2000000000000001E-2</c:v>
                </c:pt>
                <c:pt idx="5651">
                  <c:v>3.2000000000000001E-2</c:v>
                </c:pt>
                <c:pt idx="5652">
                  <c:v>3.2000000000000001E-2</c:v>
                </c:pt>
                <c:pt idx="5653">
                  <c:v>3.2000000000000001E-2</c:v>
                </c:pt>
                <c:pt idx="5654">
                  <c:v>-3.7400000000000003E-2</c:v>
                </c:pt>
                <c:pt idx="5655">
                  <c:v>-3.7400000000000003E-2</c:v>
                </c:pt>
                <c:pt idx="5656">
                  <c:v>-3.7400000000000003E-2</c:v>
                </c:pt>
                <c:pt idx="5657">
                  <c:v>-3.7400000000000003E-2</c:v>
                </c:pt>
                <c:pt idx="5658">
                  <c:v>1.04E-2</c:v>
                </c:pt>
                <c:pt idx="5659">
                  <c:v>1.04E-2</c:v>
                </c:pt>
                <c:pt idx="5660">
                  <c:v>1.04E-2</c:v>
                </c:pt>
                <c:pt idx="5661">
                  <c:v>-9.4600000000000004E-2</c:v>
                </c:pt>
                <c:pt idx="5662">
                  <c:v>-9.4600000000000004E-2</c:v>
                </c:pt>
                <c:pt idx="5663">
                  <c:v>2.0199999999999999E-2</c:v>
                </c:pt>
                <c:pt idx="5664">
                  <c:v>2.0199999999999999E-2</c:v>
                </c:pt>
                <c:pt idx="5665">
                  <c:v>2.0199999999999999E-2</c:v>
                </c:pt>
                <c:pt idx="5666">
                  <c:v>2.0199999999999999E-2</c:v>
                </c:pt>
                <c:pt idx="5667">
                  <c:v>2.0199999999999999E-2</c:v>
                </c:pt>
                <c:pt idx="5668">
                  <c:v>2.0199999999999999E-2</c:v>
                </c:pt>
                <c:pt idx="5669">
                  <c:v>2.0199999999999999E-2</c:v>
                </c:pt>
                <c:pt idx="5670">
                  <c:v>2.0199999999999999E-2</c:v>
                </c:pt>
                <c:pt idx="5671">
                  <c:v>2.0199999999999999E-2</c:v>
                </c:pt>
                <c:pt idx="5672">
                  <c:v>2.0199999999999999E-2</c:v>
                </c:pt>
                <c:pt idx="5673">
                  <c:v>2.0199999999999999E-2</c:v>
                </c:pt>
                <c:pt idx="5674">
                  <c:v>2.0199999999999999E-2</c:v>
                </c:pt>
                <c:pt idx="5675">
                  <c:v>2.0199999999999999E-2</c:v>
                </c:pt>
                <c:pt idx="5676">
                  <c:v>2.0199999999999999E-2</c:v>
                </c:pt>
                <c:pt idx="5677">
                  <c:v>2.0199999999999999E-2</c:v>
                </c:pt>
                <c:pt idx="5678">
                  <c:v>2.0199999999999999E-2</c:v>
                </c:pt>
                <c:pt idx="5679">
                  <c:v>6.08E-2</c:v>
                </c:pt>
                <c:pt idx="5680">
                  <c:v>6.08E-2</c:v>
                </c:pt>
                <c:pt idx="5681">
                  <c:v>5.8099999999999999E-2</c:v>
                </c:pt>
                <c:pt idx="5682">
                  <c:v>1.7399999999999999E-2</c:v>
                </c:pt>
                <c:pt idx="5683">
                  <c:v>1.7399999999999999E-2</c:v>
                </c:pt>
                <c:pt idx="5684">
                  <c:v>1.7399999999999999E-2</c:v>
                </c:pt>
                <c:pt idx="5685">
                  <c:v>7.6499999999999999E-2</c:v>
                </c:pt>
                <c:pt idx="5686">
                  <c:v>7.6499999999999999E-2</c:v>
                </c:pt>
                <c:pt idx="5687">
                  <c:v>7.6499999999999999E-2</c:v>
                </c:pt>
                <c:pt idx="5688">
                  <c:v>-2.0899999999999998E-3</c:v>
                </c:pt>
                <c:pt idx="5689">
                  <c:v>-2.0899999999999998E-3</c:v>
                </c:pt>
                <c:pt idx="5690">
                  <c:v>-2.0899999999999998E-3</c:v>
                </c:pt>
                <c:pt idx="5691">
                  <c:v>-2.0899999999999998E-3</c:v>
                </c:pt>
                <c:pt idx="5692">
                  <c:v>-2.0899999999999998E-3</c:v>
                </c:pt>
                <c:pt idx="5693">
                  <c:v>-2.0899999999999998E-3</c:v>
                </c:pt>
                <c:pt idx="5694">
                  <c:v>-2.0899999999999998E-3</c:v>
                </c:pt>
                <c:pt idx="5695">
                  <c:v>-2.0899999999999998E-3</c:v>
                </c:pt>
                <c:pt idx="5696">
                  <c:v>-4.0800000000000003E-2</c:v>
                </c:pt>
                <c:pt idx="5697">
                  <c:v>-4.0800000000000003E-2</c:v>
                </c:pt>
                <c:pt idx="5698">
                  <c:v>-1.2800000000000001E-2</c:v>
                </c:pt>
                <c:pt idx="5699">
                  <c:v>-1.2800000000000001E-2</c:v>
                </c:pt>
                <c:pt idx="5700">
                  <c:v>-1.2800000000000001E-2</c:v>
                </c:pt>
                <c:pt idx="5701">
                  <c:v>-1.2800000000000001E-2</c:v>
                </c:pt>
                <c:pt idx="5702">
                  <c:v>1.4500000000000001E-2</c:v>
                </c:pt>
                <c:pt idx="5703">
                  <c:v>-6.4200000000000004E-3</c:v>
                </c:pt>
                <c:pt idx="5704">
                  <c:v>-6.4200000000000004E-3</c:v>
                </c:pt>
                <c:pt idx="5705">
                  <c:v>-6.3500000000000001E-2</c:v>
                </c:pt>
                <c:pt idx="5706">
                  <c:v>3.4600000000000001E-4</c:v>
                </c:pt>
                <c:pt idx="5707">
                  <c:v>3.4600000000000001E-4</c:v>
                </c:pt>
                <c:pt idx="5708">
                  <c:v>3.4600000000000001E-4</c:v>
                </c:pt>
                <c:pt idx="5709">
                  <c:v>3.4600000000000001E-4</c:v>
                </c:pt>
                <c:pt idx="5710">
                  <c:v>3.4600000000000001E-4</c:v>
                </c:pt>
                <c:pt idx="5711">
                  <c:v>2.7799999999999999E-3</c:v>
                </c:pt>
                <c:pt idx="5712">
                  <c:v>2.7799999999999999E-3</c:v>
                </c:pt>
                <c:pt idx="5713">
                  <c:v>2.7799999999999999E-3</c:v>
                </c:pt>
                <c:pt idx="5714">
                  <c:v>2.7799999999999999E-3</c:v>
                </c:pt>
                <c:pt idx="5715">
                  <c:v>2.7799999999999999E-3</c:v>
                </c:pt>
                <c:pt idx="5716">
                  <c:v>2.7799999999999999E-3</c:v>
                </c:pt>
                <c:pt idx="5717">
                  <c:v>2.7799999999999999E-3</c:v>
                </c:pt>
                <c:pt idx="5718">
                  <c:v>2.7799999999999999E-3</c:v>
                </c:pt>
                <c:pt idx="5719">
                  <c:v>2.7799999999999999E-3</c:v>
                </c:pt>
                <c:pt idx="5720">
                  <c:v>2.7799999999999999E-3</c:v>
                </c:pt>
                <c:pt idx="5721">
                  <c:v>2.7799999999999999E-3</c:v>
                </c:pt>
                <c:pt idx="5722">
                  <c:v>2.7799999999999999E-3</c:v>
                </c:pt>
                <c:pt idx="5723">
                  <c:v>2.7799999999999999E-3</c:v>
                </c:pt>
                <c:pt idx="5724">
                  <c:v>2.7799999999999999E-3</c:v>
                </c:pt>
                <c:pt idx="5725">
                  <c:v>2.7799999999999999E-3</c:v>
                </c:pt>
                <c:pt idx="5726">
                  <c:v>2.7799999999999999E-3</c:v>
                </c:pt>
                <c:pt idx="5727">
                  <c:v>2.7799999999999999E-3</c:v>
                </c:pt>
                <c:pt idx="5728">
                  <c:v>-2.8999999999999998E-3</c:v>
                </c:pt>
                <c:pt idx="5729">
                  <c:v>-2.8999999999999998E-3</c:v>
                </c:pt>
                <c:pt idx="5730">
                  <c:v>-6.2500000000000003E-3</c:v>
                </c:pt>
                <c:pt idx="5731">
                  <c:v>3.4700000000000002E-2</c:v>
                </c:pt>
                <c:pt idx="5732">
                  <c:v>3.4700000000000002E-2</c:v>
                </c:pt>
                <c:pt idx="5733">
                  <c:v>3.4700000000000002E-2</c:v>
                </c:pt>
                <c:pt idx="5734">
                  <c:v>3.4700000000000002E-2</c:v>
                </c:pt>
                <c:pt idx="5735">
                  <c:v>-3.9100000000000003E-2</c:v>
                </c:pt>
                <c:pt idx="5736">
                  <c:v>-3.9100000000000003E-2</c:v>
                </c:pt>
                <c:pt idx="5737">
                  <c:v>-3.9100000000000003E-2</c:v>
                </c:pt>
                <c:pt idx="5738">
                  <c:v>2.92E-2</c:v>
                </c:pt>
                <c:pt idx="5739">
                  <c:v>2.92E-2</c:v>
                </c:pt>
                <c:pt idx="5740">
                  <c:v>1.6E-2</c:v>
                </c:pt>
                <c:pt idx="5741">
                  <c:v>-1.6799999999999999E-2</c:v>
                </c:pt>
                <c:pt idx="5742">
                  <c:v>-1.6799999999999999E-2</c:v>
                </c:pt>
                <c:pt idx="5743">
                  <c:v>-1.6799999999999999E-2</c:v>
                </c:pt>
                <c:pt idx="5744">
                  <c:v>-1.6799999999999999E-2</c:v>
                </c:pt>
                <c:pt idx="5745">
                  <c:v>4.4900000000000001E-3</c:v>
                </c:pt>
                <c:pt idx="5746">
                  <c:v>4.4900000000000001E-3</c:v>
                </c:pt>
                <c:pt idx="5747">
                  <c:v>4.4900000000000001E-3</c:v>
                </c:pt>
                <c:pt idx="5748">
                  <c:v>4.4900000000000001E-3</c:v>
                </c:pt>
                <c:pt idx="5749">
                  <c:v>4.4900000000000001E-3</c:v>
                </c:pt>
                <c:pt idx="5750">
                  <c:v>4.4900000000000001E-3</c:v>
                </c:pt>
                <c:pt idx="5751">
                  <c:v>4.4900000000000001E-3</c:v>
                </c:pt>
                <c:pt idx="5752">
                  <c:v>1.7299999999999999E-2</c:v>
                </c:pt>
                <c:pt idx="5753">
                  <c:v>1.7299999999999999E-2</c:v>
                </c:pt>
                <c:pt idx="5754">
                  <c:v>1.7299999999999999E-2</c:v>
                </c:pt>
                <c:pt idx="5755">
                  <c:v>1.7299999999999999E-2</c:v>
                </c:pt>
                <c:pt idx="5756">
                  <c:v>1.7299999999999999E-2</c:v>
                </c:pt>
                <c:pt idx="5757">
                  <c:v>4.3400000000000001E-3</c:v>
                </c:pt>
                <c:pt idx="5758">
                  <c:v>4.3400000000000001E-3</c:v>
                </c:pt>
                <c:pt idx="5759">
                  <c:v>7.5499999999999998E-2</c:v>
                </c:pt>
                <c:pt idx="5760">
                  <c:v>7.5499999999999998E-2</c:v>
                </c:pt>
                <c:pt idx="5761">
                  <c:v>7.5499999999999998E-2</c:v>
                </c:pt>
                <c:pt idx="5762">
                  <c:v>-8.3899999999999999E-3</c:v>
                </c:pt>
                <c:pt idx="5763">
                  <c:v>-8.3899999999999999E-3</c:v>
                </c:pt>
                <c:pt idx="5764">
                  <c:v>-2.1899999999999999E-2</c:v>
                </c:pt>
                <c:pt idx="5765">
                  <c:v>-1.9300000000000001E-2</c:v>
                </c:pt>
                <c:pt idx="5766">
                  <c:v>-1.9300000000000001E-2</c:v>
                </c:pt>
                <c:pt idx="5767">
                  <c:v>-1.9300000000000001E-2</c:v>
                </c:pt>
                <c:pt idx="5768">
                  <c:v>-1.9300000000000001E-2</c:v>
                </c:pt>
                <c:pt idx="5769">
                  <c:v>-1.9300000000000001E-2</c:v>
                </c:pt>
                <c:pt idx="5770">
                  <c:v>-1.9300000000000001E-2</c:v>
                </c:pt>
                <c:pt idx="5771">
                  <c:v>-1.9300000000000001E-2</c:v>
                </c:pt>
                <c:pt idx="5772">
                  <c:v>-1.9300000000000001E-2</c:v>
                </c:pt>
                <c:pt idx="5773">
                  <c:v>-3.9899999999999998E-2</c:v>
                </c:pt>
                <c:pt idx="5774">
                  <c:v>3.8300000000000001E-2</c:v>
                </c:pt>
                <c:pt idx="5775">
                  <c:v>3.8300000000000001E-2</c:v>
                </c:pt>
                <c:pt idx="5776">
                  <c:v>3.8300000000000001E-2</c:v>
                </c:pt>
                <c:pt idx="5777">
                  <c:v>-1.9599999999999999E-2</c:v>
                </c:pt>
                <c:pt idx="5778">
                  <c:v>-1.9599999999999999E-2</c:v>
                </c:pt>
                <c:pt idx="5779">
                  <c:v>-1.9599999999999999E-2</c:v>
                </c:pt>
                <c:pt idx="5780">
                  <c:v>1.95E-2</c:v>
                </c:pt>
                <c:pt idx="5781">
                  <c:v>1.95E-2</c:v>
                </c:pt>
                <c:pt idx="5782">
                  <c:v>-9.11E-3</c:v>
                </c:pt>
                <c:pt idx="5783">
                  <c:v>2.1700000000000001E-2</c:v>
                </c:pt>
                <c:pt idx="5784">
                  <c:v>2.1700000000000001E-2</c:v>
                </c:pt>
                <c:pt idx="5785">
                  <c:v>2.1700000000000001E-2</c:v>
                </c:pt>
                <c:pt idx="5786">
                  <c:v>-1.9199999999999998E-2</c:v>
                </c:pt>
                <c:pt idx="5787">
                  <c:v>-5.2600000000000001E-2</c:v>
                </c:pt>
                <c:pt idx="5788">
                  <c:v>3.6799999999999999E-2</c:v>
                </c:pt>
                <c:pt idx="5789">
                  <c:v>3.6799999999999999E-2</c:v>
                </c:pt>
                <c:pt idx="5790">
                  <c:v>-3.3700000000000001E-2</c:v>
                </c:pt>
                <c:pt idx="5791">
                  <c:v>-3.3700000000000001E-2</c:v>
                </c:pt>
                <c:pt idx="5792">
                  <c:v>-3.3700000000000001E-2</c:v>
                </c:pt>
                <c:pt idx="5793">
                  <c:v>7.5899999999999995E-2</c:v>
                </c:pt>
                <c:pt idx="5794">
                  <c:v>-1.01E-2</c:v>
                </c:pt>
                <c:pt idx="5795">
                  <c:v>-1.01E-2</c:v>
                </c:pt>
                <c:pt idx="5796">
                  <c:v>-1.01E-2</c:v>
                </c:pt>
                <c:pt idx="5797">
                  <c:v>-1.01E-2</c:v>
                </c:pt>
                <c:pt idx="5798">
                  <c:v>-3.6200000000000003E-2</c:v>
                </c:pt>
                <c:pt idx="5799">
                  <c:v>-3.6200000000000003E-2</c:v>
                </c:pt>
                <c:pt idx="5800">
                  <c:v>-3.6200000000000003E-2</c:v>
                </c:pt>
                <c:pt idx="5801">
                  <c:v>-3.6200000000000003E-2</c:v>
                </c:pt>
                <c:pt idx="5802">
                  <c:v>-3.6200000000000003E-2</c:v>
                </c:pt>
                <c:pt idx="5803">
                  <c:v>-3.6200000000000003E-2</c:v>
                </c:pt>
                <c:pt idx="5804">
                  <c:v>-2.9399999999999999E-2</c:v>
                </c:pt>
                <c:pt idx="5805">
                  <c:v>-5.2299999999999999E-2</c:v>
                </c:pt>
                <c:pt idx="5806">
                  <c:v>-5.2299999999999999E-2</c:v>
                </c:pt>
                <c:pt idx="5807">
                  <c:v>-5.2299999999999999E-2</c:v>
                </c:pt>
                <c:pt idx="5808">
                  <c:v>-5.2299999999999999E-2</c:v>
                </c:pt>
                <c:pt idx="5809">
                  <c:v>2.7E-2</c:v>
                </c:pt>
                <c:pt idx="5810">
                  <c:v>2.7E-2</c:v>
                </c:pt>
                <c:pt idx="5811">
                  <c:v>4.1099999999999998E-2</c:v>
                </c:pt>
                <c:pt idx="5812">
                  <c:v>-7.5899999999999995E-2</c:v>
                </c:pt>
                <c:pt idx="5813">
                  <c:v>-1.65E-3</c:v>
                </c:pt>
                <c:pt idx="5814">
                  <c:v>6.1899999999999998E-4</c:v>
                </c:pt>
                <c:pt idx="5815">
                  <c:v>6.1899999999999998E-4</c:v>
                </c:pt>
                <c:pt idx="5816">
                  <c:v>6.1899999999999998E-4</c:v>
                </c:pt>
                <c:pt idx="5817">
                  <c:v>6.1899999999999998E-4</c:v>
                </c:pt>
                <c:pt idx="5818">
                  <c:v>6.1899999999999998E-4</c:v>
                </c:pt>
                <c:pt idx="5819">
                  <c:v>6.1899999999999998E-4</c:v>
                </c:pt>
                <c:pt idx="5820">
                  <c:v>6.1899999999999998E-4</c:v>
                </c:pt>
                <c:pt idx="5821">
                  <c:v>9.0399999999999994E-3</c:v>
                </c:pt>
                <c:pt idx="5822">
                  <c:v>9.0399999999999994E-3</c:v>
                </c:pt>
                <c:pt idx="5823">
                  <c:v>9.0399999999999994E-3</c:v>
                </c:pt>
                <c:pt idx="5824">
                  <c:v>-5.4199999999999998E-2</c:v>
                </c:pt>
                <c:pt idx="5825">
                  <c:v>5.8100000000000001E-3</c:v>
                </c:pt>
                <c:pt idx="5826">
                  <c:v>5.8100000000000001E-3</c:v>
                </c:pt>
                <c:pt idx="5827">
                  <c:v>5.8100000000000001E-3</c:v>
                </c:pt>
                <c:pt idx="5828">
                  <c:v>5.8100000000000001E-3</c:v>
                </c:pt>
                <c:pt idx="5829">
                  <c:v>5.8100000000000001E-3</c:v>
                </c:pt>
                <c:pt idx="5830">
                  <c:v>-5.96E-3</c:v>
                </c:pt>
                <c:pt idx="5831">
                  <c:v>-5.96E-3</c:v>
                </c:pt>
                <c:pt idx="5832">
                  <c:v>-5.96E-3</c:v>
                </c:pt>
                <c:pt idx="5833">
                  <c:v>-5.96E-3</c:v>
                </c:pt>
                <c:pt idx="5834">
                  <c:v>-1.33E-3</c:v>
                </c:pt>
                <c:pt idx="5835">
                  <c:v>-2.2599999999999999E-3</c:v>
                </c:pt>
                <c:pt idx="5836">
                  <c:v>-2.2599999999999999E-3</c:v>
                </c:pt>
                <c:pt idx="5837">
                  <c:v>-2.2599999999999999E-3</c:v>
                </c:pt>
                <c:pt idx="5838">
                  <c:v>-2.2599999999999999E-3</c:v>
                </c:pt>
                <c:pt idx="5839">
                  <c:v>-2.2599999999999999E-3</c:v>
                </c:pt>
                <c:pt idx="5840">
                  <c:v>-2.2599999999999999E-3</c:v>
                </c:pt>
                <c:pt idx="5841">
                  <c:v>-2.2599999999999999E-3</c:v>
                </c:pt>
                <c:pt idx="5842">
                  <c:v>-2.2599999999999999E-3</c:v>
                </c:pt>
                <c:pt idx="5843">
                  <c:v>-2.2599999999999999E-3</c:v>
                </c:pt>
                <c:pt idx="5844">
                  <c:v>-2.2599999999999999E-3</c:v>
                </c:pt>
                <c:pt idx="5845">
                  <c:v>-2.2599999999999999E-3</c:v>
                </c:pt>
                <c:pt idx="5846">
                  <c:v>-2.2599999999999999E-3</c:v>
                </c:pt>
                <c:pt idx="5847">
                  <c:v>-2.2599999999999999E-3</c:v>
                </c:pt>
                <c:pt idx="5848">
                  <c:v>-2.2599999999999999E-3</c:v>
                </c:pt>
                <c:pt idx="5849">
                  <c:v>-2.2599999999999999E-3</c:v>
                </c:pt>
                <c:pt idx="5850">
                  <c:v>-2.2599999999999999E-3</c:v>
                </c:pt>
                <c:pt idx="5851">
                  <c:v>-2.2599999999999999E-3</c:v>
                </c:pt>
                <c:pt idx="5852">
                  <c:v>-2.2599999999999999E-3</c:v>
                </c:pt>
                <c:pt idx="5853">
                  <c:v>-2.0799999999999999E-2</c:v>
                </c:pt>
                <c:pt idx="5854">
                  <c:v>1.3699999999999999E-3</c:v>
                </c:pt>
                <c:pt idx="5855">
                  <c:v>1.3699999999999999E-3</c:v>
                </c:pt>
                <c:pt idx="5856">
                  <c:v>1.3699999999999999E-3</c:v>
                </c:pt>
                <c:pt idx="5857">
                  <c:v>1.3699999999999999E-3</c:v>
                </c:pt>
                <c:pt idx="5858">
                  <c:v>1.3699999999999999E-3</c:v>
                </c:pt>
                <c:pt idx="5859">
                  <c:v>1.3699999999999999E-3</c:v>
                </c:pt>
                <c:pt idx="5860">
                  <c:v>1.3699999999999999E-3</c:v>
                </c:pt>
                <c:pt idx="5861">
                  <c:v>6.0699999999999997E-2</c:v>
                </c:pt>
                <c:pt idx="5862">
                  <c:v>6.0699999999999997E-2</c:v>
                </c:pt>
                <c:pt idx="5863">
                  <c:v>6.0699999999999997E-2</c:v>
                </c:pt>
                <c:pt idx="5864">
                  <c:v>6.0699999999999997E-2</c:v>
                </c:pt>
                <c:pt idx="5865">
                  <c:v>-4.7800000000000002E-2</c:v>
                </c:pt>
                <c:pt idx="5866">
                  <c:v>-4.7800000000000002E-2</c:v>
                </c:pt>
                <c:pt idx="5867">
                  <c:v>-4.7800000000000002E-2</c:v>
                </c:pt>
                <c:pt idx="5868">
                  <c:v>-4.7800000000000002E-2</c:v>
                </c:pt>
                <c:pt idx="5869">
                  <c:v>-4.3999999999999997E-2</c:v>
                </c:pt>
                <c:pt idx="5870">
                  <c:v>-4.3999999999999997E-2</c:v>
                </c:pt>
                <c:pt idx="5871">
                  <c:v>3.3700000000000001E-2</c:v>
                </c:pt>
                <c:pt idx="5872">
                  <c:v>3.3700000000000001E-2</c:v>
                </c:pt>
                <c:pt idx="5873">
                  <c:v>-2.8500000000000001E-2</c:v>
                </c:pt>
                <c:pt idx="5874">
                  <c:v>-2.8500000000000001E-2</c:v>
                </c:pt>
                <c:pt idx="5875">
                  <c:v>6.0999999999999999E-2</c:v>
                </c:pt>
                <c:pt idx="5876">
                  <c:v>6.0999999999999999E-2</c:v>
                </c:pt>
                <c:pt idx="5877">
                  <c:v>6.0999999999999999E-2</c:v>
                </c:pt>
                <c:pt idx="5878">
                  <c:v>6.0999999999999999E-2</c:v>
                </c:pt>
                <c:pt idx="5879">
                  <c:v>1.9E-2</c:v>
                </c:pt>
                <c:pt idx="5880">
                  <c:v>1.9E-2</c:v>
                </c:pt>
                <c:pt idx="5881">
                  <c:v>7.8799999999999999E-3</c:v>
                </c:pt>
                <c:pt idx="5882">
                  <c:v>7.8799999999999999E-3</c:v>
                </c:pt>
                <c:pt idx="5883">
                  <c:v>7.8799999999999999E-3</c:v>
                </c:pt>
                <c:pt idx="5884">
                  <c:v>7.8799999999999999E-3</c:v>
                </c:pt>
                <c:pt idx="5885">
                  <c:v>7.8799999999999999E-3</c:v>
                </c:pt>
                <c:pt idx="5886">
                  <c:v>7.8799999999999999E-3</c:v>
                </c:pt>
                <c:pt idx="5887">
                  <c:v>7.8799999999999999E-3</c:v>
                </c:pt>
                <c:pt idx="5888">
                  <c:v>7.8799999999999999E-3</c:v>
                </c:pt>
                <c:pt idx="5889">
                  <c:v>-2.4400000000000002E-2</c:v>
                </c:pt>
                <c:pt idx="5890">
                  <c:v>1.49E-2</c:v>
                </c:pt>
                <c:pt idx="5891">
                  <c:v>1.49E-2</c:v>
                </c:pt>
                <c:pt idx="5892">
                  <c:v>1.49E-2</c:v>
                </c:pt>
                <c:pt idx="5893">
                  <c:v>6.3700000000000007E-2</c:v>
                </c:pt>
                <c:pt idx="5894">
                  <c:v>6.3700000000000007E-2</c:v>
                </c:pt>
                <c:pt idx="5895">
                  <c:v>-0.06</c:v>
                </c:pt>
                <c:pt idx="5896">
                  <c:v>-0.06</c:v>
                </c:pt>
                <c:pt idx="5897">
                  <c:v>-3.2599999999999997E-2</c:v>
                </c:pt>
                <c:pt idx="5898">
                  <c:v>-3.2599999999999997E-2</c:v>
                </c:pt>
                <c:pt idx="5899">
                  <c:v>6.83E-2</c:v>
                </c:pt>
                <c:pt idx="5900">
                  <c:v>6.83E-2</c:v>
                </c:pt>
                <c:pt idx="5901">
                  <c:v>6.83E-2</c:v>
                </c:pt>
                <c:pt idx="5902">
                  <c:v>6.83E-2</c:v>
                </c:pt>
                <c:pt idx="5903">
                  <c:v>5.16E-2</c:v>
                </c:pt>
                <c:pt idx="5904">
                  <c:v>-5.91E-2</c:v>
                </c:pt>
                <c:pt idx="5905">
                  <c:v>-5.91E-2</c:v>
                </c:pt>
                <c:pt idx="5906">
                  <c:v>-5.91E-2</c:v>
                </c:pt>
                <c:pt idx="5907">
                  <c:v>-5.91E-2</c:v>
                </c:pt>
                <c:pt idx="5908">
                  <c:v>-5.91E-2</c:v>
                </c:pt>
                <c:pt idx="5909">
                  <c:v>-5.91E-2</c:v>
                </c:pt>
                <c:pt idx="5910">
                  <c:v>-5.91E-2</c:v>
                </c:pt>
                <c:pt idx="5911">
                  <c:v>-2.3099999999999999E-2</c:v>
                </c:pt>
                <c:pt idx="5912">
                  <c:v>-2.3099999999999999E-2</c:v>
                </c:pt>
                <c:pt idx="5913">
                  <c:v>9.9099999999999994E-2</c:v>
                </c:pt>
                <c:pt idx="5914">
                  <c:v>9.9099999999999994E-2</c:v>
                </c:pt>
                <c:pt idx="5915">
                  <c:v>9.9099999999999994E-2</c:v>
                </c:pt>
                <c:pt idx="5916">
                  <c:v>-4.4499999999999998E-2</c:v>
                </c:pt>
                <c:pt idx="5917">
                  <c:v>-7.0800000000000002E-2</c:v>
                </c:pt>
                <c:pt idx="5918">
                  <c:v>9.8599999999999993E-2</c:v>
                </c:pt>
                <c:pt idx="5919">
                  <c:v>-7.2700000000000001E-2</c:v>
                </c:pt>
                <c:pt idx="5920">
                  <c:v>-7.2700000000000001E-2</c:v>
                </c:pt>
                <c:pt idx="5921">
                  <c:v>-6.5100000000000002E-3</c:v>
                </c:pt>
                <c:pt idx="5922">
                  <c:v>-6.5100000000000002E-3</c:v>
                </c:pt>
                <c:pt idx="5923">
                  <c:v>-5.9299999999999999E-2</c:v>
                </c:pt>
                <c:pt idx="5924">
                  <c:v>-5.9299999999999999E-2</c:v>
                </c:pt>
                <c:pt idx="5925">
                  <c:v>-5.9299999999999999E-2</c:v>
                </c:pt>
                <c:pt idx="5926">
                  <c:v>-5.9299999999999999E-2</c:v>
                </c:pt>
                <c:pt idx="5927">
                  <c:v>-5.9299999999999999E-2</c:v>
                </c:pt>
                <c:pt idx="5928">
                  <c:v>1.61E-2</c:v>
                </c:pt>
                <c:pt idx="5929">
                  <c:v>1.61E-2</c:v>
                </c:pt>
                <c:pt idx="5930">
                  <c:v>1.61E-2</c:v>
                </c:pt>
                <c:pt idx="5931">
                  <c:v>-1.8000000000000001E-4</c:v>
                </c:pt>
                <c:pt idx="5932">
                  <c:v>-1.8000000000000001E-4</c:v>
                </c:pt>
                <c:pt idx="5933">
                  <c:v>1.23E-2</c:v>
                </c:pt>
                <c:pt idx="5934">
                  <c:v>-1.84E-2</c:v>
                </c:pt>
                <c:pt idx="5935">
                  <c:v>-1.84E-2</c:v>
                </c:pt>
                <c:pt idx="5936">
                  <c:v>-5.2599999999999999E-3</c:v>
                </c:pt>
                <c:pt idx="5937">
                  <c:v>-5.2599999999999999E-3</c:v>
                </c:pt>
                <c:pt idx="5938">
                  <c:v>-5.2599999999999999E-3</c:v>
                </c:pt>
                <c:pt idx="5939">
                  <c:v>-5.2599999999999999E-3</c:v>
                </c:pt>
                <c:pt idx="5940">
                  <c:v>-5.2599999999999999E-3</c:v>
                </c:pt>
                <c:pt idx="5941">
                  <c:v>-5.2599999999999999E-3</c:v>
                </c:pt>
                <c:pt idx="5942">
                  <c:v>-5.2599999999999999E-3</c:v>
                </c:pt>
                <c:pt idx="5943">
                  <c:v>-5.2599999999999999E-3</c:v>
                </c:pt>
                <c:pt idx="5944">
                  <c:v>-5.2599999999999999E-3</c:v>
                </c:pt>
                <c:pt idx="5945">
                  <c:v>-5.2599999999999999E-3</c:v>
                </c:pt>
                <c:pt idx="5946">
                  <c:v>-5.2599999999999999E-3</c:v>
                </c:pt>
                <c:pt idx="5947">
                  <c:v>-5.2599999999999999E-3</c:v>
                </c:pt>
                <c:pt idx="5948">
                  <c:v>-5.2599999999999999E-3</c:v>
                </c:pt>
                <c:pt idx="5949">
                  <c:v>-5.2599999999999999E-3</c:v>
                </c:pt>
                <c:pt idx="5950">
                  <c:v>-5.2599999999999999E-3</c:v>
                </c:pt>
                <c:pt idx="5951">
                  <c:v>-5.2599999999999999E-3</c:v>
                </c:pt>
                <c:pt idx="5952">
                  <c:v>-5.2599999999999999E-3</c:v>
                </c:pt>
                <c:pt idx="5953">
                  <c:v>-5.2599999999999999E-3</c:v>
                </c:pt>
                <c:pt idx="5954">
                  <c:v>-9.5399999999999999E-3</c:v>
                </c:pt>
                <c:pt idx="5955">
                  <c:v>-9.5399999999999999E-3</c:v>
                </c:pt>
                <c:pt idx="5956">
                  <c:v>-9.5399999999999999E-3</c:v>
                </c:pt>
                <c:pt idx="5957">
                  <c:v>-9.5399999999999999E-3</c:v>
                </c:pt>
                <c:pt idx="5958">
                  <c:v>-9.5399999999999999E-3</c:v>
                </c:pt>
                <c:pt idx="5959">
                  <c:v>-9.5399999999999999E-3</c:v>
                </c:pt>
                <c:pt idx="5960">
                  <c:v>-9.5399999999999999E-3</c:v>
                </c:pt>
                <c:pt idx="5961">
                  <c:v>5.3100000000000001E-2</c:v>
                </c:pt>
                <c:pt idx="5962">
                  <c:v>5.3100000000000001E-2</c:v>
                </c:pt>
                <c:pt idx="5963">
                  <c:v>5.3100000000000001E-2</c:v>
                </c:pt>
                <c:pt idx="5964">
                  <c:v>5.3100000000000001E-2</c:v>
                </c:pt>
                <c:pt idx="5965">
                  <c:v>-1.35E-2</c:v>
                </c:pt>
                <c:pt idx="5966">
                  <c:v>-1.35E-2</c:v>
                </c:pt>
                <c:pt idx="5967">
                  <c:v>5.11E-3</c:v>
                </c:pt>
                <c:pt idx="5968">
                  <c:v>5.8000000000000003E-2</c:v>
                </c:pt>
                <c:pt idx="5969">
                  <c:v>5.8000000000000003E-2</c:v>
                </c:pt>
                <c:pt idx="5970">
                  <c:v>5.8000000000000003E-2</c:v>
                </c:pt>
                <c:pt idx="5971">
                  <c:v>5.8000000000000003E-2</c:v>
                </c:pt>
                <c:pt idx="5972">
                  <c:v>5.8000000000000003E-2</c:v>
                </c:pt>
                <c:pt idx="5973">
                  <c:v>5.8000000000000003E-2</c:v>
                </c:pt>
                <c:pt idx="5974">
                  <c:v>5.8000000000000003E-2</c:v>
                </c:pt>
                <c:pt idx="5975">
                  <c:v>5.8000000000000003E-2</c:v>
                </c:pt>
                <c:pt idx="5976">
                  <c:v>5.8000000000000003E-2</c:v>
                </c:pt>
                <c:pt idx="5977">
                  <c:v>5.8000000000000003E-2</c:v>
                </c:pt>
                <c:pt idx="5978">
                  <c:v>5.8000000000000003E-2</c:v>
                </c:pt>
                <c:pt idx="5979">
                  <c:v>4.8800000000000003E-2</c:v>
                </c:pt>
                <c:pt idx="5980">
                  <c:v>4.8800000000000003E-2</c:v>
                </c:pt>
                <c:pt idx="5981">
                  <c:v>-2.86E-2</c:v>
                </c:pt>
                <c:pt idx="5982">
                  <c:v>-2.86E-2</c:v>
                </c:pt>
                <c:pt idx="5983">
                  <c:v>-2.86E-2</c:v>
                </c:pt>
                <c:pt idx="5984">
                  <c:v>-2.86E-2</c:v>
                </c:pt>
                <c:pt idx="5985">
                  <c:v>5.6599999999999998E-2</c:v>
                </c:pt>
                <c:pt idx="5986">
                  <c:v>5.6599999999999998E-2</c:v>
                </c:pt>
                <c:pt idx="5987">
                  <c:v>-6.1599999999999997E-3</c:v>
                </c:pt>
                <c:pt idx="5988">
                  <c:v>-9.8599999999999993E-2</c:v>
                </c:pt>
                <c:pt idx="5989">
                  <c:v>-9.8599999999999993E-2</c:v>
                </c:pt>
                <c:pt idx="5990">
                  <c:v>-9.8599999999999993E-2</c:v>
                </c:pt>
                <c:pt idx="5991">
                  <c:v>-9.8599999999999993E-2</c:v>
                </c:pt>
                <c:pt idx="5992">
                  <c:v>-8.9200000000000002E-2</c:v>
                </c:pt>
                <c:pt idx="5993">
                  <c:v>-8.9200000000000002E-2</c:v>
                </c:pt>
                <c:pt idx="5994">
                  <c:v>-8.9200000000000002E-2</c:v>
                </c:pt>
                <c:pt idx="5995">
                  <c:v>8.4599999999999995E-2</c:v>
                </c:pt>
                <c:pt idx="5996">
                  <c:v>6.7599999999999993E-2</c:v>
                </c:pt>
                <c:pt idx="5997">
                  <c:v>6.7599999999999993E-2</c:v>
                </c:pt>
                <c:pt idx="5998">
                  <c:v>6.7599999999999993E-2</c:v>
                </c:pt>
                <c:pt idx="5999">
                  <c:v>6.7599999999999993E-2</c:v>
                </c:pt>
                <c:pt idx="6000">
                  <c:v>6.7599999999999993E-2</c:v>
                </c:pt>
                <c:pt idx="6001">
                  <c:v>6.7599999999999993E-2</c:v>
                </c:pt>
                <c:pt idx="6002">
                  <c:v>6.7599999999999993E-2</c:v>
                </c:pt>
                <c:pt idx="6003">
                  <c:v>7.9799999999999996E-2</c:v>
                </c:pt>
                <c:pt idx="6004">
                  <c:v>-8.1500000000000003E-2</c:v>
                </c:pt>
                <c:pt idx="6005">
                  <c:v>-8.1500000000000003E-2</c:v>
                </c:pt>
                <c:pt idx="6006">
                  <c:v>-8.1500000000000003E-2</c:v>
                </c:pt>
                <c:pt idx="6007">
                  <c:v>-8.1500000000000003E-2</c:v>
                </c:pt>
                <c:pt idx="6008">
                  <c:v>-8.1500000000000003E-2</c:v>
                </c:pt>
                <c:pt idx="6009">
                  <c:v>6.6500000000000004E-2</c:v>
                </c:pt>
                <c:pt idx="6010">
                  <c:v>6.6500000000000004E-2</c:v>
                </c:pt>
                <c:pt idx="6011">
                  <c:v>6.6500000000000004E-2</c:v>
                </c:pt>
                <c:pt idx="6012">
                  <c:v>6.6500000000000004E-2</c:v>
                </c:pt>
                <c:pt idx="6013">
                  <c:v>6.6500000000000004E-2</c:v>
                </c:pt>
                <c:pt idx="6014">
                  <c:v>-1.06E-2</c:v>
                </c:pt>
                <c:pt idx="6015">
                  <c:v>-1.06E-2</c:v>
                </c:pt>
                <c:pt idx="6016">
                  <c:v>-1.06E-2</c:v>
                </c:pt>
                <c:pt idx="6017">
                  <c:v>-1.06E-2</c:v>
                </c:pt>
                <c:pt idx="6018">
                  <c:v>-1.06E-2</c:v>
                </c:pt>
                <c:pt idx="6019">
                  <c:v>-1.06E-2</c:v>
                </c:pt>
                <c:pt idx="6020">
                  <c:v>-1.06E-2</c:v>
                </c:pt>
                <c:pt idx="6021">
                  <c:v>-1.06E-2</c:v>
                </c:pt>
                <c:pt idx="6022">
                  <c:v>-1.06E-2</c:v>
                </c:pt>
                <c:pt idx="6023">
                  <c:v>-1.6200000000000001E-4</c:v>
                </c:pt>
                <c:pt idx="6024">
                  <c:v>-1.6200000000000001E-4</c:v>
                </c:pt>
                <c:pt idx="6025">
                  <c:v>-3.39E-2</c:v>
                </c:pt>
                <c:pt idx="6026">
                  <c:v>-3.39E-2</c:v>
                </c:pt>
                <c:pt idx="6027">
                  <c:v>-3.39E-2</c:v>
                </c:pt>
                <c:pt idx="6028">
                  <c:v>5.4100000000000002E-2</c:v>
                </c:pt>
                <c:pt idx="6029">
                  <c:v>5.4100000000000002E-2</c:v>
                </c:pt>
                <c:pt idx="6030">
                  <c:v>-5.79E-2</c:v>
                </c:pt>
                <c:pt idx="6031">
                  <c:v>-5.79E-2</c:v>
                </c:pt>
                <c:pt idx="6032">
                  <c:v>-5.79E-2</c:v>
                </c:pt>
                <c:pt idx="6033">
                  <c:v>-5.79E-2</c:v>
                </c:pt>
                <c:pt idx="6034">
                  <c:v>-5.79E-2</c:v>
                </c:pt>
                <c:pt idx="6035">
                  <c:v>-5.79E-2</c:v>
                </c:pt>
                <c:pt idx="6036">
                  <c:v>1.3299999999999999E-2</c:v>
                </c:pt>
                <c:pt idx="6037">
                  <c:v>4.0500000000000001E-2</c:v>
                </c:pt>
                <c:pt idx="6038">
                  <c:v>4.0500000000000001E-2</c:v>
                </c:pt>
                <c:pt idx="6039">
                  <c:v>4.0500000000000001E-2</c:v>
                </c:pt>
                <c:pt idx="6040">
                  <c:v>3.95E-2</c:v>
                </c:pt>
                <c:pt idx="6041">
                  <c:v>3.95E-2</c:v>
                </c:pt>
                <c:pt idx="6042">
                  <c:v>3.95E-2</c:v>
                </c:pt>
                <c:pt idx="6043">
                  <c:v>3.95E-2</c:v>
                </c:pt>
                <c:pt idx="6044">
                  <c:v>-1.6899999999999998E-2</c:v>
                </c:pt>
                <c:pt idx="6045">
                  <c:v>-1.6899999999999998E-2</c:v>
                </c:pt>
                <c:pt idx="6046">
                  <c:v>-1.6899999999999998E-2</c:v>
                </c:pt>
                <c:pt idx="6047">
                  <c:v>-1.6899999999999998E-2</c:v>
                </c:pt>
                <c:pt idx="6048">
                  <c:v>-1.6899999999999998E-2</c:v>
                </c:pt>
                <c:pt idx="6049">
                  <c:v>-1.6899999999999998E-2</c:v>
                </c:pt>
                <c:pt idx="6050">
                  <c:v>-1.6899999999999998E-2</c:v>
                </c:pt>
                <c:pt idx="6051">
                  <c:v>-1.6899999999999998E-2</c:v>
                </c:pt>
                <c:pt idx="6052">
                  <c:v>-1.6899999999999998E-2</c:v>
                </c:pt>
                <c:pt idx="6053">
                  <c:v>2.4099999999999998E-3</c:v>
                </c:pt>
                <c:pt idx="6054">
                  <c:v>5.74E-2</c:v>
                </c:pt>
                <c:pt idx="6055">
                  <c:v>-4.87E-2</c:v>
                </c:pt>
                <c:pt idx="6056">
                  <c:v>5.7499999999999999E-3</c:v>
                </c:pt>
                <c:pt idx="6057">
                  <c:v>5.7499999999999999E-3</c:v>
                </c:pt>
                <c:pt idx="6058">
                  <c:v>5.7499999999999999E-3</c:v>
                </c:pt>
                <c:pt idx="6059">
                  <c:v>5.7499999999999999E-3</c:v>
                </c:pt>
                <c:pt idx="6060">
                  <c:v>5.7499999999999999E-3</c:v>
                </c:pt>
                <c:pt idx="6061">
                  <c:v>1.7000000000000001E-2</c:v>
                </c:pt>
                <c:pt idx="6062">
                  <c:v>1.7000000000000001E-2</c:v>
                </c:pt>
                <c:pt idx="6063">
                  <c:v>-5.8900000000000001E-2</c:v>
                </c:pt>
                <c:pt idx="6064">
                  <c:v>-5.8900000000000001E-2</c:v>
                </c:pt>
                <c:pt idx="6065">
                  <c:v>-5.8900000000000001E-2</c:v>
                </c:pt>
                <c:pt idx="6066">
                  <c:v>-5.8900000000000001E-2</c:v>
                </c:pt>
                <c:pt idx="6067">
                  <c:v>-0.02</c:v>
                </c:pt>
                <c:pt idx="6068">
                  <c:v>-0.02</c:v>
                </c:pt>
                <c:pt idx="6069">
                  <c:v>-0.02</c:v>
                </c:pt>
                <c:pt idx="6070">
                  <c:v>-0.02</c:v>
                </c:pt>
                <c:pt idx="6071">
                  <c:v>5.3800000000000001E-2</c:v>
                </c:pt>
                <c:pt idx="6072">
                  <c:v>5.3800000000000001E-2</c:v>
                </c:pt>
                <c:pt idx="6073">
                  <c:v>5.3800000000000001E-2</c:v>
                </c:pt>
                <c:pt idx="6074">
                  <c:v>-5.3600000000000002E-2</c:v>
                </c:pt>
                <c:pt idx="6075">
                  <c:v>-5.3600000000000002E-2</c:v>
                </c:pt>
                <c:pt idx="6076">
                  <c:v>-4.3499999999999997E-2</c:v>
                </c:pt>
                <c:pt idx="6077">
                  <c:v>-4.3499999999999997E-2</c:v>
                </c:pt>
                <c:pt idx="6078">
                  <c:v>-4.3499999999999997E-2</c:v>
                </c:pt>
                <c:pt idx="6079">
                  <c:v>-4.3499999999999997E-2</c:v>
                </c:pt>
                <c:pt idx="6080">
                  <c:v>-4.3499999999999997E-2</c:v>
                </c:pt>
                <c:pt idx="6081">
                  <c:v>-7.9299999999999995E-2</c:v>
                </c:pt>
                <c:pt idx="6082">
                  <c:v>8.7100000000000007E-3</c:v>
                </c:pt>
                <c:pt idx="6083">
                  <c:v>8.7100000000000007E-3</c:v>
                </c:pt>
                <c:pt idx="6084">
                  <c:v>-6.0600000000000003E-3</c:v>
                </c:pt>
                <c:pt idx="6085">
                  <c:v>-6.0600000000000003E-3</c:v>
                </c:pt>
                <c:pt idx="6086">
                  <c:v>-6.0600000000000003E-3</c:v>
                </c:pt>
                <c:pt idx="6087">
                  <c:v>-6.0600000000000003E-3</c:v>
                </c:pt>
                <c:pt idx="6088">
                  <c:v>-6.0600000000000003E-3</c:v>
                </c:pt>
                <c:pt idx="6089">
                  <c:v>2.8999999999999998E-3</c:v>
                </c:pt>
                <c:pt idx="6090">
                  <c:v>2.8999999999999998E-3</c:v>
                </c:pt>
                <c:pt idx="6091">
                  <c:v>2.8999999999999998E-3</c:v>
                </c:pt>
                <c:pt idx="6092">
                  <c:v>2.8999999999999998E-3</c:v>
                </c:pt>
                <c:pt idx="6093">
                  <c:v>2.8999999999999998E-3</c:v>
                </c:pt>
                <c:pt idx="6094">
                  <c:v>2.8999999999999998E-3</c:v>
                </c:pt>
                <c:pt idx="6095">
                  <c:v>-6.08E-2</c:v>
                </c:pt>
                <c:pt idx="6096">
                  <c:v>-6.08E-2</c:v>
                </c:pt>
                <c:pt idx="6097">
                  <c:v>3.1099999999999999E-2</c:v>
                </c:pt>
                <c:pt idx="6098">
                  <c:v>-3.1800000000000002E-2</c:v>
                </c:pt>
                <c:pt idx="6099">
                  <c:v>-3.1800000000000002E-2</c:v>
                </c:pt>
                <c:pt idx="6100">
                  <c:v>-3.1800000000000002E-2</c:v>
                </c:pt>
                <c:pt idx="6101">
                  <c:v>-3.1800000000000002E-2</c:v>
                </c:pt>
                <c:pt idx="6102">
                  <c:v>-3.1800000000000002E-2</c:v>
                </c:pt>
                <c:pt idx="6103">
                  <c:v>-3.1800000000000002E-2</c:v>
                </c:pt>
                <c:pt idx="6104">
                  <c:v>-3.1800000000000002E-2</c:v>
                </c:pt>
                <c:pt idx="6105">
                  <c:v>-3.1800000000000002E-2</c:v>
                </c:pt>
                <c:pt idx="6106">
                  <c:v>-3.1800000000000002E-2</c:v>
                </c:pt>
                <c:pt idx="6107">
                  <c:v>-3.1800000000000002E-2</c:v>
                </c:pt>
                <c:pt idx="6108">
                  <c:v>-3.1800000000000002E-2</c:v>
                </c:pt>
                <c:pt idx="6109">
                  <c:v>-3.1800000000000002E-2</c:v>
                </c:pt>
                <c:pt idx="6110">
                  <c:v>1.29E-2</c:v>
                </c:pt>
                <c:pt idx="6111">
                  <c:v>1.29E-2</c:v>
                </c:pt>
                <c:pt idx="6112">
                  <c:v>9.8699999999999996E-2</c:v>
                </c:pt>
                <c:pt idx="6113">
                  <c:v>9.8699999999999996E-2</c:v>
                </c:pt>
                <c:pt idx="6114">
                  <c:v>9.8699999999999996E-2</c:v>
                </c:pt>
                <c:pt idx="6115">
                  <c:v>3.3799999999999997E-2</c:v>
                </c:pt>
                <c:pt idx="6116">
                  <c:v>1.8E-3</c:v>
                </c:pt>
                <c:pt idx="6117">
                  <c:v>1.8E-3</c:v>
                </c:pt>
                <c:pt idx="6118">
                  <c:v>1.8E-3</c:v>
                </c:pt>
                <c:pt idx="6119">
                  <c:v>1.8E-3</c:v>
                </c:pt>
                <c:pt idx="6120">
                  <c:v>1.8E-3</c:v>
                </c:pt>
                <c:pt idx="6121">
                  <c:v>-2.0999999999999999E-3</c:v>
                </c:pt>
                <c:pt idx="6122">
                  <c:v>-1.6299999999999999E-2</c:v>
                </c:pt>
                <c:pt idx="6123">
                  <c:v>-1.6299999999999999E-2</c:v>
                </c:pt>
                <c:pt idx="6124">
                  <c:v>-1.6299999999999999E-2</c:v>
                </c:pt>
                <c:pt idx="6125">
                  <c:v>-1.6299999999999999E-2</c:v>
                </c:pt>
                <c:pt idx="6126">
                  <c:v>-1.6299999999999999E-2</c:v>
                </c:pt>
                <c:pt idx="6127">
                  <c:v>-1.6299999999999999E-2</c:v>
                </c:pt>
                <c:pt idx="6128">
                  <c:v>-6.9899999999999997E-3</c:v>
                </c:pt>
                <c:pt idx="6129">
                  <c:v>-6.9899999999999997E-3</c:v>
                </c:pt>
                <c:pt idx="6130">
                  <c:v>1.01E-3</c:v>
                </c:pt>
                <c:pt idx="6131">
                  <c:v>1.01E-3</c:v>
                </c:pt>
                <c:pt idx="6132">
                  <c:v>1.01E-3</c:v>
                </c:pt>
                <c:pt idx="6133">
                  <c:v>1.01E-3</c:v>
                </c:pt>
                <c:pt idx="6134">
                  <c:v>2.4299999999999999E-2</c:v>
                </c:pt>
                <c:pt idx="6135">
                  <c:v>2.4299999999999999E-2</c:v>
                </c:pt>
                <c:pt idx="6136">
                  <c:v>2.4299999999999999E-2</c:v>
                </c:pt>
                <c:pt idx="6137">
                  <c:v>2.4299999999999999E-2</c:v>
                </c:pt>
                <c:pt idx="6138">
                  <c:v>2.4299999999999999E-2</c:v>
                </c:pt>
                <c:pt idx="6139">
                  <c:v>2.4299999999999999E-2</c:v>
                </c:pt>
                <c:pt idx="6140">
                  <c:v>-6.5700000000000003E-3</c:v>
                </c:pt>
                <c:pt idx="6141">
                  <c:v>-6.5700000000000003E-3</c:v>
                </c:pt>
                <c:pt idx="6142">
                  <c:v>-6.5700000000000003E-3</c:v>
                </c:pt>
                <c:pt idx="6143">
                  <c:v>-6.5700000000000003E-3</c:v>
                </c:pt>
                <c:pt idx="6144">
                  <c:v>-6.5700000000000003E-3</c:v>
                </c:pt>
                <c:pt idx="6145">
                  <c:v>-6.5700000000000003E-3</c:v>
                </c:pt>
                <c:pt idx="6146">
                  <c:v>2.6200000000000001E-2</c:v>
                </c:pt>
                <c:pt idx="6147">
                  <c:v>1.5900000000000001E-2</c:v>
                </c:pt>
                <c:pt idx="6148">
                  <c:v>1.5900000000000001E-2</c:v>
                </c:pt>
                <c:pt idx="6149">
                  <c:v>1.5900000000000001E-2</c:v>
                </c:pt>
                <c:pt idx="6150">
                  <c:v>-2.1399999999999999E-2</c:v>
                </c:pt>
                <c:pt idx="6151">
                  <c:v>-2.1399999999999999E-2</c:v>
                </c:pt>
                <c:pt idx="6152">
                  <c:v>-2.1399999999999999E-2</c:v>
                </c:pt>
                <c:pt idx="6153">
                  <c:v>-2.1399999999999999E-2</c:v>
                </c:pt>
                <c:pt idx="6154">
                  <c:v>-5.5599999999999997E-2</c:v>
                </c:pt>
                <c:pt idx="6155">
                  <c:v>-5.5599999999999997E-2</c:v>
                </c:pt>
                <c:pt idx="6156">
                  <c:v>-5.5599999999999997E-2</c:v>
                </c:pt>
                <c:pt idx="6157">
                  <c:v>-7.9500000000000001E-2</c:v>
                </c:pt>
                <c:pt idx="6158">
                  <c:v>-7.9500000000000001E-2</c:v>
                </c:pt>
                <c:pt idx="6159">
                  <c:v>-7.9500000000000001E-2</c:v>
                </c:pt>
                <c:pt idx="6160">
                  <c:v>-7.9500000000000001E-2</c:v>
                </c:pt>
                <c:pt idx="6161">
                  <c:v>-1.6E-2</c:v>
                </c:pt>
                <c:pt idx="6162">
                  <c:v>-8.0400000000000003E-3</c:v>
                </c:pt>
                <c:pt idx="6163">
                  <c:v>-8.0400000000000003E-3</c:v>
                </c:pt>
                <c:pt idx="6164">
                  <c:v>-8.0400000000000003E-3</c:v>
                </c:pt>
                <c:pt idx="6165">
                  <c:v>-1.9300000000000001E-3</c:v>
                </c:pt>
                <c:pt idx="6166">
                  <c:v>-1.46E-2</c:v>
                </c:pt>
                <c:pt idx="6167">
                  <c:v>-2.5700000000000001E-2</c:v>
                </c:pt>
                <c:pt idx="6168">
                  <c:v>-2.5700000000000001E-2</c:v>
                </c:pt>
                <c:pt idx="6169">
                  <c:v>-2.5700000000000001E-2</c:v>
                </c:pt>
                <c:pt idx="6170">
                  <c:v>-2.5700000000000001E-2</c:v>
                </c:pt>
                <c:pt idx="6171">
                  <c:v>-2.5700000000000001E-2</c:v>
                </c:pt>
                <c:pt idx="6172">
                  <c:v>5.8200000000000002E-2</c:v>
                </c:pt>
                <c:pt idx="6173">
                  <c:v>5.8200000000000002E-2</c:v>
                </c:pt>
                <c:pt idx="6174">
                  <c:v>6.7100000000000007E-2</c:v>
                </c:pt>
                <c:pt idx="6175">
                  <c:v>6.7100000000000007E-2</c:v>
                </c:pt>
                <c:pt idx="6176">
                  <c:v>6.7100000000000007E-2</c:v>
                </c:pt>
                <c:pt idx="6177">
                  <c:v>6.7100000000000007E-2</c:v>
                </c:pt>
                <c:pt idx="6178">
                  <c:v>1.4E-2</c:v>
                </c:pt>
                <c:pt idx="6179">
                  <c:v>1.4E-2</c:v>
                </c:pt>
                <c:pt idx="6180">
                  <c:v>1.4E-2</c:v>
                </c:pt>
                <c:pt idx="6181">
                  <c:v>-7.9100000000000004E-2</c:v>
                </c:pt>
                <c:pt idx="6182">
                  <c:v>4.9399999999999999E-2</c:v>
                </c:pt>
                <c:pt idx="6183">
                  <c:v>-1.9300000000000001E-2</c:v>
                </c:pt>
                <c:pt idx="6184">
                  <c:v>-1.9300000000000001E-2</c:v>
                </c:pt>
                <c:pt idx="6185">
                  <c:v>5.5800000000000002E-2</c:v>
                </c:pt>
                <c:pt idx="6186">
                  <c:v>5.5800000000000002E-2</c:v>
                </c:pt>
                <c:pt idx="6187">
                  <c:v>-3.8300000000000001E-2</c:v>
                </c:pt>
                <c:pt idx="6188">
                  <c:v>-3.8300000000000001E-2</c:v>
                </c:pt>
                <c:pt idx="6189">
                  <c:v>-3.8300000000000001E-2</c:v>
                </c:pt>
                <c:pt idx="6190">
                  <c:v>5.0500000000000003E-2</c:v>
                </c:pt>
                <c:pt idx="6191">
                  <c:v>5.0500000000000003E-2</c:v>
                </c:pt>
                <c:pt idx="6192">
                  <c:v>5.0500000000000003E-2</c:v>
                </c:pt>
                <c:pt idx="6193">
                  <c:v>-8.3000000000000004E-2</c:v>
                </c:pt>
                <c:pt idx="6194">
                  <c:v>-5.8700000000000002E-2</c:v>
                </c:pt>
                <c:pt idx="6195">
                  <c:v>-5.8700000000000002E-2</c:v>
                </c:pt>
                <c:pt idx="6196">
                  <c:v>-5.8700000000000002E-2</c:v>
                </c:pt>
                <c:pt idx="6197">
                  <c:v>-5.8700000000000002E-2</c:v>
                </c:pt>
                <c:pt idx="6198">
                  <c:v>-8.3799999999999999E-2</c:v>
                </c:pt>
                <c:pt idx="6199">
                  <c:v>-4.1599999999999998E-2</c:v>
                </c:pt>
                <c:pt idx="6200">
                  <c:v>-4.1599999999999998E-2</c:v>
                </c:pt>
                <c:pt idx="6201">
                  <c:v>-4.1599999999999998E-2</c:v>
                </c:pt>
                <c:pt idx="6202">
                  <c:v>-3.56E-2</c:v>
                </c:pt>
                <c:pt idx="6203">
                  <c:v>-3.56E-2</c:v>
                </c:pt>
                <c:pt idx="6204">
                  <c:v>4.3900000000000002E-2</c:v>
                </c:pt>
                <c:pt idx="6205">
                  <c:v>-5.28E-2</c:v>
                </c:pt>
                <c:pt idx="6206">
                  <c:v>1.2999999999999999E-2</c:v>
                </c:pt>
                <c:pt idx="6207">
                  <c:v>1.2999999999999999E-2</c:v>
                </c:pt>
                <c:pt idx="6208">
                  <c:v>-4.4200000000000003E-2</c:v>
                </c:pt>
                <c:pt idx="6209">
                  <c:v>-3.78E-2</c:v>
                </c:pt>
                <c:pt idx="6210">
                  <c:v>-3.78E-2</c:v>
                </c:pt>
                <c:pt idx="6211">
                  <c:v>-3.78E-2</c:v>
                </c:pt>
                <c:pt idx="6212">
                  <c:v>-3.78E-2</c:v>
                </c:pt>
                <c:pt idx="6213">
                  <c:v>4.0399999999999998E-2</c:v>
                </c:pt>
                <c:pt idx="6214">
                  <c:v>4.0399999999999998E-2</c:v>
                </c:pt>
                <c:pt idx="6215">
                  <c:v>3.6900000000000002E-2</c:v>
                </c:pt>
                <c:pt idx="6216">
                  <c:v>3.6900000000000002E-2</c:v>
                </c:pt>
                <c:pt idx="6217">
                  <c:v>-2.9600000000000001E-2</c:v>
                </c:pt>
                <c:pt idx="6218">
                  <c:v>-2.9600000000000001E-2</c:v>
                </c:pt>
                <c:pt idx="6219">
                  <c:v>-2.9600000000000001E-2</c:v>
                </c:pt>
                <c:pt idx="6220">
                  <c:v>-2.75E-2</c:v>
                </c:pt>
                <c:pt idx="6221">
                  <c:v>7.5399999999999995E-2</c:v>
                </c:pt>
                <c:pt idx="6222">
                  <c:v>-8.1699999999999995E-2</c:v>
                </c:pt>
                <c:pt idx="6223">
                  <c:v>-8.1699999999999995E-2</c:v>
                </c:pt>
                <c:pt idx="6224">
                  <c:v>1.09E-2</c:v>
                </c:pt>
                <c:pt idx="6225">
                  <c:v>1.09E-2</c:v>
                </c:pt>
                <c:pt idx="6226">
                  <c:v>4.7100000000000003E-2</c:v>
                </c:pt>
                <c:pt idx="6227">
                  <c:v>4.7100000000000003E-2</c:v>
                </c:pt>
                <c:pt idx="6228">
                  <c:v>4.7100000000000003E-2</c:v>
                </c:pt>
                <c:pt idx="6229">
                  <c:v>4.7100000000000003E-2</c:v>
                </c:pt>
                <c:pt idx="6230">
                  <c:v>4.7100000000000003E-2</c:v>
                </c:pt>
                <c:pt idx="6231">
                  <c:v>4.7100000000000003E-2</c:v>
                </c:pt>
                <c:pt idx="6232">
                  <c:v>1.8800000000000001E-2</c:v>
                </c:pt>
                <c:pt idx="6233">
                  <c:v>2.8500000000000001E-3</c:v>
                </c:pt>
                <c:pt idx="6234">
                  <c:v>2.8500000000000001E-3</c:v>
                </c:pt>
                <c:pt idx="6235">
                  <c:v>2.8500000000000001E-3</c:v>
                </c:pt>
                <c:pt idx="6236">
                  <c:v>1.0800000000000001E-2</c:v>
                </c:pt>
                <c:pt idx="6237">
                  <c:v>-7.8200000000000006E-3</c:v>
                </c:pt>
                <c:pt idx="6238">
                  <c:v>-7.8200000000000006E-3</c:v>
                </c:pt>
                <c:pt idx="6239">
                  <c:v>-9.8299999999999998E-2</c:v>
                </c:pt>
                <c:pt idx="6240">
                  <c:v>-9.8299999999999998E-2</c:v>
                </c:pt>
                <c:pt idx="6241">
                  <c:v>-9.8299999999999998E-2</c:v>
                </c:pt>
                <c:pt idx="6242">
                  <c:v>-2.8700000000000002E-3</c:v>
                </c:pt>
                <c:pt idx="6243">
                  <c:v>-5.0299999999999997E-2</c:v>
                </c:pt>
                <c:pt idx="6244">
                  <c:v>-5.0299999999999997E-2</c:v>
                </c:pt>
                <c:pt idx="6245">
                  <c:v>4.9299999999999997E-2</c:v>
                </c:pt>
                <c:pt idx="6246">
                  <c:v>4.9299999999999997E-2</c:v>
                </c:pt>
                <c:pt idx="6247">
                  <c:v>4.9299999999999997E-2</c:v>
                </c:pt>
                <c:pt idx="6248">
                  <c:v>3.6700000000000001E-3</c:v>
                </c:pt>
                <c:pt idx="6249">
                  <c:v>7.9500000000000005E-3</c:v>
                </c:pt>
                <c:pt idx="6250">
                  <c:v>-1.37E-2</c:v>
                </c:pt>
                <c:pt idx="6251">
                  <c:v>1.52E-2</c:v>
                </c:pt>
                <c:pt idx="6252">
                  <c:v>1.52E-2</c:v>
                </c:pt>
                <c:pt idx="6253">
                  <c:v>1.52E-2</c:v>
                </c:pt>
                <c:pt idx="6254">
                  <c:v>1.52E-2</c:v>
                </c:pt>
                <c:pt idx="6255">
                  <c:v>1.52E-2</c:v>
                </c:pt>
                <c:pt idx="6256">
                  <c:v>2.6599999999999999E-2</c:v>
                </c:pt>
                <c:pt idx="6257">
                  <c:v>-4.2099999999999999E-2</c:v>
                </c:pt>
                <c:pt idx="6258">
                  <c:v>4.0099999999999997E-2</c:v>
                </c:pt>
                <c:pt idx="6259">
                  <c:v>-8.1600000000000006E-2</c:v>
                </c:pt>
                <c:pt idx="6260">
                  <c:v>-2.4799999999999999E-2</c:v>
                </c:pt>
                <c:pt idx="6261">
                  <c:v>-6.9900000000000004E-2</c:v>
                </c:pt>
                <c:pt idx="6262">
                  <c:v>3.9899999999999998E-2</c:v>
                </c:pt>
                <c:pt idx="6263">
                  <c:v>3.9899999999999998E-2</c:v>
                </c:pt>
                <c:pt idx="6264">
                  <c:v>9.4599999999999997E-3</c:v>
                </c:pt>
                <c:pt idx="6265">
                  <c:v>9.4599999999999997E-3</c:v>
                </c:pt>
                <c:pt idx="6266">
                  <c:v>-2.9000000000000001E-2</c:v>
                </c:pt>
                <c:pt idx="6267">
                  <c:v>-7.3299999999999997E-3</c:v>
                </c:pt>
                <c:pt idx="6268">
                  <c:v>-7.3299999999999997E-3</c:v>
                </c:pt>
                <c:pt idx="6269">
                  <c:v>-7.3299999999999997E-3</c:v>
                </c:pt>
                <c:pt idx="6270">
                  <c:v>-7.3299999999999997E-3</c:v>
                </c:pt>
                <c:pt idx="6271">
                  <c:v>-7.3299999999999997E-3</c:v>
                </c:pt>
                <c:pt idx="6272">
                  <c:v>-7.3299999999999997E-3</c:v>
                </c:pt>
                <c:pt idx="6273">
                  <c:v>-7.7400000000000004E-3</c:v>
                </c:pt>
                <c:pt idx="6274">
                  <c:v>-4.99E-2</c:v>
                </c:pt>
                <c:pt idx="6275">
                  <c:v>-4.99E-2</c:v>
                </c:pt>
                <c:pt idx="6276">
                  <c:v>-4.99E-2</c:v>
                </c:pt>
                <c:pt idx="6277">
                  <c:v>-4.99E-2</c:v>
                </c:pt>
                <c:pt idx="6278">
                  <c:v>-4.99E-2</c:v>
                </c:pt>
                <c:pt idx="6279">
                  <c:v>-4.99E-2</c:v>
                </c:pt>
                <c:pt idx="6280">
                  <c:v>-4.99E-2</c:v>
                </c:pt>
                <c:pt idx="6281">
                  <c:v>-4.99E-2</c:v>
                </c:pt>
                <c:pt idx="6282">
                  <c:v>2.8000000000000001E-2</c:v>
                </c:pt>
                <c:pt idx="6283">
                  <c:v>2.8000000000000001E-2</c:v>
                </c:pt>
                <c:pt idx="6284">
                  <c:v>2.8000000000000001E-2</c:v>
                </c:pt>
                <c:pt idx="6285">
                  <c:v>2.8000000000000001E-2</c:v>
                </c:pt>
                <c:pt idx="6286">
                  <c:v>2.1299999999999999E-2</c:v>
                </c:pt>
                <c:pt idx="6287">
                  <c:v>2.1299999999999999E-2</c:v>
                </c:pt>
                <c:pt idx="6288">
                  <c:v>-4.3499999999999997E-2</c:v>
                </c:pt>
                <c:pt idx="6289">
                  <c:v>-4.3499999999999997E-2</c:v>
                </c:pt>
                <c:pt idx="6290">
                  <c:v>7.3099999999999998E-2</c:v>
                </c:pt>
                <c:pt idx="6291">
                  <c:v>7.3099999999999998E-2</c:v>
                </c:pt>
                <c:pt idx="6292">
                  <c:v>7.3099999999999998E-2</c:v>
                </c:pt>
                <c:pt idx="6293">
                  <c:v>7.3099999999999998E-2</c:v>
                </c:pt>
                <c:pt idx="6294">
                  <c:v>7.3099999999999998E-2</c:v>
                </c:pt>
                <c:pt idx="6295">
                  <c:v>-6.7000000000000004E-2</c:v>
                </c:pt>
                <c:pt idx="6296">
                  <c:v>-6.7000000000000004E-2</c:v>
                </c:pt>
                <c:pt idx="6297">
                  <c:v>3.04E-2</c:v>
                </c:pt>
                <c:pt idx="6298">
                  <c:v>3.04E-2</c:v>
                </c:pt>
                <c:pt idx="6299">
                  <c:v>3.04E-2</c:v>
                </c:pt>
                <c:pt idx="6300">
                  <c:v>3.04E-2</c:v>
                </c:pt>
                <c:pt idx="6301">
                  <c:v>3.04E-2</c:v>
                </c:pt>
                <c:pt idx="6302">
                  <c:v>3.04E-2</c:v>
                </c:pt>
                <c:pt idx="6303">
                  <c:v>5.3999999999999999E-2</c:v>
                </c:pt>
                <c:pt idx="6304">
                  <c:v>5.3999999999999999E-2</c:v>
                </c:pt>
                <c:pt idx="6305">
                  <c:v>7.9399999999999998E-2</c:v>
                </c:pt>
                <c:pt idx="6306">
                  <c:v>7.9399999999999998E-2</c:v>
                </c:pt>
                <c:pt idx="6307">
                  <c:v>7.9399999999999998E-2</c:v>
                </c:pt>
                <c:pt idx="6308">
                  <c:v>7.9399999999999998E-2</c:v>
                </c:pt>
                <c:pt idx="6309">
                  <c:v>3.9699999999999999E-2</c:v>
                </c:pt>
                <c:pt idx="6310">
                  <c:v>3.9699999999999999E-2</c:v>
                </c:pt>
                <c:pt idx="6311">
                  <c:v>3.9699999999999999E-2</c:v>
                </c:pt>
                <c:pt idx="6312">
                  <c:v>6.5299999999999997E-2</c:v>
                </c:pt>
                <c:pt idx="6313">
                  <c:v>6.5299999999999997E-2</c:v>
                </c:pt>
                <c:pt idx="6314">
                  <c:v>6.5299999999999997E-2</c:v>
                </c:pt>
                <c:pt idx="6315">
                  <c:v>6.5299999999999997E-2</c:v>
                </c:pt>
                <c:pt idx="6316">
                  <c:v>6.5299999999999997E-2</c:v>
                </c:pt>
                <c:pt idx="6317">
                  <c:v>-1.9300000000000001E-2</c:v>
                </c:pt>
                <c:pt idx="6318">
                  <c:v>-1.9300000000000001E-2</c:v>
                </c:pt>
                <c:pt idx="6319">
                  <c:v>-1.9300000000000001E-2</c:v>
                </c:pt>
                <c:pt idx="6320">
                  <c:v>1.0999999999999999E-2</c:v>
                </c:pt>
                <c:pt idx="6321">
                  <c:v>-6.5199999999999998E-3</c:v>
                </c:pt>
                <c:pt idx="6322">
                  <c:v>-6.5199999999999998E-3</c:v>
                </c:pt>
                <c:pt idx="6323">
                  <c:v>-6.5199999999999998E-3</c:v>
                </c:pt>
                <c:pt idx="6324">
                  <c:v>-6.5199999999999998E-3</c:v>
                </c:pt>
                <c:pt idx="6325">
                  <c:v>-7.3700000000000002E-2</c:v>
                </c:pt>
                <c:pt idx="6326">
                  <c:v>-7.3700000000000002E-2</c:v>
                </c:pt>
                <c:pt idx="6327">
                  <c:v>-7.3700000000000002E-2</c:v>
                </c:pt>
                <c:pt idx="6328">
                  <c:v>-7.3700000000000002E-2</c:v>
                </c:pt>
                <c:pt idx="6329">
                  <c:v>-7.3700000000000002E-2</c:v>
                </c:pt>
                <c:pt idx="6330">
                  <c:v>-7.3700000000000002E-2</c:v>
                </c:pt>
                <c:pt idx="6331">
                  <c:v>1.9800000000000002E-2</c:v>
                </c:pt>
                <c:pt idx="6332">
                  <c:v>-7.0800000000000002E-2</c:v>
                </c:pt>
                <c:pt idx="6333">
                  <c:v>0.121</c:v>
                </c:pt>
                <c:pt idx="6334">
                  <c:v>0.121</c:v>
                </c:pt>
                <c:pt idx="6335">
                  <c:v>0.121</c:v>
                </c:pt>
                <c:pt idx="6336">
                  <c:v>0.121</c:v>
                </c:pt>
                <c:pt idx="6337">
                  <c:v>0.121</c:v>
                </c:pt>
                <c:pt idx="6338">
                  <c:v>0.121</c:v>
                </c:pt>
                <c:pt idx="6339">
                  <c:v>6.7799999999999999E-2</c:v>
                </c:pt>
                <c:pt idx="6340">
                  <c:v>6.7799999999999999E-2</c:v>
                </c:pt>
                <c:pt idx="6341">
                  <c:v>6.7799999999999999E-2</c:v>
                </c:pt>
                <c:pt idx="6342">
                  <c:v>-4.6899999999999997E-2</c:v>
                </c:pt>
                <c:pt idx="6343">
                  <c:v>-4.6899999999999997E-2</c:v>
                </c:pt>
                <c:pt idx="6344">
                  <c:v>-4.6899999999999997E-2</c:v>
                </c:pt>
                <c:pt idx="6345">
                  <c:v>-4.6899999999999997E-2</c:v>
                </c:pt>
                <c:pt idx="6346">
                  <c:v>-3.0800000000000001E-2</c:v>
                </c:pt>
                <c:pt idx="6347">
                  <c:v>-3.0800000000000001E-2</c:v>
                </c:pt>
                <c:pt idx="6348">
                  <c:v>-3.0800000000000001E-2</c:v>
                </c:pt>
                <c:pt idx="6349">
                  <c:v>-1.7100000000000001E-2</c:v>
                </c:pt>
                <c:pt idx="6350">
                  <c:v>-2.2699999999999999E-3</c:v>
                </c:pt>
                <c:pt idx="6351">
                  <c:v>-2.3199999999999998E-2</c:v>
                </c:pt>
                <c:pt idx="6352">
                  <c:v>-3.27E-2</c:v>
                </c:pt>
                <c:pt idx="6353">
                  <c:v>-3.27E-2</c:v>
                </c:pt>
                <c:pt idx="6354">
                  <c:v>-3.27E-2</c:v>
                </c:pt>
                <c:pt idx="6355">
                  <c:v>-3.27E-2</c:v>
                </c:pt>
                <c:pt idx="6356">
                  <c:v>-5.6300000000000003E-2</c:v>
                </c:pt>
                <c:pt idx="6357">
                  <c:v>-5.6300000000000003E-2</c:v>
                </c:pt>
                <c:pt idx="6358">
                  <c:v>-5.6300000000000003E-2</c:v>
                </c:pt>
                <c:pt idx="6359">
                  <c:v>-5.6300000000000003E-2</c:v>
                </c:pt>
                <c:pt idx="6360">
                  <c:v>6.2E-2</c:v>
                </c:pt>
                <c:pt idx="6361">
                  <c:v>6.2E-2</c:v>
                </c:pt>
                <c:pt idx="6362">
                  <c:v>-7.5399999999999995E-2</c:v>
                </c:pt>
                <c:pt idx="6363">
                  <c:v>3.6999999999999998E-2</c:v>
                </c:pt>
                <c:pt idx="6364">
                  <c:v>3.6999999999999998E-2</c:v>
                </c:pt>
                <c:pt idx="6365">
                  <c:v>3.6999999999999998E-2</c:v>
                </c:pt>
                <c:pt idx="6366">
                  <c:v>3.6999999999999998E-2</c:v>
                </c:pt>
                <c:pt idx="6367">
                  <c:v>3.6999999999999998E-2</c:v>
                </c:pt>
                <c:pt idx="6368">
                  <c:v>3.6999999999999998E-2</c:v>
                </c:pt>
                <c:pt idx="6369">
                  <c:v>3.6999999999999998E-2</c:v>
                </c:pt>
                <c:pt idx="6370">
                  <c:v>3.6999999999999998E-2</c:v>
                </c:pt>
                <c:pt idx="6371">
                  <c:v>3.6999999999999998E-2</c:v>
                </c:pt>
                <c:pt idx="6372">
                  <c:v>3.6999999999999998E-2</c:v>
                </c:pt>
                <c:pt idx="6373">
                  <c:v>-2.9700000000000001E-2</c:v>
                </c:pt>
                <c:pt idx="6374">
                  <c:v>1.7100000000000001E-2</c:v>
                </c:pt>
                <c:pt idx="6375">
                  <c:v>1.7899999999999999E-2</c:v>
                </c:pt>
                <c:pt idx="6376">
                  <c:v>1.7899999999999999E-2</c:v>
                </c:pt>
                <c:pt idx="6377">
                  <c:v>2.6700000000000002E-2</c:v>
                </c:pt>
                <c:pt idx="6378">
                  <c:v>2.6700000000000002E-2</c:v>
                </c:pt>
                <c:pt idx="6379">
                  <c:v>7.3800000000000003E-3</c:v>
                </c:pt>
                <c:pt idx="6380">
                  <c:v>7.3800000000000003E-3</c:v>
                </c:pt>
                <c:pt idx="6381">
                  <c:v>7.3800000000000003E-3</c:v>
                </c:pt>
                <c:pt idx="6382">
                  <c:v>2.6700000000000002E-2</c:v>
                </c:pt>
                <c:pt idx="6383">
                  <c:v>-3.8300000000000001E-2</c:v>
                </c:pt>
                <c:pt idx="6384">
                  <c:v>-3.8300000000000001E-2</c:v>
                </c:pt>
                <c:pt idx="6385">
                  <c:v>-3.8300000000000001E-2</c:v>
                </c:pt>
                <c:pt idx="6386">
                  <c:v>-3.8300000000000001E-2</c:v>
                </c:pt>
                <c:pt idx="6387">
                  <c:v>-3.8300000000000001E-2</c:v>
                </c:pt>
                <c:pt idx="6388">
                  <c:v>-3.8300000000000001E-2</c:v>
                </c:pt>
                <c:pt idx="6389">
                  <c:v>-3.8300000000000001E-2</c:v>
                </c:pt>
                <c:pt idx="6390">
                  <c:v>-3.8300000000000001E-2</c:v>
                </c:pt>
                <c:pt idx="6391">
                  <c:v>-3.8300000000000001E-2</c:v>
                </c:pt>
                <c:pt idx="6392">
                  <c:v>-3.8300000000000001E-2</c:v>
                </c:pt>
                <c:pt idx="6393">
                  <c:v>5.5100000000000003E-2</c:v>
                </c:pt>
                <c:pt idx="6394">
                  <c:v>8.6499999999999994E-2</c:v>
                </c:pt>
                <c:pt idx="6395">
                  <c:v>-0.10199999999999999</c:v>
                </c:pt>
                <c:pt idx="6396">
                  <c:v>-0.10199999999999999</c:v>
                </c:pt>
                <c:pt idx="6397">
                  <c:v>-0.10199999999999999</c:v>
                </c:pt>
                <c:pt idx="6398">
                  <c:v>0.123</c:v>
                </c:pt>
                <c:pt idx="6399">
                  <c:v>0.123</c:v>
                </c:pt>
                <c:pt idx="6400">
                  <c:v>0.123</c:v>
                </c:pt>
                <c:pt idx="6401">
                  <c:v>-1.54E-2</c:v>
                </c:pt>
                <c:pt idx="6402">
                  <c:v>-1.54E-2</c:v>
                </c:pt>
                <c:pt idx="6403">
                  <c:v>-1.54E-2</c:v>
                </c:pt>
                <c:pt idx="6404">
                  <c:v>-1.54E-2</c:v>
                </c:pt>
                <c:pt idx="6405">
                  <c:v>-1.54E-2</c:v>
                </c:pt>
                <c:pt idx="6406">
                  <c:v>-1.54E-2</c:v>
                </c:pt>
                <c:pt idx="6407">
                  <c:v>-1.54E-2</c:v>
                </c:pt>
                <c:pt idx="6408">
                  <c:v>-1.54E-2</c:v>
                </c:pt>
                <c:pt idx="6409">
                  <c:v>-1.54E-2</c:v>
                </c:pt>
                <c:pt idx="6410">
                  <c:v>-2.2399999999999998E-3</c:v>
                </c:pt>
                <c:pt idx="6411">
                  <c:v>-2.2399999999999998E-3</c:v>
                </c:pt>
                <c:pt idx="6412">
                  <c:v>-2.2399999999999998E-3</c:v>
                </c:pt>
                <c:pt idx="6413">
                  <c:v>-2.2399999999999998E-3</c:v>
                </c:pt>
                <c:pt idx="6414">
                  <c:v>-2.2399999999999998E-3</c:v>
                </c:pt>
                <c:pt idx="6415">
                  <c:v>-2.2399999999999998E-3</c:v>
                </c:pt>
                <c:pt idx="6416">
                  <c:v>-2.2399999999999998E-3</c:v>
                </c:pt>
                <c:pt idx="6417">
                  <c:v>-2.2399999999999998E-3</c:v>
                </c:pt>
                <c:pt idx="6418">
                  <c:v>-1.77E-2</c:v>
                </c:pt>
                <c:pt idx="6419">
                  <c:v>-1.77E-2</c:v>
                </c:pt>
                <c:pt idx="6420">
                  <c:v>1.34E-2</c:v>
                </c:pt>
                <c:pt idx="6421">
                  <c:v>1.5299999999999999E-2</c:v>
                </c:pt>
                <c:pt idx="6422">
                  <c:v>1.5299999999999999E-2</c:v>
                </c:pt>
                <c:pt idx="6423">
                  <c:v>-2.93E-2</c:v>
                </c:pt>
                <c:pt idx="6424">
                  <c:v>-2.93E-2</c:v>
                </c:pt>
                <c:pt idx="6425">
                  <c:v>-2.93E-2</c:v>
                </c:pt>
                <c:pt idx="6426">
                  <c:v>-2.93E-2</c:v>
                </c:pt>
                <c:pt idx="6427">
                  <c:v>-2.93E-2</c:v>
                </c:pt>
                <c:pt idx="6428">
                  <c:v>-6.54E-2</c:v>
                </c:pt>
                <c:pt idx="6429">
                  <c:v>-6.54E-2</c:v>
                </c:pt>
                <c:pt idx="6430">
                  <c:v>-1.8100000000000002E-2</c:v>
                </c:pt>
                <c:pt idx="6431">
                  <c:v>-1.8100000000000002E-2</c:v>
                </c:pt>
                <c:pt idx="6432">
                  <c:v>-1.8100000000000002E-2</c:v>
                </c:pt>
                <c:pt idx="6433">
                  <c:v>-1.8100000000000002E-2</c:v>
                </c:pt>
                <c:pt idx="6434">
                  <c:v>-1.8100000000000002E-2</c:v>
                </c:pt>
                <c:pt idx="6435">
                  <c:v>-1.8100000000000002E-2</c:v>
                </c:pt>
                <c:pt idx="6436">
                  <c:v>6.9000000000000006E-2</c:v>
                </c:pt>
                <c:pt idx="6437">
                  <c:v>7.2400000000000006E-2</c:v>
                </c:pt>
                <c:pt idx="6438">
                  <c:v>7.2400000000000006E-2</c:v>
                </c:pt>
                <c:pt idx="6439">
                  <c:v>7.2400000000000006E-2</c:v>
                </c:pt>
                <c:pt idx="6440">
                  <c:v>7.2400000000000006E-2</c:v>
                </c:pt>
                <c:pt idx="6441">
                  <c:v>7.2400000000000006E-2</c:v>
                </c:pt>
                <c:pt idx="6442">
                  <c:v>7.2400000000000006E-2</c:v>
                </c:pt>
                <c:pt idx="6443">
                  <c:v>7.2400000000000006E-2</c:v>
                </c:pt>
                <c:pt idx="6444">
                  <c:v>7.2400000000000006E-2</c:v>
                </c:pt>
                <c:pt idx="6445">
                  <c:v>7.2400000000000006E-2</c:v>
                </c:pt>
                <c:pt idx="6446">
                  <c:v>7.2400000000000006E-2</c:v>
                </c:pt>
                <c:pt idx="6447">
                  <c:v>1.34E-2</c:v>
                </c:pt>
                <c:pt idx="6448">
                  <c:v>2.52E-2</c:v>
                </c:pt>
                <c:pt idx="6449">
                  <c:v>-1.83E-2</c:v>
                </c:pt>
                <c:pt idx="6450">
                  <c:v>-1.83E-2</c:v>
                </c:pt>
                <c:pt idx="6451">
                  <c:v>-1.83E-2</c:v>
                </c:pt>
                <c:pt idx="6452">
                  <c:v>1.9199999999999998E-2</c:v>
                </c:pt>
                <c:pt idx="6453">
                  <c:v>1.9199999999999998E-2</c:v>
                </c:pt>
                <c:pt idx="6454">
                  <c:v>1.9199999999999998E-2</c:v>
                </c:pt>
                <c:pt idx="6455">
                  <c:v>1.9199999999999998E-2</c:v>
                </c:pt>
                <c:pt idx="6456">
                  <c:v>1.9199999999999998E-2</c:v>
                </c:pt>
                <c:pt idx="6457">
                  <c:v>1.9199999999999998E-2</c:v>
                </c:pt>
                <c:pt idx="6458">
                  <c:v>1.9199999999999998E-2</c:v>
                </c:pt>
                <c:pt idx="6459">
                  <c:v>-1.1299999999999999E-2</c:v>
                </c:pt>
                <c:pt idx="6460">
                  <c:v>-1.1299999999999999E-2</c:v>
                </c:pt>
                <c:pt idx="6461">
                  <c:v>2.4899999999999999E-2</c:v>
                </c:pt>
                <c:pt idx="6462">
                  <c:v>-5.9500000000000004E-3</c:v>
                </c:pt>
                <c:pt idx="6463">
                  <c:v>-5.9500000000000004E-3</c:v>
                </c:pt>
                <c:pt idx="6464">
                  <c:v>4.9599999999999998E-2</c:v>
                </c:pt>
                <c:pt idx="6465">
                  <c:v>4.9599999999999998E-2</c:v>
                </c:pt>
                <c:pt idx="6466">
                  <c:v>4.9599999999999998E-2</c:v>
                </c:pt>
                <c:pt idx="6467">
                  <c:v>4.9599999999999998E-2</c:v>
                </c:pt>
                <c:pt idx="6468">
                  <c:v>-1.09E-2</c:v>
                </c:pt>
                <c:pt idx="6469">
                  <c:v>-1.09E-2</c:v>
                </c:pt>
                <c:pt idx="6470">
                  <c:v>-1.8700000000000001E-2</c:v>
                </c:pt>
                <c:pt idx="6471">
                  <c:v>-1.8700000000000001E-2</c:v>
                </c:pt>
                <c:pt idx="6472">
                  <c:v>-1.8700000000000001E-2</c:v>
                </c:pt>
                <c:pt idx="6473">
                  <c:v>-7.5300000000000006E-2</c:v>
                </c:pt>
                <c:pt idx="6474">
                  <c:v>-7.5300000000000006E-2</c:v>
                </c:pt>
                <c:pt idx="6475">
                  <c:v>-7.5300000000000006E-2</c:v>
                </c:pt>
                <c:pt idx="6476">
                  <c:v>-7.5300000000000006E-2</c:v>
                </c:pt>
                <c:pt idx="6477">
                  <c:v>-7.1999999999999995E-2</c:v>
                </c:pt>
                <c:pt idx="6478">
                  <c:v>-7.1999999999999995E-2</c:v>
                </c:pt>
                <c:pt idx="6479">
                  <c:v>-7.1999999999999995E-2</c:v>
                </c:pt>
                <c:pt idx="6480">
                  <c:v>-7.1999999999999995E-2</c:v>
                </c:pt>
                <c:pt idx="6481">
                  <c:v>7.5600000000000001E-2</c:v>
                </c:pt>
                <c:pt idx="6482">
                  <c:v>6.3399999999999998E-2</c:v>
                </c:pt>
                <c:pt idx="6483">
                  <c:v>6.3399999999999998E-2</c:v>
                </c:pt>
                <c:pt idx="6484">
                  <c:v>6.3399999999999998E-2</c:v>
                </c:pt>
                <c:pt idx="6485">
                  <c:v>6.3399999999999998E-2</c:v>
                </c:pt>
                <c:pt idx="6486">
                  <c:v>6.3399999999999998E-2</c:v>
                </c:pt>
                <c:pt idx="6487">
                  <c:v>6.3399999999999998E-2</c:v>
                </c:pt>
                <c:pt idx="6488">
                  <c:v>6.3399999999999998E-2</c:v>
                </c:pt>
                <c:pt idx="6489">
                  <c:v>6.3399999999999998E-2</c:v>
                </c:pt>
                <c:pt idx="6490">
                  <c:v>5.9799999999999999E-2</c:v>
                </c:pt>
                <c:pt idx="6491">
                  <c:v>5.9799999999999999E-2</c:v>
                </c:pt>
                <c:pt idx="6492">
                  <c:v>-8.1900000000000001E-2</c:v>
                </c:pt>
                <c:pt idx="6493">
                  <c:v>-8.1900000000000001E-2</c:v>
                </c:pt>
                <c:pt idx="6494">
                  <c:v>-8.1900000000000001E-2</c:v>
                </c:pt>
                <c:pt idx="6495">
                  <c:v>3.95E-2</c:v>
                </c:pt>
                <c:pt idx="6496">
                  <c:v>3.95E-2</c:v>
                </c:pt>
                <c:pt idx="6497">
                  <c:v>6.1499999999999999E-2</c:v>
                </c:pt>
                <c:pt idx="6498">
                  <c:v>1.84E-2</c:v>
                </c:pt>
                <c:pt idx="6499">
                  <c:v>3.1300000000000001E-2</c:v>
                </c:pt>
                <c:pt idx="6500">
                  <c:v>-2.64E-2</c:v>
                </c:pt>
                <c:pt idx="6501">
                  <c:v>-2.64E-2</c:v>
                </c:pt>
                <c:pt idx="6502">
                  <c:v>-2.64E-2</c:v>
                </c:pt>
                <c:pt idx="6503">
                  <c:v>-4.7600000000000003E-3</c:v>
                </c:pt>
                <c:pt idx="6504">
                  <c:v>-4.7600000000000003E-3</c:v>
                </c:pt>
                <c:pt idx="6505">
                  <c:v>-3.5400000000000001E-2</c:v>
                </c:pt>
                <c:pt idx="6506">
                  <c:v>-3.5400000000000001E-2</c:v>
                </c:pt>
                <c:pt idx="6507">
                  <c:v>-3.5400000000000001E-2</c:v>
                </c:pt>
                <c:pt idx="6508">
                  <c:v>-3.5400000000000001E-2</c:v>
                </c:pt>
                <c:pt idx="6509">
                  <c:v>-3.5400000000000001E-2</c:v>
                </c:pt>
                <c:pt idx="6510">
                  <c:v>-3.5400000000000001E-2</c:v>
                </c:pt>
                <c:pt idx="6511">
                  <c:v>-2.93E-2</c:v>
                </c:pt>
                <c:pt idx="6512">
                  <c:v>-2.93E-2</c:v>
                </c:pt>
                <c:pt idx="6513">
                  <c:v>-2.93E-2</c:v>
                </c:pt>
                <c:pt idx="6514">
                  <c:v>-2.93E-2</c:v>
                </c:pt>
                <c:pt idx="6515">
                  <c:v>-7.2599999999999998E-2</c:v>
                </c:pt>
                <c:pt idx="6516">
                  <c:v>-7.2599999999999998E-2</c:v>
                </c:pt>
                <c:pt idx="6517">
                  <c:v>-6.5500000000000003E-2</c:v>
                </c:pt>
                <c:pt idx="6518">
                  <c:v>-6.5500000000000003E-2</c:v>
                </c:pt>
                <c:pt idx="6519">
                  <c:v>-6.5500000000000003E-2</c:v>
                </c:pt>
                <c:pt idx="6520">
                  <c:v>-4.8899999999999999E-2</c:v>
                </c:pt>
                <c:pt idx="6521">
                  <c:v>-4.8899999999999999E-2</c:v>
                </c:pt>
                <c:pt idx="6522">
                  <c:v>-1.1599999999999999E-2</c:v>
                </c:pt>
                <c:pt idx="6523">
                  <c:v>-1.1599999999999999E-2</c:v>
                </c:pt>
                <c:pt idx="6524">
                  <c:v>-1.1599999999999999E-2</c:v>
                </c:pt>
                <c:pt idx="6525">
                  <c:v>-1.1599999999999999E-2</c:v>
                </c:pt>
                <c:pt idx="6526">
                  <c:v>-3.1300000000000001E-2</c:v>
                </c:pt>
                <c:pt idx="6527">
                  <c:v>-3.1300000000000001E-2</c:v>
                </c:pt>
                <c:pt idx="6528">
                  <c:v>-6.3600000000000004E-2</c:v>
                </c:pt>
                <c:pt idx="6529">
                  <c:v>9.2600000000000002E-2</c:v>
                </c:pt>
                <c:pt idx="6530">
                  <c:v>9.2600000000000002E-2</c:v>
                </c:pt>
                <c:pt idx="6531">
                  <c:v>9.2600000000000002E-2</c:v>
                </c:pt>
                <c:pt idx="6532">
                  <c:v>9.2600000000000002E-2</c:v>
                </c:pt>
                <c:pt idx="6533">
                  <c:v>9.2600000000000002E-2</c:v>
                </c:pt>
                <c:pt idx="6534">
                  <c:v>3.1E-2</c:v>
                </c:pt>
                <c:pt idx="6535">
                  <c:v>3.1E-2</c:v>
                </c:pt>
                <c:pt idx="6536">
                  <c:v>3.1E-2</c:v>
                </c:pt>
                <c:pt idx="6537">
                  <c:v>3.1E-2</c:v>
                </c:pt>
                <c:pt idx="6538">
                  <c:v>3.1E-2</c:v>
                </c:pt>
                <c:pt idx="6539">
                  <c:v>3.1E-2</c:v>
                </c:pt>
                <c:pt idx="6540">
                  <c:v>3.1E-2</c:v>
                </c:pt>
                <c:pt idx="6541">
                  <c:v>-1.9E-2</c:v>
                </c:pt>
                <c:pt idx="6542">
                  <c:v>1.4E-2</c:v>
                </c:pt>
                <c:pt idx="6543">
                  <c:v>1.4E-2</c:v>
                </c:pt>
                <c:pt idx="6544">
                  <c:v>1.4E-2</c:v>
                </c:pt>
                <c:pt idx="6545">
                  <c:v>-3.9699999999999999E-2</c:v>
                </c:pt>
                <c:pt idx="6546">
                  <c:v>-5.8999999999999997E-2</c:v>
                </c:pt>
                <c:pt idx="6547">
                  <c:v>-9.5600000000000004E-2</c:v>
                </c:pt>
                <c:pt idx="6548">
                  <c:v>-9.5600000000000004E-2</c:v>
                </c:pt>
                <c:pt idx="6549">
                  <c:v>-9.5600000000000004E-2</c:v>
                </c:pt>
                <c:pt idx="6550">
                  <c:v>-9.5600000000000004E-2</c:v>
                </c:pt>
                <c:pt idx="6551">
                  <c:v>-9.5600000000000004E-2</c:v>
                </c:pt>
                <c:pt idx="6552">
                  <c:v>-9.5600000000000004E-2</c:v>
                </c:pt>
                <c:pt idx="6553">
                  <c:v>-9.5600000000000004E-2</c:v>
                </c:pt>
                <c:pt idx="6554">
                  <c:v>-9.5600000000000004E-2</c:v>
                </c:pt>
                <c:pt idx="6555">
                  <c:v>3.7999999999999999E-2</c:v>
                </c:pt>
                <c:pt idx="6556">
                  <c:v>3.7999999999999999E-2</c:v>
                </c:pt>
                <c:pt idx="6557">
                  <c:v>3.7999999999999999E-2</c:v>
                </c:pt>
                <c:pt idx="6558">
                  <c:v>3.7999999999999999E-2</c:v>
                </c:pt>
                <c:pt idx="6559">
                  <c:v>3.7999999999999999E-2</c:v>
                </c:pt>
                <c:pt idx="6560">
                  <c:v>3.7999999999999999E-2</c:v>
                </c:pt>
                <c:pt idx="6561">
                  <c:v>2.6599999999999999E-2</c:v>
                </c:pt>
                <c:pt idx="6562">
                  <c:v>2.2599999999999999E-2</c:v>
                </c:pt>
                <c:pt idx="6563">
                  <c:v>7.5799999999999999E-3</c:v>
                </c:pt>
                <c:pt idx="6564">
                  <c:v>7.5799999999999999E-3</c:v>
                </c:pt>
                <c:pt idx="6565">
                  <c:v>7.5799999999999999E-3</c:v>
                </c:pt>
                <c:pt idx="6566">
                  <c:v>7.5799999999999999E-3</c:v>
                </c:pt>
                <c:pt idx="6567">
                  <c:v>-3.6999999999999998E-2</c:v>
                </c:pt>
                <c:pt idx="6568">
                  <c:v>-3.6999999999999998E-2</c:v>
                </c:pt>
                <c:pt idx="6569">
                  <c:v>-3.6999999999999998E-2</c:v>
                </c:pt>
                <c:pt idx="6570">
                  <c:v>-3.6999999999999998E-2</c:v>
                </c:pt>
                <c:pt idx="6571">
                  <c:v>-3.6999999999999998E-2</c:v>
                </c:pt>
                <c:pt idx="6572">
                  <c:v>-3.6999999999999998E-2</c:v>
                </c:pt>
                <c:pt idx="6573">
                  <c:v>-3.6999999999999998E-2</c:v>
                </c:pt>
                <c:pt idx="6574">
                  <c:v>-3.6999999999999998E-2</c:v>
                </c:pt>
                <c:pt idx="6575">
                  <c:v>-3.6999999999999998E-2</c:v>
                </c:pt>
                <c:pt idx="6576">
                  <c:v>-3.6999999999999998E-2</c:v>
                </c:pt>
                <c:pt idx="6577">
                  <c:v>2.2800000000000001E-2</c:v>
                </c:pt>
                <c:pt idx="6578">
                  <c:v>2.2800000000000001E-2</c:v>
                </c:pt>
                <c:pt idx="6579">
                  <c:v>2.2800000000000001E-2</c:v>
                </c:pt>
                <c:pt idx="6580">
                  <c:v>2.2800000000000001E-2</c:v>
                </c:pt>
                <c:pt idx="6581">
                  <c:v>2.2800000000000001E-2</c:v>
                </c:pt>
                <c:pt idx="6582">
                  <c:v>2.2800000000000001E-2</c:v>
                </c:pt>
                <c:pt idx="6583">
                  <c:v>2.2800000000000001E-2</c:v>
                </c:pt>
                <c:pt idx="6584">
                  <c:v>-3.0200000000000001E-3</c:v>
                </c:pt>
                <c:pt idx="6585">
                  <c:v>-3.5200000000000002E-2</c:v>
                </c:pt>
                <c:pt idx="6586">
                  <c:v>-3.5200000000000002E-2</c:v>
                </c:pt>
                <c:pt idx="6587">
                  <c:v>-3.5200000000000002E-2</c:v>
                </c:pt>
                <c:pt idx="6588">
                  <c:v>1.1599999999999999E-2</c:v>
                </c:pt>
                <c:pt idx="6589">
                  <c:v>3.6799999999999999E-2</c:v>
                </c:pt>
                <c:pt idx="6590">
                  <c:v>3.6799999999999999E-2</c:v>
                </c:pt>
                <c:pt idx="6591">
                  <c:v>4.36E-2</c:v>
                </c:pt>
                <c:pt idx="6592">
                  <c:v>1.41E-2</c:v>
                </c:pt>
                <c:pt idx="6593">
                  <c:v>1.52E-2</c:v>
                </c:pt>
                <c:pt idx="6594">
                  <c:v>1.52E-2</c:v>
                </c:pt>
                <c:pt idx="6595">
                  <c:v>1.52E-2</c:v>
                </c:pt>
                <c:pt idx="6596">
                  <c:v>1.52E-2</c:v>
                </c:pt>
                <c:pt idx="6597">
                  <c:v>1.52E-2</c:v>
                </c:pt>
                <c:pt idx="6598">
                  <c:v>9.41E-3</c:v>
                </c:pt>
                <c:pt idx="6599">
                  <c:v>9.41E-3</c:v>
                </c:pt>
                <c:pt idx="6600">
                  <c:v>9.41E-3</c:v>
                </c:pt>
                <c:pt idx="6601">
                  <c:v>-4.1599999999999998E-2</c:v>
                </c:pt>
                <c:pt idx="6602">
                  <c:v>-4.1599999999999998E-2</c:v>
                </c:pt>
                <c:pt idx="6603">
                  <c:v>2.64E-2</c:v>
                </c:pt>
                <c:pt idx="6604">
                  <c:v>2.5899999999999999E-2</c:v>
                </c:pt>
                <c:pt idx="6605">
                  <c:v>2.5899999999999999E-2</c:v>
                </c:pt>
                <c:pt idx="6606">
                  <c:v>2.5899999999999999E-2</c:v>
                </c:pt>
                <c:pt idx="6607">
                  <c:v>2.5899999999999999E-2</c:v>
                </c:pt>
                <c:pt idx="6608">
                  <c:v>2.5899999999999999E-2</c:v>
                </c:pt>
                <c:pt idx="6609">
                  <c:v>2.5899999999999999E-2</c:v>
                </c:pt>
                <c:pt idx="6610">
                  <c:v>-7.3899999999999993E-2</c:v>
                </c:pt>
                <c:pt idx="6611">
                  <c:v>-7.3899999999999993E-2</c:v>
                </c:pt>
                <c:pt idx="6612">
                  <c:v>-7.3899999999999993E-2</c:v>
                </c:pt>
                <c:pt idx="6613">
                  <c:v>-7.3899999999999993E-2</c:v>
                </c:pt>
                <c:pt idx="6614">
                  <c:v>-6.7400000000000002E-2</c:v>
                </c:pt>
                <c:pt idx="6615">
                  <c:v>5.6099999999999997E-2</c:v>
                </c:pt>
                <c:pt idx="6616">
                  <c:v>5.6099999999999997E-2</c:v>
                </c:pt>
                <c:pt idx="6617">
                  <c:v>5.6099999999999997E-2</c:v>
                </c:pt>
                <c:pt idx="6618">
                  <c:v>5.1299999999999998E-2</c:v>
                </c:pt>
                <c:pt idx="6619">
                  <c:v>5.1299999999999998E-2</c:v>
                </c:pt>
                <c:pt idx="6620">
                  <c:v>5.1299999999999998E-2</c:v>
                </c:pt>
                <c:pt idx="6621">
                  <c:v>5.1299999999999998E-2</c:v>
                </c:pt>
                <c:pt idx="6622">
                  <c:v>-1.8100000000000002E-2</c:v>
                </c:pt>
                <c:pt idx="6623">
                  <c:v>-3.3000000000000002E-2</c:v>
                </c:pt>
                <c:pt idx="6624">
                  <c:v>-4.5399999999999998E-3</c:v>
                </c:pt>
                <c:pt idx="6625">
                  <c:v>-4.5399999999999998E-3</c:v>
                </c:pt>
                <c:pt idx="6626">
                  <c:v>-4.5399999999999998E-3</c:v>
                </c:pt>
                <c:pt idx="6627">
                  <c:v>-4.5399999999999998E-3</c:v>
                </c:pt>
                <c:pt idx="6628">
                  <c:v>-8.7899999999999992E-3</c:v>
                </c:pt>
                <c:pt idx="6629">
                  <c:v>-8.7899999999999992E-3</c:v>
                </c:pt>
                <c:pt idx="6630">
                  <c:v>-8.7899999999999992E-3</c:v>
                </c:pt>
                <c:pt idx="6631">
                  <c:v>-8.7899999999999992E-3</c:v>
                </c:pt>
                <c:pt idx="6632">
                  <c:v>-8.7899999999999992E-3</c:v>
                </c:pt>
                <c:pt idx="6633">
                  <c:v>9.5799999999999998E-4</c:v>
                </c:pt>
                <c:pt idx="6634">
                  <c:v>1.8200000000000001E-2</c:v>
                </c:pt>
                <c:pt idx="6635">
                  <c:v>-4.58E-2</c:v>
                </c:pt>
                <c:pt idx="6636">
                  <c:v>-4.58E-2</c:v>
                </c:pt>
                <c:pt idx="6637">
                  <c:v>-4.58E-2</c:v>
                </c:pt>
                <c:pt idx="6638">
                  <c:v>-4.58E-2</c:v>
                </c:pt>
                <c:pt idx="6639">
                  <c:v>-6.5699999999999995E-2</c:v>
                </c:pt>
                <c:pt idx="6640">
                  <c:v>-6.5699999999999995E-2</c:v>
                </c:pt>
                <c:pt idx="6641">
                  <c:v>-6.5699999999999995E-2</c:v>
                </c:pt>
                <c:pt idx="6642">
                  <c:v>-6.5699999999999995E-2</c:v>
                </c:pt>
                <c:pt idx="6643">
                  <c:v>-8.3400000000000002E-2</c:v>
                </c:pt>
                <c:pt idx="6644">
                  <c:v>-1.2999999999999999E-2</c:v>
                </c:pt>
                <c:pt idx="6645">
                  <c:v>-1.2999999999999999E-2</c:v>
                </c:pt>
                <c:pt idx="6646">
                  <c:v>-1.2999999999999999E-2</c:v>
                </c:pt>
                <c:pt idx="6647">
                  <c:v>-1.2999999999999999E-2</c:v>
                </c:pt>
                <c:pt idx="6648">
                  <c:v>-1.2999999999999999E-2</c:v>
                </c:pt>
                <c:pt idx="6649">
                  <c:v>-1.2999999999999999E-2</c:v>
                </c:pt>
                <c:pt idx="6650">
                  <c:v>-1.2999999999999999E-2</c:v>
                </c:pt>
                <c:pt idx="6651">
                  <c:v>-1.2999999999999999E-2</c:v>
                </c:pt>
                <c:pt idx="6652">
                  <c:v>1.6299999999999999E-2</c:v>
                </c:pt>
                <c:pt idx="6653">
                  <c:v>1.6299999999999999E-2</c:v>
                </c:pt>
                <c:pt idx="6654">
                  <c:v>1.6299999999999999E-2</c:v>
                </c:pt>
                <c:pt idx="6655">
                  <c:v>3.1800000000000002E-2</c:v>
                </c:pt>
                <c:pt idx="6656">
                  <c:v>2.5700000000000001E-2</c:v>
                </c:pt>
                <c:pt idx="6657">
                  <c:v>2.5700000000000001E-2</c:v>
                </c:pt>
                <c:pt idx="6658">
                  <c:v>-1.24E-3</c:v>
                </c:pt>
                <c:pt idx="6659">
                  <c:v>-1.24E-3</c:v>
                </c:pt>
                <c:pt idx="6660">
                  <c:v>1.11E-2</c:v>
                </c:pt>
                <c:pt idx="6661">
                  <c:v>1.11E-2</c:v>
                </c:pt>
                <c:pt idx="6662">
                  <c:v>-5.2099999999999998E-4</c:v>
                </c:pt>
                <c:pt idx="6663">
                  <c:v>-5.2099999999999998E-4</c:v>
                </c:pt>
                <c:pt idx="6664">
                  <c:v>-5.2099999999999998E-4</c:v>
                </c:pt>
                <c:pt idx="6665">
                  <c:v>-5.2099999999999998E-4</c:v>
                </c:pt>
                <c:pt idx="6666">
                  <c:v>-5.2099999999999998E-4</c:v>
                </c:pt>
                <c:pt idx="6667">
                  <c:v>-5.2099999999999998E-4</c:v>
                </c:pt>
                <c:pt idx="6668">
                  <c:v>-5.2099999999999998E-4</c:v>
                </c:pt>
                <c:pt idx="6669">
                  <c:v>-5.2099999999999998E-4</c:v>
                </c:pt>
                <c:pt idx="6670">
                  <c:v>-0.104</c:v>
                </c:pt>
                <c:pt idx="6671">
                  <c:v>0.115</c:v>
                </c:pt>
                <c:pt idx="6672">
                  <c:v>2.6499999999999999E-2</c:v>
                </c:pt>
                <c:pt idx="6673">
                  <c:v>2.6499999999999999E-2</c:v>
                </c:pt>
                <c:pt idx="6674">
                  <c:v>2.6499999999999999E-2</c:v>
                </c:pt>
                <c:pt idx="6675">
                  <c:v>2.6499999999999999E-2</c:v>
                </c:pt>
                <c:pt idx="6676">
                  <c:v>2.6499999999999999E-2</c:v>
                </c:pt>
                <c:pt idx="6677">
                  <c:v>2.6499999999999999E-2</c:v>
                </c:pt>
                <c:pt idx="6678">
                  <c:v>2.6499999999999999E-2</c:v>
                </c:pt>
                <c:pt idx="6679">
                  <c:v>2.6499999999999999E-2</c:v>
                </c:pt>
                <c:pt idx="6680">
                  <c:v>-1.9E-2</c:v>
                </c:pt>
                <c:pt idx="6681">
                  <c:v>-5.7499999999999999E-3</c:v>
                </c:pt>
                <c:pt idx="6682">
                  <c:v>-5.7499999999999999E-3</c:v>
                </c:pt>
                <c:pt idx="6683">
                  <c:v>-5.7499999999999999E-3</c:v>
                </c:pt>
                <c:pt idx="6684">
                  <c:v>-5.7499999999999999E-3</c:v>
                </c:pt>
                <c:pt idx="6685">
                  <c:v>-2.5399999999999999E-2</c:v>
                </c:pt>
                <c:pt idx="6686">
                  <c:v>1.7999999999999999E-2</c:v>
                </c:pt>
                <c:pt idx="6687">
                  <c:v>1.7999999999999999E-2</c:v>
                </c:pt>
                <c:pt idx="6688">
                  <c:v>-1.16E-3</c:v>
                </c:pt>
                <c:pt idx="6689">
                  <c:v>-1.16E-3</c:v>
                </c:pt>
                <c:pt idx="6690">
                  <c:v>-1.16E-3</c:v>
                </c:pt>
                <c:pt idx="6691">
                  <c:v>-1.16E-3</c:v>
                </c:pt>
                <c:pt idx="6692">
                  <c:v>-1.16E-3</c:v>
                </c:pt>
                <c:pt idx="6693">
                  <c:v>-1.16E-3</c:v>
                </c:pt>
                <c:pt idx="6694">
                  <c:v>-4.13E-3</c:v>
                </c:pt>
                <c:pt idx="6695">
                  <c:v>-4.13E-3</c:v>
                </c:pt>
                <c:pt idx="6696">
                  <c:v>1.03E-2</c:v>
                </c:pt>
                <c:pt idx="6697">
                  <c:v>1.66E-2</c:v>
                </c:pt>
                <c:pt idx="6698">
                  <c:v>1.66E-2</c:v>
                </c:pt>
                <c:pt idx="6699">
                  <c:v>1.66E-2</c:v>
                </c:pt>
                <c:pt idx="6700">
                  <c:v>1.66E-2</c:v>
                </c:pt>
                <c:pt idx="6701">
                  <c:v>1.66E-2</c:v>
                </c:pt>
                <c:pt idx="6702">
                  <c:v>-1.8200000000000001E-2</c:v>
                </c:pt>
                <c:pt idx="6703">
                  <c:v>-7.5199999999999998E-3</c:v>
                </c:pt>
                <c:pt idx="6704">
                  <c:v>-7.5199999999999998E-3</c:v>
                </c:pt>
                <c:pt idx="6705">
                  <c:v>-7.5199999999999998E-3</c:v>
                </c:pt>
                <c:pt idx="6706">
                  <c:v>-7.5199999999999998E-3</c:v>
                </c:pt>
                <c:pt idx="6707">
                  <c:v>-7.5199999999999998E-3</c:v>
                </c:pt>
                <c:pt idx="6708">
                  <c:v>-7.5199999999999998E-3</c:v>
                </c:pt>
                <c:pt idx="6709">
                  <c:v>-7.5199999999999998E-3</c:v>
                </c:pt>
                <c:pt idx="6710">
                  <c:v>-7.5199999999999998E-3</c:v>
                </c:pt>
                <c:pt idx="6711">
                  <c:v>-7.5199999999999998E-3</c:v>
                </c:pt>
                <c:pt idx="6712">
                  <c:v>-7.5199999999999998E-3</c:v>
                </c:pt>
                <c:pt idx="6713">
                  <c:v>-7.5199999999999998E-3</c:v>
                </c:pt>
                <c:pt idx="6714">
                  <c:v>4.2700000000000002E-2</c:v>
                </c:pt>
                <c:pt idx="6715">
                  <c:v>4.2700000000000002E-2</c:v>
                </c:pt>
                <c:pt idx="6716">
                  <c:v>4.2700000000000002E-2</c:v>
                </c:pt>
                <c:pt idx="6717">
                  <c:v>4.2700000000000002E-2</c:v>
                </c:pt>
                <c:pt idx="6718">
                  <c:v>4.2700000000000002E-2</c:v>
                </c:pt>
                <c:pt idx="6719">
                  <c:v>-3.78E-2</c:v>
                </c:pt>
                <c:pt idx="6720">
                  <c:v>-3.78E-2</c:v>
                </c:pt>
                <c:pt idx="6721">
                  <c:v>-3.78E-2</c:v>
                </c:pt>
                <c:pt idx="6722">
                  <c:v>-3.78E-2</c:v>
                </c:pt>
                <c:pt idx="6723">
                  <c:v>-3.78E-2</c:v>
                </c:pt>
                <c:pt idx="6724">
                  <c:v>4.58E-2</c:v>
                </c:pt>
                <c:pt idx="6725">
                  <c:v>4.58E-2</c:v>
                </c:pt>
                <c:pt idx="6726">
                  <c:v>4.58E-2</c:v>
                </c:pt>
                <c:pt idx="6727">
                  <c:v>4.58E-2</c:v>
                </c:pt>
                <c:pt idx="6728">
                  <c:v>4.4600000000000001E-2</c:v>
                </c:pt>
                <c:pt idx="6729">
                  <c:v>4.4600000000000001E-2</c:v>
                </c:pt>
                <c:pt idx="6730">
                  <c:v>4.4600000000000001E-2</c:v>
                </c:pt>
                <c:pt idx="6731">
                  <c:v>3.0499999999999999E-2</c:v>
                </c:pt>
                <c:pt idx="6732">
                  <c:v>3.0499999999999999E-2</c:v>
                </c:pt>
                <c:pt idx="6733">
                  <c:v>3.0499999999999999E-2</c:v>
                </c:pt>
                <c:pt idx="6734">
                  <c:v>3.0499999999999999E-2</c:v>
                </c:pt>
                <c:pt idx="6735">
                  <c:v>3.0499999999999999E-2</c:v>
                </c:pt>
                <c:pt idx="6736">
                  <c:v>3.0499999999999999E-2</c:v>
                </c:pt>
                <c:pt idx="6737">
                  <c:v>3.0499999999999999E-2</c:v>
                </c:pt>
                <c:pt idx="6738">
                  <c:v>0.04</c:v>
                </c:pt>
                <c:pt idx="6739">
                  <c:v>-6.3600000000000004E-2</c:v>
                </c:pt>
                <c:pt idx="6740">
                  <c:v>-6.3600000000000004E-2</c:v>
                </c:pt>
                <c:pt idx="6741">
                  <c:v>2.3199999999999998E-2</c:v>
                </c:pt>
                <c:pt idx="6742">
                  <c:v>2.3199999999999998E-2</c:v>
                </c:pt>
                <c:pt idx="6743">
                  <c:v>2.3199999999999998E-2</c:v>
                </c:pt>
                <c:pt idx="6744">
                  <c:v>2.3199999999999998E-2</c:v>
                </c:pt>
                <c:pt idx="6745">
                  <c:v>2.1899999999999999E-2</c:v>
                </c:pt>
                <c:pt idx="6746">
                  <c:v>2.1899999999999999E-2</c:v>
                </c:pt>
                <c:pt idx="6747">
                  <c:v>2.1899999999999999E-2</c:v>
                </c:pt>
                <c:pt idx="6748">
                  <c:v>2.1899999999999999E-2</c:v>
                </c:pt>
                <c:pt idx="6749">
                  <c:v>1.01E-2</c:v>
                </c:pt>
                <c:pt idx="6750">
                  <c:v>1.1599999999999999E-2</c:v>
                </c:pt>
                <c:pt idx="6751">
                  <c:v>1.1599999999999999E-2</c:v>
                </c:pt>
                <c:pt idx="6752">
                  <c:v>1.1599999999999999E-2</c:v>
                </c:pt>
                <c:pt idx="6753">
                  <c:v>1.1599999999999999E-2</c:v>
                </c:pt>
                <c:pt idx="6754">
                  <c:v>1.1599999999999999E-2</c:v>
                </c:pt>
                <c:pt idx="6755">
                  <c:v>1.1599999999999999E-2</c:v>
                </c:pt>
                <c:pt idx="6756">
                  <c:v>1.1599999999999999E-2</c:v>
                </c:pt>
                <c:pt idx="6757">
                  <c:v>1.1599999999999999E-2</c:v>
                </c:pt>
                <c:pt idx="6758">
                  <c:v>1.1599999999999999E-2</c:v>
                </c:pt>
                <c:pt idx="6759">
                  <c:v>1.1599999999999999E-2</c:v>
                </c:pt>
                <c:pt idx="6760">
                  <c:v>1.1599999999999999E-2</c:v>
                </c:pt>
                <c:pt idx="6761">
                  <c:v>1.1599999999999999E-2</c:v>
                </c:pt>
                <c:pt idx="6762">
                  <c:v>1.1599999999999999E-2</c:v>
                </c:pt>
                <c:pt idx="6763">
                  <c:v>1.1599999999999999E-2</c:v>
                </c:pt>
                <c:pt idx="6764">
                  <c:v>1.1599999999999999E-2</c:v>
                </c:pt>
                <c:pt idx="6765">
                  <c:v>1.1599999999999999E-2</c:v>
                </c:pt>
                <c:pt idx="6766">
                  <c:v>1.1599999999999999E-2</c:v>
                </c:pt>
                <c:pt idx="6767">
                  <c:v>1.1599999999999999E-2</c:v>
                </c:pt>
                <c:pt idx="6768">
                  <c:v>1.95E-2</c:v>
                </c:pt>
                <c:pt idx="6769">
                  <c:v>1.95E-2</c:v>
                </c:pt>
                <c:pt idx="6770">
                  <c:v>-7.4899999999999994E-2</c:v>
                </c:pt>
                <c:pt idx="6771">
                  <c:v>-7.4899999999999994E-2</c:v>
                </c:pt>
                <c:pt idx="6772">
                  <c:v>2.63E-2</c:v>
                </c:pt>
                <c:pt idx="6773">
                  <c:v>2.63E-2</c:v>
                </c:pt>
                <c:pt idx="6774">
                  <c:v>-7.5899999999999995E-2</c:v>
                </c:pt>
                <c:pt idx="6775">
                  <c:v>0.106</c:v>
                </c:pt>
                <c:pt idx="6776">
                  <c:v>0.106</c:v>
                </c:pt>
                <c:pt idx="6777">
                  <c:v>0.106</c:v>
                </c:pt>
                <c:pt idx="6778">
                  <c:v>-0.11600000000000001</c:v>
                </c:pt>
                <c:pt idx="6779">
                  <c:v>-0.11600000000000001</c:v>
                </c:pt>
                <c:pt idx="6780">
                  <c:v>-0.11600000000000001</c:v>
                </c:pt>
                <c:pt idx="6781">
                  <c:v>0.106</c:v>
                </c:pt>
                <c:pt idx="6782">
                  <c:v>0.106</c:v>
                </c:pt>
                <c:pt idx="6783">
                  <c:v>0.106</c:v>
                </c:pt>
                <c:pt idx="6784">
                  <c:v>0.106</c:v>
                </c:pt>
                <c:pt idx="6785">
                  <c:v>-3.7900000000000003E-2</c:v>
                </c:pt>
                <c:pt idx="6786">
                  <c:v>-4.2799999999999998E-2</c:v>
                </c:pt>
                <c:pt idx="6787">
                  <c:v>-1.35E-2</c:v>
                </c:pt>
                <c:pt idx="6788">
                  <c:v>-6.4599999999999996E-3</c:v>
                </c:pt>
                <c:pt idx="6789">
                  <c:v>-6.4599999999999996E-3</c:v>
                </c:pt>
                <c:pt idx="6790">
                  <c:v>-6.4599999999999996E-3</c:v>
                </c:pt>
                <c:pt idx="6791">
                  <c:v>-6.4599999999999996E-3</c:v>
                </c:pt>
                <c:pt idx="6792">
                  <c:v>-6.4599999999999996E-3</c:v>
                </c:pt>
                <c:pt idx="6793">
                  <c:v>-6.4599999999999996E-3</c:v>
                </c:pt>
                <c:pt idx="6794">
                  <c:v>-6.4599999999999996E-3</c:v>
                </c:pt>
                <c:pt idx="6795">
                  <c:v>-6.4599999999999996E-3</c:v>
                </c:pt>
                <c:pt idx="6796">
                  <c:v>-6.4599999999999996E-3</c:v>
                </c:pt>
                <c:pt idx="6797">
                  <c:v>-6.4599999999999996E-3</c:v>
                </c:pt>
                <c:pt idx="6798">
                  <c:v>5.33E-2</c:v>
                </c:pt>
                <c:pt idx="6799">
                  <c:v>5.33E-2</c:v>
                </c:pt>
                <c:pt idx="6800">
                  <c:v>6.2399999999999997E-2</c:v>
                </c:pt>
                <c:pt idx="6801">
                  <c:v>6.2399999999999997E-2</c:v>
                </c:pt>
                <c:pt idx="6802">
                  <c:v>-8.6199999999999992E-3</c:v>
                </c:pt>
                <c:pt idx="6803">
                  <c:v>-8.6199999999999992E-3</c:v>
                </c:pt>
                <c:pt idx="6804">
                  <c:v>-8.6199999999999992E-3</c:v>
                </c:pt>
                <c:pt idx="6805">
                  <c:v>-5.0299999999999997E-2</c:v>
                </c:pt>
                <c:pt idx="6806">
                  <c:v>5.5399999999999998E-2</c:v>
                </c:pt>
                <c:pt idx="6807">
                  <c:v>5.5399999999999998E-2</c:v>
                </c:pt>
                <c:pt idx="6808">
                  <c:v>5.5399999999999998E-2</c:v>
                </c:pt>
                <c:pt idx="6809">
                  <c:v>5.5399999999999998E-2</c:v>
                </c:pt>
                <c:pt idx="6810">
                  <c:v>-8.5400000000000007E-3</c:v>
                </c:pt>
                <c:pt idx="6811">
                  <c:v>-4.0800000000000003E-3</c:v>
                </c:pt>
                <c:pt idx="6812">
                  <c:v>-4.0800000000000003E-3</c:v>
                </c:pt>
                <c:pt idx="6813">
                  <c:v>-4.0800000000000003E-3</c:v>
                </c:pt>
                <c:pt idx="6814">
                  <c:v>-4.0800000000000003E-3</c:v>
                </c:pt>
                <c:pt idx="6815">
                  <c:v>3.7599999999999999E-3</c:v>
                </c:pt>
                <c:pt idx="6816">
                  <c:v>3.7599999999999999E-3</c:v>
                </c:pt>
                <c:pt idx="6817">
                  <c:v>3.7599999999999999E-3</c:v>
                </c:pt>
                <c:pt idx="6818">
                  <c:v>3.7599999999999999E-3</c:v>
                </c:pt>
                <c:pt idx="6819">
                  <c:v>3.7599999999999999E-3</c:v>
                </c:pt>
                <c:pt idx="6820">
                  <c:v>-2.07E-2</c:v>
                </c:pt>
                <c:pt idx="6821">
                  <c:v>1.29E-2</c:v>
                </c:pt>
                <c:pt idx="6822">
                  <c:v>1.29E-2</c:v>
                </c:pt>
                <c:pt idx="6823">
                  <c:v>1.29E-2</c:v>
                </c:pt>
                <c:pt idx="6824">
                  <c:v>-2.3599999999999999E-2</c:v>
                </c:pt>
                <c:pt idx="6825">
                  <c:v>-2.3599999999999999E-2</c:v>
                </c:pt>
                <c:pt idx="6826">
                  <c:v>-2.3599999999999999E-2</c:v>
                </c:pt>
                <c:pt idx="6827">
                  <c:v>-2.3599999999999999E-2</c:v>
                </c:pt>
                <c:pt idx="6828">
                  <c:v>-2.3599999999999999E-2</c:v>
                </c:pt>
                <c:pt idx="6829">
                  <c:v>-2.3599999999999999E-2</c:v>
                </c:pt>
                <c:pt idx="6830">
                  <c:v>-2.3599999999999999E-2</c:v>
                </c:pt>
                <c:pt idx="6831">
                  <c:v>-2.3599999999999999E-2</c:v>
                </c:pt>
                <c:pt idx="6832">
                  <c:v>-2.3599999999999999E-2</c:v>
                </c:pt>
                <c:pt idx="6833">
                  <c:v>-2.3599999999999999E-2</c:v>
                </c:pt>
                <c:pt idx="6834">
                  <c:v>-2.3599999999999999E-2</c:v>
                </c:pt>
                <c:pt idx="6835">
                  <c:v>1.0200000000000001E-2</c:v>
                </c:pt>
                <c:pt idx="6836">
                  <c:v>1.0200000000000001E-2</c:v>
                </c:pt>
                <c:pt idx="6837">
                  <c:v>-2.4199999999999999E-2</c:v>
                </c:pt>
                <c:pt idx="6838">
                  <c:v>-2.4199999999999999E-2</c:v>
                </c:pt>
                <c:pt idx="6839">
                  <c:v>-2.4199999999999999E-2</c:v>
                </c:pt>
                <c:pt idx="6840">
                  <c:v>-3.5400000000000001E-2</c:v>
                </c:pt>
                <c:pt idx="6841">
                  <c:v>-4.7600000000000003E-2</c:v>
                </c:pt>
                <c:pt idx="6842">
                  <c:v>-4.7600000000000003E-2</c:v>
                </c:pt>
                <c:pt idx="6843">
                  <c:v>-4.7600000000000003E-2</c:v>
                </c:pt>
                <c:pt idx="6844">
                  <c:v>8.14E-2</c:v>
                </c:pt>
                <c:pt idx="6845">
                  <c:v>8.14E-2</c:v>
                </c:pt>
                <c:pt idx="6846">
                  <c:v>8.14E-2</c:v>
                </c:pt>
                <c:pt idx="6847">
                  <c:v>-7.2900000000000006E-2</c:v>
                </c:pt>
                <c:pt idx="6848">
                  <c:v>1.18E-2</c:v>
                </c:pt>
                <c:pt idx="6849">
                  <c:v>1.18E-2</c:v>
                </c:pt>
                <c:pt idx="6850">
                  <c:v>1.18E-2</c:v>
                </c:pt>
                <c:pt idx="6851">
                  <c:v>6.5100000000000005E-2</c:v>
                </c:pt>
                <c:pt idx="6852">
                  <c:v>6.5100000000000005E-2</c:v>
                </c:pt>
                <c:pt idx="6853">
                  <c:v>6.5100000000000005E-2</c:v>
                </c:pt>
                <c:pt idx="6854">
                  <c:v>6.5100000000000005E-2</c:v>
                </c:pt>
                <c:pt idx="6855">
                  <c:v>6.5100000000000005E-2</c:v>
                </c:pt>
                <c:pt idx="6856">
                  <c:v>-0.03</c:v>
                </c:pt>
                <c:pt idx="6857">
                  <c:v>-0.03</c:v>
                </c:pt>
                <c:pt idx="6858">
                  <c:v>-0.03</c:v>
                </c:pt>
                <c:pt idx="6859">
                  <c:v>-0.03</c:v>
                </c:pt>
                <c:pt idx="6860">
                  <c:v>-0.03</c:v>
                </c:pt>
                <c:pt idx="6861">
                  <c:v>-0.03</c:v>
                </c:pt>
                <c:pt idx="6862">
                  <c:v>-3.2300000000000002E-2</c:v>
                </c:pt>
                <c:pt idx="6863">
                  <c:v>9.3299999999999998E-3</c:v>
                </c:pt>
                <c:pt idx="6864">
                  <c:v>9.3299999999999998E-3</c:v>
                </c:pt>
                <c:pt idx="6865">
                  <c:v>9.3299999999999998E-3</c:v>
                </c:pt>
                <c:pt idx="6866">
                  <c:v>-9.4400000000000005E-3</c:v>
                </c:pt>
                <c:pt idx="6867">
                  <c:v>6.6400000000000001E-2</c:v>
                </c:pt>
                <c:pt idx="6868">
                  <c:v>6.6400000000000001E-2</c:v>
                </c:pt>
                <c:pt idx="6869">
                  <c:v>3.4299999999999997E-2</c:v>
                </c:pt>
                <c:pt idx="6870">
                  <c:v>3.4299999999999997E-2</c:v>
                </c:pt>
                <c:pt idx="6871">
                  <c:v>3.4299999999999997E-2</c:v>
                </c:pt>
                <c:pt idx="6872">
                  <c:v>3.4299999999999997E-2</c:v>
                </c:pt>
                <c:pt idx="6873">
                  <c:v>3.4299999999999997E-2</c:v>
                </c:pt>
                <c:pt idx="6874">
                  <c:v>3.4299999999999997E-2</c:v>
                </c:pt>
                <c:pt idx="6875">
                  <c:v>3.4299999999999997E-2</c:v>
                </c:pt>
                <c:pt idx="6876">
                  <c:v>3.4299999999999997E-2</c:v>
                </c:pt>
                <c:pt idx="6877">
                  <c:v>3.4299999999999997E-2</c:v>
                </c:pt>
                <c:pt idx="6878">
                  <c:v>2.5100000000000001E-2</c:v>
                </c:pt>
                <c:pt idx="6879">
                  <c:v>2.5100000000000001E-2</c:v>
                </c:pt>
                <c:pt idx="6880">
                  <c:v>2.5100000000000001E-2</c:v>
                </c:pt>
                <c:pt idx="6881">
                  <c:v>2.5100000000000001E-2</c:v>
                </c:pt>
                <c:pt idx="6882">
                  <c:v>2.5100000000000001E-2</c:v>
                </c:pt>
                <c:pt idx="6883">
                  <c:v>2.5100000000000001E-2</c:v>
                </c:pt>
                <c:pt idx="6884">
                  <c:v>2.5100000000000001E-2</c:v>
                </c:pt>
                <c:pt idx="6885">
                  <c:v>2.5100000000000001E-2</c:v>
                </c:pt>
                <c:pt idx="6886">
                  <c:v>2.5100000000000001E-2</c:v>
                </c:pt>
                <c:pt idx="6887">
                  <c:v>2.5100000000000001E-2</c:v>
                </c:pt>
                <c:pt idx="6888">
                  <c:v>2.5100000000000001E-2</c:v>
                </c:pt>
                <c:pt idx="6889">
                  <c:v>2.5100000000000001E-2</c:v>
                </c:pt>
                <c:pt idx="6890">
                  <c:v>2.5100000000000001E-2</c:v>
                </c:pt>
                <c:pt idx="6891">
                  <c:v>-7.46E-2</c:v>
                </c:pt>
                <c:pt idx="6892">
                  <c:v>9.98E-2</c:v>
                </c:pt>
                <c:pt idx="6893">
                  <c:v>9.98E-2</c:v>
                </c:pt>
                <c:pt idx="6894">
                  <c:v>9.98E-2</c:v>
                </c:pt>
                <c:pt idx="6895">
                  <c:v>0.10199999999999999</c:v>
                </c:pt>
                <c:pt idx="6896">
                  <c:v>5.7700000000000001E-2</c:v>
                </c:pt>
                <c:pt idx="6897">
                  <c:v>5.7700000000000001E-2</c:v>
                </c:pt>
                <c:pt idx="6898">
                  <c:v>-3.1199999999999999E-2</c:v>
                </c:pt>
                <c:pt idx="6899">
                  <c:v>-3.1199999999999999E-2</c:v>
                </c:pt>
                <c:pt idx="6900">
                  <c:v>9.7900000000000001E-3</c:v>
                </c:pt>
                <c:pt idx="6901">
                  <c:v>9.7900000000000001E-3</c:v>
                </c:pt>
                <c:pt idx="6902">
                  <c:v>9.7900000000000001E-3</c:v>
                </c:pt>
                <c:pt idx="6903">
                  <c:v>9.7900000000000001E-3</c:v>
                </c:pt>
                <c:pt idx="6904">
                  <c:v>9.7900000000000001E-3</c:v>
                </c:pt>
                <c:pt idx="6905">
                  <c:v>9.7900000000000001E-3</c:v>
                </c:pt>
                <c:pt idx="6906">
                  <c:v>9.7900000000000001E-3</c:v>
                </c:pt>
                <c:pt idx="6907">
                  <c:v>9.7900000000000001E-3</c:v>
                </c:pt>
                <c:pt idx="6908">
                  <c:v>9.7900000000000001E-3</c:v>
                </c:pt>
                <c:pt idx="6909">
                  <c:v>4.2200000000000001E-2</c:v>
                </c:pt>
                <c:pt idx="6910">
                  <c:v>4.2200000000000001E-2</c:v>
                </c:pt>
                <c:pt idx="6911">
                  <c:v>-2.0400000000000001E-2</c:v>
                </c:pt>
                <c:pt idx="6912">
                  <c:v>-4.5199999999999997E-2</c:v>
                </c:pt>
                <c:pt idx="6913">
                  <c:v>-4.5199999999999997E-2</c:v>
                </c:pt>
                <c:pt idx="6914">
                  <c:v>-4.7E-2</c:v>
                </c:pt>
                <c:pt idx="6915">
                  <c:v>-4.7E-2</c:v>
                </c:pt>
                <c:pt idx="6916">
                  <c:v>-4.7899999999999998E-2</c:v>
                </c:pt>
                <c:pt idx="6917">
                  <c:v>-4.7899999999999998E-2</c:v>
                </c:pt>
                <c:pt idx="6918">
                  <c:v>3.9899999999999999E-4</c:v>
                </c:pt>
                <c:pt idx="6919">
                  <c:v>3.9899999999999999E-4</c:v>
                </c:pt>
                <c:pt idx="6920">
                  <c:v>3.9899999999999999E-4</c:v>
                </c:pt>
                <c:pt idx="6921">
                  <c:v>-8.4099999999999994E-2</c:v>
                </c:pt>
                <c:pt idx="6922">
                  <c:v>-8.4099999999999994E-2</c:v>
                </c:pt>
                <c:pt idx="6923">
                  <c:v>-4.4999999999999998E-2</c:v>
                </c:pt>
                <c:pt idx="6924">
                  <c:v>-3.1300000000000001E-2</c:v>
                </c:pt>
                <c:pt idx="6925">
                  <c:v>-3.1300000000000001E-2</c:v>
                </c:pt>
                <c:pt idx="6926">
                  <c:v>-3.1300000000000001E-2</c:v>
                </c:pt>
                <c:pt idx="6927">
                  <c:v>-3.1300000000000001E-2</c:v>
                </c:pt>
                <c:pt idx="6928">
                  <c:v>-3.1300000000000001E-2</c:v>
                </c:pt>
                <c:pt idx="6929">
                  <c:v>-3.1300000000000001E-2</c:v>
                </c:pt>
                <c:pt idx="6930">
                  <c:v>5.4899999999999997E-2</c:v>
                </c:pt>
                <c:pt idx="6931">
                  <c:v>5.4899999999999997E-2</c:v>
                </c:pt>
                <c:pt idx="6932">
                  <c:v>5.4899999999999997E-2</c:v>
                </c:pt>
                <c:pt idx="6933">
                  <c:v>4.4699999999999997E-2</c:v>
                </c:pt>
                <c:pt idx="6934">
                  <c:v>4.4699999999999997E-2</c:v>
                </c:pt>
                <c:pt idx="6935">
                  <c:v>4.53E-2</c:v>
                </c:pt>
                <c:pt idx="6936">
                  <c:v>4.53E-2</c:v>
                </c:pt>
                <c:pt idx="6937">
                  <c:v>-0.11700000000000001</c:v>
                </c:pt>
                <c:pt idx="6938">
                  <c:v>-0.11700000000000001</c:v>
                </c:pt>
                <c:pt idx="6939">
                  <c:v>-0.155</c:v>
                </c:pt>
                <c:pt idx="6940">
                  <c:v>-0.114</c:v>
                </c:pt>
                <c:pt idx="6941">
                  <c:v>-2.6800000000000001E-2</c:v>
                </c:pt>
                <c:pt idx="6942">
                  <c:v>-2.6800000000000001E-2</c:v>
                </c:pt>
                <c:pt idx="6943">
                  <c:v>-2.6800000000000001E-2</c:v>
                </c:pt>
                <c:pt idx="6944">
                  <c:v>-2.6800000000000001E-2</c:v>
                </c:pt>
                <c:pt idx="6945">
                  <c:v>-2.6800000000000001E-2</c:v>
                </c:pt>
                <c:pt idx="6946">
                  <c:v>-2.6800000000000001E-2</c:v>
                </c:pt>
                <c:pt idx="6947">
                  <c:v>-2.6800000000000001E-2</c:v>
                </c:pt>
                <c:pt idx="6948">
                  <c:v>-2.6800000000000001E-2</c:v>
                </c:pt>
                <c:pt idx="6949">
                  <c:v>-2.6800000000000001E-2</c:v>
                </c:pt>
                <c:pt idx="6950">
                  <c:v>2.9399999999999999E-3</c:v>
                </c:pt>
                <c:pt idx="6951">
                  <c:v>-4.1599999999999998E-2</c:v>
                </c:pt>
                <c:pt idx="6952">
                  <c:v>-4.1599999999999998E-2</c:v>
                </c:pt>
                <c:pt idx="6953">
                  <c:v>-3.8899999999999997E-2</c:v>
                </c:pt>
                <c:pt idx="6954">
                  <c:v>-3.8899999999999997E-2</c:v>
                </c:pt>
                <c:pt idx="6955">
                  <c:v>6.59E-2</c:v>
                </c:pt>
                <c:pt idx="6956">
                  <c:v>6.59E-2</c:v>
                </c:pt>
                <c:pt idx="6957">
                  <c:v>-2.7199999999999998E-2</c:v>
                </c:pt>
                <c:pt idx="6958">
                  <c:v>4.0099999999999997E-2</c:v>
                </c:pt>
                <c:pt idx="6959">
                  <c:v>4.0099999999999997E-2</c:v>
                </c:pt>
                <c:pt idx="6960">
                  <c:v>4.0099999999999997E-2</c:v>
                </c:pt>
                <c:pt idx="6961">
                  <c:v>4.0099999999999997E-2</c:v>
                </c:pt>
                <c:pt idx="6962">
                  <c:v>4.0099999999999997E-2</c:v>
                </c:pt>
                <c:pt idx="6963">
                  <c:v>4.0099999999999997E-2</c:v>
                </c:pt>
                <c:pt idx="6964">
                  <c:v>-6.2100000000000002E-2</c:v>
                </c:pt>
                <c:pt idx="6965">
                  <c:v>-6.2100000000000002E-2</c:v>
                </c:pt>
                <c:pt idx="6966">
                  <c:v>-6.2100000000000002E-2</c:v>
                </c:pt>
                <c:pt idx="6967">
                  <c:v>2.6599999999999999E-2</c:v>
                </c:pt>
                <c:pt idx="6968">
                  <c:v>2.6599999999999999E-2</c:v>
                </c:pt>
                <c:pt idx="6969">
                  <c:v>-4.1399999999999998E-4</c:v>
                </c:pt>
                <c:pt idx="6970">
                  <c:v>5.4699999999999999E-2</c:v>
                </c:pt>
                <c:pt idx="6971">
                  <c:v>5.4699999999999999E-2</c:v>
                </c:pt>
                <c:pt idx="6972">
                  <c:v>5.4699999999999999E-2</c:v>
                </c:pt>
                <c:pt idx="6973">
                  <c:v>5.4699999999999999E-2</c:v>
                </c:pt>
                <c:pt idx="6974">
                  <c:v>5.4699999999999999E-2</c:v>
                </c:pt>
                <c:pt idx="6975">
                  <c:v>5.4699999999999999E-2</c:v>
                </c:pt>
                <c:pt idx="6976">
                  <c:v>5.4699999999999999E-2</c:v>
                </c:pt>
                <c:pt idx="6977">
                  <c:v>0.107</c:v>
                </c:pt>
                <c:pt idx="6978">
                  <c:v>0.11799999999999999</c:v>
                </c:pt>
                <c:pt idx="6979">
                  <c:v>0.11799999999999999</c:v>
                </c:pt>
                <c:pt idx="6980">
                  <c:v>6.1199999999999997E-2</c:v>
                </c:pt>
                <c:pt idx="6981">
                  <c:v>7.1999999999999995E-2</c:v>
                </c:pt>
                <c:pt idx="6982">
                  <c:v>7.1999999999999995E-2</c:v>
                </c:pt>
                <c:pt idx="6983">
                  <c:v>7.9200000000000007E-2</c:v>
                </c:pt>
                <c:pt idx="6984">
                  <c:v>1.6500000000000001E-2</c:v>
                </c:pt>
                <c:pt idx="6985">
                  <c:v>1.6500000000000001E-2</c:v>
                </c:pt>
                <c:pt idx="6986">
                  <c:v>1.4999999999999999E-2</c:v>
                </c:pt>
                <c:pt idx="6987">
                  <c:v>1.4999999999999999E-2</c:v>
                </c:pt>
                <c:pt idx="6988">
                  <c:v>1.4999999999999999E-2</c:v>
                </c:pt>
                <c:pt idx="6989">
                  <c:v>-3.1199999999999999E-2</c:v>
                </c:pt>
                <c:pt idx="6990">
                  <c:v>-3.1199999999999999E-2</c:v>
                </c:pt>
                <c:pt idx="6991">
                  <c:v>-3.1199999999999999E-2</c:v>
                </c:pt>
                <c:pt idx="6992">
                  <c:v>6.6699999999999995E-2</c:v>
                </c:pt>
                <c:pt idx="6993">
                  <c:v>6.6699999999999995E-2</c:v>
                </c:pt>
                <c:pt idx="6994">
                  <c:v>6.6699999999999995E-2</c:v>
                </c:pt>
                <c:pt idx="6995">
                  <c:v>-0.10199999999999999</c:v>
                </c:pt>
                <c:pt idx="6996">
                  <c:v>5.7499999999999999E-3</c:v>
                </c:pt>
                <c:pt idx="6997">
                  <c:v>1.26E-2</c:v>
                </c:pt>
                <c:pt idx="6998">
                  <c:v>1.26E-2</c:v>
                </c:pt>
                <c:pt idx="6999">
                  <c:v>9.0500000000000008E-3</c:v>
                </c:pt>
                <c:pt idx="7000">
                  <c:v>9.0500000000000008E-3</c:v>
                </c:pt>
                <c:pt idx="7001">
                  <c:v>-1.4800000000000001E-2</c:v>
                </c:pt>
                <c:pt idx="7002">
                  <c:v>-1.4800000000000001E-2</c:v>
                </c:pt>
                <c:pt idx="7003">
                  <c:v>-1.4800000000000001E-2</c:v>
                </c:pt>
                <c:pt idx="7004">
                  <c:v>2.3699999999999999E-2</c:v>
                </c:pt>
                <c:pt idx="7005">
                  <c:v>2.3699999999999999E-2</c:v>
                </c:pt>
                <c:pt idx="7006">
                  <c:v>2.3699999999999999E-2</c:v>
                </c:pt>
                <c:pt idx="7007">
                  <c:v>-4.6100000000000002E-2</c:v>
                </c:pt>
                <c:pt idx="7008">
                  <c:v>-3.1800000000000002E-2</c:v>
                </c:pt>
                <c:pt idx="7009">
                  <c:v>-3.1800000000000002E-2</c:v>
                </c:pt>
                <c:pt idx="7010">
                  <c:v>2.3900000000000001E-2</c:v>
                </c:pt>
                <c:pt idx="7011">
                  <c:v>2.3900000000000001E-2</c:v>
                </c:pt>
                <c:pt idx="7012">
                  <c:v>-2.7E-4</c:v>
                </c:pt>
                <c:pt idx="7013">
                  <c:v>-2.7E-4</c:v>
                </c:pt>
                <c:pt idx="7014">
                  <c:v>-2.7E-4</c:v>
                </c:pt>
                <c:pt idx="7015">
                  <c:v>3.0300000000000001E-2</c:v>
                </c:pt>
                <c:pt idx="7016">
                  <c:v>3.0300000000000001E-2</c:v>
                </c:pt>
                <c:pt idx="7017">
                  <c:v>3.0300000000000001E-2</c:v>
                </c:pt>
                <c:pt idx="7018">
                  <c:v>3.0300000000000001E-2</c:v>
                </c:pt>
                <c:pt idx="7019">
                  <c:v>3.0300000000000001E-2</c:v>
                </c:pt>
                <c:pt idx="7020">
                  <c:v>-4.0899999999999999E-2</c:v>
                </c:pt>
                <c:pt idx="7021">
                  <c:v>7.5700000000000003E-2</c:v>
                </c:pt>
                <c:pt idx="7022">
                  <c:v>7.5700000000000003E-2</c:v>
                </c:pt>
                <c:pt idx="7023">
                  <c:v>7.5700000000000003E-2</c:v>
                </c:pt>
                <c:pt idx="7024">
                  <c:v>7.5700000000000003E-2</c:v>
                </c:pt>
                <c:pt idx="7025">
                  <c:v>7.5700000000000003E-2</c:v>
                </c:pt>
                <c:pt idx="7026">
                  <c:v>1.4500000000000001E-2</c:v>
                </c:pt>
                <c:pt idx="7027">
                  <c:v>1.4500000000000001E-2</c:v>
                </c:pt>
                <c:pt idx="7028">
                  <c:v>1.4500000000000001E-2</c:v>
                </c:pt>
                <c:pt idx="7029">
                  <c:v>1.4500000000000001E-2</c:v>
                </c:pt>
                <c:pt idx="7030">
                  <c:v>1.4500000000000001E-2</c:v>
                </c:pt>
                <c:pt idx="7031">
                  <c:v>1.4500000000000001E-2</c:v>
                </c:pt>
                <c:pt idx="7032">
                  <c:v>1.4500000000000001E-2</c:v>
                </c:pt>
                <c:pt idx="7033">
                  <c:v>1.4500000000000001E-2</c:v>
                </c:pt>
                <c:pt idx="7034">
                  <c:v>1.4500000000000001E-2</c:v>
                </c:pt>
                <c:pt idx="7035">
                  <c:v>1.4500000000000001E-2</c:v>
                </c:pt>
                <c:pt idx="7036">
                  <c:v>1.4500000000000001E-2</c:v>
                </c:pt>
                <c:pt idx="7037">
                  <c:v>1.4500000000000001E-2</c:v>
                </c:pt>
                <c:pt idx="7038">
                  <c:v>-7.6400000000000001E-3</c:v>
                </c:pt>
                <c:pt idx="7039">
                  <c:v>1.0500000000000001E-2</c:v>
                </c:pt>
                <c:pt idx="7040">
                  <c:v>1.0500000000000001E-2</c:v>
                </c:pt>
                <c:pt idx="7041">
                  <c:v>1.0500000000000001E-2</c:v>
                </c:pt>
                <c:pt idx="7042">
                  <c:v>1.0500000000000001E-2</c:v>
                </c:pt>
                <c:pt idx="7043">
                  <c:v>-0.109</c:v>
                </c:pt>
                <c:pt idx="7044">
                  <c:v>-0.109</c:v>
                </c:pt>
                <c:pt idx="7045">
                  <c:v>0.113</c:v>
                </c:pt>
                <c:pt idx="7046">
                  <c:v>0.113</c:v>
                </c:pt>
                <c:pt idx="7047">
                  <c:v>9.7000000000000003E-2</c:v>
                </c:pt>
                <c:pt idx="7048">
                  <c:v>3.7100000000000001E-2</c:v>
                </c:pt>
                <c:pt idx="7049">
                  <c:v>3.7100000000000001E-2</c:v>
                </c:pt>
                <c:pt idx="7050">
                  <c:v>3.7100000000000001E-2</c:v>
                </c:pt>
                <c:pt idx="7051">
                  <c:v>3.7100000000000001E-2</c:v>
                </c:pt>
                <c:pt idx="7052">
                  <c:v>3.7100000000000001E-2</c:v>
                </c:pt>
                <c:pt idx="7053">
                  <c:v>3.7100000000000001E-2</c:v>
                </c:pt>
                <c:pt idx="7054">
                  <c:v>7.9100000000000004E-2</c:v>
                </c:pt>
                <c:pt idx="7055">
                  <c:v>-2.2100000000000002E-2</c:v>
                </c:pt>
                <c:pt idx="7056">
                  <c:v>-2.9399999999999999E-3</c:v>
                </c:pt>
                <c:pt idx="7057">
                  <c:v>-2.9399999999999999E-3</c:v>
                </c:pt>
                <c:pt idx="7058">
                  <c:v>-1.3899999999999999E-2</c:v>
                </c:pt>
                <c:pt idx="7059">
                  <c:v>-1.3899999999999999E-2</c:v>
                </c:pt>
                <c:pt idx="7060">
                  <c:v>1.95E-4</c:v>
                </c:pt>
                <c:pt idx="7061">
                  <c:v>3.15E-2</c:v>
                </c:pt>
                <c:pt idx="7062">
                  <c:v>6.25E-2</c:v>
                </c:pt>
                <c:pt idx="7063">
                  <c:v>6.25E-2</c:v>
                </c:pt>
                <c:pt idx="7064">
                  <c:v>6.25E-2</c:v>
                </c:pt>
                <c:pt idx="7065">
                  <c:v>6.25E-2</c:v>
                </c:pt>
                <c:pt idx="7066">
                  <c:v>6.25E-2</c:v>
                </c:pt>
                <c:pt idx="7067">
                  <c:v>6.25E-2</c:v>
                </c:pt>
                <c:pt idx="7068">
                  <c:v>8.0199999999999994E-2</c:v>
                </c:pt>
                <c:pt idx="7069">
                  <c:v>-9.4900000000000002E-3</c:v>
                </c:pt>
                <c:pt idx="7070">
                  <c:v>-9.4900000000000002E-3</c:v>
                </c:pt>
                <c:pt idx="7071">
                  <c:v>-9.4900000000000002E-3</c:v>
                </c:pt>
                <c:pt idx="7072">
                  <c:v>7.2400000000000006E-2</c:v>
                </c:pt>
                <c:pt idx="7073">
                  <c:v>7.2400000000000006E-2</c:v>
                </c:pt>
                <c:pt idx="7074">
                  <c:v>7.2400000000000006E-2</c:v>
                </c:pt>
                <c:pt idx="7075">
                  <c:v>7.2400000000000006E-2</c:v>
                </c:pt>
                <c:pt idx="7076">
                  <c:v>7.2400000000000006E-2</c:v>
                </c:pt>
                <c:pt idx="7077">
                  <c:v>7.2400000000000006E-2</c:v>
                </c:pt>
                <c:pt idx="7078">
                  <c:v>8.1799999999999998E-3</c:v>
                </c:pt>
                <c:pt idx="7079">
                  <c:v>8.1799999999999998E-3</c:v>
                </c:pt>
                <c:pt idx="7080">
                  <c:v>8.1799999999999998E-3</c:v>
                </c:pt>
                <c:pt idx="7081">
                  <c:v>8.1799999999999998E-3</c:v>
                </c:pt>
                <c:pt idx="7082">
                  <c:v>8.1799999999999998E-3</c:v>
                </c:pt>
                <c:pt idx="7083">
                  <c:v>8.1799999999999998E-3</c:v>
                </c:pt>
                <c:pt idx="7084">
                  <c:v>-1.29E-2</c:v>
                </c:pt>
                <c:pt idx="7085">
                  <c:v>2.0400000000000001E-2</c:v>
                </c:pt>
                <c:pt idx="7086">
                  <c:v>-3.9300000000000002E-2</c:v>
                </c:pt>
                <c:pt idx="7087">
                  <c:v>-3.9300000000000002E-2</c:v>
                </c:pt>
                <c:pt idx="7088">
                  <c:v>-3.9300000000000002E-2</c:v>
                </c:pt>
                <c:pt idx="7089">
                  <c:v>-3.9300000000000002E-2</c:v>
                </c:pt>
                <c:pt idx="7090">
                  <c:v>-3.9300000000000002E-2</c:v>
                </c:pt>
                <c:pt idx="7091">
                  <c:v>1.44E-2</c:v>
                </c:pt>
                <c:pt idx="7092">
                  <c:v>2.92E-2</c:v>
                </c:pt>
                <c:pt idx="7093">
                  <c:v>2.92E-2</c:v>
                </c:pt>
                <c:pt idx="7094">
                  <c:v>2.92E-2</c:v>
                </c:pt>
                <c:pt idx="7095">
                  <c:v>2.92E-2</c:v>
                </c:pt>
                <c:pt idx="7096">
                  <c:v>2.92E-2</c:v>
                </c:pt>
                <c:pt idx="7097">
                  <c:v>5.1999999999999998E-2</c:v>
                </c:pt>
                <c:pt idx="7098">
                  <c:v>5.1999999999999998E-2</c:v>
                </c:pt>
                <c:pt idx="7099">
                  <c:v>2.0199999999999999E-2</c:v>
                </c:pt>
                <c:pt idx="7100">
                  <c:v>2.0199999999999999E-2</c:v>
                </c:pt>
                <c:pt idx="7101">
                  <c:v>2.0199999999999999E-2</c:v>
                </c:pt>
                <c:pt idx="7102">
                  <c:v>-2.86E-2</c:v>
                </c:pt>
                <c:pt idx="7103">
                  <c:v>-1.09E-2</c:v>
                </c:pt>
                <c:pt idx="7104">
                  <c:v>1.29E-2</c:v>
                </c:pt>
                <c:pt idx="7105">
                  <c:v>1.18E-2</c:v>
                </c:pt>
                <c:pt idx="7106">
                  <c:v>1.18E-2</c:v>
                </c:pt>
                <c:pt idx="7107">
                  <c:v>1.18E-2</c:v>
                </c:pt>
                <c:pt idx="7108">
                  <c:v>9.9799999999999993E-3</c:v>
                </c:pt>
                <c:pt idx="7109">
                  <c:v>9.9799999999999993E-3</c:v>
                </c:pt>
                <c:pt idx="7110">
                  <c:v>9.9799999999999993E-3</c:v>
                </c:pt>
                <c:pt idx="7111">
                  <c:v>9.9799999999999993E-3</c:v>
                </c:pt>
                <c:pt idx="7112">
                  <c:v>6.54E-2</c:v>
                </c:pt>
                <c:pt idx="7113">
                  <c:v>6.54E-2</c:v>
                </c:pt>
                <c:pt idx="7114">
                  <c:v>-5.7299999999999997E-2</c:v>
                </c:pt>
                <c:pt idx="7115">
                  <c:v>-5.7299999999999997E-2</c:v>
                </c:pt>
                <c:pt idx="7116">
                  <c:v>-5.7299999999999997E-2</c:v>
                </c:pt>
                <c:pt idx="7117">
                  <c:v>-5.7299999999999997E-2</c:v>
                </c:pt>
                <c:pt idx="7118">
                  <c:v>-5.7299999999999997E-2</c:v>
                </c:pt>
                <c:pt idx="7119">
                  <c:v>-8.6099999999999996E-2</c:v>
                </c:pt>
                <c:pt idx="7120">
                  <c:v>-8.6099999999999996E-2</c:v>
                </c:pt>
                <c:pt idx="7121">
                  <c:v>-8.6099999999999996E-2</c:v>
                </c:pt>
                <c:pt idx="7122">
                  <c:v>-8.6099999999999996E-2</c:v>
                </c:pt>
                <c:pt idx="7123">
                  <c:v>-3.6600000000000001E-2</c:v>
                </c:pt>
                <c:pt idx="7124">
                  <c:v>-3.6600000000000001E-2</c:v>
                </c:pt>
                <c:pt idx="7125">
                  <c:v>-3.6600000000000001E-2</c:v>
                </c:pt>
                <c:pt idx="7126">
                  <c:v>4.5999999999999999E-3</c:v>
                </c:pt>
                <c:pt idx="7127">
                  <c:v>-3.44E-2</c:v>
                </c:pt>
                <c:pt idx="7128">
                  <c:v>-3.44E-2</c:v>
                </c:pt>
                <c:pt idx="7129">
                  <c:v>-3.5000000000000003E-2</c:v>
                </c:pt>
                <c:pt idx="7130">
                  <c:v>-2.1999999999999999E-2</c:v>
                </c:pt>
                <c:pt idx="7131">
                  <c:v>-2.1999999999999999E-2</c:v>
                </c:pt>
                <c:pt idx="7132">
                  <c:v>-2.1999999999999999E-2</c:v>
                </c:pt>
                <c:pt idx="7133">
                  <c:v>-2.1999999999999999E-2</c:v>
                </c:pt>
                <c:pt idx="7134">
                  <c:v>-2.1999999999999999E-2</c:v>
                </c:pt>
                <c:pt idx="7135">
                  <c:v>-2.1999999999999999E-2</c:v>
                </c:pt>
                <c:pt idx="7136">
                  <c:v>-2.1999999999999999E-2</c:v>
                </c:pt>
                <c:pt idx="7137">
                  <c:v>-1.2E-2</c:v>
                </c:pt>
                <c:pt idx="7138">
                  <c:v>-1.2E-2</c:v>
                </c:pt>
                <c:pt idx="7139">
                  <c:v>-1.2E-2</c:v>
                </c:pt>
                <c:pt idx="7140">
                  <c:v>-8.8599999999999998E-3</c:v>
                </c:pt>
                <c:pt idx="7141">
                  <c:v>-8.8599999999999998E-3</c:v>
                </c:pt>
                <c:pt idx="7142">
                  <c:v>-8.8599999999999998E-3</c:v>
                </c:pt>
                <c:pt idx="7143">
                  <c:v>8.3199999999999996E-2</c:v>
                </c:pt>
                <c:pt idx="7144">
                  <c:v>8.3199999999999996E-2</c:v>
                </c:pt>
                <c:pt idx="7145">
                  <c:v>8.3199999999999996E-2</c:v>
                </c:pt>
                <c:pt idx="7146">
                  <c:v>6.4299999999999996E-2</c:v>
                </c:pt>
                <c:pt idx="7147">
                  <c:v>6.4299999999999996E-2</c:v>
                </c:pt>
                <c:pt idx="7148">
                  <c:v>-6.8500000000000005E-2</c:v>
                </c:pt>
                <c:pt idx="7149">
                  <c:v>-6.8500000000000005E-2</c:v>
                </c:pt>
                <c:pt idx="7150">
                  <c:v>-6.8500000000000005E-2</c:v>
                </c:pt>
                <c:pt idx="7151">
                  <c:v>-0.108</c:v>
                </c:pt>
                <c:pt idx="7152">
                  <c:v>3.6900000000000002E-2</c:v>
                </c:pt>
                <c:pt idx="7153">
                  <c:v>3.6900000000000002E-2</c:v>
                </c:pt>
                <c:pt idx="7154">
                  <c:v>3.6900000000000002E-2</c:v>
                </c:pt>
                <c:pt idx="7155">
                  <c:v>3.6900000000000002E-2</c:v>
                </c:pt>
                <c:pt idx="7156">
                  <c:v>3.6900000000000002E-2</c:v>
                </c:pt>
                <c:pt idx="7157">
                  <c:v>3.6900000000000002E-2</c:v>
                </c:pt>
                <c:pt idx="7158">
                  <c:v>3.6900000000000002E-2</c:v>
                </c:pt>
                <c:pt idx="7159">
                  <c:v>-1.2200000000000001E-2</c:v>
                </c:pt>
                <c:pt idx="7160">
                  <c:v>-1.2200000000000001E-2</c:v>
                </c:pt>
                <c:pt idx="7161">
                  <c:v>-1.2200000000000001E-2</c:v>
                </c:pt>
                <c:pt idx="7162">
                  <c:v>-1.2200000000000001E-2</c:v>
                </c:pt>
                <c:pt idx="7163">
                  <c:v>-1.2200000000000001E-2</c:v>
                </c:pt>
                <c:pt idx="7164">
                  <c:v>-1.2200000000000001E-2</c:v>
                </c:pt>
                <c:pt idx="7165">
                  <c:v>8.1200000000000005E-3</c:v>
                </c:pt>
                <c:pt idx="7166">
                  <c:v>5.6599999999999998E-2</c:v>
                </c:pt>
                <c:pt idx="7167">
                  <c:v>5.6599999999999998E-2</c:v>
                </c:pt>
                <c:pt idx="7168">
                  <c:v>5.6599999999999998E-2</c:v>
                </c:pt>
                <c:pt idx="7169">
                  <c:v>-6.6799999999999998E-2</c:v>
                </c:pt>
                <c:pt idx="7170">
                  <c:v>-6.6799999999999998E-2</c:v>
                </c:pt>
                <c:pt idx="7171">
                  <c:v>-5.3499999999999999E-2</c:v>
                </c:pt>
                <c:pt idx="7172">
                  <c:v>-1.21E-2</c:v>
                </c:pt>
                <c:pt idx="7173">
                  <c:v>-1.21E-2</c:v>
                </c:pt>
                <c:pt idx="7174">
                  <c:v>-1.21E-2</c:v>
                </c:pt>
                <c:pt idx="7175">
                  <c:v>-1.21E-2</c:v>
                </c:pt>
                <c:pt idx="7176">
                  <c:v>-3.61E-2</c:v>
                </c:pt>
                <c:pt idx="7177">
                  <c:v>-3.1800000000000002E-2</c:v>
                </c:pt>
                <c:pt idx="7178">
                  <c:v>4.6600000000000003E-2</c:v>
                </c:pt>
                <c:pt idx="7179">
                  <c:v>4.6600000000000003E-2</c:v>
                </c:pt>
                <c:pt idx="7180">
                  <c:v>-4.3400000000000001E-2</c:v>
                </c:pt>
                <c:pt idx="7181">
                  <c:v>-4.3400000000000001E-2</c:v>
                </c:pt>
                <c:pt idx="7182">
                  <c:v>-4.3400000000000001E-2</c:v>
                </c:pt>
                <c:pt idx="7183">
                  <c:v>-6.0199999999999997E-2</c:v>
                </c:pt>
                <c:pt idx="7184">
                  <c:v>-6.0199999999999997E-2</c:v>
                </c:pt>
                <c:pt idx="7185">
                  <c:v>-6.0199999999999997E-2</c:v>
                </c:pt>
                <c:pt idx="7186">
                  <c:v>-6.0199999999999997E-2</c:v>
                </c:pt>
                <c:pt idx="7187">
                  <c:v>-4.99E-2</c:v>
                </c:pt>
                <c:pt idx="7188">
                  <c:v>-4.99E-2</c:v>
                </c:pt>
                <c:pt idx="7189">
                  <c:v>-4.99E-2</c:v>
                </c:pt>
                <c:pt idx="7190">
                  <c:v>-4.99E-2</c:v>
                </c:pt>
                <c:pt idx="7191">
                  <c:v>-3.8600000000000002E-2</c:v>
                </c:pt>
                <c:pt idx="7192">
                  <c:v>-1.1900000000000001E-2</c:v>
                </c:pt>
                <c:pt idx="7193">
                  <c:v>-1.1900000000000001E-2</c:v>
                </c:pt>
                <c:pt idx="7194">
                  <c:v>-1.1900000000000001E-2</c:v>
                </c:pt>
                <c:pt idx="7195">
                  <c:v>-1.1900000000000001E-2</c:v>
                </c:pt>
                <c:pt idx="7196">
                  <c:v>-2.8899999999999999E-2</c:v>
                </c:pt>
                <c:pt idx="7197">
                  <c:v>-2.06E-2</c:v>
                </c:pt>
                <c:pt idx="7198">
                  <c:v>-2.06E-2</c:v>
                </c:pt>
                <c:pt idx="7199">
                  <c:v>2.9399999999999999E-2</c:v>
                </c:pt>
                <c:pt idx="7200">
                  <c:v>2.9399999999999999E-2</c:v>
                </c:pt>
                <c:pt idx="7201">
                  <c:v>-3.5500000000000002E-3</c:v>
                </c:pt>
                <c:pt idx="7202">
                  <c:v>-3.5500000000000002E-3</c:v>
                </c:pt>
                <c:pt idx="7203">
                  <c:v>-3.5500000000000002E-3</c:v>
                </c:pt>
                <c:pt idx="7204">
                  <c:v>-3.5500000000000002E-3</c:v>
                </c:pt>
                <c:pt idx="7205">
                  <c:v>-3.5500000000000002E-3</c:v>
                </c:pt>
                <c:pt idx="7206">
                  <c:v>-3.5500000000000002E-3</c:v>
                </c:pt>
                <c:pt idx="7207">
                  <c:v>-3.5500000000000002E-3</c:v>
                </c:pt>
                <c:pt idx="7208">
                  <c:v>-3.5500000000000002E-3</c:v>
                </c:pt>
                <c:pt idx="7209">
                  <c:v>-3.5500000000000002E-3</c:v>
                </c:pt>
                <c:pt idx="7210">
                  <c:v>4.1200000000000004E-3</c:v>
                </c:pt>
                <c:pt idx="7211">
                  <c:v>4.1200000000000004E-3</c:v>
                </c:pt>
                <c:pt idx="7212">
                  <c:v>4.1200000000000004E-3</c:v>
                </c:pt>
                <c:pt idx="7213">
                  <c:v>-6.2199999999999998E-3</c:v>
                </c:pt>
                <c:pt idx="7214">
                  <c:v>-6.2199999999999998E-3</c:v>
                </c:pt>
                <c:pt idx="7215">
                  <c:v>-6.2199999999999998E-3</c:v>
                </c:pt>
                <c:pt idx="7216">
                  <c:v>-6.2199999999999998E-3</c:v>
                </c:pt>
                <c:pt idx="7217">
                  <c:v>-6.2199999999999998E-3</c:v>
                </c:pt>
                <c:pt idx="7218">
                  <c:v>-6.2199999999999998E-3</c:v>
                </c:pt>
                <c:pt idx="7219">
                  <c:v>2.4899999999999999E-2</c:v>
                </c:pt>
                <c:pt idx="7220">
                  <c:v>2.4899999999999999E-2</c:v>
                </c:pt>
                <c:pt idx="7221">
                  <c:v>-4.5199999999999997E-2</c:v>
                </c:pt>
                <c:pt idx="7222">
                  <c:v>-4.5199999999999997E-2</c:v>
                </c:pt>
                <c:pt idx="7223">
                  <c:v>-4.5199999999999997E-2</c:v>
                </c:pt>
                <c:pt idx="7224">
                  <c:v>-4.5199999999999997E-2</c:v>
                </c:pt>
                <c:pt idx="7225">
                  <c:v>1.4500000000000001E-2</c:v>
                </c:pt>
                <c:pt idx="7226">
                  <c:v>1.4500000000000001E-2</c:v>
                </c:pt>
                <c:pt idx="7227">
                  <c:v>1.4500000000000001E-2</c:v>
                </c:pt>
                <c:pt idx="7228">
                  <c:v>1.4500000000000001E-2</c:v>
                </c:pt>
                <c:pt idx="7229">
                  <c:v>7.9000000000000001E-4</c:v>
                </c:pt>
                <c:pt idx="7230">
                  <c:v>-4.87E-2</c:v>
                </c:pt>
                <c:pt idx="7231">
                  <c:v>-4.87E-2</c:v>
                </c:pt>
                <c:pt idx="7232">
                  <c:v>-4.87E-2</c:v>
                </c:pt>
                <c:pt idx="7233">
                  <c:v>-4.87E-2</c:v>
                </c:pt>
                <c:pt idx="7234">
                  <c:v>-1.1900000000000001E-2</c:v>
                </c:pt>
                <c:pt idx="7235">
                  <c:v>-1.1900000000000001E-2</c:v>
                </c:pt>
                <c:pt idx="7236">
                  <c:v>-1.1900000000000001E-2</c:v>
                </c:pt>
                <c:pt idx="7237">
                  <c:v>-1.1900000000000001E-2</c:v>
                </c:pt>
                <c:pt idx="7238">
                  <c:v>-3.5099999999999999E-2</c:v>
                </c:pt>
                <c:pt idx="7239">
                  <c:v>-3.5099999999999999E-2</c:v>
                </c:pt>
                <c:pt idx="7240">
                  <c:v>-2.0500000000000002E-3</c:v>
                </c:pt>
                <c:pt idx="7241">
                  <c:v>-2.0500000000000002E-3</c:v>
                </c:pt>
                <c:pt idx="7242">
                  <c:v>-2.0500000000000002E-3</c:v>
                </c:pt>
                <c:pt idx="7243">
                  <c:v>-2.0500000000000002E-3</c:v>
                </c:pt>
                <c:pt idx="7244">
                  <c:v>7.3700000000000002E-2</c:v>
                </c:pt>
                <c:pt idx="7245">
                  <c:v>3.9399999999999998E-2</c:v>
                </c:pt>
                <c:pt idx="7246">
                  <c:v>3.9399999999999998E-2</c:v>
                </c:pt>
                <c:pt idx="7247">
                  <c:v>3.9399999999999998E-2</c:v>
                </c:pt>
                <c:pt idx="7248">
                  <c:v>3.9399999999999998E-2</c:v>
                </c:pt>
                <c:pt idx="7249">
                  <c:v>3.9399999999999998E-2</c:v>
                </c:pt>
                <c:pt idx="7250">
                  <c:v>3.9399999999999998E-2</c:v>
                </c:pt>
                <c:pt idx="7251">
                  <c:v>3.9399999999999998E-2</c:v>
                </c:pt>
                <c:pt idx="7252">
                  <c:v>3.9399999999999998E-2</c:v>
                </c:pt>
                <c:pt idx="7253">
                  <c:v>3.4599999999999999E-2</c:v>
                </c:pt>
                <c:pt idx="7254">
                  <c:v>3.4599999999999999E-2</c:v>
                </c:pt>
                <c:pt idx="7255">
                  <c:v>3.4599999999999999E-2</c:v>
                </c:pt>
                <c:pt idx="7256">
                  <c:v>3.4599999999999999E-2</c:v>
                </c:pt>
                <c:pt idx="7257">
                  <c:v>3.4599999999999999E-2</c:v>
                </c:pt>
                <c:pt idx="7258">
                  <c:v>3.4599999999999999E-2</c:v>
                </c:pt>
                <c:pt idx="7259">
                  <c:v>3.4599999999999999E-2</c:v>
                </c:pt>
                <c:pt idx="7260">
                  <c:v>3.4599999999999999E-2</c:v>
                </c:pt>
                <c:pt idx="7261">
                  <c:v>3.4599999999999999E-2</c:v>
                </c:pt>
                <c:pt idx="7262">
                  <c:v>3.4599999999999999E-2</c:v>
                </c:pt>
                <c:pt idx="7263">
                  <c:v>3.4599999999999999E-2</c:v>
                </c:pt>
                <c:pt idx="7264">
                  <c:v>-1.83E-2</c:v>
                </c:pt>
                <c:pt idx="7265">
                  <c:v>-1.83E-2</c:v>
                </c:pt>
                <c:pt idx="7266">
                  <c:v>-1.83E-2</c:v>
                </c:pt>
                <c:pt idx="7267">
                  <c:v>-1.83E-2</c:v>
                </c:pt>
                <c:pt idx="7268">
                  <c:v>-1.83E-2</c:v>
                </c:pt>
                <c:pt idx="7269">
                  <c:v>-1.83E-2</c:v>
                </c:pt>
                <c:pt idx="7270">
                  <c:v>-1.83E-2</c:v>
                </c:pt>
                <c:pt idx="7271">
                  <c:v>-1.83E-2</c:v>
                </c:pt>
                <c:pt idx="7272">
                  <c:v>-1.83E-2</c:v>
                </c:pt>
                <c:pt idx="7273">
                  <c:v>-1.83E-2</c:v>
                </c:pt>
                <c:pt idx="7274">
                  <c:v>8.5800000000000001E-2</c:v>
                </c:pt>
                <c:pt idx="7275">
                  <c:v>8.5800000000000001E-2</c:v>
                </c:pt>
                <c:pt idx="7276">
                  <c:v>7.6999999999999999E-2</c:v>
                </c:pt>
                <c:pt idx="7277">
                  <c:v>-5.6300000000000003E-2</c:v>
                </c:pt>
                <c:pt idx="7278">
                  <c:v>4.02E-2</c:v>
                </c:pt>
                <c:pt idx="7279">
                  <c:v>4.02E-2</c:v>
                </c:pt>
                <c:pt idx="7280">
                  <c:v>4.02E-2</c:v>
                </c:pt>
                <c:pt idx="7281">
                  <c:v>4.02E-2</c:v>
                </c:pt>
                <c:pt idx="7282">
                  <c:v>-7.2099999999999997E-2</c:v>
                </c:pt>
                <c:pt idx="7283">
                  <c:v>1.9E-2</c:v>
                </c:pt>
                <c:pt idx="7284">
                  <c:v>1.9E-2</c:v>
                </c:pt>
                <c:pt idx="7285">
                  <c:v>1.9E-2</c:v>
                </c:pt>
                <c:pt idx="7286">
                  <c:v>1.9E-2</c:v>
                </c:pt>
                <c:pt idx="7287">
                  <c:v>3.5900000000000001E-2</c:v>
                </c:pt>
                <c:pt idx="7288">
                  <c:v>1.83E-2</c:v>
                </c:pt>
                <c:pt idx="7289">
                  <c:v>1.83E-2</c:v>
                </c:pt>
                <c:pt idx="7290">
                  <c:v>1.83E-2</c:v>
                </c:pt>
                <c:pt idx="7291">
                  <c:v>1.83E-2</c:v>
                </c:pt>
                <c:pt idx="7292">
                  <c:v>1.83E-2</c:v>
                </c:pt>
                <c:pt idx="7293">
                  <c:v>1.83E-2</c:v>
                </c:pt>
                <c:pt idx="7294">
                  <c:v>1.83E-2</c:v>
                </c:pt>
                <c:pt idx="7295">
                  <c:v>1.83E-2</c:v>
                </c:pt>
                <c:pt idx="7296">
                  <c:v>1.83E-2</c:v>
                </c:pt>
                <c:pt idx="7297">
                  <c:v>1.83E-2</c:v>
                </c:pt>
                <c:pt idx="7298">
                  <c:v>1.83E-2</c:v>
                </c:pt>
                <c:pt idx="7299">
                  <c:v>-1.03E-2</c:v>
                </c:pt>
                <c:pt idx="7300">
                  <c:v>8.77E-3</c:v>
                </c:pt>
                <c:pt idx="7301">
                  <c:v>8.77E-3</c:v>
                </c:pt>
                <c:pt idx="7302">
                  <c:v>7.28E-3</c:v>
                </c:pt>
                <c:pt idx="7303">
                  <c:v>7.28E-3</c:v>
                </c:pt>
                <c:pt idx="7304">
                  <c:v>7.28E-3</c:v>
                </c:pt>
                <c:pt idx="7305">
                  <c:v>7.28E-3</c:v>
                </c:pt>
                <c:pt idx="7306">
                  <c:v>-2.8800000000000002E-3</c:v>
                </c:pt>
                <c:pt idx="7307">
                  <c:v>-2.8800000000000002E-3</c:v>
                </c:pt>
                <c:pt idx="7308">
                  <c:v>-2.8800000000000002E-3</c:v>
                </c:pt>
                <c:pt idx="7309">
                  <c:v>-2.8800000000000002E-3</c:v>
                </c:pt>
                <c:pt idx="7310">
                  <c:v>-2.8800000000000002E-3</c:v>
                </c:pt>
                <c:pt idx="7311">
                  <c:v>-2.8800000000000002E-3</c:v>
                </c:pt>
                <c:pt idx="7312">
                  <c:v>-2.8800000000000002E-3</c:v>
                </c:pt>
                <c:pt idx="7313">
                  <c:v>-3.1800000000000002E-2</c:v>
                </c:pt>
                <c:pt idx="7314">
                  <c:v>-3.1800000000000002E-2</c:v>
                </c:pt>
                <c:pt idx="7315">
                  <c:v>1.0200000000000001E-2</c:v>
                </c:pt>
                <c:pt idx="7316">
                  <c:v>1.0200000000000001E-2</c:v>
                </c:pt>
                <c:pt idx="7317">
                  <c:v>1.0200000000000001E-2</c:v>
                </c:pt>
                <c:pt idx="7318">
                  <c:v>8.2100000000000003E-3</c:v>
                </c:pt>
                <c:pt idx="7319">
                  <c:v>8.2100000000000003E-3</c:v>
                </c:pt>
                <c:pt idx="7320">
                  <c:v>3.0599999999999999E-2</c:v>
                </c:pt>
                <c:pt idx="7321">
                  <c:v>3.0599999999999999E-2</c:v>
                </c:pt>
                <c:pt idx="7322">
                  <c:v>-1.72E-2</c:v>
                </c:pt>
                <c:pt idx="7323">
                  <c:v>-1.72E-2</c:v>
                </c:pt>
                <c:pt idx="7324">
                  <c:v>-1.72E-2</c:v>
                </c:pt>
                <c:pt idx="7325">
                  <c:v>-1.72E-2</c:v>
                </c:pt>
                <c:pt idx="7326">
                  <c:v>-1.72E-2</c:v>
                </c:pt>
                <c:pt idx="7327">
                  <c:v>-1.72E-2</c:v>
                </c:pt>
                <c:pt idx="7328">
                  <c:v>-1.72E-2</c:v>
                </c:pt>
                <c:pt idx="7329">
                  <c:v>-1.72E-2</c:v>
                </c:pt>
                <c:pt idx="7330">
                  <c:v>-1.72E-2</c:v>
                </c:pt>
                <c:pt idx="7331">
                  <c:v>-1.72E-2</c:v>
                </c:pt>
                <c:pt idx="7332">
                  <c:v>-1.72E-2</c:v>
                </c:pt>
                <c:pt idx="7333">
                  <c:v>-1.72E-2</c:v>
                </c:pt>
                <c:pt idx="7334">
                  <c:v>-1.72E-2</c:v>
                </c:pt>
                <c:pt idx="7335">
                  <c:v>-1.72E-2</c:v>
                </c:pt>
                <c:pt idx="7336">
                  <c:v>-1.72E-2</c:v>
                </c:pt>
                <c:pt idx="7337">
                  <c:v>-1.72E-2</c:v>
                </c:pt>
                <c:pt idx="7338">
                  <c:v>-1.72E-2</c:v>
                </c:pt>
                <c:pt idx="7339">
                  <c:v>-2.2499999999999999E-2</c:v>
                </c:pt>
                <c:pt idx="7340">
                  <c:v>-2.2499999999999999E-2</c:v>
                </c:pt>
                <c:pt idx="7341">
                  <c:v>-6.4900000000000001E-3</c:v>
                </c:pt>
                <c:pt idx="7342">
                  <c:v>-6.4900000000000001E-3</c:v>
                </c:pt>
                <c:pt idx="7343">
                  <c:v>-6.4900000000000001E-3</c:v>
                </c:pt>
                <c:pt idx="7344">
                  <c:v>-6.4900000000000001E-3</c:v>
                </c:pt>
                <c:pt idx="7345">
                  <c:v>-2.5999999999999999E-2</c:v>
                </c:pt>
                <c:pt idx="7346">
                  <c:v>-2.5999999999999999E-2</c:v>
                </c:pt>
                <c:pt idx="7347">
                  <c:v>1.4200000000000001E-2</c:v>
                </c:pt>
                <c:pt idx="7348">
                  <c:v>1.4200000000000001E-2</c:v>
                </c:pt>
                <c:pt idx="7349">
                  <c:v>1.4200000000000001E-2</c:v>
                </c:pt>
                <c:pt idx="7350">
                  <c:v>1.4200000000000001E-2</c:v>
                </c:pt>
                <c:pt idx="7351">
                  <c:v>8.5199999999999998E-3</c:v>
                </c:pt>
                <c:pt idx="7352">
                  <c:v>8.5199999999999998E-3</c:v>
                </c:pt>
                <c:pt idx="7353">
                  <c:v>8.5199999999999998E-3</c:v>
                </c:pt>
                <c:pt idx="7354">
                  <c:v>8.5199999999999998E-3</c:v>
                </c:pt>
                <c:pt idx="7355">
                  <c:v>8.5199999999999998E-3</c:v>
                </c:pt>
                <c:pt idx="7356">
                  <c:v>8.5199999999999998E-3</c:v>
                </c:pt>
                <c:pt idx="7357">
                  <c:v>8.5199999999999998E-3</c:v>
                </c:pt>
                <c:pt idx="7358">
                  <c:v>5.5399999999999998E-2</c:v>
                </c:pt>
                <c:pt idx="7359">
                  <c:v>5.5399999999999998E-2</c:v>
                </c:pt>
                <c:pt idx="7360">
                  <c:v>5.5399999999999998E-2</c:v>
                </c:pt>
                <c:pt idx="7361">
                  <c:v>5.5399999999999998E-2</c:v>
                </c:pt>
                <c:pt idx="7362">
                  <c:v>5.5399999999999998E-2</c:v>
                </c:pt>
                <c:pt idx="7363">
                  <c:v>5.5399999999999998E-2</c:v>
                </c:pt>
                <c:pt idx="7364">
                  <c:v>5.6499999999999996E-3</c:v>
                </c:pt>
                <c:pt idx="7365">
                  <c:v>5.6499999999999996E-3</c:v>
                </c:pt>
                <c:pt idx="7366">
                  <c:v>-1.21E-2</c:v>
                </c:pt>
                <c:pt idx="7367">
                  <c:v>-1.21E-2</c:v>
                </c:pt>
                <c:pt idx="7368">
                  <c:v>-7.8600000000000007E-3</c:v>
                </c:pt>
                <c:pt idx="7369">
                  <c:v>-7.8600000000000007E-3</c:v>
                </c:pt>
                <c:pt idx="7370">
                  <c:v>-7.8600000000000007E-3</c:v>
                </c:pt>
                <c:pt idx="7371">
                  <c:v>-1.47E-2</c:v>
                </c:pt>
                <c:pt idx="7372">
                  <c:v>-1.47E-2</c:v>
                </c:pt>
                <c:pt idx="7373">
                  <c:v>-1.47E-2</c:v>
                </c:pt>
                <c:pt idx="7374">
                  <c:v>-1.47E-2</c:v>
                </c:pt>
                <c:pt idx="7375">
                  <c:v>-1.47E-2</c:v>
                </c:pt>
                <c:pt idx="7376">
                  <c:v>0.123</c:v>
                </c:pt>
                <c:pt idx="7377">
                  <c:v>5.8500000000000003E-2</c:v>
                </c:pt>
                <c:pt idx="7378">
                  <c:v>-6.9300000000000004E-4</c:v>
                </c:pt>
                <c:pt idx="7379">
                  <c:v>-6.9300000000000004E-4</c:v>
                </c:pt>
                <c:pt idx="7380">
                  <c:v>-5.4100000000000002E-2</c:v>
                </c:pt>
                <c:pt idx="7381">
                  <c:v>-6.6699999999999997E-3</c:v>
                </c:pt>
                <c:pt idx="7382">
                  <c:v>-6.6699999999999997E-3</c:v>
                </c:pt>
                <c:pt idx="7383">
                  <c:v>-6.6699999999999997E-3</c:v>
                </c:pt>
                <c:pt idx="7384">
                  <c:v>-6.6699999999999997E-3</c:v>
                </c:pt>
                <c:pt idx="7385">
                  <c:v>-6.6699999999999997E-3</c:v>
                </c:pt>
                <c:pt idx="7386">
                  <c:v>-6.6699999999999997E-3</c:v>
                </c:pt>
                <c:pt idx="7387">
                  <c:v>-6.6699999999999997E-3</c:v>
                </c:pt>
                <c:pt idx="7388">
                  <c:v>-1.83E-2</c:v>
                </c:pt>
                <c:pt idx="7389">
                  <c:v>-1.83E-2</c:v>
                </c:pt>
                <c:pt idx="7390">
                  <c:v>7.4799999999999997E-3</c:v>
                </c:pt>
                <c:pt idx="7391">
                  <c:v>7.4799999999999997E-3</c:v>
                </c:pt>
                <c:pt idx="7392">
                  <c:v>7.4799999999999997E-3</c:v>
                </c:pt>
                <c:pt idx="7393">
                  <c:v>7.4799999999999997E-3</c:v>
                </c:pt>
                <c:pt idx="7394">
                  <c:v>7.4799999999999997E-3</c:v>
                </c:pt>
                <c:pt idx="7395">
                  <c:v>7.4799999999999997E-3</c:v>
                </c:pt>
                <c:pt idx="7396">
                  <c:v>7.4799999999999997E-3</c:v>
                </c:pt>
                <c:pt idx="7397">
                  <c:v>5.4900000000000001E-3</c:v>
                </c:pt>
                <c:pt idx="7398">
                  <c:v>5.4900000000000001E-3</c:v>
                </c:pt>
                <c:pt idx="7399">
                  <c:v>2.46E-2</c:v>
                </c:pt>
                <c:pt idx="7400">
                  <c:v>-2.9199999999999999E-3</c:v>
                </c:pt>
                <c:pt idx="7401">
                  <c:v>-2.9199999999999999E-3</c:v>
                </c:pt>
                <c:pt idx="7402">
                  <c:v>-2.9199999999999999E-3</c:v>
                </c:pt>
                <c:pt idx="7403">
                  <c:v>6.6400000000000001E-2</c:v>
                </c:pt>
                <c:pt idx="7404">
                  <c:v>4.2999999999999997E-2</c:v>
                </c:pt>
                <c:pt idx="7405">
                  <c:v>4.2999999999999997E-2</c:v>
                </c:pt>
                <c:pt idx="7406">
                  <c:v>4.2999999999999997E-2</c:v>
                </c:pt>
                <c:pt idx="7407">
                  <c:v>4.2999999999999997E-2</c:v>
                </c:pt>
                <c:pt idx="7408">
                  <c:v>6.1899999999999997E-2</c:v>
                </c:pt>
                <c:pt idx="7409">
                  <c:v>6.1899999999999997E-2</c:v>
                </c:pt>
                <c:pt idx="7410">
                  <c:v>6.1899999999999997E-2</c:v>
                </c:pt>
                <c:pt idx="7411">
                  <c:v>6.1899999999999997E-2</c:v>
                </c:pt>
                <c:pt idx="7412">
                  <c:v>6.1899999999999997E-2</c:v>
                </c:pt>
                <c:pt idx="7413">
                  <c:v>6.1899999999999997E-2</c:v>
                </c:pt>
                <c:pt idx="7414">
                  <c:v>-3.5299999999999998E-2</c:v>
                </c:pt>
                <c:pt idx="7415">
                  <c:v>-3.5299999999999998E-2</c:v>
                </c:pt>
                <c:pt idx="7416">
                  <c:v>2.7900000000000001E-2</c:v>
                </c:pt>
                <c:pt idx="7417">
                  <c:v>2.7900000000000001E-2</c:v>
                </c:pt>
                <c:pt idx="7418">
                  <c:v>2.7900000000000001E-2</c:v>
                </c:pt>
                <c:pt idx="7419">
                  <c:v>2.7900000000000001E-2</c:v>
                </c:pt>
                <c:pt idx="7420">
                  <c:v>2.7900000000000001E-2</c:v>
                </c:pt>
                <c:pt idx="7421">
                  <c:v>9.2100000000000005E-4</c:v>
                </c:pt>
                <c:pt idx="7422">
                  <c:v>-3.4599999999999999E-2</c:v>
                </c:pt>
                <c:pt idx="7423">
                  <c:v>-3.4599999999999999E-2</c:v>
                </c:pt>
                <c:pt idx="7424">
                  <c:v>-3.4599999999999999E-2</c:v>
                </c:pt>
                <c:pt idx="7425">
                  <c:v>7.0999999999999994E-2</c:v>
                </c:pt>
                <c:pt idx="7426">
                  <c:v>7.0999999999999994E-2</c:v>
                </c:pt>
                <c:pt idx="7427">
                  <c:v>7.0999999999999994E-2</c:v>
                </c:pt>
                <c:pt idx="7428">
                  <c:v>4.1599999999999998E-2</c:v>
                </c:pt>
                <c:pt idx="7429">
                  <c:v>4.1599999999999998E-2</c:v>
                </c:pt>
                <c:pt idx="7430">
                  <c:v>1.26E-2</c:v>
                </c:pt>
                <c:pt idx="7431">
                  <c:v>1.26E-2</c:v>
                </c:pt>
                <c:pt idx="7432">
                  <c:v>4.2799999999999998E-2</c:v>
                </c:pt>
                <c:pt idx="7433">
                  <c:v>-6.7400000000000002E-2</c:v>
                </c:pt>
                <c:pt idx="7434">
                  <c:v>-6.7400000000000002E-2</c:v>
                </c:pt>
                <c:pt idx="7435">
                  <c:v>1.18E-2</c:v>
                </c:pt>
                <c:pt idx="7436">
                  <c:v>1.18E-2</c:v>
                </c:pt>
                <c:pt idx="7437">
                  <c:v>1.18E-2</c:v>
                </c:pt>
                <c:pt idx="7438">
                  <c:v>1.18E-2</c:v>
                </c:pt>
                <c:pt idx="7439">
                  <c:v>1.18E-2</c:v>
                </c:pt>
                <c:pt idx="7440">
                  <c:v>1.18E-2</c:v>
                </c:pt>
                <c:pt idx="7441">
                  <c:v>-1.8200000000000001E-2</c:v>
                </c:pt>
                <c:pt idx="7442">
                  <c:v>-1.4E-2</c:v>
                </c:pt>
                <c:pt idx="7443">
                  <c:v>-1.4E-2</c:v>
                </c:pt>
                <c:pt idx="7444">
                  <c:v>-1.4E-2</c:v>
                </c:pt>
                <c:pt idx="7445">
                  <c:v>-5.0600000000000003E-3</c:v>
                </c:pt>
                <c:pt idx="7446">
                  <c:v>-5.0600000000000003E-3</c:v>
                </c:pt>
                <c:pt idx="7447">
                  <c:v>-4.41E-2</c:v>
                </c:pt>
                <c:pt idx="7448">
                  <c:v>4.1700000000000001E-2</c:v>
                </c:pt>
                <c:pt idx="7449">
                  <c:v>4.1700000000000001E-2</c:v>
                </c:pt>
                <c:pt idx="7450">
                  <c:v>3.2800000000000003E-2</c:v>
                </c:pt>
                <c:pt idx="7451">
                  <c:v>4.3799999999999999E-2</c:v>
                </c:pt>
                <c:pt idx="7452">
                  <c:v>-3.0200000000000001E-2</c:v>
                </c:pt>
                <c:pt idx="7453">
                  <c:v>-3.0200000000000001E-2</c:v>
                </c:pt>
                <c:pt idx="7454">
                  <c:v>-3.0200000000000001E-2</c:v>
                </c:pt>
                <c:pt idx="7455">
                  <c:v>-3.0200000000000001E-2</c:v>
                </c:pt>
                <c:pt idx="7456">
                  <c:v>-3.0200000000000001E-2</c:v>
                </c:pt>
                <c:pt idx="7457">
                  <c:v>2.24E-2</c:v>
                </c:pt>
                <c:pt idx="7458">
                  <c:v>2.24E-2</c:v>
                </c:pt>
                <c:pt idx="7459">
                  <c:v>2.5399999999999999E-2</c:v>
                </c:pt>
                <c:pt idx="7460">
                  <c:v>2.5399999999999999E-2</c:v>
                </c:pt>
                <c:pt idx="7461">
                  <c:v>2.5399999999999999E-2</c:v>
                </c:pt>
                <c:pt idx="7462">
                  <c:v>1.2699999999999999E-2</c:v>
                </c:pt>
                <c:pt idx="7463">
                  <c:v>1.5100000000000001E-2</c:v>
                </c:pt>
                <c:pt idx="7464">
                  <c:v>1.5100000000000001E-2</c:v>
                </c:pt>
                <c:pt idx="7465">
                  <c:v>-7.9699999999999997E-3</c:v>
                </c:pt>
                <c:pt idx="7466">
                  <c:v>-2.1100000000000001E-2</c:v>
                </c:pt>
                <c:pt idx="7467">
                  <c:v>-2.1100000000000001E-2</c:v>
                </c:pt>
                <c:pt idx="7468">
                  <c:v>-2.1100000000000001E-2</c:v>
                </c:pt>
                <c:pt idx="7469">
                  <c:v>3.0700000000000002E-2</c:v>
                </c:pt>
                <c:pt idx="7470">
                  <c:v>-5.62E-2</c:v>
                </c:pt>
                <c:pt idx="7471">
                  <c:v>-5.4300000000000001E-2</c:v>
                </c:pt>
                <c:pt idx="7472">
                  <c:v>-5.4300000000000001E-2</c:v>
                </c:pt>
                <c:pt idx="7473">
                  <c:v>0.10100000000000001</c:v>
                </c:pt>
                <c:pt idx="7474">
                  <c:v>0.10100000000000001</c:v>
                </c:pt>
                <c:pt idx="7475">
                  <c:v>0.10100000000000001</c:v>
                </c:pt>
                <c:pt idx="7476">
                  <c:v>0.108</c:v>
                </c:pt>
                <c:pt idx="7477">
                  <c:v>-7.0300000000000001E-2</c:v>
                </c:pt>
                <c:pt idx="7478">
                  <c:v>3.1199999999999999E-2</c:v>
                </c:pt>
                <c:pt idx="7479">
                  <c:v>3.1199999999999999E-2</c:v>
                </c:pt>
                <c:pt idx="7480">
                  <c:v>3.1199999999999999E-2</c:v>
                </c:pt>
                <c:pt idx="7481">
                  <c:v>6.6800000000000002E-3</c:v>
                </c:pt>
                <c:pt idx="7482">
                  <c:v>6.6800000000000002E-3</c:v>
                </c:pt>
                <c:pt idx="7483">
                  <c:v>6.6800000000000002E-3</c:v>
                </c:pt>
                <c:pt idx="7484">
                  <c:v>-5.3499999999999999E-2</c:v>
                </c:pt>
                <c:pt idx="7485">
                  <c:v>-5.3499999999999999E-2</c:v>
                </c:pt>
                <c:pt idx="7486">
                  <c:v>-2.7400000000000001E-2</c:v>
                </c:pt>
                <c:pt idx="7487">
                  <c:v>-2.7400000000000001E-2</c:v>
                </c:pt>
                <c:pt idx="7488">
                  <c:v>-2.7400000000000001E-2</c:v>
                </c:pt>
                <c:pt idx="7489">
                  <c:v>-2.7400000000000001E-2</c:v>
                </c:pt>
                <c:pt idx="7490">
                  <c:v>-2.7400000000000001E-2</c:v>
                </c:pt>
                <c:pt idx="7491">
                  <c:v>6.3E-3</c:v>
                </c:pt>
                <c:pt idx="7492">
                  <c:v>6.3E-3</c:v>
                </c:pt>
                <c:pt idx="7493">
                  <c:v>-3.8600000000000002E-2</c:v>
                </c:pt>
                <c:pt idx="7494">
                  <c:v>-5.5399999999999998E-2</c:v>
                </c:pt>
                <c:pt idx="7495">
                  <c:v>-5.5399999999999998E-2</c:v>
                </c:pt>
                <c:pt idx="7496">
                  <c:v>-5.5399999999999998E-2</c:v>
                </c:pt>
                <c:pt idx="7497">
                  <c:v>-7.7899999999999997E-2</c:v>
                </c:pt>
                <c:pt idx="7498">
                  <c:v>-9.4E-2</c:v>
                </c:pt>
                <c:pt idx="7499">
                  <c:v>-0.108</c:v>
                </c:pt>
                <c:pt idx="7500">
                  <c:v>-0.108</c:v>
                </c:pt>
                <c:pt idx="7501">
                  <c:v>-0.108</c:v>
                </c:pt>
                <c:pt idx="7502">
                  <c:v>-0.108</c:v>
                </c:pt>
                <c:pt idx="7503">
                  <c:v>-4.2299999999999997E-2</c:v>
                </c:pt>
                <c:pt idx="7504">
                  <c:v>-4.2299999999999997E-2</c:v>
                </c:pt>
                <c:pt idx="7505">
                  <c:v>-4.2299999999999997E-2</c:v>
                </c:pt>
                <c:pt idx="7506">
                  <c:v>4.1300000000000003E-2</c:v>
                </c:pt>
                <c:pt idx="7507">
                  <c:v>4.1300000000000003E-2</c:v>
                </c:pt>
                <c:pt idx="7508">
                  <c:v>4.1300000000000003E-2</c:v>
                </c:pt>
                <c:pt idx="7509">
                  <c:v>4.1300000000000003E-2</c:v>
                </c:pt>
                <c:pt idx="7510">
                  <c:v>5.0799999999999998E-2</c:v>
                </c:pt>
                <c:pt idx="7511">
                  <c:v>5.7000000000000002E-2</c:v>
                </c:pt>
                <c:pt idx="7512">
                  <c:v>3.3000000000000002E-2</c:v>
                </c:pt>
                <c:pt idx="7513">
                  <c:v>3.3000000000000002E-2</c:v>
                </c:pt>
                <c:pt idx="7514">
                  <c:v>3.3000000000000002E-2</c:v>
                </c:pt>
                <c:pt idx="7515">
                  <c:v>3.3000000000000002E-2</c:v>
                </c:pt>
                <c:pt idx="7516">
                  <c:v>3.3000000000000002E-2</c:v>
                </c:pt>
                <c:pt idx="7517">
                  <c:v>-4.47E-3</c:v>
                </c:pt>
                <c:pt idx="7518">
                  <c:v>7.7700000000000005E-2</c:v>
                </c:pt>
                <c:pt idx="7519">
                  <c:v>7.7700000000000005E-2</c:v>
                </c:pt>
                <c:pt idx="7520">
                  <c:v>-2.9000000000000001E-2</c:v>
                </c:pt>
                <c:pt idx="7521">
                  <c:v>-2.9000000000000001E-2</c:v>
                </c:pt>
                <c:pt idx="7522">
                  <c:v>-2.9000000000000001E-2</c:v>
                </c:pt>
                <c:pt idx="7523">
                  <c:v>-2.9000000000000001E-2</c:v>
                </c:pt>
                <c:pt idx="7524">
                  <c:v>-2.9000000000000001E-2</c:v>
                </c:pt>
                <c:pt idx="7525">
                  <c:v>-2.9000000000000001E-2</c:v>
                </c:pt>
                <c:pt idx="7526">
                  <c:v>-2.9000000000000001E-2</c:v>
                </c:pt>
                <c:pt idx="7527">
                  <c:v>-2.9000000000000001E-2</c:v>
                </c:pt>
                <c:pt idx="7528">
                  <c:v>-2.9000000000000001E-2</c:v>
                </c:pt>
                <c:pt idx="7529">
                  <c:v>-2.9000000000000001E-2</c:v>
                </c:pt>
                <c:pt idx="7530">
                  <c:v>-2.9000000000000001E-2</c:v>
                </c:pt>
                <c:pt idx="7531">
                  <c:v>-4.4200000000000003E-3</c:v>
                </c:pt>
                <c:pt idx="7532">
                  <c:v>-4.4200000000000003E-3</c:v>
                </c:pt>
                <c:pt idx="7533">
                  <c:v>-4.4200000000000003E-3</c:v>
                </c:pt>
                <c:pt idx="7534">
                  <c:v>-4.4200000000000003E-3</c:v>
                </c:pt>
                <c:pt idx="7535">
                  <c:v>-4.4200000000000003E-3</c:v>
                </c:pt>
                <c:pt idx="7536">
                  <c:v>-4.4200000000000003E-3</c:v>
                </c:pt>
                <c:pt idx="7537">
                  <c:v>-1.9E-2</c:v>
                </c:pt>
                <c:pt idx="7538">
                  <c:v>-1.9E-2</c:v>
                </c:pt>
                <c:pt idx="7539">
                  <c:v>-1.9E-2</c:v>
                </c:pt>
                <c:pt idx="7540">
                  <c:v>-1.9E-2</c:v>
                </c:pt>
                <c:pt idx="7541">
                  <c:v>-1.9E-2</c:v>
                </c:pt>
                <c:pt idx="7542">
                  <c:v>-1.9E-2</c:v>
                </c:pt>
                <c:pt idx="7543">
                  <c:v>-1.9E-2</c:v>
                </c:pt>
                <c:pt idx="7544">
                  <c:v>-1.9E-2</c:v>
                </c:pt>
                <c:pt idx="7545">
                  <c:v>-1.9E-2</c:v>
                </c:pt>
                <c:pt idx="7546">
                  <c:v>-6.6699999999999995E-2</c:v>
                </c:pt>
                <c:pt idx="7547">
                  <c:v>-6.6699999999999995E-2</c:v>
                </c:pt>
                <c:pt idx="7548">
                  <c:v>-6.6699999999999995E-2</c:v>
                </c:pt>
                <c:pt idx="7549">
                  <c:v>-6.6699999999999995E-2</c:v>
                </c:pt>
                <c:pt idx="7550">
                  <c:v>-6.6699999999999995E-2</c:v>
                </c:pt>
                <c:pt idx="7551">
                  <c:v>7.0999999999999994E-2</c:v>
                </c:pt>
                <c:pt idx="7552">
                  <c:v>7.0999999999999994E-2</c:v>
                </c:pt>
                <c:pt idx="7553">
                  <c:v>-0.10100000000000001</c:v>
                </c:pt>
                <c:pt idx="7554">
                  <c:v>-0.10100000000000001</c:v>
                </c:pt>
                <c:pt idx="7555">
                  <c:v>-0.10100000000000001</c:v>
                </c:pt>
                <c:pt idx="7556">
                  <c:v>-9.5000000000000001E-2</c:v>
                </c:pt>
                <c:pt idx="7557">
                  <c:v>-9.5000000000000001E-2</c:v>
                </c:pt>
                <c:pt idx="7558">
                  <c:v>-0.106</c:v>
                </c:pt>
                <c:pt idx="7559">
                  <c:v>4.41E-2</c:v>
                </c:pt>
                <c:pt idx="7560">
                  <c:v>0.124</c:v>
                </c:pt>
                <c:pt idx="7561">
                  <c:v>-8.0399999999999999E-2</c:v>
                </c:pt>
                <c:pt idx="7562">
                  <c:v>-5.2500000000000003E-3</c:v>
                </c:pt>
                <c:pt idx="7563">
                  <c:v>2.2800000000000001E-2</c:v>
                </c:pt>
                <c:pt idx="7564">
                  <c:v>2.2800000000000001E-2</c:v>
                </c:pt>
                <c:pt idx="7565">
                  <c:v>2.2800000000000001E-2</c:v>
                </c:pt>
                <c:pt idx="7566">
                  <c:v>-2.3600000000000001E-3</c:v>
                </c:pt>
                <c:pt idx="7567">
                  <c:v>-2.3600000000000001E-3</c:v>
                </c:pt>
                <c:pt idx="7568">
                  <c:v>-2.3600000000000001E-3</c:v>
                </c:pt>
                <c:pt idx="7569">
                  <c:v>-4.7600000000000003E-2</c:v>
                </c:pt>
                <c:pt idx="7570">
                  <c:v>-4.7600000000000003E-2</c:v>
                </c:pt>
                <c:pt idx="7571">
                  <c:v>-2.3699999999999999E-2</c:v>
                </c:pt>
                <c:pt idx="7572">
                  <c:v>-2.3699999999999999E-2</c:v>
                </c:pt>
                <c:pt idx="7573">
                  <c:v>-2.3699999999999999E-2</c:v>
                </c:pt>
                <c:pt idx="7574">
                  <c:v>-2.3699999999999999E-2</c:v>
                </c:pt>
                <c:pt idx="7575">
                  <c:v>-2.3699999999999999E-2</c:v>
                </c:pt>
                <c:pt idx="7576">
                  <c:v>1.12E-2</c:v>
                </c:pt>
                <c:pt idx="7577">
                  <c:v>-8.6E-3</c:v>
                </c:pt>
                <c:pt idx="7578">
                  <c:v>1.3599999999999999E-2</c:v>
                </c:pt>
                <c:pt idx="7579">
                  <c:v>1.3599999999999999E-2</c:v>
                </c:pt>
                <c:pt idx="7580">
                  <c:v>1.3599999999999999E-2</c:v>
                </c:pt>
                <c:pt idx="7581">
                  <c:v>1.3599999999999999E-2</c:v>
                </c:pt>
                <c:pt idx="7582">
                  <c:v>-1.4200000000000001E-2</c:v>
                </c:pt>
                <c:pt idx="7583">
                  <c:v>-1.4200000000000001E-2</c:v>
                </c:pt>
                <c:pt idx="7584">
                  <c:v>-1.4200000000000001E-2</c:v>
                </c:pt>
                <c:pt idx="7585">
                  <c:v>1.89E-3</c:v>
                </c:pt>
                <c:pt idx="7586">
                  <c:v>1.89E-3</c:v>
                </c:pt>
                <c:pt idx="7587">
                  <c:v>1.89E-3</c:v>
                </c:pt>
                <c:pt idx="7588">
                  <c:v>1.5699999999999999E-2</c:v>
                </c:pt>
                <c:pt idx="7589">
                  <c:v>1.5699999999999999E-2</c:v>
                </c:pt>
                <c:pt idx="7590">
                  <c:v>1.5699999999999999E-2</c:v>
                </c:pt>
                <c:pt idx="7591">
                  <c:v>-2.7799999999999998E-2</c:v>
                </c:pt>
                <c:pt idx="7592">
                  <c:v>-2.7799999999999998E-2</c:v>
                </c:pt>
                <c:pt idx="7593">
                  <c:v>-2.2499999999999999E-2</c:v>
                </c:pt>
                <c:pt idx="7594">
                  <c:v>-2.2499999999999999E-2</c:v>
                </c:pt>
                <c:pt idx="7595">
                  <c:v>-2.2499999999999999E-2</c:v>
                </c:pt>
                <c:pt idx="7596">
                  <c:v>-2.2499999999999999E-2</c:v>
                </c:pt>
                <c:pt idx="7597">
                  <c:v>-2.2499999999999999E-2</c:v>
                </c:pt>
                <c:pt idx="7598">
                  <c:v>-2.2499999999999999E-2</c:v>
                </c:pt>
                <c:pt idx="7599">
                  <c:v>-5.33E-2</c:v>
                </c:pt>
                <c:pt idx="7600">
                  <c:v>-5.33E-2</c:v>
                </c:pt>
                <c:pt idx="7601">
                  <c:v>-5.33E-2</c:v>
                </c:pt>
                <c:pt idx="7602">
                  <c:v>-5.33E-2</c:v>
                </c:pt>
                <c:pt idx="7603">
                  <c:v>-5.33E-2</c:v>
                </c:pt>
                <c:pt idx="7604">
                  <c:v>2.5399999999999999E-2</c:v>
                </c:pt>
                <c:pt idx="7605">
                  <c:v>2.5399999999999999E-2</c:v>
                </c:pt>
                <c:pt idx="7606">
                  <c:v>2.5399999999999999E-2</c:v>
                </c:pt>
                <c:pt idx="7607">
                  <c:v>2.5399999999999999E-2</c:v>
                </c:pt>
                <c:pt idx="7608">
                  <c:v>2.5399999999999999E-2</c:v>
                </c:pt>
                <c:pt idx="7609">
                  <c:v>2.5399999999999999E-2</c:v>
                </c:pt>
                <c:pt idx="7610">
                  <c:v>2.5399999999999999E-2</c:v>
                </c:pt>
                <c:pt idx="7611">
                  <c:v>1.0200000000000001E-2</c:v>
                </c:pt>
                <c:pt idx="7612">
                  <c:v>1.0200000000000001E-2</c:v>
                </c:pt>
                <c:pt idx="7613">
                  <c:v>1.0200000000000001E-2</c:v>
                </c:pt>
                <c:pt idx="7614">
                  <c:v>1.0200000000000001E-2</c:v>
                </c:pt>
                <c:pt idx="7615">
                  <c:v>1.0200000000000001E-2</c:v>
                </c:pt>
                <c:pt idx="7616">
                  <c:v>1.0200000000000001E-2</c:v>
                </c:pt>
                <c:pt idx="7617">
                  <c:v>-2.0100000000000001E-4</c:v>
                </c:pt>
                <c:pt idx="7618">
                  <c:v>-2.0100000000000001E-4</c:v>
                </c:pt>
                <c:pt idx="7619">
                  <c:v>-2.0100000000000001E-4</c:v>
                </c:pt>
                <c:pt idx="7620">
                  <c:v>2.0500000000000002E-3</c:v>
                </c:pt>
                <c:pt idx="7621">
                  <c:v>2.0500000000000002E-3</c:v>
                </c:pt>
                <c:pt idx="7622">
                  <c:v>-2.7799999999999998E-2</c:v>
                </c:pt>
                <c:pt idx="7623">
                  <c:v>-2.7799999999999998E-2</c:v>
                </c:pt>
                <c:pt idx="7624">
                  <c:v>-6.9199999999999999E-3</c:v>
                </c:pt>
                <c:pt idx="7625">
                  <c:v>-6.9199999999999999E-3</c:v>
                </c:pt>
                <c:pt idx="7626">
                  <c:v>-6.9199999999999999E-3</c:v>
                </c:pt>
                <c:pt idx="7627">
                  <c:v>-6.9199999999999999E-3</c:v>
                </c:pt>
                <c:pt idx="7628">
                  <c:v>-6.9199999999999999E-3</c:v>
                </c:pt>
                <c:pt idx="7629">
                  <c:v>-3.0300000000000001E-2</c:v>
                </c:pt>
                <c:pt idx="7630">
                  <c:v>-3.0300000000000001E-2</c:v>
                </c:pt>
                <c:pt idx="7631">
                  <c:v>3.7100000000000001E-2</c:v>
                </c:pt>
                <c:pt idx="7632">
                  <c:v>3.7100000000000001E-2</c:v>
                </c:pt>
                <c:pt idx="7633">
                  <c:v>3.7100000000000001E-2</c:v>
                </c:pt>
                <c:pt idx="7634">
                  <c:v>4.4299999999999999E-2</c:v>
                </c:pt>
                <c:pt idx="7635">
                  <c:v>4.4299999999999999E-2</c:v>
                </c:pt>
                <c:pt idx="7636">
                  <c:v>4.4299999999999999E-2</c:v>
                </c:pt>
                <c:pt idx="7637">
                  <c:v>4.4299999999999999E-2</c:v>
                </c:pt>
                <c:pt idx="7638">
                  <c:v>4.4299999999999999E-2</c:v>
                </c:pt>
                <c:pt idx="7639">
                  <c:v>-6.8900000000000003E-2</c:v>
                </c:pt>
                <c:pt idx="7640">
                  <c:v>3.7499999999999999E-2</c:v>
                </c:pt>
                <c:pt idx="7641">
                  <c:v>3.7499999999999999E-2</c:v>
                </c:pt>
                <c:pt idx="7642">
                  <c:v>3.7499999999999999E-2</c:v>
                </c:pt>
                <c:pt idx="7643">
                  <c:v>3.7499999999999999E-2</c:v>
                </c:pt>
                <c:pt idx="7644">
                  <c:v>3.7499999999999999E-2</c:v>
                </c:pt>
                <c:pt idx="7645">
                  <c:v>-0.114</c:v>
                </c:pt>
                <c:pt idx="7646">
                  <c:v>-0.114</c:v>
                </c:pt>
                <c:pt idx="7647">
                  <c:v>-0.114</c:v>
                </c:pt>
                <c:pt idx="7648">
                  <c:v>-0.114</c:v>
                </c:pt>
                <c:pt idx="7649">
                  <c:v>-0.114</c:v>
                </c:pt>
                <c:pt idx="7650">
                  <c:v>-0.114</c:v>
                </c:pt>
                <c:pt idx="7651">
                  <c:v>-0.114</c:v>
                </c:pt>
                <c:pt idx="7652">
                  <c:v>-9.5899999999999996E-3</c:v>
                </c:pt>
                <c:pt idx="7653">
                  <c:v>-9.5899999999999996E-3</c:v>
                </c:pt>
                <c:pt idx="7654">
                  <c:v>-9.5899999999999996E-3</c:v>
                </c:pt>
                <c:pt idx="7655">
                  <c:v>-9.5899999999999996E-3</c:v>
                </c:pt>
                <c:pt idx="7656">
                  <c:v>-9.5899999999999996E-3</c:v>
                </c:pt>
                <c:pt idx="7657">
                  <c:v>-9.5899999999999996E-3</c:v>
                </c:pt>
                <c:pt idx="7658">
                  <c:v>-9.5899999999999996E-3</c:v>
                </c:pt>
                <c:pt idx="7659">
                  <c:v>-9.5899999999999996E-3</c:v>
                </c:pt>
                <c:pt idx="7660">
                  <c:v>-9.5899999999999996E-3</c:v>
                </c:pt>
                <c:pt idx="7661">
                  <c:v>-3.7900000000000003E-2</c:v>
                </c:pt>
                <c:pt idx="7662">
                  <c:v>-3.7900000000000003E-2</c:v>
                </c:pt>
                <c:pt idx="7663">
                  <c:v>-3.7900000000000003E-2</c:v>
                </c:pt>
                <c:pt idx="7664">
                  <c:v>-3.7900000000000003E-2</c:v>
                </c:pt>
                <c:pt idx="7665">
                  <c:v>-3.7900000000000003E-2</c:v>
                </c:pt>
                <c:pt idx="7666">
                  <c:v>-5.0500000000000003E-2</c:v>
                </c:pt>
                <c:pt idx="7667">
                  <c:v>-5.0500000000000003E-2</c:v>
                </c:pt>
                <c:pt idx="7668">
                  <c:v>-5.0500000000000003E-2</c:v>
                </c:pt>
                <c:pt idx="7669">
                  <c:v>-6.8399999999999997E-3</c:v>
                </c:pt>
                <c:pt idx="7670">
                  <c:v>-6.8399999999999997E-3</c:v>
                </c:pt>
                <c:pt idx="7671">
                  <c:v>-6.8399999999999997E-3</c:v>
                </c:pt>
                <c:pt idx="7672">
                  <c:v>-3.6299999999999999E-2</c:v>
                </c:pt>
                <c:pt idx="7673">
                  <c:v>-3.6299999999999999E-2</c:v>
                </c:pt>
                <c:pt idx="7674">
                  <c:v>-3.6299999999999999E-2</c:v>
                </c:pt>
                <c:pt idx="7675">
                  <c:v>-3.6299999999999999E-2</c:v>
                </c:pt>
                <c:pt idx="7676">
                  <c:v>-7.6699999999999997E-3</c:v>
                </c:pt>
                <c:pt idx="7677">
                  <c:v>-7.6699999999999997E-3</c:v>
                </c:pt>
                <c:pt idx="7678">
                  <c:v>-7.6699999999999997E-3</c:v>
                </c:pt>
                <c:pt idx="7679">
                  <c:v>-7.6699999999999997E-3</c:v>
                </c:pt>
                <c:pt idx="7680">
                  <c:v>2.24E-2</c:v>
                </c:pt>
                <c:pt idx="7681">
                  <c:v>2.81E-2</c:v>
                </c:pt>
                <c:pt idx="7682">
                  <c:v>2.81E-2</c:v>
                </c:pt>
                <c:pt idx="7683">
                  <c:v>2.81E-2</c:v>
                </c:pt>
                <c:pt idx="7684">
                  <c:v>2.81E-2</c:v>
                </c:pt>
                <c:pt idx="7685">
                  <c:v>2.81E-2</c:v>
                </c:pt>
                <c:pt idx="7686">
                  <c:v>2.81E-2</c:v>
                </c:pt>
                <c:pt idx="7687">
                  <c:v>2.81E-2</c:v>
                </c:pt>
                <c:pt idx="7688">
                  <c:v>2.81E-2</c:v>
                </c:pt>
                <c:pt idx="7689">
                  <c:v>1.14E-2</c:v>
                </c:pt>
                <c:pt idx="7690">
                  <c:v>-9.4999999999999998E-3</c:v>
                </c:pt>
                <c:pt idx="7691">
                  <c:v>-9.4999999999999998E-3</c:v>
                </c:pt>
                <c:pt idx="7692">
                  <c:v>-9.4999999999999998E-3</c:v>
                </c:pt>
                <c:pt idx="7693">
                  <c:v>-9.4999999999999998E-3</c:v>
                </c:pt>
                <c:pt idx="7694">
                  <c:v>-2.5000000000000001E-2</c:v>
                </c:pt>
                <c:pt idx="7695">
                  <c:v>-2.5000000000000001E-2</c:v>
                </c:pt>
                <c:pt idx="7696">
                  <c:v>-2.5000000000000001E-2</c:v>
                </c:pt>
                <c:pt idx="7697">
                  <c:v>-2.5000000000000001E-2</c:v>
                </c:pt>
                <c:pt idx="7698">
                  <c:v>5.6800000000000003E-2</c:v>
                </c:pt>
                <c:pt idx="7699">
                  <c:v>5.6800000000000003E-2</c:v>
                </c:pt>
                <c:pt idx="7700">
                  <c:v>5.6800000000000003E-2</c:v>
                </c:pt>
                <c:pt idx="7701">
                  <c:v>5.6800000000000003E-2</c:v>
                </c:pt>
                <c:pt idx="7702">
                  <c:v>5.6800000000000003E-2</c:v>
                </c:pt>
                <c:pt idx="7703">
                  <c:v>5.6800000000000003E-2</c:v>
                </c:pt>
                <c:pt idx="7704">
                  <c:v>5.6800000000000003E-2</c:v>
                </c:pt>
                <c:pt idx="7705">
                  <c:v>-7.1800000000000003E-2</c:v>
                </c:pt>
                <c:pt idx="7706">
                  <c:v>-5.9200000000000003E-2</c:v>
                </c:pt>
                <c:pt idx="7707">
                  <c:v>6.9000000000000006E-2</c:v>
                </c:pt>
                <c:pt idx="7708">
                  <c:v>6.9000000000000006E-2</c:v>
                </c:pt>
                <c:pt idx="7709">
                  <c:v>4.2200000000000001E-2</c:v>
                </c:pt>
                <c:pt idx="7710">
                  <c:v>4.2200000000000001E-2</c:v>
                </c:pt>
                <c:pt idx="7711">
                  <c:v>4.2200000000000001E-2</c:v>
                </c:pt>
                <c:pt idx="7712">
                  <c:v>4.2200000000000001E-2</c:v>
                </c:pt>
                <c:pt idx="7713">
                  <c:v>3.1399999999999997E-2</c:v>
                </c:pt>
                <c:pt idx="7714">
                  <c:v>3.1399999999999997E-2</c:v>
                </c:pt>
                <c:pt idx="7715">
                  <c:v>3.1399999999999997E-2</c:v>
                </c:pt>
                <c:pt idx="7716">
                  <c:v>3.1399999999999997E-2</c:v>
                </c:pt>
                <c:pt idx="7717">
                  <c:v>3.1399999999999997E-2</c:v>
                </c:pt>
                <c:pt idx="7718">
                  <c:v>-1.35E-2</c:v>
                </c:pt>
                <c:pt idx="7719">
                  <c:v>-1.35E-2</c:v>
                </c:pt>
                <c:pt idx="7720">
                  <c:v>-1.35E-2</c:v>
                </c:pt>
                <c:pt idx="7721">
                  <c:v>-1.35E-2</c:v>
                </c:pt>
                <c:pt idx="7722">
                  <c:v>-1.35E-2</c:v>
                </c:pt>
                <c:pt idx="7723">
                  <c:v>2.1100000000000001E-2</c:v>
                </c:pt>
                <c:pt idx="7724">
                  <c:v>2.1100000000000001E-2</c:v>
                </c:pt>
                <c:pt idx="7725">
                  <c:v>2.1100000000000001E-2</c:v>
                </c:pt>
                <c:pt idx="7726">
                  <c:v>2.1100000000000001E-2</c:v>
                </c:pt>
                <c:pt idx="7727">
                  <c:v>2.1100000000000001E-2</c:v>
                </c:pt>
                <c:pt idx="7728">
                  <c:v>2.1100000000000001E-2</c:v>
                </c:pt>
                <c:pt idx="7729">
                  <c:v>2.1100000000000001E-2</c:v>
                </c:pt>
                <c:pt idx="7730">
                  <c:v>7.8600000000000003E-2</c:v>
                </c:pt>
                <c:pt idx="7731">
                  <c:v>2.1899999999999999E-2</c:v>
                </c:pt>
                <c:pt idx="7732">
                  <c:v>-3.1900000000000001E-3</c:v>
                </c:pt>
                <c:pt idx="7733">
                  <c:v>-7.8399999999999997E-2</c:v>
                </c:pt>
                <c:pt idx="7734">
                  <c:v>-7.8399999999999997E-2</c:v>
                </c:pt>
                <c:pt idx="7735">
                  <c:v>-7.1599999999999997E-2</c:v>
                </c:pt>
                <c:pt idx="7736">
                  <c:v>-2.3099999999999999E-2</c:v>
                </c:pt>
                <c:pt idx="7737">
                  <c:v>-2.3099999999999999E-2</c:v>
                </c:pt>
                <c:pt idx="7738">
                  <c:v>-9.41E-3</c:v>
                </c:pt>
                <c:pt idx="7739">
                  <c:v>-9.41E-3</c:v>
                </c:pt>
                <c:pt idx="7740">
                  <c:v>1.61E-2</c:v>
                </c:pt>
                <c:pt idx="7741">
                  <c:v>1.61E-2</c:v>
                </c:pt>
                <c:pt idx="7742">
                  <c:v>1.61E-2</c:v>
                </c:pt>
                <c:pt idx="7743">
                  <c:v>1.61E-2</c:v>
                </c:pt>
                <c:pt idx="7744">
                  <c:v>1.61E-2</c:v>
                </c:pt>
                <c:pt idx="7745">
                  <c:v>1.61E-2</c:v>
                </c:pt>
                <c:pt idx="7746">
                  <c:v>1.61E-2</c:v>
                </c:pt>
                <c:pt idx="7747">
                  <c:v>1.61E-2</c:v>
                </c:pt>
                <c:pt idx="7748">
                  <c:v>1.61E-2</c:v>
                </c:pt>
                <c:pt idx="7749">
                  <c:v>1.61E-2</c:v>
                </c:pt>
                <c:pt idx="7750">
                  <c:v>1.61E-2</c:v>
                </c:pt>
                <c:pt idx="7751">
                  <c:v>8.6800000000000002E-2</c:v>
                </c:pt>
                <c:pt idx="7752">
                  <c:v>8.6800000000000002E-2</c:v>
                </c:pt>
                <c:pt idx="7753">
                  <c:v>8.6800000000000002E-2</c:v>
                </c:pt>
                <c:pt idx="7754">
                  <c:v>6.3799999999999996E-2</c:v>
                </c:pt>
                <c:pt idx="7755">
                  <c:v>6.3799999999999996E-2</c:v>
                </c:pt>
                <c:pt idx="7756">
                  <c:v>-9.8200000000000006E-3</c:v>
                </c:pt>
                <c:pt idx="7757">
                  <c:v>-9.8200000000000006E-3</c:v>
                </c:pt>
                <c:pt idx="7758">
                  <c:v>-9.8200000000000006E-3</c:v>
                </c:pt>
                <c:pt idx="7759">
                  <c:v>-9.8200000000000006E-3</c:v>
                </c:pt>
                <c:pt idx="7760">
                  <c:v>-1.9900000000000001E-2</c:v>
                </c:pt>
                <c:pt idx="7761">
                  <c:v>-1.9900000000000001E-2</c:v>
                </c:pt>
                <c:pt idx="7762">
                  <c:v>-1.9900000000000001E-2</c:v>
                </c:pt>
                <c:pt idx="7763">
                  <c:v>-1.9900000000000001E-2</c:v>
                </c:pt>
                <c:pt idx="7764">
                  <c:v>-1.9900000000000001E-2</c:v>
                </c:pt>
                <c:pt idx="7765">
                  <c:v>-1.9900000000000001E-2</c:v>
                </c:pt>
                <c:pt idx="7766">
                  <c:v>-1.9900000000000001E-2</c:v>
                </c:pt>
                <c:pt idx="7767">
                  <c:v>-1.7899999999999999E-2</c:v>
                </c:pt>
                <c:pt idx="7768">
                  <c:v>-1.7899999999999999E-2</c:v>
                </c:pt>
                <c:pt idx="7769">
                  <c:v>-1.7899999999999999E-2</c:v>
                </c:pt>
                <c:pt idx="7770">
                  <c:v>-1.7899999999999999E-2</c:v>
                </c:pt>
                <c:pt idx="7771">
                  <c:v>-1.7899999999999999E-2</c:v>
                </c:pt>
                <c:pt idx="7772">
                  <c:v>-1.7899999999999999E-2</c:v>
                </c:pt>
                <c:pt idx="7773">
                  <c:v>-1.7899999999999999E-2</c:v>
                </c:pt>
                <c:pt idx="7774">
                  <c:v>-1.2200000000000001E-2</c:v>
                </c:pt>
                <c:pt idx="7775">
                  <c:v>-2.0799999999999998E-3</c:v>
                </c:pt>
                <c:pt idx="7776">
                  <c:v>-2.0799999999999998E-3</c:v>
                </c:pt>
                <c:pt idx="7777">
                  <c:v>-4.6399999999999997E-2</c:v>
                </c:pt>
                <c:pt idx="7778">
                  <c:v>-4.6399999999999997E-2</c:v>
                </c:pt>
                <c:pt idx="7779">
                  <c:v>-4.6399999999999997E-2</c:v>
                </c:pt>
                <c:pt idx="7780">
                  <c:v>-4.6399999999999997E-2</c:v>
                </c:pt>
                <c:pt idx="7781">
                  <c:v>-4.6399999999999997E-2</c:v>
                </c:pt>
                <c:pt idx="7782">
                  <c:v>6.59E-2</c:v>
                </c:pt>
                <c:pt idx="7783">
                  <c:v>6.0900000000000003E-2</c:v>
                </c:pt>
                <c:pt idx="7784">
                  <c:v>6.0900000000000003E-2</c:v>
                </c:pt>
                <c:pt idx="7785">
                  <c:v>6.0900000000000003E-2</c:v>
                </c:pt>
                <c:pt idx="7786">
                  <c:v>6.0900000000000003E-2</c:v>
                </c:pt>
                <c:pt idx="7787">
                  <c:v>1.16E-3</c:v>
                </c:pt>
                <c:pt idx="7788">
                  <c:v>1.16E-3</c:v>
                </c:pt>
                <c:pt idx="7789">
                  <c:v>1.16E-3</c:v>
                </c:pt>
                <c:pt idx="7790">
                  <c:v>1.16E-3</c:v>
                </c:pt>
                <c:pt idx="7791">
                  <c:v>-3.44E-2</c:v>
                </c:pt>
                <c:pt idx="7792">
                  <c:v>-3.44E-2</c:v>
                </c:pt>
                <c:pt idx="7793">
                  <c:v>-1.18E-2</c:v>
                </c:pt>
                <c:pt idx="7794">
                  <c:v>4.7000000000000002E-3</c:v>
                </c:pt>
                <c:pt idx="7795">
                  <c:v>4.7000000000000002E-3</c:v>
                </c:pt>
                <c:pt idx="7796">
                  <c:v>4.7000000000000002E-3</c:v>
                </c:pt>
                <c:pt idx="7797">
                  <c:v>4.7000000000000002E-3</c:v>
                </c:pt>
                <c:pt idx="7798">
                  <c:v>1.0999999999999999E-2</c:v>
                </c:pt>
                <c:pt idx="7799">
                  <c:v>1.0999999999999999E-2</c:v>
                </c:pt>
                <c:pt idx="7800">
                  <c:v>1.0999999999999999E-2</c:v>
                </c:pt>
                <c:pt idx="7801">
                  <c:v>1.0999999999999999E-2</c:v>
                </c:pt>
                <c:pt idx="7802">
                  <c:v>-6.7200000000000003E-3</c:v>
                </c:pt>
                <c:pt idx="7803">
                  <c:v>-6.7200000000000003E-3</c:v>
                </c:pt>
                <c:pt idx="7804">
                  <c:v>-6.7200000000000003E-3</c:v>
                </c:pt>
                <c:pt idx="7805">
                  <c:v>-6.7200000000000003E-3</c:v>
                </c:pt>
                <c:pt idx="7806">
                  <c:v>-6.7200000000000003E-3</c:v>
                </c:pt>
                <c:pt idx="7807">
                  <c:v>-6.3700000000000007E-2</c:v>
                </c:pt>
                <c:pt idx="7808">
                  <c:v>-6.3700000000000007E-2</c:v>
                </c:pt>
                <c:pt idx="7809">
                  <c:v>-6.3700000000000007E-2</c:v>
                </c:pt>
                <c:pt idx="7810">
                  <c:v>-6.3700000000000007E-2</c:v>
                </c:pt>
                <c:pt idx="7811">
                  <c:v>-6.3700000000000007E-2</c:v>
                </c:pt>
                <c:pt idx="7812">
                  <c:v>-6.3700000000000007E-2</c:v>
                </c:pt>
                <c:pt idx="7813">
                  <c:v>-6.3700000000000007E-2</c:v>
                </c:pt>
                <c:pt idx="7814">
                  <c:v>-6.0899999999999999E-3</c:v>
                </c:pt>
                <c:pt idx="7815">
                  <c:v>-6.0899999999999999E-3</c:v>
                </c:pt>
                <c:pt idx="7816">
                  <c:v>-1.14E-2</c:v>
                </c:pt>
                <c:pt idx="7817">
                  <c:v>-1.14E-2</c:v>
                </c:pt>
                <c:pt idx="7818">
                  <c:v>-1.14E-2</c:v>
                </c:pt>
                <c:pt idx="7819">
                  <c:v>-5.7299999999999999E-3</c:v>
                </c:pt>
                <c:pt idx="7820">
                  <c:v>-5.7299999999999999E-3</c:v>
                </c:pt>
                <c:pt idx="7821">
                  <c:v>-5.7299999999999999E-3</c:v>
                </c:pt>
                <c:pt idx="7822">
                  <c:v>-5.7299999999999999E-3</c:v>
                </c:pt>
                <c:pt idx="7823">
                  <c:v>-5.7299999999999999E-3</c:v>
                </c:pt>
                <c:pt idx="7824">
                  <c:v>-5.7299999999999999E-3</c:v>
                </c:pt>
                <c:pt idx="7825">
                  <c:v>-5.7299999999999999E-3</c:v>
                </c:pt>
                <c:pt idx="7826">
                  <c:v>-5.7299999999999999E-3</c:v>
                </c:pt>
                <c:pt idx="7827">
                  <c:v>-5.7299999999999999E-3</c:v>
                </c:pt>
                <c:pt idx="7828">
                  <c:v>-5.7299999999999999E-3</c:v>
                </c:pt>
                <c:pt idx="7829">
                  <c:v>-5.7299999999999999E-3</c:v>
                </c:pt>
                <c:pt idx="7830">
                  <c:v>6.1499999999999999E-4</c:v>
                </c:pt>
                <c:pt idx="7831">
                  <c:v>1.47E-2</c:v>
                </c:pt>
                <c:pt idx="7832">
                  <c:v>1.47E-2</c:v>
                </c:pt>
                <c:pt idx="7833">
                  <c:v>1.47E-2</c:v>
                </c:pt>
                <c:pt idx="7834">
                  <c:v>1.47E-2</c:v>
                </c:pt>
                <c:pt idx="7835">
                  <c:v>1.47E-2</c:v>
                </c:pt>
                <c:pt idx="7836">
                  <c:v>1.47E-2</c:v>
                </c:pt>
                <c:pt idx="7837">
                  <c:v>-7.7099999999999998E-3</c:v>
                </c:pt>
                <c:pt idx="7838">
                  <c:v>1.32E-3</c:v>
                </c:pt>
                <c:pt idx="7839">
                  <c:v>-1.6500000000000001E-2</c:v>
                </c:pt>
                <c:pt idx="7840">
                  <c:v>-1.6500000000000001E-2</c:v>
                </c:pt>
                <c:pt idx="7841">
                  <c:v>2.18E-2</c:v>
                </c:pt>
                <c:pt idx="7842">
                  <c:v>2.18E-2</c:v>
                </c:pt>
                <c:pt idx="7843">
                  <c:v>2.18E-2</c:v>
                </c:pt>
                <c:pt idx="7844">
                  <c:v>2.18E-2</c:v>
                </c:pt>
                <c:pt idx="7845">
                  <c:v>2.18E-2</c:v>
                </c:pt>
                <c:pt idx="7846">
                  <c:v>-2.1000000000000001E-2</c:v>
                </c:pt>
                <c:pt idx="7847">
                  <c:v>-2.1000000000000001E-2</c:v>
                </c:pt>
                <c:pt idx="7848">
                  <c:v>2.6100000000000002E-2</c:v>
                </c:pt>
                <c:pt idx="7849">
                  <c:v>2.6100000000000002E-2</c:v>
                </c:pt>
                <c:pt idx="7850">
                  <c:v>-2.2800000000000001E-2</c:v>
                </c:pt>
                <c:pt idx="7851">
                  <c:v>-2.2800000000000001E-2</c:v>
                </c:pt>
                <c:pt idx="7852">
                  <c:v>-2.2800000000000001E-2</c:v>
                </c:pt>
                <c:pt idx="7853">
                  <c:v>-1.55E-2</c:v>
                </c:pt>
                <c:pt idx="7854">
                  <c:v>-1.55E-2</c:v>
                </c:pt>
                <c:pt idx="7855">
                  <c:v>-8.09E-3</c:v>
                </c:pt>
                <c:pt idx="7856">
                  <c:v>-8.09E-3</c:v>
                </c:pt>
                <c:pt idx="7857">
                  <c:v>-8.09E-3</c:v>
                </c:pt>
                <c:pt idx="7858">
                  <c:v>-8.09E-3</c:v>
                </c:pt>
                <c:pt idx="7859">
                  <c:v>-8.09E-3</c:v>
                </c:pt>
                <c:pt idx="7860">
                  <c:v>-8.09E-3</c:v>
                </c:pt>
                <c:pt idx="7861">
                  <c:v>-8.09E-3</c:v>
                </c:pt>
                <c:pt idx="7862">
                  <c:v>-2.9399999999999999E-2</c:v>
                </c:pt>
                <c:pt idx="7863">
                  <c:v>-2.9399999999999999E-2</c:v>
                </c:pt>
                <c:pt idx="7864">
                  <c:v>-2.9399999999999999E-2</c:v>
                </c:pt>
                <c:pt idx="7865">
                  <c:v>-2.9399999999999999E-2</c:v>
                </c:pt>
                <c:pt idx="7866">
                  <c:v>-2.9399999999999999E-2</c:v>
                </c:pt>
                <c:pt idx="7867">
                  <c:v>1.14E-2</c:v>
                </c:pt>
                <c:pt idx="7868">
                  <c:v>1.89E-2</c:v>
                </c:pt>
                <c:pt idx="7869">
                  <c:v>1.89E-2</c:v>
                </c:pt>
                <c:pt idx="7870">
                  <c:v>1.89E-2</c:v>
                </c:pt>
                <c:pt idx="7871">
                  <c:v>-3.4299999999999997E-2</c:v>
                </c:pt>
                <c:pt idx="7872">
                  <c:v>-3.4299999999999997E-2</c:v>
                </c:pt>
                <c:pt idx="7873">
                  <c:v>-3.4299999999999997E-2</c:v>
                </c:pt>
                <c:pt idx="7874">
                  <c:v>-3.4299999999999997E-2</c:v>
                </c:pt>
                <c:pt idx="7875">
                  <c:v>-3.4299999999999997E-2</c:v>
                </c:pt>
                <c:pt idx="7876">
                  <c:v>-3.4299999999999997E-2</c:v>
                </c:pt>
                <c:pt idx="7877">
                  <c:v>-3.4299999999999997E-2</c:v>
                </c:pt>
                <c:pt idx="7878">
                  <c:v>-3.4299999999999997E-2</c:v>
                </c:pt>
                <c:pt idx="7879">
                  <c:v>-3.1800000000000002E-2</c:v>
                </c:pt>
                <c:pt idx="7880">
                  <c:v>-3.1800000000000002E-2</c:v>
                </c:pt>
                <c:pt idx="7881">
                  <c:v>-3.1800000000000002E-2</c:v>
                </c:pt>
                <c:pt idx="7882">
                  <c:v>-9.2700000000000005E-2</c:v>
                </c:pt>
                <c:pt idx="7883">
                  <c:v>7.4999999999999997E-2</c:v>
                </c:pt>
                <c:pt idx="7884">
                  <c:v>2.8500000000000001E-2</c:v>
                </c:pt>
                <c:pt idx="7885">
                  <c:v>3.1199999999999999E-2</c:v>
                </c:pt>
                <c:pt idx="7886">
                  <c:v>3.1199999999999999E-2</c:v>
                </c:pt>
                <c:pt idx="7887">
                  <c:v>3.1199999999999999E-2</c:v>
                </c:pt>
                <c:pt idx="7888">
                  <c:v>3.1199999999999999E-2</c:v>
                </c:pt>
                <c:pt idx="7889">
                  <c:v>3.1199999999999999E-2</c:v>
                </c:pt>
                <c:pt idx="7890">
                  <c:v>3.1199999999999999E-2</c:v>
                </c:pt>
                <c:pt idx="7891">
                  <c:v>3.1199999999999999E-2</c:v>
                </c:pt>
                <c:pt idx="7892">
                  <c:v>3.1199999999999999E-2</c:v>
                </c:pt>
                <c:pt idx="7893">
                  <c:v>3.1199999999999999E-2</c:v>
                </c:pt>
                <c:pt idx="7894">
                  <c:v>3.1199999999999999E-2</c:v>
                </c:pt>
                <c:pt idx="7895">
                  <c:v>3.1199999999999999E-2</c:v>
                </c:pt>
                <c:pt idx="7896">
                  <c:v>3.1199999999999999E-2</c:v>
                </c:pt>
                <c:pt idx="7897">
                  <c:v>3.1199999999999999E-2</c:v>
                </c:pt>
                <c:pt idx="7898">
                  <c:v>3.1199999999999999E-2</c:v>
                </c:pt>
                <c:pt idx="7899">
                  <c:v>1.8400000000000001E-3</c:v>
                </c:pt>
                <c:pt idx="7900">
                  <c:v>1.8400000000000001E-3</c:v>
                </c:pt>
                <c:pt idx="7901">
                  <c:v>-1.25E-3</c:v>
                </c:pt>
                <c:pt idx="7902">
                  <c:v>-1.25E-3</c:v>
                </c:pt>
                <c:pt idx="7903">
                  <c:v>-1.25E-3</c:v>
                </c:pt>
                <c:pt idx="7904">
                  <c:v>-1.25E-3</c:v>
                </c:pt>
                <c:pt idx="7905">
                  <c:v>-1.25E-3</c:v>
                </c:pt>
                <c:pt idx="7906">
                  <c:v>6.7000000000000004E-2</c:v>
                </c:pt>
                <c:pt idx="7907">
                  <c:v>4.7300000000000002E-2</c:v>
                </c:pt>
                <c:pt idx="7908">
                  <c:v>4.7300000000000002E-2</c:v>
                </c:pt>
                <c:pt idx="7909">
                  <c:v>-3.3099999999999997E-2</c:v>
                </c:pt>
                <c:pt idx="7910">
                  <c:v>-5.4199999999999998E-2</c:v>
                </c:pt>
                <c:pt idx="7911">
                  <c:v>-5.4199999999999998E-2</c:v>
                </c:pt>
                <c:pt idx="7912">
                  <c:v>-5.4199999999999998E-2</c:v>
                </c:pt>
                <c:pt idx="7913">
                  <c:v>-4.1200000000000001E-2</c:v>
                </c:pt>
                <c:pt idx="7914">
                  <c:v>-4.1200000000000001E-2</c:v>
                </c:pt>
                <c:pt idx="7915">
                  <c:v>4.5100000000000001E-2</c:v>
                </c:pt>
                <c:pt idx="7916">
                  <c:v>-2.3699999999999999E-2</c:v>
                </c:pt>
                <c:pt idx="7917">
                  <c:v>6.3399999999999998E-2</c:v>
                </c:pt>
                <c:pt idx="7918">
                  <c:v>-9.7900000000000001E-2</c:v>
                </c:pt>
                <c:pt idx="7919">
                  <c:v>-9.7900000000000001E-2</c:v>
                </c:pt>
                <c:pt idx="7920">
                  <c:v>-7.8600000000000003E-2</c:v>
                </c:pt>
                <c:pt idx="7921">
                  <c:v>0.13700000000000001</c:v>
                </c:pt>
                <c:pt idx="7922">
                  <c:v>0.13700000000000001</c:v>
                </c:pt>
                <c:pt idx="7923">
                  <c:v>0.13600000000000001</c:v>
                </c:pt>
                <c:pt idx="7924">
                  <c:v>0.13600000000000001</c:v>
                </c:pt>
                <c:pt idx="7925">
                  <c:v>0.13600000000000001</c:v>
                </c:pt>
                <c:pt idx="7926">
                  <c:v>1.5599999999999999E-2</c:v>
                </c:pt>
                <c:pt idx="7927">
                  <c:v>1.5599999999999999E-2</c:v>
                </c:pt>
                <c:pt idx="7928">
                  <c:v>1.5599999999999999E-2</c:v>
                </c:pt>
                <c:pt idx="7929">
                  <c:v>0.157</c:v>
                </c:pt>
                <c:pt idx="7930">
                  <c:v>1.37E-2</c:v>
                </c:pt>
                <c:pt idx="7931">
                  <c:v>1.21E-2</c:v>
                </c:pt>
                <c:pt idx="7932">
                  <c:v>1.21E-2</c:v>
                </c:pt>
                <c:pt idx="7933">
                  <c:v>1.21E-2</c:v>
                </c:pt>
                <c:pt idx="7934">
                  <c:v>-3.9300000000000002E-2</c:v>
                </c:pt>
                <c:pt idx="7935">
                  <c:v>-3.9300000000000002E-2</c:v>
                </c:pt>
                <c:pt idx="7936">
                  <c:v>-3.9300000000000002E-2</c:v>
                </c:pt>
                <c:pt idx="7937">
                  <c:v>-3.9300000000000002E-2</c:v>
                </c:pt>
                <c:pt idx="7938">
                  <c:v>-3.9300000000000002E-2</c:v>
                </c:pt>
                <c:pt idx="7939">
                  <c:v>-1.2200000000000001E-2</c:v>
                </c:pt>
                <c:pt idx="7940">
                  <c:v>-1.2200000000000001E-2</c:v>
                </c:pt>
                <c:pt idx="7941">
                  <c:v>8.2000000000000007E-3</c:v>
                </c:pt>
                <c:pt idx="7942">
                  <c:v>8.2000000000000007E-3</c:v>
                </c:pt>
                <c:pt idx="7943">
                  <c:v>8.2000000000000007E-3</c:v>
                </c:pt>
                <c:pt idx="7944">
                  <c:v>8.2000000000000007E-3</c:v>
                </c:pt>
                <c:pt idx="7945">
                  <c:v>8.2000000000000007E-3</c:v>
                </c:pt>
                <c:pt idx="7946">
                  <c:v>-7.7600000000000002E-2</c:v>
                </c:pt>
                <c:pt idx="7947">
                  <c:v>-7.7600000000000002E-2</c:v>
                </c:pt>
                <c:pt idx="7948">
                  <c:v>-2.3199999999999998E-2</c:v>
                </c:pt>
                <c:pt idx="7949">
                  <c:v>-2.3199999999999998E-2</c:v>
                </c:pt>
                <c:pt idx="7950">
                  <c:v>-2.3199999999999998E-2</c:v>
                </c:pt>
                <c:pt idx="7951">
                  <c:v>-2.3199999999999998E-2</c:v>
                </c:pt>
                <c:pt idx="7952">
                  <c:v>-2.3199999999999998E-2</c:v>
                </c:pt>
                <c:pt idx="7953">
                  <c:v>-2.3199999999999998E-2</c:v>
                </c:pt>
                <c:pt idx="7954">
                  <c:v>0.126</c:v>
                </c:pt>
                <c:pt idx="7955">
                  <c:v>-3.04E-2</c:v>
                </c:pt>
                <c:pt idx="7956">
                  <c:v>-3.04E-2</c:v>
                </c:pt>
                <c:pt idx="7957">
                  <c:v>-3.04E-2</c:v>
                </c:pt>
                <c:pt idx="7958">
                  <c:v>2.24E-2</c:v>
                </c:pt>
                <c:pt idx="7959">
                  <c:v>6.3200000000000006E-2</c:v>
                </c:pt>
                <c:pt idx="7960">
                  <c:v>6.3200000000000006E-2</c:v>
                </c:pt>
                <c:pt idx="7961">
                  <c:v>6.3200000000000006E-2</c:v>
                </c:pt>
                <c:pt idx="7962">
                  <c:v>-2.6599999999999999E-2</c:v>
                </c:pt>
                <c:pt idx="7963">
                  <c:v>-2.6800000000000001E-2</c:v>
                </c:pt>
                <c:pt idx="7964">
                  <c:v>1.95E-2</c:v>
                </c:pt>
                <c:pt idx="7965">
                  <c:v>1.95E-2</c:v>
                </c:pt>
                <c:pt idx="7966">
                  <c:v>-3.5799999999999998E-2</c:v>
                </c:pt>
                <c:pt idx="7967">
                  <c:v>-3.5799999999999998E-2</c:v>
                </c:pt>
                <c:pt idx="7968">
                  <c:v>-4.7600000000000003E-2</c:v>
                </c:pt>
                <c:pt idx="7969">
                  <c:v>-4.7600000000000003E-2</c:v>
                </c:pt>
                <c:pt idx="7970">
                  <c:v>-4.7600000000000003E-2</c:v>
                </c:pt>
                <c:pt idx="7971">
                  <c:v>-0.125</c:v>
                </c:pt>
                <c:pt idx="7972">
                  <c:v>-0.125</c:v>
                </c:pt>
                <c:pt idx="7973">
                  <c:v>-0.125</c:v>
                </c:pt>
                <c:pt idx="7974">
                  <c:v>3.9100000000000003E-2</c:v>
                </c:pt>
                <c:pt idx="7975">
                  <c:v>4.4699999999999997E-2</c:v>
                </c:pt>
                <c:pt idx="7976">
                  <c:v>-8.8800000000000007E-3</c:v>
                </c:pt>
                <c:pt idx="7977">
                  <c:v>6.1100000000000002E-2</c:v>
                </c:pt>
                <c:pt idx="7978">
                  <c:v>-0.03</c:v>
                </c:pt>
                <c:pt idx="7979">
                  <c:v>-0.03</c:v>
                </c:pt>
                <c:pt idx="7980">
                  <c:v>1.2E-2</c:v>
                </c:pt>
                <c:pt idx="7981">
                  <c:v>-2.3699999999999999E-2</c:v>
                </c:pt>
                <c:pt idx="7982">
                  <c:v>-2.3699999999999999E-2</c:v>
                </c:pt>
                <c:pt idx="7983">
                  <c:v>3.1399999999999997E-2</c:v>
                </c:pt>
                <c:pt idx="7984">
                  <c:v>3.1399999999999997E-2</c:v>
                </c:pt>
                <c:pt idx="7985">
                  <c:v>3.1399999999999997E-2</c:v>
                </c:pt>
                <c:pt idx="7986">
                  <c:v>3.1399999999999997E-2</c:v>
                </c:pt>
                <c:pt idx="7987">
                  <c:v>3.1399999999999997E-2</c:v>
                </c:pt>
                <c:pt idx="7988">
                  <c:v>-3.6400000000000002E-2</c:v>
                </c:pt>
                <c:pt idx="7989">
                  <c:v>3.8199999999999998E-2</c:v>
                </c:pt>
                <c:pt idx="7990">
                  <c:v>3.8199999999999998E-2</c:v>
                </c:pt>
                <c:pt idx="7991">
                  <c:v>3.8199999999999998E-2</c:v>
                </c:pt>
                <c:pt idx="7992">
                  <c:v>3.8199999999999998E-2</c:v>
                </c:pt>
                <c:pt idx="7993">
                  <c:v>3.8199999999999998E-2</c:v>
                </c:pt>
                <c:pt idx="7994">
                  <c:v>5.3600000000000002E-3</c:v>
                </c:pt>
                <c:pt idx="7995" formatCode="0.00E+00">
                  <c:v>-6.0900000000000003E-5</c:v>
                </c:pt>
                <c:pt idx="7996" formatCode="0.00E+00">
                  <c:v>-6.0900000000000003E-5</c:v>
                </c:pt>
                <c:pt idx="7997" formatCode="0.00E+00">
                  <c:v>-6.0900000000000003E-5</c:v>
                </c:pt>
                <c:pt idx="7998" formatCode="0.00E+00">
                  <c:v>-6.0900000000000003E-5</c:v>
                </c:pt>
                <c:pt idx="7999" formatCode="0.00E+00">
                  <c:v>-6.0900000000000003E-5</c:v>
                </c:pt>
                <c:pt idx="8000" formatCode="0.00E+00">
                  <c:v>-6.0900000000000003E-5</c:v>
                </c:pt>
                <c:pt idx="8001" formatCode="0.00E+00">
                  <c:v>-6.0900000000000003E-5</c:v>
                </c:pt>
                <c:pt idx="8002" formatCode="0.00E+00">
                  <c:v>-6.0900000000000003E-5</c:v>
                </c:pt>
                <c:pt idx="8003">
                  <c:v>3.9600000000000003E-2</c:v>
                </c:pt>
                <c:pt idx="8004">
                  <c:v>3.9600000000000003E-2</c:v>
                </c:pt>
                <c:pt idx="8005">
                  <c:v>3.9600000000000003E-2</c:v>
                </c:pt>
                <c:pt idx="8006">
                  <c:v>3.9600000000000003E-2</c:v>
                </c:pt>
                <c:pt idx="8007">
                  <c:v>3.9600000000000003E-2</c:v>
                </c:pt>
                <c:pt idx="8008">
                  <c:v>3.9600000000000003E-2</c:v>
                </c:pt>
                <c:pt idx="8009">
                  <c:v>-5.0599999999999999E-2</c:v>
                </c:pt>
                <c:pt idx="8010">
                  <c:v>2.81E-2</c:v>
                </c:pt>
                <c:pt idx="8011">
                  <c:v>2.81E-2</c:v>
                </c:pt>
                <c:pt idx="8012">
                  <c:v>2.81E-2</c:v>
                </c:pt>
                <c:pt idx="8013">
                  <c:v>2.81E-2</c:v>
                </c:pt>
                <c:pt idx="8014">
                  <c:v>-2.3800000000000002E-2</c:v>
                </c:pt>
                <c:pt idx="8015">
                  <c:v>-2.3800000000000002E-2</c:v>
                </c:pt>
                <c:pt idx="8016">
                  <c:v>-2.3800000000000002E-2</c:v>
                </c:pt>
                <c:pt idx="8017">
                  <c:v>-2.3800000000000002E-2</c:v>
                </c:pt>
                <c:pt idx="8018">
                  <c:v>-2.3800000000000002E-2</c:v>
                </c:pt>
                <c:pt idx="8019">
                  <c:v>-2.3800000000000002E-2</c:v>
                </c:pt>
                <c:pt idx="8020">
                  <c:v>1.2800000000000001E-2</c:v>
                </c:pt>
                <c:pt idx="8021">
                  <c:v>-3.6600000000000001E-2</c:v>
                </c:pt>
                <c:pt idx="8022">
                  <c:v>-3.6600000000000001E-2</c:v>
                </c:pt>
                <c:pt idx="8023">
                  <c:v>-3.6600000000000001E-2</c:v>
                </c:pt>
                <c:pt idx="8024">
                  <c:v>4.1000000000000002E-2</c:v>
                </c:pt>
                <c:pt idx="8025">
                  <c:v>4.1000000000000002E-2</c:v>
                </c:pt>
                <c:pt idx="8026">
                  <c:v>4.1000000000000002E-2</c:v>
                </c:pt>
                <c:pt idx="8027">
                  <c:v>4.1000000000000002E-2</c:v>
                </c:pt>
                <c:pt idx="8028">
                  <c:v>4.1000000000000002E-2</c:v>
                </c:pt>
                <c:pt idx="8029">
                  <c:v>4.1000000000000002E-2</c:v>
                </c:pt>
                <c:pt idx="8030">
                  <c:v>4.1000000000000002E-2</c:v>
                </c:pt>
                <c:pt idx="8031">
                  <c:v>4.1000000000000002E-2</c:v>
                </c:pt>
                <c:pt idx="8032">
                  <c:v>4.1000000000000002E-2</c:v>
                </c:pt>
                <c:pt idx="8033">
                  <c:v>4.1000000000000002E-2</c:v>
                </c:pt>
                <c:pt idx="8034">
                  <c:v>4.1000000000000002E-2</c:v>
                </c:pt>
                <c:pt idx="8035">
                  <c:v>4.1000000000000002E-2</c:v>
                </c:pt>
                <c:pt idx="8036">
                  <c:v>-8.3400000000000002E-2</c:v>
                </c:pt>
                <c:pt idx="8037">
                  <c:v>-8.3400000000000002E-2</c:v>
                </c:pt>
                <c:pt idx="8038">
                  <c:v>-8.3400000000000002E-2</c:v>
                </c:pt>
                <c:pt idx="8039">
                  <c:v>-8.3400000000000002E-2</c:v>
                </c:pt>
                <c:pt idx="8040">
                  <c:v>5.2600000000000001E-2</c:v>
                </c:pt>
                <c:pt idx="8041">
                  <c:v>5.2600000000000001E-2</c:v>
                </c:pt>
                <c:pt idx="8042">
                  <c:v>5.2600000000000001E-2</c:v>
                </c:pt>
                <c:pt idx="8043">
                  <c:v>5.2600000000000001E-2</c:v>
                </c:pt>
                <c:pt idx="8044">
                  <c:v>5.2600000000000001E-2</c:v>
                </c:pt>
                <c:pt idx="8045">
                  <c:v>-7.0999999999999994E-2</c:v>
                </c:pt>
                <c:pt idx="8046">
                  <c:v>6.0600000000000003E-3</c:v>
                </c:pt>
                <c:pt idx="8047">
                  <c:v>1.12E-2</c:v>
                </c:pt>
                <c:pt idx="8048">
                  <c:v>1.12E-2</c:v>
                </c:pt>
                <c:pt idx="8049">
                  <c:v>8.3099999999999993E-2</c:v>
                </c:pt>
                <c:pt idx="8050">
                  <c:v>-6.2899999999999998E-2</c:v>
                </c:pt>
                <c:pt idx="8051">
                  <c:v>-6.2899999999999998E-2</c:v>
                </c:pt>
                <c:pt idx="8052">
                  <c:v>-6.2899999999999998E-2</c:v>
                </c:pt>
                <c:pt idx="8053">
                  <c:v>-6.2899999999999998E-2</c:v>
                </c:pt>
                <c:pt idx="8054">
                  <c:v>-6.2899999999999998E-2</c:v>
                </c:pt>
                <c:pt idx="8055">
                  <c:v>-6.6500000000000004E-2</c:v>
                </c:pt>
                <c:pt idx="8056">
                  <c:v>-6.6500000000000004E-2</c:v>
                </c:pt>
                <c:pt idx="8057">
                  <c:v>-6.6500000000000004E-2</c:v>
                </c:pt>
                <c:pt idx="8058">
                  <c:v>2.06E-2</c:v>
                </c:pt>
                <c:pt idx="8059">
                  <c:v>2.9000000000000001E-2</c:v>
                </c:pt>
                <c:pt idx="8060">
                  <c:v>2.9000000000000001E-2</c:v>
                </c:pt>
                <c:pt idx="8061">
                  <c:v>2.9000000000000001E-2</c:v>
                </c:pt>
                <c:pt idx="8062">
                  <c:v>2.9000000000000001E-2</c:v>
                </c:pt>
                <c:pt idx="8063">
                  <c:v>2.9000000000000001E-2</c:v>
                </c:pt>
                <c:pt idx="8064">
                  <c:v>2.9000000000000001E-2</c:v>
                </c:pt>
                <c:pt idx="8065">
                  <c:v>5.4899999999999997E-2</c:v>
                </c:pt>
                <c:pt idx="8066">
                  <c:v>5.4899999999999997E-2</c:v>
                </c:pt>
                <c:pt idx="8067">
                  <c:v>5.4899999999999997E-2</c:v>
                </c:pt>
                <c:pt idx="8068">
                  <c:v>5.4899999999999997E-2</c:v>
                </c:pt>
                <c:pt idx="8069">
                  <c:v>5.4899999999999997E-2</c:v>
                </c:pt>
                <c:pt idx="8070">
                  <c:v>5.4899999999999997E-2</c:v>
                </c:pt>
                <c:pt idx="8071">
                  <c:v>5.4899999999999997E-2</c:v>
                </c:pt>
                <c:pt idx="8072">
                  <c:v>5.4899999999999997E-2</c:v>
                </c:pt>
                <c:pt idx="8073">
                  <c:v>5.4899999999999997E-2</c:v>
                </c:pt>
                <c:pt idx="8074">
                  <c:v>-4.7300000000000002E-2</c:v>
                </c:pt>
                <c:pt idx="8075">
                  <c:v>-4.7300000000000002E-2</c:v>
                </c:pt>
                <c:pt idx="8076">
                  <c:v>0.14499999999999999</c:v>
                </c:pt>
                <c:pt idx="8077">
                  <c:v>7.5200000000000003E-2</c:v>
                </c:pt>
                <c:pt idx="8078">
                  <c:v>2.47E-2</c:v>
                </c:pt>
                <c:pt idx="8079">
                  <c:v>2.47E-2</c:v>
                </c:pt>
                <c:pt idx="8080">
                  <c:v>-5.91E-2</c:v>
                </c:pt>
                <c:pt idx="8081">
                  <c:v>6.7100000000000007E-2</c:v>
                </c:pt>
                <c:pt idx="8082">
                  <c:v>6.7100000000000007E-2</c:v>
                </c:pt>
                <c:pt idx="8083">
                  <c:v>-6.1499999999999999E-2</c:v>
                </c:pt>
                <c:pt idx="8084">
                  <c:v>-6.1499999999999999E-2</c:v>
                </c:pt>
                <c:pt idx="8085">
                  <c:v>-4.65E-2</c:v>
                </c:pt>
                <c:pt idx="8086">
                  <c:v>-4.65E-2</c:v>
                </c:pt>
                <c:pt idx="8087">
                  <c:v>-5.8200000000000005E-4</c:v>
                </c:pt>
                <c:pt idx="8088">
                  <c:v>-5.8200000000000005E-4</c:v>
                </c:pt>
                <c:pt idx="8089">
                  <c:v>-5.8200000000000005E-4</c:v>
                </c:pt>
                <c:pt idx="8090">
                  <c:v>-0.108</c:v>
                </c:pt>
                <c:pt idx="8091">
                  <c:v>-0.108</c:v>
                </c:pt>
                <c:pt idx="8092">
                  <c:v>-0.108</c:v>
                </c:pt>
                <c:pt idx="8093">
                  <c:v>-0.105</c:v>
                </c:pt>
                <c:pt idx="8094">
                  <c:v>-0.105</c:v>
                </c:pt>
                <c:pt idx="8095">
                  <c:v>-0.105</c:v>
                </c:pt>
                <c:pt idx="8096">
                  <c:v>-2.9700000000000001E-2</c:v>
                </c:pt>
                <c:pt idx="8097">
                  <c:v>-2.9700000000000001E-2</c:v>
                </c:pt>
                <c:pt idx="8098">
                  <c:v>-1.7999999999999999E-2</c:v>
                </c:pt>
                <c:pt idx="8099">
                  <c:v>-8.2900000000000001E-2</c:v>
                </c:pt>
                <c:pt idx="8100">
                  <c:v>-9.4600000000000004E-2</c:v>
                </c:pt>
                <c:pt idx="8101">
                  <c:v>-9.4600000000000004E-2</c:v>
                </c:pt>
                <c:pt idx="8102">
                  <c:v>8.5699999999999998E-2</c:v>
                </c:pt>
                <c:pt idx="8103">
                  <c:v>8.5699999999999998E-2</c:v>
                </c:pt>
                <c:pt idx="8104">
                  <c:v>8.5699999999999998E-2</c:v>
                </c:pt>
                <c:pt idx="8105">
                  <c:v>8.9099999999999999E-2</c:v>
                </c:pt>
                <c:pt idx="8106">
                  <c:v>8.9099999999999999E-2</c:v>
                </c:pt>
                <c:pt idx="8107">
                  <c:v>-5.4399999999999997E-2</c:v>
                </c:pt>
                <c:pt idx="8108">
                  <c:v>3.6299999999999999E-2</c:v>
                </c:pt>
                <c:pt idx="8109">
                  <c:v>3.6299999999999999E-2</c:v>
                </c:pt>
                <c:pt idx="8110">
                  <c:v>3.6299999999999999E-2</c:v>
                </c:pt>
                <c:pt idx="8111">
                  <c:v>3.6299999999999999E-2</c:v>
                </c:pt>
                <c:pt idx="8112">
                  <c:v>-1.23E-2</c:v>
                </c:pt>
                <c:pt idx="8113">
                  <c:v>-1.23E-2</c:v>
                </c:pt>
                <c:pt idx="8114">
                  <c:v>-1.23E-2</c:v>
                </c:pt>
                <c:pt idx="8115">
                  <c:v>-1.23E-2</c:v>
                </c:pt>
                <c:pt idx="8116">
                  <c:v>-1.23E-2</c:v>
                </c:pt>
                <c:pt idx="8117">
                  <c:v>-1.23E-2</c:v>
                </c:pt>
                <c:pt idx="8118">
                  <c:v>-1.23E-2</c:v>
                </c:pt>
                <c:pt idx="8119">
                  <c:v>-2.69E-2</c:v>
                </c:pt>
                <c:pt idx="8120">
                  <c:v>-2.0899999999999998E-2</c:v>
                </c:pt>
                <c:pt idx="8121">
                  <c:v>-2.0400000000000001E-2</c:v>
                </c:pt>
                <c:pt idx="8122">
                  <c:v>-2.0400000000000001E-2</c:v>
                </c:pt>
                <c:pt idx="8123">
                  <c:v>-2.0400000000000001E-2</c:v>
                </c:pt>
                <c:pt idx="8124">
                  <c:v>-2.0400000000000001E-2</c:v>
                </c:pt>
                <c:pt idx="8125">
                  <c:v>-2.0400000000000001E-2</c:v>
                </c:pt>
                <c:pt idx="8126">
                  <c:v>-2.0400000000000001E-2</c:v>
                </c:pt>
                <c:pt idx="8127">
                  <c:v>-2.0400000000000001E-2</c:v>
                </c:pt>
                <c:pt idx="8128">
                  <c:v>-2.0400000000000001E-2</c:v>
                </c:pt>
                <c:pt idx="8129">
                  <c:v>-2.0400000000000001E-2</c:v>
                </c:pt>
                <c:pt idx="8130">
                  <c:v>-2.0400000000000001E-2</c:v>
                </c:pt>
                <c:pt idx="8131">
                  <c:v>-2.0400000000000001E-2</c:v>
                </c:pt>
                <c:pt idx="8132">
                  <c:v>-2.0400000000000001E-2</c:v>
                </c:pt>
                <c:pt idx="8133">
                  <c:v>-2.0400000000000001E-2</c:v>
                </c:pt>
                <c:pt idx="8134">
                  <c:v>-2.0400000000000001E-2</c:v>
                </c:pt>
                <c:pt idx="8135">
                  <c:v>-2.0400000000000001E-2</c:v>
                </c:pt>
                <c:pt idx="8136">
                  <c:v>-2.0400000000000001E-2</c:v>
                </c:pt>
                <c:pt idx="8137">
                  <c:v>5.6099999999999997E-2</c:v>
                </c:pt>
                <c:pt idx="8138">
                  <c:v>2.7900000000000001E-2</c:v>
                </c:pt>
                <c:pt idx="8139">
                  <c:v>2.7900000000000001E-2</c:v>
                </c:pt>
                <c:pt idx="8140">
                  <c:v>2.7900000000000001E-2</c:v>
                </c:pt>
                <c:pt idx="8141">
                  <c:v>2.7900000000000001E-2</c:v>
                </c:pt>
                <c:pt idx="8142">
                  <c:v>2.7900000000000001E-2</c:v>
                </c:pt>
                <c:pt idx="8143">
                  <c:v>2.7900000000000001E-2</c:v>
                </c:pt>
                <c:pt idx="8144">
                  <c:v>2.7900000000000001E-2</c:v>
                </c:pt>
                <c:pt idx="8145">
                  <c:v>2.7900000000000001E-2</c:v>
                </c:pt>
                <c:pt idx="8146">
                  <c:v>-3.3500000000000002E-2</c:v>
                </c:pt>
                <c:pt idx="8147">
                  <c:v>3.5299999999999998E-2</c:v>
                </c:pt>
                <c:pt idx="8148">
                  <c:v>3.5299999999999998E-2</c:v>
                </c:pt>
                <c:pt idx="8149">
                  <c:v>1.9E-2</c:v>
                </c:pt>
                <c:pt idx="8150">
                  <c:v>1.9E-2</c:v>
                </c:pt>
                <c:pt idx="8151">
                  <c:v>1.9E-2</c:v>
                </c:pt>
                <c:pt idx="8152">
                  <c:v>1.9E-2</c:v>
                </c:pt>
                <c:pt idx="8153">
                  <c:v>-5.2599999999999999E-3</c:v>
                </c:pt>
                <c:pt idx="8154">
                  <c:v>-5.2599999999999999E-3</c:v>
                </c:pt>
                <c:pt idx="8155">
                  <c:v>-5.2599999999999999E-3</c:v>
                </c:pt>
                <c:pt idx="8156">
                  <c:v>-5.2599999999999999E-3</c:v>
                </c:pt>
                <c:pt idx="8157">
                  <c:v>1.57E-3</c:v>
                </c:pt>
                <c:pt idx="8158">
                  <c:v>1.57E-3</c:v>
                </c:pt>
                <c:pt idx="8159">
                  <c:v>1.57E-3</c:v>
                </c:pt>
                <c:pt idx="8160">
                  <c:v>1.57E-3</c:v>
                </c:pt>
                <c:pt idx="8161">
                  <c:v>1.57E-3</c:v>
                </c:pt>
                <c:pt idx="8162">
                  <c:v>1.57E-3</c:v>
                </c:pt>
                <c:pt idx="8163">
                  <c:v>1.57E-3</c:v>
                </c:pt>
                <c:pt idx="8164">
                  <c:v>1.57E-3</c:v>
                </c:pt>
                <c:pt idx="8165">
                  <c:v>8.8199999999999997E-3</c:v>
                </c:pt>
                <c:pt idx="8166">
                  <c:v>8.8199999999999997E-3</c:v>
                </c:pt>
                <c:pt idx="8167">
                  <c:v>8.8199999999999997E-3</c:v>
                </c:pt>
                <c:pt idx="8168">
                  <c:v>2.98E-2</c:v>
                </c:pt>
                <c:pt idx="8169">
                  <c:v>2.98E-2</c:v>
                </c:pt>
                <c:pt idx="8170">
                  <c:v>4.0200000000000001E-3</c:v>
                </c:pt>
                <c:pt idx="8171">
                  <c:v>4.0200000000000001E-3</c:v>
                </c:pt>
                <c:pt idx="8172">
                  <c:v>4.0200000000000001E-3</c:v>
                </c:pt>
                <c:pt idx="8173">
                  <c:v>4.53E-2</c:v>
                </c:pt>
                <c:pt idx="8174">
                  <c:v>2.6200000000000001E-2</c:v>
                </c:pt>
                <c:pt idx="8175">
                  <c:v>2.6200000000000001E-2</c:v>
                </c:pt>
                <c:pt idx="8176">
                  <c:v>2.6200000000000001E-2</c:v>
                </c:pt>
                <c:pt idx="8177">
                  <c:v>3.61E-2</c:v>
                </c:pt>
                <c:pt idx="8178">
                  <c:v>-4.7399999999999998E-2</c:v>
                </c:pt>
                <c:pt idx="8179">
                  <c:v>-4.7399999999999998E-2</c:v>
                </c:pt>
                <c:pt idx="8180">
                  <c:v>-5.9900000000000002E-2</c:v>
                </c:pt>
                <c:pt idx="8181">
                  <c:v>-5.9900000000000002E-2</c:v>
                </c:pt>
                <c:pt idx="8182">
                  <c:v>-5.9900000000000002E-2</c:v>
                </c:pt>
                <c:pt idx="8183">
                  <c:v>-5.9900000000000002E-2</c:v>
                </c:pt>
                <c:pt idx="8184">
                  <c:v>-5.8099999999999999E-2</c:v>
                </c:pt>
                <c:pt idx="8185">
                  <c:v>-5.8099999999999999E-2</c:v>
                </c:pt>
                <c:pt idx="8186">
                  <c:v>-5.8099999999999999E-2</c:v>
                </c:pt>
                <c:pt idx="8187">
                  <c:v>8.72E-2</c:v>
                </c:pt>
                <c:pt idx="8188">
                  <c:v>4.4299999999999999E-2</c:v>
                </c:pt>
                <c:pt idx="8189">
                  <c:v>4.4299999999999999E-2</c:v>
                </c:pt>
                <c:pt idx="8190">
                  <c:v>4.4299999999999999E-2</c:v>
                </c:pt>
                <c:pt idx="8191">
                  <c:v>4.4299999999999999E-2</c:v>
                </c:pt>
                <c:pt idx="8192">
                  <c:v>4.4299999999999999E-2</c:v>
                </c:pt>
                <c:pt idx="8193">
                  <c:v>4.4299999999999999E-2</c:v>
                </c:pt>
                <c:pt idx="8194">
                  <c:v>4.4299999999999999E-2</c:v>
                </c:pt>
                <c:pt idx="8195">
                  <c:v>-2.06E-2</c:v>
                </c:pt>
                <c:pt idx="8196">
                  <c:v>-3.9800000000000002E-4</c:v>
                </c:pt>
                <c:pt idx="8197">
                  <c:v>-3.9800000000000002E-4</c:v>
                </c:pt>
                <c:pt idx="8198">
                  <c:v>-3.9800000000000002E-4</c:v>
                </c:pt>
                <c:pt idx="8199">
                  <c:v>-3.9800000000000002E-4</c:v>
                </c:pt>
                <c:pt idx="8200">
                  <c:v>-3.9800000000000002E-4</c:v>
                </c:pt>
                <c:pt idx="8201">
                  <c:v>-3.9800000000000002E-4</c:v>
                </c:pt>
                <c:pt idx="8202">
                  <c:v>-1.7099999999999999E-3</c:v>
                </c:pt>
                <c:pt idx="8203">
                  <c:v>-1.7099999999999999E-3</c:v>
                </c:pt>
                <c:pt idx="8204">
                  <c:v>5.6000000000000001E-2</c:v>
                </c:pt>
                <c:pt idx="8205">
                  <c:v>5.6000000000000001E-2</c:v>
                </c:pt>
                <c:pt idx="8206">
                  <c:v>5.1700000000000003E-2</c:v>
                </c:pt>
                <c:pt idx="8207">
                  <c:v>3.1899999999999998E-2</c:v>
                </c:pt>
                <c:pt idx="8208">
                  <c:v>3.1899999999999998E-2</c:v>
                </c:pt>
                <c:pt idx="8209">
                  <c:v>3.1899999999999998E-2</c:v>
                </c:pt>
                <c:pt idx="8210">
                  <c:v>3.1899999999999998E-2</c:v>
                </c:pt>
                <c:pt idx="8211">
                  <c:v>3.1899999999999998E-2</c:v>
                </c:pt>
                <c:pt idx="8212">
                  <c:v>3.1899999999999998E-2</c:v>
                </c:pt>
                <c:pt idx="8213">
                  <c:v>2.5100000000000001E-2</c:v>
                </c:pt>
                <c:pt idx="8214">
                  <c:v>2.5100000000000001E-2</c:v>
                </c:pt>
                <c:pt idx="8215">
                  <c:v>-4.0800000000000003E-2</c:v>
                </c:pt>
                <c:pt idx="8216">
                  <c:v>-4.0800000000000003E-2</c:v>
                </c:pt>
                <c:pt idx="8217">
                  <c:v>-4.0800000000000003E-2</c:v>
                </c:pt>
                <c:pt idx="8218">
                  <c:v>-4.0800000000000003E-2</c:v>
                </c:pt>
                <c:pt idx="8219">
                  <c:v>-0.13200000000000001</c:v>
                </c:pt>
                <c:pt idx="8220">
                  <c:v>-0.13200000000000001</c:v>
                </c:pt>
                <c:pt idx="8221">
                  <c:v>-0.13200000000000001</c:v>
                </c:pt>
                <c:pt idx="8222">
                  <c:v>-0.108</c:v>
                </c:pt>
                <c:pt idx="8223">
                  <c:v>0.108</c:v>
                </c:pt>
                <c:pt idx="8224">
                  <c:v>-6.9000000000000006E-2</c:v>
                </c:pt>
                <c:pt idx="8225">
                  <c:v>-6.9000000000000006E-2</c:v>
                </c:pt>
                <c:pt idx="8226">
                  <c:v>-6.9000000000000006E-2</c:v>
                </c:pt>
                <c:pt idx="8227">
                  <c:v>-6.9000000000000006E-2</c:v>
                </c:pt>
                <c:pt idx="8228">
                  <c:v>-6.9000000000000006E-2</c:v>
                </c:pt>
                <c:pt idx="8229">
                  <c:v>3.6499999999999998E-2</c:v>
                </c:pt>
                <c:pt idx="8230">
                  <c:v>3.6499999999999998E-2</c:v>
                </c:pt>
                <c:pt idx="8231">
                  <c:v>3.6499999999999998E-2</c:v>
                </c:pt>
                <c:pt idx="8232">
                  <c:v>1.4999999999999999E-2</c:v>
                </c:pt>
                <c:pt idx="8233">
                  <c:v>1.4999999999999999E-2</c:v>
                </c:pt>
                <c:pt idx="8234">
                  <c:v>-7.0599999999999996E-2</c:v>
                </c:pt>
                <c:pt idx="8235">
                  <c:v>-7.0599999999999996E-2</c:v>
                </c:pt>
                <c:pt idx="8236">
                  <c:v>4.6100000000000002E-2</c:v>
                </c:pt>
                <c:pt idx="8237">
                  <c:v>2.6599999999999999E-2</c:v>
                </c:pt>
                <c:pt idx="8238">
                  <c:v>2.6599999999999999E-2</c:v>
                </c:pt>
                <c:pt idx="8239">
                  <c:v>2.6599999999999999E-2</c:v>
                </c:pt>
                <c:pt idx="8240">
                  <c:v>-0.109</c:v>
                </c:pt>
                <c:pt idx="8241">
                  <c:v>-0.109</c:v>
                </c:pt>
                <c:pt idx="8242">
                  <c:v>-0.109</c:v>
                </c:pt>
                <c:pt idx="8243">
                  <c:v>1.55E-2</c:v>
                </c:pt>
                <c:pt idx="8244">
                  <c:v>1.55E-2</c:v>
                </c:pt>
                <c:pt idx="8245">
                  <c:v>1.55E-2</c:v>
                </c:pt>
                <c:pt idx="8246">
                  <c:v>-2.6200000000000001E-2</c:v>
                </c:pt>
                <c:pt idx="8247">
                  <c:v>-2.6200000000000001E-2</c:v>
                </c:pt>
                <c:pt idx="8248">
                  <c:v>0.115</c:v>
                </c:pt>
                <c:pt idx="8249">
                  <c:v>0.115</c:v>
                </c:pt>
                <c:pt idx="8250">
                  <c:v>4.0399999999999998E-2</c:v>
                </c:pt>
                <c:pt idx="8251">
                  <c:v>7.5499999999999998E-2</c:v>
                </c:pt>
                <c:pt idx="8252">
                  <c:v>-4.8800000000000003E-2</c:v>
                </c:pt>
                <c:pt idx="8253">
                  <c:v>-4.8800000000000003E-2</c:v>
                </c:pt>
                <c:pt idx="8254">
                  <c:v>-0.14099999999999999</c:v>
                </c:pt>
                <c:pt idx="8255">
                  <c:v>-0.14099999999999999</c:v>
                </c:pt>
                <c:pt idx="8256">
                  <c:v>6.1800000000000001E-2</c:v>
                </c:pt>
                <c:pt idx="8257">
                  <c:v>6.1800000000000001E-2</c:v>
                </c:pt>
                <c:pt idx="8258">
                  <c:v>6.1800000000000001E-2</c:v>
                </c:pt>
                <c:pt idx="8259">
                  <c:v>6.1800000000000001E-2</c:v>
                </c:pt>
                <c:pt idx="8260">
                  <c:v>6.1800000000000001E-2</c:v>
                </c:pt>
                <c:pt idx="8261">
                  <c:v>6.1800000000000001E-2</c:v>
                </c:pt>
                <c:pt idx="8262">
                  <c:v>6.1800000000000001E-2</c:v>
                </c:pt>
                <c:pt idx="8263">
                  <c:v>3.95E-2</c:v>
                </c:pt>
                <c:pt idx="8264">
                  <c:v>3.95E-2</c:v>
                </c:pt>
                <c:pt idx="8265">
                  <c:v>3.95E-2</c:v>
                </c:pt>
                <c:pt idx="8266">
                  <c:v>2.4299999999999999E-2</c:v>
                </c:pt>
                <c:pt idx="8267">
                  <c:v>2.4299999999999999E-2</c:v>
                </c:pt>
                <c:pt idx="8268">
                  <c:v>2.4299999999999999E-2</c:v>
                </c:pt>
                <c:pt idx="8269">
                  <c:v>1.9199999999999998E-2</c:v>
                </c:pt>
                <c:pt idx="8270">
                  <c:v>1.9199999999999998E-2</c:v>
                </c:pt>
                <c:pt idx="8271">
                  <c:v>1.9199999999999998E-2</c:v>
                </c:pt>
                <c:pt idx="8272">
                  <c:v>1.9199999999999998E-2</c:v>
                </c:pt>
                <c:pt idx="8273">
                  <c:v>1.9199999999999998E-2</c:v>
                </c:pt>
                <c:pt idx="8274">
                  <c:v>1.9199999999999998E-2</c:v>
                </c:pt>
                <c:pt idx="8275">
                  <c:v>1.9199999999999998E-2</c:v>
                </c:pt>
                <c:pt idx="8276">
                  <c:v>1.9199999999999998E-2</c:v>
                </c:pt>
                <c:pt idx="8277">
                  <c:v>1.9199999999999998E-2</c:v>
                </c:pt>
                <c:pt idx="8278">
                  <c:v>1.9199999999999998E-2</c:v>
                </c:pt>
                <c:pt idx="8279">
                  <c:v>1.9199999999999998E-2</c:v>
                </c:pt>
                <c:pt idx="8280">
                  <c:v>-2.23E-2</c:v>
                </c:pt>
                <c:pt idx="8281">
                  <c:v>-2.23E-2</c:v>
                </c:pt>
                <c:pt idx="8282">
                  <c:v>8.7999999999999995E-2</c:v>
                </c:pt>
                <c:pt idx="8283">
                  <c:v>-1.4200000000000001E-2</c:v>
                </c:pt>
                <c:pt idx="8284">
                  <c:v>-1.4200000000000001E-2</c:v>
                </c:pt>
                <c:pt idx="8285">
                  <c:v>-1.4200000000000001E-2</c:v>
                </c:pt>
                <c:pt idx="8286">
                  <c:v>2.9700000000000001E-2</c:v>
                </c:pt>
                <c:pt idx="8287">
                  <c:v>2.9700000000000001E-2</c:v>
                </c:pt>
                <c:pt idx="8288">
                  <c:v>2.9700000000000001E-2</c:v>
                </c:pt>
                <c:pt idx="8289">
                  <c:v>-5.7200000000000001E-2</c:v>
                </c:pt>
                <c:pt idx="8290">
                  <c:v>4.0800000000000003E-2</c:v>
                </c:pt>
                <c:pt idx="8291">
                  <c:v>1.9300000000000001E-2</c:v>
                </c:pt>
                <c:pt idx="8292">
                  <c:v>1.9300000000000001E-2</c:v>
                </c:pt>
                <c:pt idx="8293">
                  <c:v>1.9300000000000001E-2</c:v>
                </c:pt>
                <c:pt idx="8294">
                  <c:v>1.9300000000000001E-2</c:v>
                </c:pt>
                <c:pt idx="8295">
                  <c:v>0.10199999999999999</c:v>
                </c:pt>
                <c:pt idx="8296">
                  <c:v>-8.7300000000000003E-2</c:v>
                </c:pt>
                <c:pt idx="8297">
                  <c:v>-0.11600000000000001</c:v>
                </c:pt>
                <c:pt idx="8298">
                  <c:v>4.4999999999999998E-2</c:v>
                </c:pt>
                <c:pt idx="8299">
                  <c:v>4.4999999999999998E-2</c:v>
                </c:pt>
                <c:pt idx="8300">
                  <c:v>4.4999999999999998E-2</c:v>
                </c:pt>
                <c:pt idx="8301">
                  <c:v>2.1299999999999999E-3</c:v>
                </c:pt>
                <c:pt idx="8302">
                  <c:v>2.1299999999999999E-3</c:v>
                </c:pt>
                <c:pt idx="8303">
                  <c:v>2.1299999999999999E-3</c:v>
                </c:pt>
                <c:pt idx="8304">
                  <c:v>3.6400000000000002E-2</c:v>
                </c:pt>
                <c:pt idx="8305">
                  <c:v>3.6400000000000002E-2</c:v>
                </c:pt>
                <c:pt idx="8306">
                  <c:v>3.6400000000000002E-2</c:v>
                </c:pt>
                <c:pt idx="8307">
                  <c:v>4.3499999999999997E-3</c:v>
                </c:pt>
                <c:pt idx="8308">
                  <c:v>-1.09E-2</c:v>
                </c:pt>
                <c:pt idx="8309">
                  <c:v>-1.09E-2</c:v>
                </c:pt>
                <c:pt idx="8310">
                  <c:v>-1.09E-2</c:v>
                </c:pt>
                <c:pt idx="8311">
                  <c:v>-1.09E-2</c:v>
                </c:pt>
                <c:pt idx="8312">
                  <c:v>1.8700000000000001E-2</c:v>
                </c:pt>
                <c:pt idx="8313">
                  <c:v>-2.3400000000000001E-2</c:v>
                </c:pt>
                <c:pt idx="8314">
                  <c:v>-2.3400000000000001E-2</c:v>
                </c:pt>
                <c:pt idx="8315">
                  <c:v>4.87E-2</c:v>
                </c:pt>
                <c:pt idx="8316">
                  <c:v>-4.6199999999999998E-2</c:v>
                </c:pt>
                <c:pt idx="8317">
                  <c:v>-4.6199999999999998E-2</c:v>
                </c:pt>
                <c:pt idx="8318">
                  <c:v>-4.6199999999999998E-2</c:v>
                </c:pt>
                <c:pt idx="8319">
                  <c:v>-4.6199999999999998E-2</c:v>
                </c:pt>
                <c:pt idx="8320">
                  <c:v>-4.6199999999999998E-2</c:v>
                </c:pt>
                <c:pt idx="8321">
                  <c:v>-4.6199999999999998E-2</c:v>
                </c:pt>
                <c:pt idx="8322">
                  <c:v>1.1599999999999999E-2</c:v>
                </c:pt>
                <c:pt idx="8323">
                  <c:v>1.1599999999999999E-2</c:v>
                </c:pt>
                <c:pt idx="8324">
                  <c:v>-1.6199999999999999E-3</c:v>
                </c:pt>
                <c:pt idx="8325">
                  <c:v>-1.9800000000000002E-2</c:v>
                </c:pt>
                <c:pt idx="8326">
                  <c:v>-1.9800000000000002E-2</c:v>
                </c:pt>
                <c:pt idx="8327">
                  <c:v>-1.9800000000000002E-2</c:v>
                </c:pt>
                <c:pt idx="8328">
                  <c:v>2.6599999999999999E-2</c:v>
                </c:pt>
                <c:pt idx="8329">
                  <c:v>2.6599999999999999E-2</c:v>
                </c:pt>
                <c:pt idx="8330">
                  <c:v>2.6599999999999999E-2</c:v>
                </c:pt>
                <c:pt idx="8331">
                  <c:v>2.6599999999999999E-2</c:v>
                </c:pt>
                <c:pt idx="8332">
                  <c:v>2.6599999999999999E-2</c:v>
                </c:pt>
                <c:pt idx="8333">
                  <c:v>1.23E-2</c:v>
                </c:pt>
                <c:pt idx="8334">
                  <c:v>1.23E-2</c:v>
                </c:pt>
                <c:pt idx="8335">
                  <c:v>1.23E-2</c:v>
                </c:pt>
                <c:pt idx="8336">
                  <c:v>-2.75E-2</c:v>
                </c:pt>
                <c:pt idx="8337">
                  <c:v>-2.75E-2</c:v>
                </c:pt>
                <c:pt idx="8338">
                  <c:v>-2.75E-2</c:v>
                </c:pt>
                <c:pt idx="8339">
                  <c:v>-2.75E-2</c:v>
                </c:pt>
                <c:pt idx="8340">
                  <c:v>-2.75E-2</c:v>
                </c:pt>
                <c:pt idx="8341">
                  <c:v>-2.75E-2</c:v>
                </c:pt>
                <c:pt idx="8342">
                  <c:v>-2.75E-2</c:v>
                </c:pt>
                <c:pt idx="8343">
                  <c:v>1.49E-2</c:v>
                </c:pt>
                <c:pt idx="8344">
                  <c:v>1.49E-2</c:v>
                </c:pt>
                <c:pt idx="8345">
                  <c:v>1.49E-2</c:v>
                </c:pt>
                <c:pt idx="8346">
                  <c:v>1.49E-2</c:v>
                </c:pt>
                <c:pt idx="8347">
                  <c:v>1.49E-2</c:v>
                </c:pt>
                <c:pt idx="8348">
                  <c:v>1.49E-2</c:v>
                </c:pt>
                <c:pt idx="8349">
                  <c:v>0.109</c:v>
                </c:pt>
                <c:pt idx="8350">
                  <c:v>0.109</c:v>
                </c:pt>
                <c:pt idx="8351">
                  <c:v>7.7399999999999997E-2</c:v>
                </c:pt>
                <c:pt idx="8352">
                  <c:v>7.7399999999999997E-2</c:v>
                </c:pt>
                <c:pt idx="8353">
                  <c:v>7.7399999999999997E-2</c:v>
                </c:pt>
                <c:pt idx="8354">
                  <c:v>7.7399999999999997E-2</c:v>
                </c:pt>
                <c:pt idx="8355">
                  <c:v>7.1999999999999995E-2</c:v>
                </c:pt>
                <c:pt idx="8356">
                  <c:v>1.8499999999999999E-2</c:v>
                </c:pt>
                <c:pt idx="8357">
                  <c:v>1.8499999999999999E-2</c:v>
                </c:pt>
                <c:pt idx="8358">
                  <c:v>1.8499999999999999E-2</c:v>
                </c:pt>
                <c:pt idx="8359">
                  <c:v>1.8499999999999999E-2</c:v>
                </c:pt>
                <c:pt idx="8360">
                  <c:v>1.8499999999999999E-2</c:v>
                </c:pt>
                <c:pt idx="8361">
                  <c:v>1.8499999999999999E-2</c:v>
                </c:pt>
                <c:pt idx="8362">
                  <c:v>1.8499999999999999E-2</c:v>
                </c:pt>
                <c:pt idx="8363">
                  <c:v>1.8499999999999999E-2</c:v>
                </c:pt>
                <c:pt idx="8364">
                  <c:v>5.8799999999999998E-2</c:v>
                </c:pt>
                <c:pt idx="8365">
                  <c:v>5.8799999999999998E-2</c:v>
                </c:pt>
                <c:pt idx="8366">
                  <c:v>5.8799999999999998E-2</c:v>
                </c:pt>
                <c:pt idx="8367">
                  <c:v>5.8799999999999998E-2</c:v>
                </c:pt>
                <c:pt idx="8368">
                  <c:v>5.8799999999999998E-2</c:v>
                </c:pt>
                <c:pt idx="8369">
                  <c:v>5.67E-2</c:v>
                </c:pt>
                <c:pt idx="8370">
                  <c:v>5.67E-2</c:v>
                </c:pt>
                <c:pt idx="8371">
                  <c:v>5.67E-2</c:v>
                </c:pt>
                <c:pt idx="8372">
                  <c:v>5.67E-2</c:v>
                </c:pt>
                <c:pt idx="8373">
                  <c:v>-6.3600000000000004E-2</c:v>
                </c:pt>
                <c:pt idx="8374">
                  <c:v>3.49E-2</c:v>
                </c:pt>
                <c:pt idx="8375">
                  <c:v>-1.6500000000000001E-2</c:v>
                </c:pt>
                <c:pt idx="8376">
                  <c:v>-1.6500000000000001E-2</c:v>
                </c:pt>
                <c:pt idx="8377">
                  <c:v>3.5900000000000001E-2</c:v>
                </c:pt>
                <c:pt idx="8378">
                  <c:v>3.5900000000000001E-2</c:v>
                </c:pt>
                <c:pt idx="8379">
                  <c:v>3.5900000000000001E-2</c:v>
                </c:pt>
                <c:pt idx="8380">
                  <c:v>-0.105</c:v>
                </c:pt>
                <c:pt idx="8381">
                  <c:v>-0.105</c:v>
                </c:pt>
                <c:pt idx="8382">
                  <c:v>-0.105</c:v>
                </c:pt>
                <c:pt idx="8383">
                  <c:v>-6.1800000000000001E-2</c:v>
                </c:pt>
                <c:pt idx="8384">
                  <c:v>-6.1800000000000001E-2</c:v>
                </c:pt>
                <c:pt idx="8385">
                  <c:v>-6.1800000000000001E-2</c:v>
                </c:pt>
                <c:pt idx="8386">
                  <c:v>2.5899999999999999E-2</c:v>
                </c:pt>
                <c:pt idx="8387">
                  <c:v>3.27E-2</c:v>
                </c:pt>
                <c:pt idx="8388">
                  <c:v>3.27E-2</c:v>
                </c:pt>
                <c:pt idx="8389">
                  <c:v>-8.8099999999999998E-2</c:v>
                </c:pt>
                <c:pt idx="8390">
                  <c:v>-8.8099999999999998E-2</c:v>
                </c:pt>
                <c:pt idx="8391">
                  <c:v>5.1499999999999997E-2</c:v>
                </c:pt>
                <c:pt idx="8392">
                  <c:v>-7.7100000000000002E-2</c:v>
                </c:pt>
                <c:pt idx="8393">
                  <c:v>-7.7100000000000002E-2</c:v>
                </c:pt>
                <c:pt idx="8394">
                  <c:v>-7.7100000000000002E-2</c:v>
                </c:pt>
                <c:pt idx="8395">
                  <c:v>-7.7100000000000002E-2</c:v>
                </c:pt>
                <c:pt idx="8396">
                  <c:v>1.5800000000000002E-2</c:v>
                </c:pt>
                <c:pt idx="8397">
                  <c:v>1.5800000000000002E-2</c:v>
                </c:pt>
                <c:pt idx="8398">
                  <c:v>1.5800000000000002E-2</c:v>
                </c:pt>
                <c:pt idx="8399">
                  <c:v>1.5800000000000002E-2</c:v>
                </c:pt>
                <c:pt idx="8400">
                  <c:v>1.5800000000000002E-2</c:v>
                </c:pt>
                <c:pt idx="8401">
                  <c:v>1.5800000000000002E-2</c:v>
                </c:pt>
                <c:pt idx="8402">
                  <c:v>1.5800000000000002E-2</c:v>
                </c:pt>
                <c:pt idx="8403">
                  <c:v>1.5800000000000002E-2</c:v>
                </c:pt>
                <c:pt idx="8404">
                  <c:v>3.0300000000000001E-2</c:v>
                </c:pt>
                <c:pt idx="8405">
                  <c:v>-1.6400000000000001E-2</c:v>
                </c:pt>
                <c:pt idx="8406">
                  <c:v>-1.6400000000000001E-2</c:v>
                </c:pt>
                <c:pt idx="8407">
                  <c:v>2.47E-3</c:v>
                </c:pt>
                <c:pt idx="8408">
                  <c:v>2.47E-3</c:v>
                </c:pt>
                <c:pt idx="8409">
                  <c:v>-3.04E-2</c:v>
                </c:pt>
                <c:pt idx="8410">
                  <c:v>-3.04E-2</c:v>
                </c:pt>
                <c:pt idx="8411">
                  <c:v>-3.04E-2</c:v>
                </c:pt>
                <c:pt idx="8412">
                  <c:v>5.9499999999999997E-2</c:v>
                </c:pt>
                <c:pt idx="8413">
                  <c:v>1.06E-2</c:v>
                </c:pt>
                <c:pt idx="8414">
                  <c:v>1.06E-2</c:v>
                </c:pt>
                <c:pt idx="8415">
                  <c:v>1.06E-2</c:v>
                </c:pt>
                <c:pt idx="8416">
                  <c:v>1.06E-2</c:v>
                </c:pt>
                <c:pt idx="8417">
                  <c:v>-4.7899999999999998E-2</c:v>
                </c:pt>
                <c:pt idx="8418">
                  <c:v>-4.7899999999999998E-2</c:v>
                </c:pt>
                <c:pt idx="8419">
                  <c:v>4.1500000000000002E-2</c:v>
                </c:pt>
                <c:pt idx="8420">
                  <c:v>4.1500000000000002E-2</c:v>
                </c:pt>
                <c:pt idx="8421">
                  <c:v>3.0800000000000001E-2</c:v>
                </c:pt>
                <c:pt idx="8422">
                  <c:v>3.0800000000000001E-2</c:v>
                </c:pt>
                <c:pt idx="8423">
                  <c:v>-9.2899999999999996E-2</c:v>
                </c:pt>
                <c:pt idx="8424">
                  <c:v>-7.2900000000000006E-2</c:v>
                </c:pt>
                <c:pt idx="8425">
                  <c:v>3.2899999999999999E-2</c:v>
                </c:pt>
                <c:pt idx="8426">
                  <c:v>3.5099999999999999E-2</c:v>
                </c:pt>
                <c:pt idx="8427">
                  <c:v>3.5099999999999999E-2</c:v>
                </c:pt>
                <c:pt idx="8428">
                  <c:v>-1.4800000000000001E-2</c:v>
                </c:pt>
                <c:pt idx="8429">
                  <c:v>-1.4800000000000001E-2</c:v>
                </c:pt>
                <c:pt idx="8430">
                  <c:v>-5.8799999999999998E-2</c:v>
                </c:pt>
                <c:pt idx="8431">
                  <c:v>6.3700000000000007E-2</c:v>
                </c:pt>
                <c:pt idx="8432">
                  <c:v>6.3700000000000007E-2</c:v>
                </c:pt>
                <c:pt idx="8433">
                  <c:v>-5.6499999999999996E-3</c:v>
                </c:pt>
                <c:pt idx="8434">
                  <c:v>-5.6499999999999996E-3</c:v>
                </c:pt>
                <c:pt idx="8435">
                  <c:v>-5.6499999999999996E-3</c:v>
                </c:pt>
                <c:pt idx="8436">
                  <c:v>-5.6499999999999996E-3</c:v>
                </c:pt>
                <c:pt idx="8437">
                  <c:v>-5.6499999999999996E-3</c:v>
                </c:pt>
                <c:pt idx="8438">
                  <c:v>-5.6499999999999996E-3</c:v>
                </c:pt>
                <c:pt idx="8439">
                  <c:v>1.8800000000000001E-2</c:v>
                </c:pt>
                <c:pt idx="8440">
                  <c:v>1.8800000000000001E-2</c:v>
                </c:pt>
                <c:pt idx="8441">
                  <c:v>1.8800000000000001E-2</c:v>
                </c:pt>
                <c:pt idx="8442">
                  <c:v>1.8800000000000001E-2</c:v>
                </c:pt>
                <c:pt idx="8443">
                  <c:v>1.8800000000000001E-2</c:v>
                </c:pt>
                <c:pt idx="8444">
                  <c:v>1.8800000000000001E-2</c:v>
                </c:pt>
                <c:pt idx="8445">
                  <c:v>-4.3899999999999998E-3</c:v>
                </c:pt>
                <c:pt idx="8446">
                  <c:v>-4.3899999999999998E-3</c:v>
                </c:pt>
                <c:pt idx="8447">
                  <c:v>-4.3899999999999998E-3</c:v>
                </c:pt>
                <c:pt idx="8448">
                  <c:v>-4.3899999999999998E-3</c:v>
                </c:pt>
                <c:pt idx="8449">
                  <c:v>-4.3899999999999998E-3</c:v>
                </c:pt>
                <c:pt idx="8450">
                  <c:v>-4.3899999999999998E-3</c:v>
                </c:pt>
                <c:pt idx="8451">
                  <c:v>-4.3899999999999998E-3</c:v>
                </c:pt>
                <c:pt idx="8452">
                  <c:v>-4.3899999999999998E-3</c:v>
                </c:pt>
                <c:pt idx="8453">
                  <c:v>-4.3899999999999998E-3</c:v>
                </c:pt>
                <c:pt idx="8454">
                  <c:v>-4.3899999999999998E-3</c:v>
                </c:pt>
                <c:pt idx="8455">
                  <c:v>-4.3899999999999998E-3</c:v>
                </c:pt>
                <c:pt idx="8456">
                  <c:v>-4.3899999999999998E-3</c:v>
                </c:pt>
                <c:pt idx="8457">
                  <c:v>3.7299999999999998E-3</c:v>
                </c:pt>
                <c:pt idx="8458">
                  <c:v>2.3E-2</c:v>
                </c:pt>
                <c:pt idx="8459">
                  <c:v>2.3E-2</c:v>
                </c:pt>
                <c:pt idx="8460">
                  <c:v>4.02E-2</c:v>
                </c:pt>
                <c:pt idx="8461">
                  <c:v>4.02E-2</c:v>
                </c:pt>
                <c:pt idx="8462">
                  <c:v>-3.9399999999999998E-2</c:v>
                </c:pt>
                <c:pt idx="8463">
                  <c:v>-3.9399999999999998E-2</c:v>
                </c:pt>
                <c:pt idx="8464">
                  <c:v>-3.9399999999999998E-2</c:v>
                </c:pt>
                <c:pt idx="8465">
                  <c:v>-3.9399999999999998E-2</c:v>
                </c:pt>
                <c:pt idx="8466">
                  <c:v>4.0800000000000003E-2</c:v>
                </c:pt>
                <c:pt idx="8467">
                  <c:v>5.6999999999999998E-4</c:v>
                </c:pt>
                <c:pt idx="8468">
                  <c:v>5.6999999999999998E-4</c:v>
                </c:pt>
                <c:pt idx="8469">
                  <c:v>5.6999999999999998E-4</c:v>
                </c:pt>
                <c:pt idx="8470">
                  <c:v>5.6999999999999998E-4</c:v>
                </c:pt>
                <c:pt idx="8471">
                  <c:v>5.6999999999999998E-4</c:v>
                </c:pt>
                <c:pt idx="8472">
                  <c:v>-2.6599999999999999E-2</c:v>
                </c:pt>
                <c:pt idx="8473">
                  <c:v>-2.6599999999999999E-2</c:v>
                </c:pt>
                <c:pt idx="8474">
                  <c:v>-2.3800000000000002E-2</c:v>
                </c:pt>
                <c:pt idx="8475">
                  <c:v>-2.3800000000000002E-2</c:v>
                </c:pt>
                <c:pt idx="8476">
                  <c:v>-2.3800000000000002E-2</c:v>
                </c:pt>
                <c:pt idx="8477">
                  <c:v>1.4E-2</c:v>
                </c:pt>
                <c:pt idx="8478">
                  <c:v>8.3700000000000007E-3</c:v>
                </c:pt>
                <c:pt idx="8479">
                  <c:v>4.1000000000000002E-2</c:v>
                </c:pt>
                <c:pt idx="8480">
                  <c:v>-4.28E-3</c:v>
                </c:pt>
                <c:pt idx="8481">
                  <c:v>-4.28E-3</c:v>
                </c:pt>
                <c:pt idx="8482">
                  <c:v>-6.43E-3</c:v>
                </c:pt>
                <c:pt idx="8483">
                  <c:v>-6.43E-3</c:v>
                </c:pt>
                <c:pt idx="8484">
                  <c:v>-6.43E-3</c:v>
                </c:pt>
                <c:pt idx="8485">
                  <c:v>3.3300000000000003E-2</c:v>
                </c:pt>
                <c:pt idx="8486">
                  <c:v>7.3999999999999996E-2</c:v>
                </c:pt>
                <c:pt idx="8487">
                  <c:v>7.3999999999999996E-2</c:v>
                </c:pt>
                <c:pt idx="8488">
                  <c:v>7.3999999999999996E-2</c:v>
                </c:pt>
                <c:pt idx="8489">
                  <c:v>-8.3500000000000005E-2</c:v>
                </c:pt>
                <c:pt idx="8490">
                  <c:v>-3.6900000000000002E-2</c:v>
                </c:pt>
                <c:pt idx="8491">
                  <c:v>-3.6900000000000002E-2</c:v>
                </c:pt>
                <c:pt idx="8492">
                  <c:v>-3.6900000000000002E-2</c:v>
                </c:pt>
                <c:pt idx="8493">
                  <c:v>-3.6900000000000002E-2</c:v>
                </c:pt>
                <c:pt idx="8494">
                  <c:v>2.2200000000000001E-2</c:v>
                </c:pt>
                <c:pt idx="8495">
                  <c:v>2.2200000000000001E-2</c:v>
                </c:pt>
                <c:pt idx="8496">
                  <c:v>6.45E-3</c:v>
                </c:pt>
                <c:pt idx="8497">
                  <c:v>-4.64E-3</c:v>
                </c:pt>
                <c:pt idx="8498">
                  <c:v>6.1699999999999998E-2</c:v>
                </c:pt>
                <c:pt idx="8499">
                  <c:v>6.1699999999999998E-2</c:v>
                </c:pt>
                <c:pt idx="8500">
                  <c:v>6.1699999999999998E-2</c:v>
                </c:pt>
                <c:pt idx="8501">
                  <c:v>-9.3600000000000003E-2</c:v>
                </c:pt>
                <c:pt idx="8502">
                  <c:v>-9.3600000000000003E-2</c:v>
                </c:pt>
                <c:pt idx="8503">
                  <c:v>-1.06E-4</c:v>
                </c:pt>
                <c:pt idx="8504">
                  <c:v>-1.06E-4</c:v>
                </c:pt>
                <c:pt idx="8505">
                  <c:v>-1.49E-2</c:v>
                </c:pt>
                <c:pt idx="8506">
                  <c:v>-1.49E-2</c:v>
                </c:pt>
                <c:pt idx="8507">
                  <c:v>-1.49E-2</c:v>
                </c:pt>
                <c:pt idx="8508">
                  <c:v>-1.49E-2</c:v>
                </c:pt>
                <c:pt idx="8509">
                  <c:v>-1.49E-2</c:v>
                </c:pt>
                <c:pt idx="8510">
                  <c:v>-1.49E-2</c:v>
                </c:pt>
                <c:pt idx="8511">
                  <c:v>-1.49E-2</c:v>
                </c:pt>
                <c:pt idx="8512">
                  <c:v>-1.49E-2</c:v>
                </c:pt>
                <c:pt idx="8513">
                  <c:v>-1.49E-2</c:v>
                </c:pt>
                <c:pt idx="8514">
                  <c:v>-1.49E-2</c:v>
                </c:pt>
                <c:pt idx="8515">
                  <c:v>1.21E-2</c:v>
                </c:pt>
                <c:pt idx="8516">
                  <c:v>1.21E-2</c:v>
                </c:pt>
                <c:pt idx="8517">
                  <c:v>1.21E-2</c:v>
                </c:pt>
                <c:pt idx="8518">
                  <c:v>1.21E-2</c:v>
                </c:pt>
                <c:pt idx="8519">
                  <c:v>1.21E-2</c:v>
                </c:pt>
                <c:pt idx="8520">
                  <c:v>4.0099999999999997E-2</c:v>
                </c:pt>
                <c:pt idx="8521">
                  <c:v>4.0099999999999997E-2</c:v>
                </c:pt>
                <c:pt idx="8522">
                  <c:v>4.0099999999999997E-2</c:v>
                </c:pt>
                <c:pt idx="8523">
                  <c:v>4.0099999999999997E-2</c:v>
                </c:pt>
                <c:pt idx="8524">
                  <c:v>-4.0800000000000003E-2</c:v>
                </c:pt>
                <c:pt idx="8525">
                  <c:v>-4.0800000000000003E-2</c:v>
                </c:pt>
                <c:pt idx="8526">
                  <c:v>-4.0800000000000003E-2</c:v>
                </c:pt>
                <c:pt idx="8527">
                  <c:v>-4.0800000000000003E-2</c:v>
                </c:pt>
                <c:pt idx="8528">
                  <c:v>-4.0800000000000003E-2</c:v>
                </c:pt>
                <c:pt idx="8529">
                  <c:v>-6.3700000000000007E-2</c:v>
                </c:pt>
                <c:pt idx="8530">
                  <c:v>-6.3700000000000007E-2</c:v>
                </c:pt>
                <c:pt idx="8531">
                  <c:v>-6.3700000000000007E-2</c:v>
                </c:pt>
                <c:pt idx="8532">
                  <c:v>-6.3700000000000007E-2</c:v>
                </c:pt>
                <c:pt idx="8533">
                  <c:v>-6.3700000000000007E-2</c:v>
                </c:pt>
                <c:pt idx="8534">
                  <c:v>7.8899999999999998E-2</c:v>
                </c:pt>
                <c:pt idx="8535">
                  <c:v>8.48E-2</c:v>
                </c:pt>
                <c:pt idx="8536">
                  <c:v>6.6199999999999995E-2</c:v>
                </c:pt>
                <c:pt idx="8537">
                  <c:v>6.6199999999999995E-2</c:v>
                </c:pt>
                <c:pt idx="8538">
                  <c:v>6.6199999999999995E-2</c:v>
                </c:pt>
                <c:pt idx="8539">
                  <c:v>6.6199999999999995E-2</c:v>
                </c:pt>
                <c:pt idx="8540">
                  <c:v>6.6199999999999995E-2</c:v>
                </c:pt>
                <c:pt idx="8541">
                  <c:v>2.3699999999999999E-2</c:v>
                </c:pt>
                <c:pt idx="8542">
                  <c:v>2.3699999999999999E-2</c:v>
                </c:pt>
                <c:pt idx="8543">
                  <c:v>2.3699999999999999E-2</c:v>
                </c:pt>
                <c:pt idx="8544">
                  <c:v>-8.5500000000000007E-2</c:v>
                </c:pt>
                <c:pt idx="8545">
                  <c:v>-8.5500000000000007E-2</c:v>
                </c:pt>
                <c:pt idx="8546">
                  <c:v>-6.3600000000000004E-2</c:v>
                </c:pt>
                <c:pt idx="8547">
                  <c:v>-6.3600000000000004E-2</c:v>
                </c:pt>
                <c:pt idx="8548">
                  <c:v>5.2999999999999999E-2</c:v>
                </c:pt>
                <c:pt idx="8549">
                  <c:v>5.2999999999999999E-2</c:v>
                </c:pt>
                <c:pt idx="8550">
                  <c:v>-4.1200000000000004E-3</c:v>
                </c:pt>
                <c:pt idx="8551">
                  <c:v>-4.1200000000000004E-3</c:v>
                </c:pt>
                <c:pt idx="8552">
                  <c:v>-4.1200000000000004E-3</c:v>
                </c:pt>
                <c:pt idx="8553">
                  <c:v>-3.2099999999999997E-2</c:v>
                </c:pt>
                <c:pt idx="8554">
                  <c:v>-1.8799999999999999E-3</c:v>
                </c:pt>
                <c:pt idx="8555">
                  <c:v>-1.8799999999999999E-3</c:v>
                </c:pt>
                <c:pt idx="8556">
                  <c:v>9.9199999999999997E-2</c:v>
                </c:pt>
                <c:pt idx="8557">
                  <c:v>9.9199999999999997E-2</c:v>
                </c:pt>
                <c:pt idx="8558">
                  <c:v>6.59E-2</c:v>
                </c:pt>
                <c:pt idx="8559">
                  <c:v>-8.3799999999999999E-2</c:v>
                </c:pt>
                <c:pt idx="8560">
                  <c:v>8.2900000000000001E-2</c:v>
                </c:pt>
                <c:pt idx="8561">
                  <c:v>-3.2500000000000001E-2</c:v>
                </c:pt>
                <c:pt idx="8562">
                  <c:v>-3.2500000000000001E-2</c:v>
                </c:pt>
                <c:pt idx="8563">
                  <c:v>-3.2500000000000001E-2</c:v>
                </c:pt>
                <c:pt idx="8564">
                  <c:v>-3.2500000000000001E-2</c:v>
                </c:pt>
                <c:pt idx="8565">
                  <c:v>-3.2500000000000001E-2</c:v>
                </c:pt>
                <c:pt idx="8566">
                  <c:v>1.38E-2</c:v>
                </c:pt>
                <c:pt idx="8567">
                  <c:v>4.2300000000000003E-3</c:v>
                </c:pt>
                <c:pt idx="8568">
                  <c:v>4.2300000000000003E-3</c:v>
                </c:pt>
                <c:pt idx="8569">
                  <c:v>4.2300000000000003E-3</c:v>
                </c:pt>
                <c:pt idx="8570">
                  <c:v>0.159</c:v>
                </c:pt>
                <c:pt idx="8571">
                  <c:v>1.67E-2</c:v>
                </c:pt>
                <c:pt idx="8572">
                  <c:v>-3.3000000000000002E-2</c:v>
                </c:pt>
                <c:pt idx="8573">
                  <c:v>-2.5499999999999998E-2</c:v>
                </c:pt>
                <c:pt idx="8574">
                  <c:v>-2.5499999999999998E-2</c:v>
                </c:pt>
                <c:pt idx="8575">
                  <c:v>1.21E-2</c:v>
                </c:pt>
                <c:pt idx="8576">
                  <c:v>1.21E-2</c:v>
                </c:pt>
                <c:pt idx="8577">
                  <c:v>1.21E-2</c:v>
                </c:pt>
                <c:pt idx="8578">
                  <c:v>-1.4200000000000001E-2</c:v>
                </c:pt>
                <c:pt idx="8579">
                  <c:v>-1.4200000000000001E-2</c:v>
                </c:pt>
                <c:pt idx="8580">
                  <c:v>8.9599999999999999E-2</c:v>
                </c:pt>
                <c:pt idx="8581">
                  <c:v>8.2299999999999998E-2</c:v>
                </c:pt>
                <c:pt idx="8582">
                  <c:v>-5.3900000000000003E-2</c:v>
                </c:pt>
                <c:pt idx="8583">
                  <c:v>-5.3900000000000003E-2</c:v>
                </c:pt>
                <c:pt idx="8584">
                  <c:v>-5.3900000000000003E-2</c:v>
                </c:pt>
                <c:pt idx="8585">
                  <c:v>-5.3900000000000003E-2</c:v>
                </c:pt>
                <c:pt idx="8586">
                  <c:v>-5.3900000000000003E-2</c:v>
                </c:pt>
                <c:pt idx="8587">
                  <c:v>-1.77E-2</c:v>
                </c:pt>
                <c:pt idx="8588">
                  <c:v>-1.77E-2</c:v>
                </c:pt>
                <c:pt idx="8589">
                  <c:v>-2.9600000000000001E-2</c:v>
                </c:pt>
                <c:pt idx="8590">
                  <c:v>-2.9600000000000001E-2</c:v>
                </c:pt>
                <c:pt idx="8591">
                  <c:v>-2.9600000000000001E-2</c:v>
                </c:pt>
                <c:pt idx="8592">
                  <c:v>-2.9600000000000001E-2</c:v>
                </c:pt>
                <c:pt idx="8593">
                  <c:v>2.58E-2</c:v>
                </c:pt>
                <c:pt idx="8594">
                  <c:v>2.58E-2</c:v>
                </c:pt>
                <c:pt idx="8595">
                  <c:v>2.58E-2</c:v>
                </c:pt>
                <c:pt idx="8596">
                  <c:v>2.58E-2</c:v>
                </c:pt>
                <c:pt idx="8597">
                  <c:v>-3.0499999999999999E-2</c:v>
                </c:pt>
                <c:pt idx="8598">
                  <c:v>-3.0499999999999999E-2</c:v>
                </c:pt>
                <c:pt idx="8599">
                  <c:v>-3.0499999999999999E-2</c:v>
                </c:pt>
                <c:pt idx="8600">
                  <c:v>-3.0499999999999999E-2</c:v>
                </c:pt>
                <c:pt idx="8601">
                  <c:v>-3.0499999999999999E-2</c:v>
                </c:pt>
                <c:pt idx="8602">
                  <c:v>-4.8500000000000001E-2</c:v>
                </c:pt>
                <c:pt idx="8603">
                  <c:v>1.9199999999999998E-2</c:v>
                </c:pt>
                <c:pt idx="8604">
                  <c:v>1.9199999999999998E-2</c:v>
                </c:pt>
                <c:pt idx="8605">
                  <c:v>1.9199999999999998E-2</c:v>
                </c:pt>
                <c:pt idx="8606">
                  <c:v>1.9199999999999998E-2</c:v>
                </c:pt>
                <c:pt idx="8607">
                  <c:v>1.9199999999999998E-2</c:v>
                </c:pt>
                <c:pt idx="8608">
                  <c:v>1.9199999999999998E-2</c:v>
                </c:pt>
                <c:pt idx="8609">
                  <c:v>1.9199999999999998E-2</c:v>
                </c:pt>
                <c:pt idx="8610">
                  <c:v>-1.47E-2</c:v>
                </c:pt>
                <c:pt idx="8611">
                  <c:v>-1.47E-2</c:v>
                </c:pt>
                <c:pt idx="8612">
                  <c:v>-1.47E-2</c:v>
                </c:pt>
                <c:pt idx="8613">
                  <c:v>-1.47E-2</c:v>
                </c:pt>
                <c:pt idx="8614">
                  <c:v>-1.47E-2</c:v>
                </c:pt>
                <c:pt idx="8615">
                  <c:v>-4.5499999999999999E-2</c:v>
                </c:pt>
                <c:pt idx="8616">
                  <c:v>-4.5499999999999999E-2</c:v>
                </c:pt>
                <c:pt idx="8617">
                  <c:v>2.14E-3</c:v>
                </c:pt>
                <c:pt idx="8618">
                  <c:v>2.14E-3</c:v>
                </c:pt>
                <c:pt idx="8619">
                  <c:v>2.14E-3</c:v>
                </c:pt>
                <c:pt idx="8620">
                  <c:v>2.14E-3</c:v>
                </c:pt>
                <c:pt idx="8621">
                  <c:v>2.14E-3</c:v>
                </c:pt>
                <c:pt idx="8622">
                  <c:v>2.14E-3</c:v>
                </c:pt>
                <c:pt idx="8623">
                  <c:v>2.14E-3</c:v>
                </c:pt>
                <c:pt idx="8624">
                  <c:v>4.1200000000000001E-2</c:v>
                </c:pt>
                <c:pt idx="8625">
                  <c:v>-5.5800000000000002E-2</c:v>
                </c:pt>
                <c:pt idx="8626">
                  <c:v>-4.8599999999999997E-2</c:v>
                </c:pt>
                <c:pt idx="8627">
                  <c:v>-4.8599999999999997E-2</c:v>
                </c:pt>
                <c:pt idx="8628">
                  <c:v>-4.8599999999999997E-2</c:v>
                </c:pt>
                <c:pt idx="8629">
                  <c:v>-4.8599999999999997E-2</c:v>
                </c:pt>
                <c:pt idx="8630">
                  <c:v>-2.64E-3</c:v>
                </c:pt>
                <c:pt idx="8631">
                  <c:v>-2.64E-3</c:v>
                </c:pt>
                <c:pt idx="8632">
                  <c:v>-4.8399999999999999E-2</c:v>
                </c:pt>
                <c:pt idx="8633">
                  <c:v>-4.8399999999999999E-2</c:v>
                </c:pt>
                <c:pt idx="8634">
                  <c:v>-1.7899999999999999E-2</c:v>
                </c:pt>
                <c:pt idx="8635">
                  <c:v>-1.7899999999999999E-2</c:v>
                </c:pt>
                <c:pt idx="8636">
                  <c:v>-1.7899999999999999E-2</c:v>
                </c:pt>
                <c:pt idx="8637">
                  <c:v>-1.7899999999999999E-2</c:v>
                </c:pt>
                <c:pt idx="8638">
                  <c:v>-0.124</c:v>
                </c:pt>
                <c:pt idx="8639">
                  <c:v>-0.124</c:v>
                </c:pt>
                <c:pt idx="8640">
                  <c:v>-2.7900000000000001E-2</c:v>
                </c:pt>
                <c:pt idx="8641">
                  <c:v>-2.7900000000000001E-2</c:v>
                </c:pt>
                <c:pt idx="8642">
                  <c:v>6.7000000000000004E-2</c:v>
                </c:pt>
                <c:pt idx="8643">
                  <c:v>6.7000000000000004E-2</c:v>
                </c:pt>
                <c:pt idx="8644">
                  <c:v>6.7000000000000004E-2</c:v>
                </c:pt>
                <c:pt idx="8645">
                  <c:v>1.5299999999999999E-2</c:v>
                </c:pt>
                <c:pt idx="8646">
                  <c:v>6.93E-2</c:v>
                </c:pt>
                <c:pt idx="8647">
                  <c:v>6.93E-2</c:v>
                </c:pt>
                <c:pt idx="8648">
                  <c:v>6.93E-2</c:v>
                </c:pt>
                <c:pt idx="8649">
                  <c:v>-5.3800000000000001E-2</c:v>
                </c:pt>
                <c:pt idx="8650">
                  <c:v>-5.3800000000000001E-2</c:v>
                </c:pt>
                <c:pt idx="8651">
                  <c:v>-5.3800000000000001E-2</c:v>
                </c:pt>
                <c:pt idx="8652">
                  <c:v>-5.3800000000000001E-2</c:v>
                </c:pt>
                <c:pt idx="8653">
                  <c:v>8.4599999999999995E-2</c:v>
                </c:pt>
                <c:pt idx="8654">
                  <c:v>-1.8700000000000001E-2</c:v>
                </c:pt>
                <c:pt idx="8655">
                  <c:v>5.2200000000000003E-2</c:v>
                </c:pt>
                <c:pt idx="8656">
                  <c:v>0.10199999999999999</c:v>
                </c:pt>
                <c:pt idx="8657">
                  <c:v>0.10199999999999999</c:v>
                </c:pt>
                <c:pt idx="8658">
                  <c:v>0.10199999999999999</c:v>
                </c:pt>
                <c:pt idx="8659">
                  <c:v>-0.13600000000000001</c:v>
                </c:pt>
                <c:pt idx="8660">
                  <c:v>-0.13600000000000001</c:v>
                </c:pt>
                <c:pt idx="8661">
                  <c:v>-0.13600000000000001</c:v>
                </c:pt>
                <c:pt idx="8662">
                  <c:v>-0.13600000000000001</c:v>
                </c:pt>
                <c:pt idx="8663">
                  <c:v>0.11600000000000001</c:v>
                </c:pt>
                <c:pt idx="8664">
                  <c:v>0.11600000000000001</c:v>
                </c:pt>
                <c:pt idx="8665">
                  <c:v>-8.0500000000000002E-2</c:v>
                </c:pt>
                <c:pt idx="8666">
                  <c:v>-8.0500000000000002E-2</c:v>
                </c:pt>
                <c:pt idx="8667">
                  <c:v>-8.0500000000000002E-2</c:v>
                </c:pt>
                <c:pt idx="8668">
                  <c:v>-4.2999999999999997E-2</c:v>
                </c:pt>
                <c:pt idx="8669">
                  <c:v>-4.2999999999999997E-2</c:v>
                </c:pt>
                <c:pt idx="8670">
                  <c:v>-4.2999999999999997E-2</c:v>
                </c:pt>
                <c:pt idx="8671">
                  <c:v>-4.2999999999999997E-2</c:v>
                </c:pt>
                <c:pt idx="8672">
                  <c:v>-4.2999999999999997E-2</c:v>
                </c:pt>
                <c:pt idx="8673">
                  <c:v>-4.2999999999999997E-2</c:v>
                </c:pt>
                <c:pt idx="8674">
                  <c:v>-4.2999999999999997E-2</c:v>
                </c:pt>
                <c:pt idx="8675">
                  <c:v>-4.2999999999999997E-2</c:v>
                </c:pt>
                <c:pt idx="8676">
                  <c:v>-8.8200000000000001E-2</c:v>
                </c:pt>
                <c:pt idx="8677">
                  <c:v>-2.9100000000000001E-2</c:v>
                </c:pt>
                <c:pt idx="8678">
                  <c:v>-2.9100000000000001E-2</c:v>
                </c:pt>
                <c:pt idx="8679">
                  <c:v>-2.9100000000000001E-2</c:v>
                </c:pt>
                <c:pt idx="8680">
                  <c:v>-2.9100000000000001E-2</c:v>
                </c:pt>
                <c:pt idx="8681">
                  <c:v>0.03</c:v>
                </c:pt>
                <c:pt idx="8682">
                  <c:v>0.03</c:v>
                </c:pt>
                <c:pt idx="8683">
                  <c:v>-6.0499999999999998E-2</c:v>
                </c:pt>
                <c:pt idx="8684">
                  <c:v>-7.9399999999999998E-2</c:v>
                </c:pt>
                <c:pt idx="8685">
                  <c:v>1.78E-2</c:v>
                </c:pt>
                <c:pt idx="8686">
                  <c:v>-5.5500000000000001E-2</c:v>
                </c:pt>
                <c:pt idx="8687">
                  <c:v>-5.5500000000000001E-2</c:v>
                </c:pt>
                <c:pt idx="8688">
                  <c:v>-7.45E-3</c:v>
                </c:pt>
                <c:pt idx="8689">
                  <c:v>-7.45E-3</c:v>
                </c:pt>
                <c:pt idx="8690">
                  <c:v>-7.45E-3</c:v>
                </c:pt>
                <c:pt idx="8691">
                  <c:v>-7.45E-3</c:v>
                </c:pt>
                <c:pt idx="8692">
                  <c:v>-7.45E-3</c:v>
                </c:pt>
                <c:pt idx="8693">
                  <c:v>3.3300000000000001E-3</c:v>
                </c:pt>
                <c:pt idx="8694">
                  <c:v>1.03E-2</c:v>
                </c:pt>
                <c:pt idx="8695">
                  <c:v>1.03E-2</c:v>
                </c:pt>
                <c:pt idx="8696">
                  <c:v>1.03E-2</c:v>
                </c:pt>
                <c:pt idx="8697">
                  <c:v>-1.01E-2</c:v>
                </c:pt>
                <c:pt idx="8698">
                  <c:v>-1.01E-2</c:v>
                </c:pt>
                <c:pt idx="8699">
                  <c:v>4.1200000000000001E-2</c:v>
                </c:pt>
                <c:pt idx="8700">
                  <c:v>4.1200000000000001E-2</c:v>
                </c:pt>
                <c:pt idx="8701">
                  <c:v>4.1200000000000001E-2</c:v>
                </c:pt>
                <c:pt idx="8702">
                  <c:v>4.1200000000000001E-2</c:v>
                </c:pt>
                <c:pt idx="8703">
                  <c:v>4.1200000000000001E-2</c:v>
                </c:pt>
                <c:pt idx="8704">
                  <c:v>-2.0199999999999999E-2</c:v>
                </c:pt>
                <c:pt idx="8705">
                  <c:v>-2.0199999999999999E-2</c:v>
                </c:pt>
                <c:pt idx="8706">
                  <c:v>-2.0199999999999999E-2</c:v>
                </c:pt>
                <c:pt idx="8707">
                  <c:v>-2.0199999999999999E-2</c:v>
                </c:pt>
                <c:pt idx="8708">
                  <c:v>-2.0199999999999999E-2</c:v>
                </c:pt>
                <c:pt idx="8709">
                  <c:v>-2.0199999999999999E-2</c:v>
                </c:pt>
                <c:pt idx="8710">
                  <c:v>4.5500000000000002E-3</c:v>
                </c:pt>
                <c:pt idx="8711">
                  <c:v>1.37E-2</c:v>
                </c:pt>
                <c:pt idx="8712">
                  <c:v>5.5800000000000002E-2</c:v>
                </c:pt>
                <c:pt idx="8713">
                  <c:v>5.3400000000000003E-2</c:v>
                </c:pt>
                <c:pt idx="8714">
                  <c:v>5.3400000000000003E-2</c:v>
                </c:pt>
                <c:pt idx="8715">
                  <c:v>5.3400000000000003E-2</c:v>
                </c:pt>
                <c:pt idx="8716">
                  <c:v>5.3400000000000003E-2</c:v>
                </c:pt>
                <c:pt idx="8717">
                  <c:v>5.3400000000000003E-2</c:v>
                </c:pt>
                <c:pt idx="8718">
                  <c:v>5.3400000000000003E-2</c:v>
                </c:pt>
                <c:pt idx="8719">
                  <c:v>5.3400000000000003E-2</c:v>
                </c:pt>
                <c:pt idx="8720">
                  <c:v>5.3400000000000003E-2</c:v>
                </c:pt>
                <c:pt idx="8721">
                  <c:v>5.3400000000000003E-2</c:v>
                </c:pt>
                <c:pt idx="8722">
                  <c:v>5.3400000000000003E-2</c:v>
                </c:pt>
                <c:pt idx="8723">
                  <c:v>5.3400000000000003E-2</c:v>
                </c:pt>
                <c:pt idx="8724">
                  <c:v>5.3400000000000003E-2</c:v>
                </c:pt>
                <c:pt idx="8725">
                  <c:v>5.3400000000000003E-2</c:v>
                </c:pt>
                <c:pt idx="8726">
                  <c:v>5.3400000000000003E-2</c:v>
                </c:pt>
                <c:pt idx="8727">
                  <c:v>5.3400000000000003E-2</c:v>
                </c:pt>
                <c:pt idx="8728">
                  <c:v>5.3400000000000003E-2</c:v>
                </c:pt>
                <c:pt idx="8729">
                  <c:v>4.6699999999999998E-2</c:v>
                </c:pt>
                <c:pt idx="8730">
                  <c:v>4.6699999999999998E-2</c:v>
                </c:pt>
                <c:pt idx="8731">
                  <c:v>4.6699999999999998E-2</c:v>
                </c:pt>
                <c:pt idx="8732">
                  <c:v>3.5499999999999997E-2</c:v>
                </c:pt>
                <c:pt idx="8733">
                  <c:v>-0.104</c:v>
                </c:pt>
                <c:pt idx="8734">
                  <c:v>9.7699999999999995E-2</c:v>
                </c:pt>
                <c:pt idx="8735">
                  <c:v>9.7699999999999995E-2</c:v>
                </c:pt>
                <c:pt idx="8736">
                  <c:v>9.7699999999999995E-2</c:v>
                </c:pt>
                <c:pt idx="8737">
                  <c:v>9.7699999999999995E-2</c:v>
                </c:pt>
                <c:pt idx="8738">
                  <c:v>-8.0799999999999997E-2</c:v>
                </c:pt>
                <c:pt idx="8739">
                  <c:v>-8.0799999999999997E-2</c:v>
                </c:pt>
                <c:pt idx="8740">
                  <c:v>-8.3000000000000001E-3</c:v>
                </c:pt>
                <c:pt idx="8741">
                  <c:v>-8.3000000000000001E-3</c:v>
                </c:pt>
                <c:pt idx="8742">
                  <c:v>-8.3000000000000001E-3</c:v>
                </c:pt>
                <c:pt idx="8743">
                  <c:v>-8.3000000000000001E-3</c:v>
                </c:pt>
                <c:pt idx="8744">
                  <c:v>9.1000000000000004E-3</c:v>
                </c:pt>
                <c:pt idx="8745">
                  <c:v>9.1000000000000004E-3</c:v>
                </c:pt>
                <c:pt idx="8746">
                  <c:v>9.1000000000000004E-3</c:v>
                </c:pt>
                <c:pt idx="8747">
                  <c:v>9.1000000000000004E-3</c:v>
                </c:pt>
                <c:pt idx="8748">
                  <c:v>9.1000000000000004E-3</c:v>
                </c:pt>
                <c:pt idx="8749">
                  <c:v>1.52E-2</c:v>
                </c:pt>
                <c:pt idx="8750">
                  <c:v>1.52E-2</c:v>
                </c:pt>
                <c:pt idx="8751">
                  <c:v>6.6500000000000004E-2</c:v>
                </c:pt>
                <c:pt idx="8752">
                  <c:v>6.6500000000000004E-2</c:v>
                </c:pt>
                <c:pt idx="8753">
                  <c:v>6.6500000000000004E-2</c:v>
                </c:pt>
                <c:pt idx="8754">
                  <c:v>-1.4200000000000001E-2</c:v>
                </c:pt>
                <c:pt idx="8755">
                  <c:v>-1.4200000000000001E-2</c:v>
                </c:pt>
                <c:pt idx="8756">
                  <c:v>-1.4200000000000001E-2</c:v>
                </c:pt>
                <c:pt idx="8757">
                  <c:v>-0.10100000000000001</c:v>
                </c:pt>
                <c:pt idx="8758">
                  <c:v>-0.10100000000000001</c:v>
                </c:pt>
                <c:pt idx="8759">
                  <c:v>-6.0600000000000001E-2</c:v>
                </c:pt>
                <c:pt idx="8760">
                  <c:v>-6.0600000000000001E-2</c:v>
                </c:pt>
                <c:pt idx="8761">
                  <c:v>-6.0600000000000001E-2</c:v>
                </c:pt>
                <c:pt idx="8762">
                  <c:v>-4.8800000000000003E-2</c:v>
                </c:pt>
                <c:pt idx="8763">
                  <c:v>-4.8800000000000003E-2</c:v>
                </c:pt>
                <c:pt idx="8764">
                  <c:v>-4.8800000000000003E-2</c:v>
                </c:pt>
                <c:pt idx="8765">
                  <c:v>-4.8800000000000003E-2</c:v>
                </c:pt>
                <c:pt idx="8766">
                  <c:v>-4.8800000000000003E-2</c:v>
                </c:pt>
                <c:pt idx="8767">
                  <c:v>-4.8800000000000003E-2</c:v>
                </c:pt>
                <c:pt idx="8768">
                  <c:v>-4.8800000000000003E-2</c:v>
                </c:pt>
                <c:pt idx="8769">
                  <c:v>-4.8800000000000003E-2</c:v>
                </c:pt>
                <c:pt idx="8770">
                  <c:v>-4.8800000000000003E-2</c:v>
                </c:pt>
                <c:pt idx="8771">
                  <c:v>-1.15E-2</c:v>
                </c:pt>
                <c:pt idx="8772">
                  <c:v>-1.15E-2</c:v>
                </c:pt>
                <c:pt idx="8773">
                  <c:v>-1.15E-2</c:v>
                </c:pt>
                <c:pt idx="8774">
                  <c:v>-1.15E-2</c:v>
                </c:pt>
                <c:pt idx="8775">
                  <c:v>-1.15E-2</c:v>
                </c:pt>
                <c:pt idx="8776">
                  <c:v>-5.3200000000000001E-3</c:v>
                </c:pt>
                <c:pt idx="8777">
                  <c:v>-5.3200000000000001E-3</c:v>
                </c:pt>
                <c:pt idx="8778">
                  <c:v>-5.3200000000000001E-3</c:v>
                </c:pt>
                <c:pt idx="8779">
                  <c:v>-5.3200000000000001E-3</c:v>
                </c:pt>
                <c:pt idx="8780">
                  <c:v>-5.3200000000000001E-3</c:v>
                </c:pt>
                <c:pt idx="8781">
                  <c:v>1.09E-2</c:v>
                </c:pt>
                <c:pt idx="8782">
                  <c:v>1.09E-2</c:v>
                </c:pt>
                <c:pt idx="8783">
                  <c:v>1.09E-2</c:v>
                </c:pt>
                <c:pt idx="8784">
                  <c:v>-8.8099999999999998E-2</c:v>
                </c:pt>
                <c:pt idx="8785">
                  <c:v>-8.8099999999999998E-2</c:v>
                </c:pt>
                <c:pt idx="8786">
                  <c:v>-8.8099999999999998E-2</c:v>
                </c:pt>
                <c:pt idx="8787">
                  <c:v>4.2999999999999997E-2</c:v>
                </c:pt>
                <c:pt idx="8788">
                  <c:v>4.2999999999999997E-2</c:v>
                </c:pt>
                <c:pt idx="8789">
                  <c:v>4.2999999999999997E-2</c:v>
                </c:pt>
                <c:pt idx="8790">
                  <c:v>4.2999999999999997E-2</c:v>
                </c:pt>
                <c:pt idx="8791">
                  <c:v>4.2999999999999997E-2</c:v>
                </c:pt>
                <c:pt idx="8792">
                  <c:v>4.2999999999999997E-2</c:v>
                </c:pt>
                <c:pt idx="8793">
                  <c:v>4.2999999999999997E-2</c:v>
                </c:pt>
                <c:pt idx="8794">
                  <c:v>5.0700000000000002E-2</c:v>
                </c:pt>
                <c:pt idx="8795">
                  <c:v>5.0700000000000002E-2</c:v>
                </c:pt>
                <c:pt idx="8796">
                  <c:v>5.0700000000000002E-2</c:v>
                </c:pt>
                <c:pt idx="8797">
                  <c:v>-1.49E-2</c:v>
                </c:pt>
                <c:pt idx="8798">
                  <c:v>2.1999999999999999E-2</c:v>
                </c:pt>
                <c:pt idx="8799">
                  <c:v>2.1999999999999999E-2</c:v>
                </c:pt>
                <c:pt idx="8800">
                  <c:v>-2.24E-2</c:v>
                </c:pt>
                <c:pt idx="8801">
                  <c:v>-2.24E-2</c:v>
                </c:pt>
                <c:pt idx="8802">
                  <c:v>-2.24E-2</c:v>
                </c:pt>
                <c:pt idx="8803">
                  <c:v>-2.24E-2</c:v>
                </c:pt>
                <c:pt idx="8804">
                  <c:v>-2.24E-2</c:v>
                </c:pt>
                <c:pt idx="8805">
                  <c:v>-2.24E-2</c:v>
                </c:pt>
                <c:pt idx="8806">
                  <c:v>-2.24E-2</c:v>
                </c:pt>
                <c:pt idx="8807">
                  <c:v>-2.24E-2</c:v>
                </c:pt>
                <c:pt idx="8808">
                  <c:v>-2.24E-2</c:v>
                </c:pt>
                <c:pt idx="8809">
                  <c:v>-2.24E-2</c:v>
                </c:pt>
                <c:pt idx="8810">
                  <c:v>-2.24E-2</c:v>
                </c:pt>
                <c:pt idx="8811">
                  <c:v>-2.24E-2</c:v>
                </c:pt>
                <c:pt idx="8812">
                  <c:v>-2.24E-2</c:v>
                </c:pt>
                <c:pt idx="8813">
                  <c:v>-2.24E-2</c:v>
                </c:pt>
                <c:pt idx="8814">
                  <c:v>-2.24E-2</c:v>
                </c:pt>
                <c:pt idx="8815">
                  <c:v>3.3399999999999999E-2</c:v>
                </c:pt>
                <c:pt idx="8816">
                  <c:v>5.5199999999999999E-2</c:v>
                </c:pt>
                <c:pt idx="8817">
                  <c:v>5.5199999999999999E-2</c:v>
                </c:pt>
                <c:pt idx="8818">
                  <c:v>5.5199999999999999E-2</c:v>
                </c:pt>
                <c:pt idx="8819">
                  <c:v>5.7799999999999997E-2</c:v>
                </c:pt>
                <c:pt idx="8820">
                  <c:v>5.7799999999999997E-2</c:v>
                </c:pt>
                <c:pt idx="8821">
                  <c:v>5.7799999999999997E-2</c:v>
                </c:pt>
                <c:pt idx="8822">
                  <c:v>-1.0300000000000001E-3</c:v>
                </c:pt>
                <c:pt idx="8823">
                  <c:v>-1.0300000000000001E-3</c:v>
                </c:pt>
                <c:pt idx="8824">
                  <c:v>2.8000000000000001E-2</c:v>
                </c:pt>
                <c:pt idx="8825">
                  <c:v>2.8000000000000001E-2</c:v>
                </c:pt>
                <c:pt idx="8826">
                  <c:v>2.8000000000000001E-2</c:v>
                </c:pt>
                <c:pt idx="8827">
                  <c:v>2.2499999999999999E-2</c:v>
                </c:pt>
                <c:pt idx="8828">
                  <c:v>2.2499999999999999E-2</c:v>
                </c:pt>
                <c:pt idx="8829">
                  <c:v>2.2499999999999999E-2</c:v>
                </c:pt>
                <c:pt idx="8830">
                  <c:v>2.2499999999999999E-2</c:v>
                </c:pt>
                <c:pt idx="8831">
                  <c:v>2.2499999999999999E-2</c:v>
                </c:pt>
                <c:pt idx="8832">
                  <c:v>2.2499999999999999E-2</c:v>
                </c:pt>
                <c:pt idx="8833">
                  <c:v>-6.7799999999999999E-2</c:v>
                </c:pt>
                <c:pt idx="8834">
                  <c:v>-6.7799999999999999E-2</c:v>
                </c:pt>
                <c:pt idx="8835">
                  <c:v>6.2700000000000006E-2</c:v>
                </c:pt>
                <c:pt idx="8836">
                  <c:v>6.2700000000000006E-2</c:v>
                </c:pt>
                <c:pt idx="8837">
                  <c:v>6.2700000000000006E-2</c:v>
                </c:pt>
                <c:pt idx="8838">
                  <c:v>6.2700000000000006E-2</c:v>
                </c:pt>
                <c:pt idx="8839">
                  <c:v>6.2700000000000006E-2</c:v>
                </c:pt>
                <c:pt idx="8840">
                  <c:v>8.6599999999999993E-3</c:v>
                </c:pt>
                <c:pt idx="8841">
                  <c:v>5.2499999999999998E-2</c:v>
                </c:pt>
                <c:pt idx="8842">
                  <c:v>-1.29E-2</c:v>
                </c:pt>
                <c:pt idx="8843">
                  <c:v>-1.29E-2</c:v>
                </c:pt>
                <c:pt idx="8844">
                  <c:v>1.9199999999999998E-2</c:v>
                </c:pt>
                <c:pt idx="8845">
                  <c:v>7.3099999999999997E-3</c:v>
                </c:pt>
                <c:pt idx="8846">
                  <c:v>7.3099999999999997E-3</c:v>
                </c:pt>
                <c:pt idx="8847">
                  <c:v>5.3199999999999997E-2</c:v>
                </c:pt>
                <c:pt idx="8848">
                  <c:v>2.5700000000000001E-2</c:v>
                </c:pt>
                <c:pt idx="8849">
                  <c:v>2.5700000000000001E-2</c:v>
                </c:pt>
                <c:pt idx="8850">
                  <c:v>2.5700000000000001E-2</c:v>
                </c:pt>
                <c:pt idx="8851">
                  <c:v>-8.6400000000000001E-3</c:v>
                </c:pt>
                <c:pt idx="8852">
                  <c:v>3.2000000000000001E-2</c:v>
                </c:pt>
                <c:pt idx="8853">
                  <c:v>7.1599999999999997E-2</c:v>
                </c:pt>
                <c:pt idx="8854">
                  <c:v>7.1599999999999997E-2</c:v>
                </c:pt>
                <c:pt idx="8855">
                  <c:v>0.113</c:v>
                </c:pt>
                <c:pt idx="8856">
                  <c:v>2.8400000000000002E-2</c:v>
                </c:pt>
                <c:pt idx="8857">
                  <c:v>2.8400000000000002E-2</c:v>
                </c:pt>
                <c:pt idx="8858">
                  <c:v>2.8400000000000002E-2</c:v>
                </c:pt>
                <c:pt idx="8859">
                  <c:v>2.8400000000000002E-2</c:v>
                </c:pt>
                <c:pt idx="8860">
                  <c:v>2.8400000000000002E-2</c:v>
                </c:pt>
                <c:pt idx="8861">
                  <c:v>2.8400000000000002E-2</c:v>
                </c:pt>
                <c:pt idx="8862">
                  <c:v>2.8400000000000002E-2</c:v>
                </c:pt>
                <c:pt idx="8863">
                  <c:v>1.41E-2</c:v>
                </c:pt>
                <c:pt idx="8864">
                  <c:v>1.41E-2</c:v>
                </c:pt>
                <c:pt idx="8865">
                  <c:v>9.8300000000000002E-3</c:v>
                </c:pt>
                <c:pt idx="8866">
                  <c:v>9.8300000000000002E-3</c:v>
                </c:pt>
                <c:pt idx="8867">
                  <c:v>9.8300000000000002E-3</c:v>
                </c:pt>
                <c:pt idx="8868">
                  <c:v>9.8300000000000002E-3</c:v>
                </c:pt>
                <c:pt idx="8869">
                  <c:v>9.8300000000000002E-3</c:v>
                </c:pt>
                <c:pt idx="8870">
                  <c:v>3.7499999999999999E-2</c:v>
                </c:pt>
                <c:pt idx="8871">
                  <c:v>3.7499999999999999E-2</c:v>
                </c:pt>
                <c:pt idx="8872">
                  <c:v>1.6799999999999999E-2</c:v>
                </c:pt>
                <c:pt idx="8873">
                  <c:v>1.6799999999999999E-2</c:v>
                </c:pt>
                <c:pt idx="8874">
                  <c:v>-1.3299999999999999E-2</c:v>
                </c:pt>
                <c:pt idx="8875">
                  <c:v>-1.3299999999999999E-2</c:v>
                </c:pt>
                <c:pt idx="8876">
                  <c:v>-1.3299999999999999E-2</c:v>
                </c:pt>
                <c:pt idx="8877">
                  <c:v>-1.3299999999999999E-2</c:v>
                </c:pt>
                <c:pt idx="8878">
                  <c:v>-1.3299999999999999E-2</c:v>
                </c:pt>
                <c:pt idx="8879">
                  <c:v>-1.3299999999999999E-2</c:v>
                </c:pt>
                <c:pt idx="8880">
                  <c:v>3.39E-2</c:v>
                </c:pt>
                <c:pt idx="8881">
                  <c:v>3.39E-2</c:v>
                </c:pt>
                <c:pt idx="8882">
                  <c:v>3.39E-2</c:v>
                </c:pt>
                <c:pt idx="8883">
                  <c:v>3.39E-2</c:v>
                </c:pt>
                <c:pt idx="8884">
                  <c:v>-1.4999999999999999E-2</c:v>
                </c:pt>
                <c:pt idx="8885">
                  <c:v>-1.4999999999999999E-2</c:v>
                </c:pt>
                <c:pt idx="8886">
                  <c:v>-1.4999999999999999E-2</c:v>
                </c:pt>
                <c:pt idx="8887">
                  <c:v>-4.82E-2</c:v>
                </c:pt>
                <c:pt idx="8888">
                  <c:v>-4.82E-2</c:v>
                </c:pt>
                <c:pt idx="8889">
                  <c:v>8.7499999999999994E-2</c:v>
                </c:pt>
                <c:pt idx="8890">
                  <c:v>-6.4000000000000001E-2</c:v>
                </c:pt>
                <c:pt idx="8891">
                  <c:v>-6.4000000000000001E-2</c:v>
                </c:pt>
                <c:pt idx="8892">
                  <c:v>-6.4000000000000001E-2</c:v>
                </c:pt>
                <c:pt idx="8893">
                  <c:v>-6.4000000000000001E-2</c:v>
                </c:pt>
                <c:pt idx="8894">
                  <c:v>-6.4000000000000001E-2</c:v>
                </c:pt>
                <c:pt idx="8895">
                  <c:v>-6.4000000000000001E-2</c:v>
                </c:pt>
                <c:pt idx="8896">
                  <c:v>-6.4000000000000001E-2</c:v>
                </c:pt>
                <c:pt idx="8897">
                  <c:v>-6.4000000000000001E-2</c:v>
                </c:pt>
                <c:pt idx="8898">
                  <c:v>-6.4000000000000001E-2</c:v>
                </c:pt>
                <c:pt idx="8899">
                  <c:v>4.0500000000000001E-2</c:v>
                </c:pt>
                <c:pt idx="8900">
                  <c:v>4.0500000000000001E-2</c:v>
                </c:pt>
                <c:pt idx="8901">
                  <c:v>4.0500000000000001E-2</c:v>
                </c:pt>
                <c:pt idx="8902">
                  <c:v>4.0500000000000001E-2</c:v>
                </c:pt>
                <c:pt idx="8903">
                  <c:v>4.0500000000000001E-2</c:v>
                </c:pt>
                <c:pt idx="8904">
                  <c:v>4.0500000000000001E-2</c:v>
                </c:pt>
                <c:pt idx="8905">
                  <c:v>4.0500000000000001E-2</c:v>
                </c:pt>
                <c:pt idx="8906">
                  <c:v>4.0500000000000001E-2</c:v>
                </c:pt>
                <c:pt idx="8907">
                  <c:v>4.0500000000000001E-2</c:v>
                </c:pt>
                <c:pt idx="8908">
                  <c:v>-1.8200000000000001E-2</c:v>
                </c:pt>
                <c:pt idx="8909">
                  <c:v>-1.8200000000000001E-2</c:v>
                </c:pt>
                <c:pt idx="8910">
                  <c:v>-1.8200000000000001E-2</c:v>
                </c:pt>
                <c:pt idx="8911">
                  <c:v>-1.8200000000000001E-2</c:v>
                </c:pt>
                <c:pt idx="8912">
                  <c:v>4.7300000000000002E-2</c:v>
                </c:pt>
                <c:pt idx="8913">
                  <c:v>8.6499999999999994E-2</c:v>
                </c:pt>
                <c:pt idx="8914">
                  <c:v>8.6499999999999994E-2</c:v>
                </c:pt>
                <c:pt idx="8915">
                  <c:v>8.6499999999999994E-2</c:v>
                </c:pt>
                <c:pt idx="8916">
                  <c:v>-6.9500000000000006E-2</c:v>
                </c:pt>
                <c:pt idx="8917">
                  <c:v>-6.9500000000000006E-2</c:v>
                </c:pt>
                <c:pt idx="8918">
                  <c:v>2.0899999999999998E-2</c:v>
                </c:pt>
                <c:pt idx="8919">
                  <c:v>2.0899999999999998E-2</c:v>
                </c:pt>
                <c:pt idx="8920">
                  <c:v>2.0899999999999998E-2</c:v>
                </c:pt>
                <c:pt idx="8921">
                  <c:v>2.0899999999999998E-2</c:v>
                </c:pt>
                <c:pt idx="8922">
                  <c:v>2.0899999999999998E-2</c:v>
                </c:pt>
                <c:pt idx="8923">
                  <c:v>2.0899999999999998E-2</c:v>
                </c:pt>
                <c:pt idx="8924">
                  <c:v>3.0499999999999999E-2</c:v>
                </c:pt>
                <c:pt idx="8925">
                  <c:v>3.7600000000000001E-2</c:v>
                </c:pt>
                <c:pt idx="8926">
                  <c:v>3.7600000000000001E-2</c:v>
                </c:pt>
                <c:pt idx="8927">
                  <c:v>-4.0099999999999997E-2</c:v>
                </c:pt>
                <c:pt idx="8928">
                  <c:v>-4.0099999999999997E-2</c:v>
                </c:pt>
                <c:pt idx="8929">
                  <c:v>-4.0099999999999997E-2</c:v>
                </c:pt>
                <c:pt idx="8930">
                  <c:v>-4.0099999999999997E-2</c:v>
                </c:pt>
                <c:pt idx="8931">
                  <c:v>-4.0099999999999997E-2</c:v>
                </c:pt>
                <c:pt idx="8932">
                  <c:v>-4.0099999999999997E-2</c:v>
                </c:pt>
                <c:pt idx="8933">
                  <c:v>-4.0099999999999997E-2</c:v>
                </c:pt>
                <c:pt idx="8934">
                  <c:v>-2.35E-2</c:v>
                </c:pt>
                <c:pt idx="8935">
                  <c:v>-2.8799999999999999E-2</c:v>
                </c:pt>
                <c:pt idx="8936">
                  <c:v>-2.8799999999999999E-2</c:v>
                </c:pt>
                <c:pt idx="8937">
                  <c:v>-2.8799999999999999E-2</c:v>
                </c:pt>
                <c:pt idx="8938">
                  <c:v>4.0500000000000001E-2</c:v>
                </c:pt>
                <c:pt idx="8939">
                  <c:v>1.52E-2</c:v>
                </c:pt>
                <c:pt idx="8940">
                  <c:v>1.52E-2</c:v>
                </c:pt>
                <c:pt idx="8941">
                  <c:v>-3.0300000000000001E-2</c:v>
                </c:pt>
                <c:pt idx="8942">
                  <c:v>0.04</c:v>
                </c:pt>
                <c:pt idx="8943">
                  <c:v>1.26E-2</c:v>
                </c:pt>
                <c:pt idx="8944">
                  <c:v>1.26E-2</c:v>
                </c:pt>
                <c:pt idx="8945">
                  <c:v>-6.1000000000000004E-3</c:v>
                </c:pt>
                <c:pt idx="8946">
                  <c:v>-6.1000000000000004E-3</c:v>
                </c:pt>
                <c:pt idx="8947">
                  <c:v>-6.1000000000000004E-3</c:v>
                </c:pt>
                <c:pt idx="8948">
                  <c:v>-6.1000000000000004E-3</c:v>
                </c:pt>
                <c:pt idx="8949">
                  <c:v>-6.1000000000000004E-3</c:v>
                </c:pt>
                <c:pt idx="8950">
                  <c:v>-1.01E-2</c:v>
                </c:pt>
                <c:pt idx="8951">
                  <c:v>-1.01E-2</c:v>
                </c:pt>
                <c:pt idx="8952">
                  <c:v>-1.01E-2</c:v>
                </c:pt>
                <c:pt idx="8953">
                  <c:v>-1.01E-2</c:v>
                </c:pt>
                <c:pt idx="8954">
                  <c:v>-1.01E-2</c:v>
                </c:pt>
                <c:pt idx="8955">
                  <c:v>-1.01E-2</c:v>
                </c:pt>
                <c:pt idx="8956">
                  <c:v>-1.01E-2</c:v>
                </c:pt>
                <c:pt idx="8957">
                  <c:v>-1.01E-2</c:v>
                </c:pt>
                <c:pt idx="8958">
                  <c:v>-1.01E-2</c:v>
                </c:pt>
                <c:pt idx="8959">
                  <c:v>-1.01E-2</c:v>
                </c:pt>
                <c:pt idx="8960">
                  <c:v>-1.01E-2</c:v>
                </c:pt>
                <c:pt idx="8961">
                  <c:v>-1.01E-2</c:v>
                </c:pt>
                <c:pt idx="8962">
                  <c:v>-1.01E-2</c:v>
                </c:pt>
                <c:pt idx="8963">
                  <c:v>1.54E-2</c:v>
                </c:pt>
                <c:pt idx="8964">
                  <c:v>1.54E-2</c:v>
                </c:pt>
                <c:pt idx="8965">
                  <c:v>-8.5300000000000001E-2</c:v>
                </c:pt>
                <c:pt idx="8966">
                  <c:v>-8.5300000000000001E-2</c:v>
                </c:pt>
                <c:pt idx="8967">
                  <c:v>-8.5300000000000001E-2</c:v>
                </c:pt>
                <c:pt idx="8968">
                  <c:v>-8.5300000000000001E-2</c:v>
                </c:pt>
                <c:pt idx="8969">
                  <c:v>-8.5300000000000001E-2</c:v>
                </c:pt>
                <c:pt idx="8970">
                  <c:v>-6.25E-2</c:v>
                </c:pt>
                <c:pt idx="8971">
                  <c:v>-6.25E-2</c:v>
                </c:pt>
                <c:pt idx="8972">
                  <c:v>-6.25E-2</c:v>
                </c:pt>
                <c:pt idx="8973">
                  <c:v>-2.7E-2</c:v>
                </c:pt>
                <c:pt idx="8974">
                  <c:v>-2.7E-2</c:v>
                </c:pt>
                <c:pt idx="8975">
                  <c:v>-2.7E-2</c:v>
                </c:pt>
                <c:pt idx="8976">
                  <c:v>6.2899999999999998E-2</c:v>
                </c:pt>
                <c:pt idx="8977">
                  <c:v>6.2899999999999998E-2</c:v>
                </c:pt>
                <c:pt idx="8978">
                  <c:v>6.2899999999999998E-2</c:v>
                </c:pt>
                <c:pt idx="8979">
                  <c:v>6.2899999999999998E-2</c:v>
                </c:pt>
                <c:pt idx="8980">
                  <c:v>-3.32E-2</c:v>
                </c:pt>
                <c:pt idx="8981">
                  <c:v>-3.32E-2</c:v>
                </c:pt>
                <c:pt idx="8982">
                  <c:v>-5.13E-3</c:v>
                </c:pt>
                <c:pt idx="8983">
                  <c:v>3.8300000000000001E-2</c:v>
                </c:pt>
                <c:pt idx="8984">
                  <c:v>3.8300000000000001E-2</c:v>
                </c:pt>
                <c:pt idx="8985">
                  <c:v>3.8300000000000001E-2</c:v>
                </c:pt>
                <c:pt idx="8986">
                  <c:v>3.8300000000000001E-2</c:v>
                </c:pt>
                <c:pt idx="8987">
                  <c:v>3.8300000000000001E-2</c:v>
                </c:pt>
                <c:pt idx="8988">
                  <c:v>3.8300000000000001E-2</c:v>
                </c:pt>
                <c:pt idx="8989">
                  <c:v>2.1000000000000001E-2</c:v>
                </c:pt>
                <c:pt idx="8990">
                  <c:v>2.1000000000000001E-2</c:v>
                </c:pt>
                <c:pt idx="8991">
                  <c:v>2.1000000000000001E-2</c:v>
                </c:pt>
                <c:pt idx="8992">
                  <c:v>2.1000000000000001E-2</c:v>
                </c:pt>
                <c:pt idx="8993">
                  <c:v>-7.3999999999999996E-2</c:v>
                </c:pt>
                <c:pt idx="8994">
                  <c:v>-7.3999999999999996E-2</c:v>
                </c:pt>
                <c:pt idx="8995">
                  <c:v>-7.3999999999999996E-2</c:v>
                </c:pt>
                <c:pt idx="8996">
                  <c:v>7.0199999999999999E-2</c:v>
                </c:pt>
                <c:pt idx="8997">
                  <c:v>-0.10299999999999999</c:v>
                </c:pt>
                <c:pt idx="8998">
                  <c:v>-0.10299999999999999</c:v>
                </c:pt>
                <c:pt idx="8999">
                  <c:v>-0.10299999999999999</c:v>
                </c:pt>
                <c:pt idx="9000">
                  <c:v>0.114</c:v>
                </c:pt>
                <c:pt idx="9001">
                  <c:v>0.114</c:v>
                </c:pt>
                <c:pt idx="9002">
                  <c:v>9.7699999999999995E-2</c:v>
                </c:pt>
                <c:pt idx="9003">
                  <c:v>6.25E-2</c:v>
                </c:pt>
                <c:pt idx="9004">
                  <c:v>6.25E-2</c:v>
                </c:pt>
                <c:pt idx="9005">
                  <c:v>6.25E-2</c:v>
                </c:pt>
                <c:pt idx="9006">
                  <c:v>6.25E-2</c:v>
                </c:pt>
                <c:pt idx="9007">
                  <c:v>6.25E-2</c:v>
                </c:pt>
                <c:pt idx="9008">
                  <c:v>6.25E-2</c:v>
                </c:pt>
                <c:pt idx="9009">
                  <c:v>1.15E-2</c:v>
                </c:pt>
                <c:pt idx="9010">
                  <c:v>-2.7400000000000001E-2</c:v>
                </c:pt>
                <c:pt idx="9011">
                  <c:v>-5.1999999999999998E-2</c:v>
                </c:pt>
                <c:pt idx="9012">
                  <c:v>-1.6199999999999999E-2</c:v>
                </c:pt>
                <c:pt idx="9013">
                  <c:v>-1.6199999999999999E-2</c:v>
                </c:pt>
                <c:pt idx="9014">
                  <c:v>-1.6199999999999999E-2</c:v>
                </c:pt>
                <c:pt idx="9015">
                  <c:v>-1.6199999999999999E-2</c:v>
                </c:pt>
                <c:pt idx="9016">
                  <c:v>-2.7799999999999998E-2</c:v>
                </c:pt>
                <c:pt idx="9017">
                  <c:v>-2.7799999999999998E-2</c:v>
                </c:pt>
                <c:pt idx="9018">
                  <c:v>-2.7799999999999998E-2</c:v>
                </c:pt>
                <c:pt idx="9019">
                  <c:v>-2.7799999999999998E-2</c:v>
                </c:pt>
                <c:pt idx="9020">
                  <c:v>-2.7799999999999998E-2</c:v>
                </c:pt>
                <c:pt idx="9021">
                  <c:v>5.0799999999999998E-2</c:v>
                </c:pt>
                <c:pt idx="9022">
                  <c:v>-1.3599999999999999E-2</c:v>
                </c:pt>
                <c:pt idx="9023">
                  <c:v>-1.3599999999999999E-2</c:v>
                </c:pt>
                <c:pt idx="9024">
                  <c:v>-1.3599999999999999E-2</c:v>
                </c:pt>
                <c:pt idx="9025">
                  <c:v>-1.3599999999999999E-2</c:v>
                </c:pt>
                <c:pt idx="9026">
                  <c:v>9.3500000000000007E-3</c:v>
                </c:pt>
                <c:pt idx="9027">
                  <c:v>-7.3800000000000003E-3</c:v>
                </c:pt>
                <c:pt idx="9028">
                  <c:v>8.7399999999999995E-3</c:v>
                </c:pt>
                <c:pt idx="9029">
                  <c:v>8.7399999999999995E-3</c:v>
                </c:pt>
                <c:pt idx="9030">
                  <c:v>8.7399999999999995E-3</c:v>
                </c:pt>
                <c:pt idx="9031">
                  <c:v>8.7399999999999995E-3</c:v>
                </c:pt>
                <c:pt idx="9032">
                  <c:v>-5.9700000000000003E-2</c:v>
                </c:pt>
                <c:pt idx="9033">
                  <c:v>-5.9700000000000003E-2</c:v>
                </c:pt>
                <c:pt idx="9034">
                  <c:v>-5.9700000000000003E-2</c:v>
                </c:pt>
                <c:pt idx="9035">
                  <c:v>5.6500000000000002E-2</c:v>
                </c:pt>
                <c:pt idx="9036">
                  <c:v>-2.9399999999999999E-2</c:v>
                </c:pt>
                <c:pt idx="9037">
                  <c:v>6.3899999999999998E-2</c:v>
                </c:pt>
                <c:pt idx="9038">
                  <c:v>-2.2599999999999999E-2</c:v>
                </c:pt>
                <c:pt idx="9039">
                  <c:v>-2.2599999999999999E-2</c:v>
                </c:pt>
                <c:pt idx="9040">
                  <c:v>-2.2599999999999999E-2</c:v>
                </c:pt>
                <c:pt idx="9041">
                  <c:v>-1.0999999999999999E-2</c:v>
                </c:pt>
                <c:pt idx="9042">
                  <c:v>-6.4600000000000005E-2</c:v>
                </c:pt>
                <c:pt idx="9043">
                  <c:v>-6.4600000000000005E-2</c:v>
                </c:pt>
                <c:pt idx="9044">
                  <c:v>8.3299999999999999E-2</c:v>
                </c:pt>
                <c:pt idx="9045">
                  <c:v>8.3299999999999999E-2</c:v>
                </c:pt>
                <c:pt idx="9046">
                  <c:v>8.3299999999999999E-2</c:v>
                </c:pt>
                <c:pt idx="9047">
                  <c:v>8.3299999999999999E-2</c:v>
                </c:pt>
                <c:pt idx="9048">
                  <c:v>8.3299999999999999E-2</c:v>
                </c:pt>
                <c:pt idx="9049">
                  <c:v>8.3299999999999999E-2</c:v>
                </c:pt>
                <c:pt idx="9050">
                  <c:v>0.03</c:v>
                </c:pt>
                <c:pt idx="9051">
                  <c:v>0.03</c:v>
                </c:pt>
                <c:pt idx="9052">
                  <c:v>-6.7699999999999996E-2</c:v>
                </c:pt>
                <c:pt idx="9053">
                  <c:v>-6.7699999999999996E-2</c:v>
                </c:pt>
                <c:pt idx="9054">
                  <c:v>6.5699999999999995E-2</c:v>
                </c:pt>
                <c:pt idx="9055">
                  <c:v>6.5699999999999995E-2</c:v>
                </c:pt>
                <c:pt idx="9056">
                  <c:v>-7.46E-2</c:v>
                </c:pt>
                <c:pt idx="9057">
                  <c:v>-7.46E-2</c:v>
                </c:pt>
                <c:pt idx="9058">
                  <c:v>6.5299999999999997E-2</c:v>
                </c:pt>
                <c:pt idx="9059">
                  <c:v>-3.4299999999999997E-2</c:v>
                </c:pt>
                <c:pt idx="9060">
                  <c:v>-3.4299999999999997E-2</c:v>
                </c:pt>
                <c:pt idx="9061">
                  <c:v>-3.4299999999999997E-2</c:v>
                </c:pt>
                <c:pt idx="9062">
                  <c:v>-3.49E-2</c:v>
                </c:pt>
                <c:pt idx="9063">
                  <c:v>-3.49E-2</c:v>
                </c:pt>
                <c:pt idx="9064">
                  <c:v>-3.49E-2</c:v>
                </c:pt>
                <c:pt idx="9065">
                  <c:v>-3.49E-2</c:v>
                </c:pt>
                <c:pt idx="9066">
                  <c:v>-3.49E-2</c:v>
                </c:pt>
                <c:pt idx="9067">
                  <c:v>-3.49E-2</c:v>
                </c:pt>
                <c:pt idx="9068">
                  <c:v>-3.49E-2</c:v>
                </c:pt>
                <c:pt idx="9069">
                  <c:v>-3.49E-2</c:v>
                </c:pt>
                <c:pt idx="9070">
                  <c:v>-3.49E-2</c:v>
                </c:pt>
                <c:pt idx="9071">
                  <c:v>-3.49E-2</c:v>
                </c:pt>
                <c:pt idx="9072">
                  <c:v>-3.49E-2</c:v>
                </c:pt>
                <c:pt idx="9073">
                  <c:v>4.9399999999999999E-2</c:v>
                </c:pt>
                <c:pt idx="9074">
                  <c:v>4.0899999999999999E-2</c:v>
                </c:pt>
                <c:pt idx="9075">
                  <c:v>-2.7300000000000001E-2</c:v>
                </c:pt>
                <c:pt idx="9076">
                  <c:v>-2.7300000000000001E-2</c:v>
                </c:pt>
                <c:pt idx="9077">
                  <c:v>-2.7300000000000001E-2</c:v>
                </c:pt>
                <c:pt idx="9078">
                  <c:v>-2.7300000000000001E-2</c:v>
                </c:pt>
                <c:pt idx="9079">
                  <c:v>-2.7300000000000001E-2</c:v>
                </c:pt>
                <c:pt idx="9080">
                  <c:v>5.0999999999999997E-2</c:v>
                </c:pt>
                <c:pt idx="9081">
                  <c:v>8.7699999999999996E-4</c:v>
                </c:pt>
                <c:pt idx="9082">
                  <c:v>8.7699999999999996E-4</c:v>
                </c:pt>
                <c:pt idx="9083">
                  <c:v>1.52E-2</c:v>
                </c:pt>
                <c:pt idx="9084">
                  <c:v>1.6899999999999998E-2</c:v>
                </c:pt>
                <c:pt idx="9085">
                  <c:v>-6.9100000000000003E-3</c:v>
                </c:pt>
                <c:pt idx="9086">
                  <c:v>-4.8800000000000003E-2</c:v>
                </c:pt>
                <c:pt idx="9087">
                  <c:v>-4.8800000000000003E-2</c:v>
                </c:pt>
                <c:pt idx="9088">
                  <c:v>-4.5699999999999998E-2</c:v>
                </c:pt>
                <c:pt idx="9089">
                  <c:v>-4.5699999999999998E-2</c:v>
                </c:pt>
                <c:pt idx="9090">
                  <c:v>-0.02</c:v>
                </c:pt>
                <c:pt idx="9091">
                  <c:v>-0.02</c:v>
                </c:pt>
                <c:pt idx="9092">
                  <c:v>-0.02</c:v>
                </c:pt>
                <c:pt idx="9093">
                  <c:v>-0.02</c:v>
                </c:pt>
                <c:pt idx="9094">
                  <c:v>-0.02</c:v>
                </c:pt>
                <c:pt idx="9095">
                  <c:v>-4.0500000000000001E-2</c:v>
                </c:pt>
                <c:pt idx="9096">
                  <c:v>-4.0500000000000001E-2</c:v>
                </c:pt>
                <c:pt idx="9097">
                  <c:v>-4.0500000000000001E-2</c:v>
                </c:pt>
                <c:pt idx="9098">
                  <c:v>-4.0500000000000001E-2</c:v>
                </c:pt>
                <c:pt idx="9099">
                  <c:v>-4.0500000000000001E-2</c:v>
                </c:pt>
                <c:pt idx="9100">
                  <c:v>-4.0500000000000001E-2</c:v>
                </c:pt>
                <c:pt idx="9101">
                  <c:v>-3.56E-2</c:v>
                </c:pt>
                <c:pt idx="9102">
                  <c:v>5.3199999999999997E-2</c:v>
                </c:pt>
                <c:pt idx="9103">
                  <c:v>5.3199999999999997E-2</c:v>
                </c:pt>
                <c:pt idx="9104">
                  <c:v>5.3199999999999997E-2</c:v>
                </c:pt>
                <c:pt idx="9105">
                  <c:v>-5.8000000000000003E-2</c:v>
                </c:pt>
                <c:pt idx="9106">
                  <c:v>-5.8000000000000003E-2</c:v>
                </c:pt>
                <c:pt idx="9107">
                  <c:v>-5.8000000000000003E-2</c:v>
                </c:pt>
                <c:pt idx="9108">
                  <c:v>-5.8000000000000003E-2</c:v>
                </c:pt>
                <c:pt idx="9109">
                  <c:v>-5.8000000000000003E-2</c:v>
                </c:pt>
                <c:pt idx="9110">
                  <c:v>8.8700000000000001E-2</c:v>
                </c:pt>
                <c:pt idx="9111">
                  <c:v>8.8700000000000001E-2</c:v>
                </c:pt>
                <c:pt idx="9112">
                  <c:v>8.8700000000000001E-2</c:v>
                </c:pt>
                <c:pt idx="9113">
                  <c:v>0.10299999999999999</c:v>
                </c:pt>
                <c:pt idx="9114">
                  <c:v>0.10299999999999999</c:v>
                </c:pt>
                <c:pt idx="9115">
                  <c:v>-8.3099999999999993E-2</c:v>
                </c:pt>
                <c:pt idx="9116">
                  <c:v>-8.3099999999999993E-2</c:v>
                </c:pt>
                <c:pt idx="9117">
                  <c:v>-8.3099999999999993E-2</c:v>
                </c:pt>
                <c:pt idx="9118">
                  <c:v>2.63E-2</c:v>
                </c:pt>
                <c:pt idx="9119">
                  <c:v>-0.03</c:v>
                </c:pt>
                <c:pt idx="9120">
                  <c:v>-0.03</c:v>
                </c:pt>
                <c:pt idx="9121">
                  <c:v>0.10299999999999999</c:v>
                </c:pt>
                <c:pt idx="9122">
                  <c:v>0.10299999999999999</c:v>
                </c:pt>
                <c:pt idx="9123">
                  <c:v>-9.06E-2</c:v>
                </c:pt>
                <c:pt idx="9124">
                  <c:v>-1.34E-2</c:v>
                </c:pt>
                <c:pt idx="9125">
                  <c:v>-1.34E-2</c:v>
                </c:pt>
                <c:pt idx="9126">
                  <c:v>-1.34E-2</c:v>
                </c:pt>
                <c:pt idx="9127">
                  <c:v>-5.5E-2</c:v>
                </c:pt>
                <c:pt idx="9128">
                  <c:v>-5.2200000000000003E-2</c:v>
                </c:pt>
                <c:pt idx="9129">
                  <c:v>-5.2200000000000003E-2</c:v>
                </c:pt>
                <c:pt idx="9130">
                  <c:v>7.0499999999999993E-2</c:v>
                </c:pt>
                <c:pt idx="9131">
                  <c:v>7.0499999999999993E-2</c:v>
                </c:pt>
                <c:pt idx="9132">
                  <c:v>7.0499999999999993E-2</c:v>
                </c:pt>
                <c:pt idx="9133">
                  <c:v>7.0499999999999993E-2</c:v>
                </c:pt>
                <c:pt idx="9134">
                  <c:v>7.0499999999999993E-2</c:v>
                </c:pt>
                <c:pt idx="9135">
                  <c:v>7.0499999999999993E-2</c:v>
                </c:pt>
                <c:pt idx="9136">
                  <c:v>7.0499999999999993E-2</c:v>
                </c:pt>
                <c:pt idx="9137">
                  <c:v>-5.0299999999999997E-2</c:v>
                </c:pt>
                <c:pt idx="9138">
                  <c:v>-5.0299999999999997E-2</c:v>
                </c:pt>
                <c:pt idx="9139">
                  <c:v>-5.0299999999999997E-2</c:v>
                </c:pt>
                <c:pt idx="9140">
                  <c:v>3.3000000000000002E-2</c:v>
                </c:pt>
                <c:pt idx="9141">
                  <c:v>3.3000000000000002E-2</c:v>
                </c:pt>
                <c:pt idx="9142">
                  <c:v>6.4599999999999996E-3</c:v>
                </c:pt>
                <c:pt idx="9143">
                  <c:v>6.4599999999999996E-3</c:v>
                </c:pt>
                <c:pt idx="9144">
                  <c:v>6.4599999999999996E-3</c:v>
                </c:pt>
                <c:pt idx="9145">
                  <c:v>6.4599999999999996E-3</c:v>
                </c:pt>
                <c:pt idx="9146">
                  <c:v>6.4599999999999996E-3</c:v>
                </c:pt>
                <c:pt idx="9147">
                  <c:v>6.4599999999999996E-3</c:v>
                </c:pt>
                <c:pt idx="9148">
                  <c:v>-1.7899999999999999E-2</c:v>
                </c:pt>
                <c:pt idx="9149">
                  <c:v>-1.7899999999999999E-2</c:v>
                </c:pt>
                <c:pt idx="9150">
                  <c:v>-1.7899999999999999E-2</c:v>
                </c:pt>
                <c:pt idx="9151">
                  <c:v>9.8200000000000006E-3</c:v>
                </c:pt>
                <c:pt idx="9152">
                  <c:v>9.8200000000000006E-3</c:v>
                </c:pt>
                <c:pt idx="9153">
                  <c:v>9.8200000000000006E-3</c:v>
                </c:pt>
                <c:pt idx="9154">
                  <c:v>9.8200000000000006E-3</c:v>
                </c:pt>
                <c:pt idx="9155">
                  <c:v>9.8200000000000006E-3</c:v>
                </c:pt>
                <c:pt idx="9156">
                  <c:v>9.8200000000000006E-3</c:v>
                </c:pt>
                <c:pt idx="9157">
                  <c:v>3.4299999999999997E-2</c:v>
                </c:pt>
                <c:pt idx="9158">
                  <c:v>3.4299999999999997E-2</c:v>
                </c:pt>
                <c:pt idx="9159">
                  <c:v>-9.1900000000000003E-3</c:v>
                </c:pt>
                <c:pt idx="9160">
                  <c:v>-9.1900000000000003E-3</c:v>
                </c:pt>
                <c:pt idx="9161">
                  <c:v>-9.1900000000000003E-3</c:v>
                </c:pt>
                <c:pt idx="9162">
                  <c:v>3.8699999999999998E-2</c:v>
                </c:pt>
                <c:pt idx="9163">
                  <c:v>3.8699999999999998E-2</c:v>
                </c:pt>
                <c:pt idx="9164">
                  <c:v>3.8699999999999998E-2</c:v>
                </c:pt>
                <c:pt idx="9165">
                  <c:v>3.8699999999999998E-2</c:v>
                </c:pt>
                <c:pt idx="9166">
                  <c:v>3.8699999999999998E-2</c:v>
                </c:pt>
                <c:pt idx="9167">
                  <c:v>-8.3499999999999998E-3</c:v>
                </c:pt>
                <c:pt idx="9168">
                  <c:v>-8.3499999999999998E-3</c:v>
                </c:pt>
                <c:pt idx="9169">
                  <c:v>-8.3499999999999998E-3</c:v>
                </c:pt>
                <c:pt idx="9170">
                  <c:v>-8.3499999999999998E-3</c:v>
                </c:pt>
                <c:pt idx="9171">
                  <c:v>4.3400000000000001E-3</c:v>
                </c:pt>
                <c:pt idx="9172">
                  <c:v>4.3400000000000001E-3</c:v>
                </c:pt>
                <c:pt idx="9173">
                  <c:v>4.3400000000000001E-3</c:v>
                </c:pt>
                <c:pt idx="9174">
                  <c:v>-8.3000000000000004E-2</c:v>
                </c:pt>
                <c:pt idx="9175">
                  <c:v>-0.14000000000000001</c:v>
                </c:pt>
                <c:pt idx="9176">
                  <c:v>-6.13E-2</c:v>
                </c:pt>
                <c:pt idx="9177">
                  <c:v>2.0500000000000001E-2</c:v>
                </c:pt>
                <c:pt idx="9178">
                  <c:v>2.98E-2</c:v>
                </c:pt>
                <c:pt idx="9179">
                  <c:v>2.98E-2</c:v>
                </c:pt>
                <c:pt idx="9180">
                  <c:v>-2.1600000000000001E-2</c:v>
                </c:pt>
                <c:pt idx="9181">
                  <c:v>-2.1600000000000001E-2</c:v>
                </c:pt>
                <c:pt idx="9182">
                  <c:v>-2.1600000000000001E-2</c:v>
                </c:pt>
                <c:pt idx="9183">
                  <c:v>-2.1600000000000001E-2</c:v>
                </c:pt>
                <c:pt idx="9184">
                  <c:v>-2.1600000000000001E-2</c:v>
                </c:pt>
                <c:pt idx="9185">
                  <c:v>-2.1600000000000001E-2</c:v>
                </c:pt>
                <c:pt idx="9186">
                  <c:v>-2.1600000000000001E-2</c:v>
                </c:pt>
                <c:pt idx="9187">
                  <c:v>-2.1600000000000001E-2</c:v>
                </c:pt>
                <c:pt idx="9188">
                  <c:v>-2.1600000000000001E-2</c:v>
                </c:pt>
                <c:pt idx="9189">
                  <c:v>-1.0500000000000001E-2</c:v>
                </c:pt>
                <c:pt idx="9190">
                  <c:v>-1.0500000000000001E-2</c:v>
                </c:pt>
                <c:pt idx="9191">
                  <c:v>-1.0500000000000001E-2</c:v>
                </c:pt>
                <c:pt idx="9192">
                  <c:v>-1.0500000000000001E-2</c:v>
                </c:pt>
                <c:pt idx="9193">
                  <c:v>-1.0500000000000001E-2</c:v>
                </c:pt>
                <c:pt idx="9194">
                  <c:v>-1.0500000000000001E-2</c:v>
                </c:pt>
                <c:pt idx="9195">
                  <c:v>-2.5100000000000001E-2</c:v>
                </c:pt>
                <c:pt idx="9196">
                  <c:v>-2.5100000000000001E-2</c:v>
                </c:pt>
                <c:pt idx="9197">
                  <c:v>5.3699999999999998E-2</c:v>
                </c:pt>
                <c:pt idx="9198">
                  <c:v>-8.4900000000000003E-2</c:v>
                </c:pt>
                <c:pt idx="9199">
                  <c:v>0.10199999999999999</c:v>
                </c:pt>
                <c:pt idx="9200">
                  <c:v>0.10199999999999999</c:v>
                </c:pt>
                <c:pt idx="9201">
                  <c:v>0.112</c:v>
                </c:pt>
                <c:pt idx="9202">
                  <c:v>4.1399999999999999E-2</c:v>
                </c:pt>
                <c:pt idx="9203">
                  <c:v>4.1399999999999999E-2</c:v>
                </c:pt>
                <c:pt idx="9204">
                  <c:v>-3.8199999999999998E-2</c:v>
                </c:pt>
                <c:pt idx="9205">
                  <c:v>-3.8199999999999998E-2</c:v>
                </c:pt>
                <c:pt idx="9206">
                  <c:v>4.1799999999999997E-2</c:v>
                </c:pt>
                <c:pt idx="9207">
                  <c:v>4.1799999999999997E-2</c:v>
                </c:pt>
                <c:pt idx="9208">
                  <c:v>3.6600000000000001E-2</c:v>
                </c:pt>
                <c:pt idx="9209">
                  <c:v>3.6600000000000001E-2</c:v>
                </c:pt>
                <c:pt idx="9210">
                  <c:v>3.6600000000000001E-2</c:v>
                </c:pt>
                <c:pt idx="9211">
                  <c:v>3.6600000000000001E-2</c:v>
                </c:pt>
                <c:pt idx="9212">
                  <c:v>3.6600000000000001E-2</c:v>
                </c:pt>
                <c:pt idx="9213">
                  <c:v>3.6600000000000001E-2</c:v>
                </c:pt>
                <c:pt idx="9214">
                  <c:v>3.6600000000000001E-2</c:v>
                </c:pt>
                <c:pt idx="9215">
                  <c:v>3.6600000000000001E-2</c:v>
                </c:pt>
                <c:pt idx="9216">
                  <c:v>7.1700000000000002E-3</c:v>
                </c:pt>
                <c:pt idx="9217">
                  <c:v>7.1700000000000002E-3</c:v>
                </c:pt>
                <c:pt idx="9218">
                  <c:v>7.1700000000000002E-3</c:v>
                </c:pt>
                <c:pt idx="9219">
                  <c:v>7.1700000000000002E-3</c:v>
                </c:pt>
                <c:pt idx="9220">
                  <c:v>1.0500000000000001E-2</c:v>
                </c:pt>
                <c:pt idx="9221">
                  <c:v>1.0500000000000001E-2</c:v>
                </c:pt>
                <c:pt idx="9222">
                  <c:v>1.0500000000000001E-2</c:v>
                </c:pt>
                <c:pt idx="9223">
                  <c:v>1.0500000000000001E-2</c:v>
                </c:pt>
                <c:pt idx="9224">
                  <c:v>1.0500000000000001E-2</c:v>
                </c:pt>
                <c:pt idx="9225">
                  <c:v>1.0500000000000001E-2</c:v>
                </c:pt>
                <c:pt idx="9226">
                  <c:v>3.49E-3</c:v>
                </c:pt>
                <c:pt idx="9227">
                  <c:v>3.49E-3</c:v>
                </c:pt>
                <c:pt idx="9228">
                  <c:v>3.49E-3</c:v>
                </c:pt>
                <c:pt idx="9229">
                  <c:v>3.49E-3</c:v>
                </c:pt>
                <c:pt idx="9230">
                  <c:v>3.49E-3</c:v>
                </c:pt>
                <c:pt idx="9231">
                  <c:v>3.49E-3</c:v>
                </c:pt>
                <c:pt idx="9232">
                  <c:v>3.49E-3</c:v>
                </c:pt>
                <c:pt idx="9233">
                  <c:v>3.49E-3</c:v>
                </c:pt>
                <c:pt idx="9234">
                  <c:v>8.6800000000000002E-3</c:v>
                </c:pt>
                <c:pt idx="9235">
                  <c:v>8.6800000000000002E-3</c:v>
                </c:pt>
                <c:pt idx="9236">
                  <c:v>8.6800000000000002E-3</c:v>
                </c:pt>
                <c:pt idx="9237">
                  <c:v>8.6800000000000002E-3</c:v>
                </c:pt>
                <c:pt idx="9238">
                  <c:v>8.6800000000000002E-3</c:v>
                </c:pt>
                <c:pt idx="9239">
                  <c:v>8.6800000000000002E-3</c:v>
                </c:pt>
                <c:pt idx="9240">
                  <c:v>8.6800000000000002E-3</c:v>
                </c:pt>
                <c:pt idx="9241">
                  <c:v>8.6800000000000002E-3</c:v>
                </c:pt>
                <c:pt idx="9242">
                  <c:v>-1.0200000000000001E-2</c:v>
                </c:pt>
                <c:pt idx="9243">
                  <c:v>-1.0200000000000001E-2</c:v>
                </c:pt>
                <c:pt idx="9244">
                  <c:v>7.0699999999999999E-2</c:v>
                </c:pt>
                <c:pt idx="9245">
                  <c:v>7.0699999999999999E-2</c:v>
                </c:pt>
                <c:pt idx="9246">
                  <c:v>-5.79E-2</c:v>
                </c:pt>
                <c:pt idx="9247">
                  <c:v>-5.79E-2</c:v>
                </c:pt>
                <c:pt idx="9248">
                  <c:v>-0.128</c:v>
                </c:pt>
                <c:pt idx="9249">
                  <c:v>4.3700000000000003E-2</c:v>
                </c:pt>
                <c:pt idx="9250">
                  <c:v>4.3700000000000003E-2</c:v>
                </c:pt>
                <c:pt idx="9251">
                  <c:v>1.26E-2</c:v>
                </c:pt>
                <c:pt idx="9252">
                  <c:v>1.26E-2</c:v>
                </c:pt>
                <c:pt idx="9253">
                  <c:v>1.26E-2</c:v>
                </c:pt>
                <c:pt idx="9254">
                  <c:v>1.26E-2</c:v>
                </c:pt>
                <c:pt idx="9255">
                  <c:v>9.5399999999999999E-2</c:v>
                </c:pt>
                <c:pt idx="9256">
                  <c:v>9.5399999999999999E-2</c:v>
                </c:pt>
                <c:pt idx="9257">
                  <c:v>0.13100000000000001</c:v>
                </c:pt>
                <c:pt idx="9258">
                  <c:v>0.13100000000000001</c:v>
                </c:pt>
                <c:pt idx="9259">
                  <c:v>0.13100000000000001</c:v>
                </c:pt>
                <c:pt idx="9260">
                  <c:v>6.88E-2</c:v>
                </c:pt>
                <c:pt idx="9261">
                  <c:v>-4.7300000000000002E-2</c:v>
                </c:pt>
                <c:pt idx="9262">
                  <c:v>-4.7300000000000002E-2</c:v>
                </c:pt>
                <c:pt idx="9263">
                  <c:v>-4.7300000000000002E-2</c:v>
                </c:pt>
                <c:pt idx="9264">
                  <c:v>-4.7300000000000002E-2</c:v>
                </c:pt>
                <c:pt idx="9265">
                  <c:v>-4.7300000000000002E-2</c:v>
                </c:pt>
                <c:pt idx="9266">
                  <c:v>-2.8000000000000001E-2</c:v>
                </c:pt>
                <c:pt idx="9267">
                  <c:v>-3.9899999999999998E-2</c:v>
                </c:pt>
                <c:pt idx="9268">
                  <c:v>-3.9899999999999998E-2</c:v>
                </c:pt>
                <c:pt idx="9269">
                  <c:v>9.7599999999999996E-3</c:v>
                </c:pt>
                <c:pt idx="9270">
                  <c:v>9.7599999999999996E-3</c:v>
                </c:pt>
                <c:pt idx="9271">
                  <c:v>9.7599999999999996E-3</c:v>
                </c:pt>
                <c:pt idx="9272">
                  <c:v>9.7599999999999996E-3</c:v>
                </c:pt>
                <c:pt idx="9273">
                  <c:v>-3.9300000000000003E-3</c:v>
                </c:pt>
                <c:pt idx="9274">
                  <c:v>-3.9300000000000003E-3</c:v>
                </c:pt>
                <c:pt idx="9275">
                  <c:v>-3.9300000000000003E-3</c:v>
                </c:pt>
                <c:pt idx="9276">
                  <c:v>-3.9300000000000003E-3</c:v>
                </c:pt>
                <c:pt idx="9277">
                  <c:v>-3.9300000000000003E-3</c:v>
                </c:pt>
                <c:pt idx="9278">
                  <c:v>-3.9300000000000003E-3</c:v>
                </c:pt>
                <c:pt idx="9279">
                  <c:v>-3.9300000000000003E-3</c:v>
                </c:pt>
                <c:pt idx="9280">
                  <c:v>-3.9300000000000003E-3</c:v>
                </c:pt>
                <c:pt idx="9281">
                  <c:v>-3.9300000000000003E-3</c:v>
                </c:pt>
                <c:pt idx="9282">
                  <c:v>-3.9300000000000003E-3</c:v>
                </c:pt>
                <c:pt idx="9283">
                  <c:v>-3.9300000000000003E-3</c:v>
                </c:pt>
                <c:pt idx="9284">
                  <c:v>-3.9300000000000003E-3</c:v>
                </c:pt>
                <c:pt idx="9285">
                  <c:v>-3.9300000000000003E-3</c:v>
                </c:pt>
                <c:pt idx="9286">
                  <c:v>-3.9300000000000003E-3</c:v>
                </c:pt>
                <c:pt idx="9287">
                  <c:v>-1.6899999999999998E-2</c:v>
                </c:pt>
                <c:pt idx="9288">
                  <c:v>-2.23E-2</c:v>
                </c:pt>
                <c:pt idx="9289">
                  <c:v>-2.23E-2</c:v>
                </c:pt>
                <c:pt idx="9290">
                  <c:v>-2.23E-2</c:v>
                </c:pt>
                <c:pt idx="9291">
                  <c:v>-2.98E-3</c:v>
                </c:pt>
                <c:pt idx="9292">
                  <c:v>-2.98E-3</c:v>
                </c:pt>
                <c:pt idx="9293">
                  <c:v>-2.98E-3</c:v>
                </c:pt>
                <c:pt idx="9294">
                  <c:v>-2.98E-3</c:v>
                </c:pt>
                <c:pt idx="9295">
                  <c:v>9.1399999999999995E-2</c:v>
                </c:pt>
                <c:pt idx="9296">
                  <c:v>9.1399999999999995E-2</c:v>
                </c:pt>
                <c:pt idx="9297">
                  <c:v>9.1399999999999995E-2</c:v>
                </c:pt>
                <c:pt idx="9298">
                  <c:v>9.1399999999999995E-2</c:v>
                </c:pt>
                <c:pt idx="9299">
                  <c:v>9.1399999999999995E-2</c:v>
                </c:pt>
                <c:pt idx="9300">
                  <c:v>0.115</c:v>
                </c:pt>
                <c:pt idx="9301">
                  <c:v>-0.151</c:v>
                </c:pt>
                <c:pt idx="9302">
                  <c:v>-0.151</c:v>
                </c:pt>
                <c:pt idx="9303">
                  <c:v>-0.151</c:v>
                </c:pt>
                <c:pt idx="9304">
                  <c:v>-0.151</c:v>
                </c:pt>
                <c:pt idx="9305">
                  <c:v>-0.151</c:v>
                </c:pt>
                <c:pt idx="9306">
                  <c:v>-0.151</c:v>
                </c:pt>
                <c:pt idx="9307">
                  <c:v>-7.9399999999999998E-2</c:v>
                </c:pt>
                <c:pt idx="9308">
                  <c:v>-7.9399999999999998E-2</c:v>
                </c:pt>
                <c:pt idx="9309">
                  <c:v>-7.9399999999999998E-2</c:v>
                </c:pt>
                <c:pt idx="9310">
                  <c:v>0.126</c:v>
                </c:pt>
                <c:pt idx="9311">
                  <c:v>9.8500000000000004E-2</c:v>
                </c:pt>
                <c:pt idx="9312">
                  <c:v>5.5500000000000001E-2</c:v>
                </c:pt>
                <c:pt idx="9313">
                  <c:v>5.5500000000000001E-2</c:v>
                </c:pt>
                <c:pt idx="9314">
                  <c:v>-8.4400000000000003E-2</c:v>
                </c:pt>
                <c:pt idx="9315">
                  <c:v>2.1100000000000001E-2</c:v>
                </c:pt>
                <c:pt idx="9316">
                  <c:v>2.1100000000000001E-2</c:v>
                </c:pt>
                <c:pt idx="9317">
                  <c:v>2.1100000000000001E-2</c:v>
                </c:pt>
                <c:pt idx="9318">
                  <c:v>2.1100000000000001E-2</c:v>
                </c:pt>
                <c:pt idx="9319">
                  <c:v>2.1100000000000001E-2</c:v>
                </c:pt>
                <c:pt idx="9320">
                  <c:v>2.1100000000000001E-2</c:v>
                </c:pt>
                <c:pt idx="9321">
                  <c:v>2.1100000000000001E-2</c:v>
                </c:pt>
                <c:pt idx="9322">
                  <c:v>2.1100000000000001E-2</c:v>
                </c:pt>
                <c:pt idx="9323">
                  <c:v>2.29E-2</c:v>
                </c:pt>
                <c:pt idx="9324">
                  <c:v>5.8700000000000002E-2</c:v>
                </c:pt>
                <c:pt idx="9325">
                  <c:v>5.8700000000000002E-2</c:v>
                </c:pt>
                <c:pt idx="9326">
                  <c:v>-5.33E-2</c:v>
                </c:pt>
                <c:pt idx="9327">
                  <c:v>-5.33E-2</c:v>
                </c:pt>
                <c:pt idx="9328">
                  <c:v>-5.33E-2</c:v>
                </c:pt>
                <c:pt idx="9329">
                  <c:v>-5.1200000000000004E-3</c:v>
                </c:pt>
                <c:pt idx="9330">
                  <c:v>-5.1200000000000004E-3</c:v>
                </c:pt>
                <c:pt idx="9331">
                  <c:v>4.3999999999999997E-2</c:v>
                </c:pt>
                <c:pt idx="9332">
                  <c:v>4.3999999999999997E-2</c:v>
                </c:pt>
                <c:pt idx="9333">
                  <c:v>4.3999999999999997E-2</c:v>
                </c:pt>
                <c:pt idx="9334">
                  <c:v>-3.7600000000000001E-2</c:v>
                </c:pt>
                <c:pt idx="9335">
                  <c:v>-3.7600000000000001E-2</c:v>
                </c:pt>
                <c:pt idx="9336">
                  <c:v>8.1100000000000005E-2</c:v>
                </c:pt>
                <c:pt idx="9337">
                  <c:v>8.1100000000000005E-2</c:v>
                </c:pt>
                <c:pt idx="9338">
                  <c:v>-4.8000000000000001E-2</c:v>
                </c:pt>
                <c:pt idx="9339">
                  <c:v>-4.19E-2</c:v>
                </c:pt>
                <c:pt idx="9340">
                  <c:v>-2.4299999999999999E-3</c:v>
                </c:pt>
                <c:pt idx="9341">
                  <c:v>-2.4299999999999999E-3</c:v>
                </c:pt>
                <c:pt idx="9342">
                  <c:v>-5.0200000000000002E-2</c:v>
                </c:pt>
                <c:pt idx="9343">
                  <c:v>-5.0200000000000002E-2</c:v>
                </c:pt>
                <c:pt idx="9344">
                  <c:v>-5.0200000000000002E-2</c:v>
                </c:pt>
                <c:pt idx="9345">
                  <c:v>3.49E-2</c:v>
                </c:pt>
                <c:pt idx="9346">
                  <c:v>1.9300000000000001E-2</c:v>
                </c:pt>
                <c:pt idx="9347">
                  <c:v>1.9300000000000001E-2</c:v>
                </c:pt>
                <c:pt idx="9348">
                  <c:v>1.9300000000000001E-2</c:v>
                </c:pt>
                <c:pt idx="9349">
                  <c:v>1.9300000000000001E-2</c:v>
                </c:pt>
                <c:pt idx="9350">
                  <c:v>1.61E-2</c:v>
                </c:pt>
                <c:pt idx="9351">
                  <c:v>1.61E-2</c:v>
                </c:pt>
                <c:pt idx="9352">
                  <c:v>1.61E-2</c:v>
                </c:pt>
                <c:pt idx="9353">
                  <c:v>1.61E-2</c:v>
                </c:pt>
                <c:pt idx="9354">
                  <c:v>1.61E-2</c:v>
                </c:pt>
                <c:pt idx="9355">
                  <c:v>1.61E-2</c:v>
                </c:pt>
                <c:pt idx="9356">
                  <c:v>1.61E-2</c:v>
                </c:pt>
                <c:pt idx="9357">
                  <c:v>1.61E-2</c:v>
                </c:pt>
                <c:pt idx="9358">
                  <c:v>1.61E-2</c:v>
                </c:pt>
                <c:pt idx="9359">
                  <c:v>4.3299999999999998E-2</c:v>
                </c:pt>
                <c:pt idx="9360">
                  <c:v>4.3299999999999998E-2</c:v>
                </c:pt>
                <c:pt idx="9361">
                  <c:v>4.3299999999999998E-2</c:v>
                </c:pt>
                <c:pt idx="9362">
                  <c:v>2.06E-2</c:v>
                </c:pt>
                <c:pt idx="9363">
                  <c:v>2.06E-2</c:v>
                </c:pt>
                <c:pt idx="9364">
                  <c:v>2.06E-2</c:v>
                </c:pt>
                <c:pt idx="9365">
                  <c:v>2.06E-2</c:v>
                </c:pt>
                <c:pt idx="9366">
                  <c:v>2.06E-2</c:v>
                </c:pt>
                <c:pt idx="9367">
                  <c:v>2.7799999999999998E-2</c:v>
                </c:pt>
                <c:pt idx="9368">
                  <c:v>2.7799999999999998E-2</c:v>
                </c:pt>
                <c:pt idx="9369">
                  <c:v>2.7799999999999998E-2</c:v>
                </c:pt>
                <c:pt idx="9370">
                  <c:v>-3.4599999999999999E-2</c:v>
                </c:pt>
                <c:pt idx="9371">
                  <c:v>-3.4599999999999999E-2</c:v>
                </c:pt>
                <c:pt idx="9372">
                  <c:v>6.5000000000000002E-2</c:v>
                </c:pt>
                <c:pt idx="9373">
                  <c:v>-5.7099999999999998E-2</c:v>
                </c:pt>
                <c:pt idx="9374">
                  <c:v>3.4099999999999998E-2</c:v>
                </c:pt>
                <c:pt idx="9375">
                  <c:v>2.0299999999999999E-2</c:v>
                </c:pt>
                <c:pt idx="9376">
                  <c:v>2.0299999999999999E-2</c:v>
                </c:pt>
                <c:pt idx="9377">
                  <c:v>2.0299999999999999E-2</c:v>
                </c:pt>
                <c:pt idx="9378">
                  <c:v>2.0299999999999999E-2</c:v>
                </c:pt>
                <c:pt idx="9379">
                  <c:v>2.0299999999999999E-2</c:v>
                </c:pt>
                <c:pt idx="9380">
                  <c:v>-4.48E-2</c:v>
                </c:pt>
                <c:pt idx="9381">
                  <c:v>3.27E-2</c:v>
                </c:pt>
                <c:pt idx="9382">
                  <c:v>3.27E-2</c:v>
                </c:pt>
                <c:pt idx="9383">
                  <c:v>3.27E-2</c:v>
                </c:pt>
                <c:pt idx="9384">
                  <c:v>3.27E-2</c:v>
                </c:pt>
                <c:pt idx="9385">
                  <c:v>3.27E-2</c:v>
                </c:pt>
                <c:pt idx="9386">
                  <c:v>3.27E-2</c:v>
                </c:pt>
                <c:pt idx="9387">
                  <c:v>-1.9900000000000001E-2</c:v>
                </c:pt>
                <c:pt idx="9388">
                  <c:v>-1.9900000000000001E-2</c:v>
                </c:pt>
                <c:pt idx="9389">
                  <c:v>-1.9900000000000001E-2</c:v>
                </c:pt>
                <c:pt idx="9390">
                  <c:v>8.2400000000000008E-3</c:v>
                </c:pt>
                <c:pt idx="9391">
                  <c:v>-8.9899999999999997E-3</c:v>
                </c:pt>
                <c:pt idx="9392">
                  <c:v>-8.9899999999999997E-3</c:v>
                </c:pt>
                <c:pt idx="9393">
                  <c:v>-8.9899999999999997E-3</c:v>
                </c:pt>
                <c:pt idx="9394">
                  <c:v>-8.9899999999999997E-3</c:v>
                </c:pt>
                <c:pt idx="9395">
                  <c:v>-8.9899999999999997E-3</c:v>
                </c:pt>
                <c:pt idx="9396">
                  <c:v>-8.9899999999999997E-3</c:v>
                </c:pt>
                <c:pt idx="9397">
                  <c:v>-8.9899999999999997E-3</c:v>
                </c:pt>
                <c:pt idx="9398">
                  <c:v>1.32E-3</c:v>
                </c:pt>
                <c:pt idx="9399">
                  <c:v>1.32E-3</c:v>
                </c:pt>
                <c:pt idx="9400">
                  <c:v>1.32E-3</c:v>
                </c:pt>
                <c:pt idx="9401">
                  <c:v>1.32E-3</c:v>
                </c:pt>
                <c:pt idx="9402">
                  <c:v>1.32E-3</c:v>
                </c:pt>
                <c:pt idx="9403">
                  <c:v>1.73E-4</c:v>
                </c:pt>
                <c:pt idx="9404">
                  <c:v>1.73E-4</c:v>
                </c:pt>
                <c:pt idx="9405">
                  <c:v>-5.0899999999999999E-3</c:v>
                </c:pt>
                <c:pt idx="9406">
                  <c:v>-5.0899999999999999E-3</c:v>
                </c:pt>
                <c:pt idx="9407">
                  <c:v>-5.0899999999999999E-3</c:v>
                </c:pt>
                <c:pt idx="9408">
                  <c:v>8.9200000000000002E-2</c:v>
                </c:pt>
                <c:pt idx="9409">
                  <c:v>8.9200000000000002E-2</c:v>
                </c:pt>
                <c:pt idx="9410">
                  <c:v>9.7100000000000006E-2</c:v>
                </c:pt>
                <c:pt idx="9411">
                  <c:v>-1.7999999999999999E-2</c:v>
                </c:pt>
                <c:pt idx="9412">
                  <c:v>-1.7999999999999999E-2</c:v>
                </c:pt>
                <c:pt idx="9413">
                  <c:v>-6.4900000000000001E-3</c:v>
                </c:pt>
                <c:pt idx="9414">
                  <c:v>-6.1100000000000002E-2</c:v>
                </c:pt>
                <c:pt idx="9415">
                  <c:v>0.13200000000000001</c:v>
                </c:pt>
                <c:pt idx="9416">
                  <c:v>0.13200000000000001</c:v>
                </c:pt>
                <c:pt idx="9417">
                  <c:v>0.13200000000000001</c:v>
                </c:pt>
                <c:pt idx="9418">
                  <c:v>5.6399999999999999E-2</c:v>
                </c:pt>
                <c:pt idx="9419">
                  <c:v>5.6399999999999999E-2</c:v>
                </c:pt>
                <c:pt idx="9420">
                  <c:v>5.6399999999999999E-2</c:v>
                </c:pt>
                <c:pt idx="9421">
                  <c:v>5.6399999999999999E-2</c:v>
                </c:pt>
                <c:pt idx="9422">
                  <c:v>-4.02E-2</c:v>
                </c:pt>
                <c:pt idx="9423">
                  <c:v>-4.02E-2</c:v>
                </c:pt>
                <c:pt idx="9424">
                  <c:v>-7.5200000000000003E-2</c:v>
                </c:pt>
                <c:pt idx="9425">
                  <c:v>-2.7E-2</c:v>
                </c:pt>
                <c:pt idx="9426">
                  <c:v>-2.7E-2</c:v>
                </c:pt>
                <c:pt idx="9427">
                  <c:v>-2.7E-2</c:v>
                </c:pt>
                <c:pt idx="9428">
                  <c:v>-2.7E-2</c:v>
                </c:pt>
                <c:pt idx="9429">
                  <c:v>-2.7E-2</c:v>
                </c:pt>
                <c:pt idx="9430">
                  <c:v>1.6E-2</c:v>
                </c:pt>
                <c:pt idx="9431">
                  <c:v>1.6E-2</c:v>
                </c:pt>
                <c:pt idx="9432">
                  <c:v>2.6700000000000002E-2</c:v>
                </c:pt>
                <c:pt idx="9433">
                  <c:v>2.6700000000000002E-2</c:v>
                </c:pt>
                <c:pt idx="9434">
                  <c:v>-6.7499999999999999E-3</c:v>
                </c:pt>
                <c:pt idx="9435">
                  <c:v>-6.7499999999999999E-3</c:v>
                </c:pt>
                <c:pt idx="9436">
                  <c:v>-6.7499999999999999E-3</c:v>
                </c:pt>
                <c:pt idx="9437">
                  <c:v>-6.7499999999999999E-3</c:v>
                </c:pt>
                <c:pt idx="9438">
                  <c:v>-6.7499999999999999E-3</c:v>
                </c:pt>
                <c:pt idx="9439">
                  <c:v>-6.7499999999999999E-3</c:v>
                </c:pt>
                <c:pt idx="9440">
                  <c:v>-6.7499999999999999E-3</c:v>
                </c:pt>
                <c:pt idx="9441">
                  <c:v>-4.65E-2</c:v>
                </c:pt>
                <c:pt idx="9442">
                  <c:v>6.1900000000000002E-3</c:v>
                </c:pt>
                <c:pt idx="9443">
                  <c:v>6.1900000000000002E-3</c:v>
                </c:pt>
                <c:pt idx="9444">
                  <c:v>6.1900000000000002E-3</c:v>
                </c:pt>
                <c:pt idx="9445">
                  <c:v>0.112</c:v>
                </c:pt>
                <c:pt idx="9446">
                  <c:v>-3.5900000000000001E-2</c:v>
                </c:pt>
                <c:pt idx="9447">
                  <c:v>-3.5900000000000001E-2</c:v>
                </c:pt>
                <c:pt idx="9448">
                  <c:v>-3.5900000000000001E-2</c:v>
                </c:pt>
                <c:pt idx="9449">
                  <c:v>-3.5900000000000001E-2</c:v>
                </c:pt>
                <c:pt idx="9450">
                  <c:v>-3.5900000000000001E-2</c:v>
                </c:pt>
                <c:pt idx="9451">
                  <c:v>-3.5900000000000001E-2</c:v>
                </c:pt>
                <c:pt idx="9452">
                  <c:v>-3.5900000000000001E-2</c:v>
                </c:pt>
                <c:pt idx="9453">
                  <c:v>-3.5900000000000001E-2</c:v>
                </c:pt>
                <c:pt idx="9454">
                  <c:v>-7.5399999999999995E-2</c:v>
                </c:pt>
                <c:pt idx="9455">
                  <c:v>-7.5399999999999995E-2</c:v>
                </c:pt>
                <c:pt idx="9456">
                  <c:v>6.3100000000000003E-2</c:v>
                </c:pt>
                <c:pt idx="9457">
                  <c:v>6.3100000000000003E-2</c:v>
                </c:pt>
                <c:pt idx="9458">
                  <c:v>-4.8099999999999997E-2</c:v>
                </c:pt>
                <c:pt idx="9459">
                  <c:v>-4.8099999999999997E-2</c:v>
                </c:pt>
                <c:pt idx="9460">
                  <c:v>4.3799999999999999E-2</c:v>
                </c:pt>
                <c:pt idx="9461">
                  <c:v>-2.81E-3</c:v>
                </c:pt>
                <c:pt idx="9462">
                  <c:v>9.5700000000000004E-3</c:v>
                </c:pt>
                <c:pt idx="9463">
                  <c:v>-2.5700000000000001E-2</c:v>
                </c:pt>
                <c:pt idx="9464">
                  <c:v>-2.5700000000000001E-2</c:v>
                </c:pt>
                <c:pt idx="9465">
                  <c:v>-2.5700000000000001E-2</c:v>
                </c:pt>
                <c:pt idx="9466">
                  <c:v>-2.5700000000000001E-2</c:v>
                </c:pt>
                <c:pt idx="9467">
                  <c:v>-2.5700000000000001E-2</c:v>
                </c:pt>
                <c:pt idx="9468">
                  <c:v>5.8999999999999999E-3</c:v>
                </c:pt>
                <c:pt idx="9469">
                  <c:v>5.8999999999999999E-3</c:v>
                </c:pt>
                <c:pt idx="9470">
                  <c:v>5.8999999999999999E-3</c:v>
                </c:pt>
                <c:pt idx="9471">
                  <c:v>5.8999999999999999E-3</c:v>
                </c:pt>
                <c:pt idx="9472">
                  <c:v>1.67E-2</c:v>
                </c:pt>
                <c:pt idx="9473">
                  <c:v>1.67E-2</c:v>
                </c:pt>
                <c:pt idx="9474">
                  <c:v>1.67E-2</c:v>
                </c:pt>
                <c:pt idx="9475">
                  <c:v>1.67E-2</c:v>
                </c:pt>
                <c:pt idx="9476">
                  <c:v>1.67E-2</c:v>
                </c:pt>
                <c:pt idx="9477">
                  <c:v>1.67E-2</c:v>
                </c:pt>
                <c:pt idx="9478">
                  <c:v>1.67E-2</c:v>
                </c:pt>
                <c:pt idx="9479">
                  <c:v>1.67E-2</c:v>
                </c:pt>
                <c:pt idx="9480">
                  <c:v>3.3700000000000001E-4</c:v>
                </c:pt>
                <c:pt idx="9481">
                  <c:v>3.3700000000000001E-4</c:v>
                </c:pt>
                <c:pt idx="9482">
                  <c:v>3.3700000000000001E-4</c:v>
                </c:pt>
                <c:pt idx="9483">
                  <c:v>3.3700000000000001E-4</c:v>
                </c:pt>
                <c:pt idx="9484">
                  <c:v>3.3700000000000001E-4</c:v>
                </c:pt>
                <c:pt idx="9485">
                  <c:v>3.3700000000000001E-4</c:v>
                </c:pt>
                <c:pt idx="9486">
                  <c:v>3.3700000000000001E-4</c:v>
                </c:pt>
                <c:pt idx="9487">
                  <c:v>3.3700000000000001E-4</c:v>
                </c:pt>
                <c:pt idx="9488">
                  <c:v>3.3700000000000001E-4</c:v>
                </c:pt>
                <c:pt idx="9489">
                  <c:v>-1.2200000000000001E-2</c:v>
                </c:pt>
                <c:pt idx="9490">
                  <c:v>-1.2200000000000001E-2</c:v>
                </c:pt>
                <c:pt idx="9491">
                  <c:v>-1.2200000000000001E-2</c:v>
                </c:pt>
                <c:pt idx="9492">
                  <c:v>-1.2200000000000001E-2</c:v>
                </c:pt>
                <c:pt idx="9493">
                  <c:v>-1.2200000000000001E-2</c:v>
                </c:pt>
                <c:pt idx="9494">
                  <c:v>-1.2200000000000001E-2</c:v>
                </c:pt>
                <c:pt idx="9495">
                  <c:v>-1.2200000000000001E-2</c:v>
                </c:pt>
                <c:pt idx="9496">
                  <c:v>-3.6700000000000003E-2</c:v>
                </c:pt>
                <c:pt idx="9497">
                  <c:v>-3.6700000000000003E-2</c:v>
                </c:pt>
                <c:pt idx="9498">
                  <c:v>-3.6700000000000003E-2</c:v>
                </c:pt>
                <c:pt idx="9499">
                  <c:v>5.3600000000000002E-2</c:v>
                </c:pt>
                <c:pt idx="9500">
                  <c:v>2.8199999999999999E-2</c:v>
                </c:pt>
                <c:pt idx="9501">
                  <c:v>2.8199999999999999E-2</c:v>
                </c:pt>
                <c:pt idx="9502">
                  <c:v>2.8199999999999999E-2</c:v>
                </c:pt>
                <c:pt idx="9503">
                  <c:v>2.8199999999999999E-2</c:v>
                </c:pt>
                <c:pt idx="9504">
                  <c:v>2.8199999999999999E-2</c:v>
                </c:pt>
                <c:pt idx="9505">
                  <c:v>6.3200000000000006E-2</c:v>
                </c:pt>
                <c:pt idx="9506">
                  <c:v>6.3200000000000006E-2</c:v>
                </c:pt>
                <c:pt idx="9507">
                  <c:v>7.3800000000000004E-2</c:v>
                </c:pt>
                <c:pt idx="9508">
                  <c:v>7.3800000000000004E-2</c:v>
                </c:pt>
                <c:pt idx="9509">
                  <c:v>7.3800000000000004E-2</c:v>
                </c:pt>
                <c:pt idx="9510">
                  <c:v>7.3800000000000004E-2</c:v>
                </c:pt>
                <c:pt idx="9511">
                  <c:v>-4.7199999999999999E-2</c:v>
                </c:pt>
                <c:pt idx="9512">
                  <c:v>9.6199999999999994E-2</c:v>
                </c:pt>
                <c:pt idx="9513">
                  <c:v>9.6199999999999994E-2</c:v>
                </c:pt>
                <c:pt idx="9514">
                  <c:v>2.1299999999999999E-2</c:v>
                </c:pt>
                <c:pt idx="9515">
                  <c:v>2.1299999999999999E-2</c:v>
                </c:pt>
                <c:pt idx="9516">
                  <c:v>2.1299999999999999E-2</c:v>
                </c:pt>
                <c:pt idx="9517">
                  <c:v>2.1299999999999999E-2</c:v>
                </c:pt>
                <c:pt idx="9518">
                  <c:v>-5.7799999999999997E-2</c:v>
                </c:pt>
                <c:pt idx="9519">
                  <c:v>1.6799999999999999E-2</c:v>
                </c:pt>
                <c:pt idx="9520">
                  <c:v>1.6799999999999999E-2</c:v>
                </c:pt>
                <c:pt idx="9521">
                  <c:v>1.6799999999999999E-2</c:v>
                </c:pt>
                <c:pt idx="9522">
                  <c:v>-2.2700000000000001E-2</c:v>
                </c:pt>
                <c:pt idx="9523">
                  <c:v>7.3499999999999996E-2</c:v>
                </c:pt>
                <c:pt idx="9524">
                  <c:v>7.3499999999999996E-2</c:v>
                </c:pt>
                <c:pt idx="9525">
                  <c:v>7.3499999999999996E-2</c:v>
                </c:pt>
                <c:pt idx="9526">
                  <c:v>7.3499999999999996E-2</c:v>
                </c:pt>
                <c:pt idx="9527">
                  <c:v>7.3499999999999996E-2</c:v>
                </c:pt>
                <c:pt idx="9528">
                  <c:v>7.3499999999999996E-2</c:v>
                </c:pt>
                <c:pt idx="9529">
                  <c:v>7.3499999999999996E-2</c:v>
                </c:pt>
                <c:pt idx="9530">
                  <c:v>7.3499999999999996E-2</c:v>
                </c:pt>
                <c:pt idx="9531">
                  <c:v>7.3499999999999996E-2</c:v>
                </c:pt>
                <c:pt idx="9532">
                  <c:v>7.3499999999999996E-2</c:v>
                </c:pt>
                <c:pt idx="9533">
                  <c:v>7.3499999999999996E-2</c:v>
                </c:pt>
                <c:pt idx="9534">
                  <c:v>5.3199999999999997E-2</c:v>
                </c:pt>
                <c:pt idx="9535">
                  <c:v>5.3199999999999997E-2</c:v>
                </c:pt>
                <c:pt idx="9536">
                  <c:v>-6.5699999999999995E-2</c:v>
                </c:pt>
                <c:pt idx="9537">
                  <c:v>-8.5099999999999995E-2</c:v>
                </c:pt>
                <c:pt idx="9538">
                  <c:v>-2.3900000000000001E-2</c:v>
                </c:pt>
                <c:pt idx="9539">
                  <c:v>-2.3900000000000001E-2</c:v>
                </c:pt>
                <c:pt idx="9540">
                  <c:v>-2.3900000000000001E-2</c:v>
                </c:pt>
                <c:pt idx="9541">
                  <c:v>-2.3900000000000001E-2</c:v>
                </c:pt>
                <c:pt idx="9542">
                  <c:v>-2.3900000000000001E-2</c:v>
                </c:pt>
                <c:pt idx="9543">
                  <c:v>-1.7899999999999999E-3</c:v>
                </c:pt>
                <c:pt idx="9544">
                  <c:v>-1.7899999999999999E-3</c:v>
                </c:pt>
                <c:pt idx="9545">
                  <c:v>-1.7899999999999999E-3</c:v>
                </c:pt>
                <c:pt idx="9546">
                  <c:v>-1.7899999999999999E-3</c:v>
                </c:pt>
                <c:pt idx="9547">
                  <c:v>-1.7899999999999999E-3</c:v>
                </c:pt>
                <c:pt idx="9548">
                  <c:v>-1.7899999999999999E-3</c:v>
                </c:pt>
                <c:pt idx="9549">
                  <c:v>-1.7899999999999999E-3</c:v>
                </c:pt>
                <c:pt idx="9550">
                  <c:v>-1.7899999999999999E-3</c:v>
                </c:pt>
                <c:pt idx="9551">
                  <c:v>1.46E-2</c:v>
                </c:pt>
                <c:pt idx="9552">
                  <c:v>-1.5499999999999999E-3</c:v>
                </c:pt>
                <c:pt idx="9553">
                  <c:v>-1.5499999999999999E-3</c:v>
                </c:pt>
                <c:pt idx="9554">
                  <c:v>-1.5499999999999999E-3</c:v>
                </c:pt>
                <c:pt idx="9555">
                  <c:v>-1.5499999999999999E-3</c:v>
                </c:pt>
                <c:pt idx="9556">
                  <c:v>-1.5499999999999999E-3</c:v>
                </c:pt>
                <c:pt idx="9557">
                  <c:v>-1.5499999999999999E-3</c:v>
                </c:pt>
                <c:pt idx="9558">
                  <c:v>-1.5499999999999999E-3</c:v>
                </c:pt>
                <c:pt idx="9559">
                  <c:v>-1.5499999999999999E-3</c:v>
                </c:pt>
                <c:pt idx="9560">
                  <c:v>-1.5499999999999999E-3</c:v>
                </c:pt>
                <c:pt idx="9561">
                  <c:v>1.14E-2</c:v>
                </c:pt>
                <c:pt idx="9562">
                  <c:v>-1.7299999999999999E-2</c:v>
                </c:pt>
                <c:pt idx="9563">
                  <c:v>-1.7299999999999999E-2</c:v>
                </c:pt>
                <c:pt idx="9564">
                  <c:v>-2.6599999999999999E-2</c:v>
                </c:pt>
                <c:pt idx="9565">
                  <c:v>-7.6700000000000004E-2</c:v>
                </c:pt>
                <c:pt idx="9566">
                  <c:v>-7.6700000000000004E-2</c:v>
                </c:pt>
                <c:pt idx="9567">
                  <c:v>-7.17E-2</c:v>
                </c:pt>
                <c:pt idx="9568">
                  <c:v>7.0499999999999993E-2</c:v>
                </c:pt>
                <c:pt idx="9569">
                  <c:v>-2.5100000000000001E-2</c:v>
                </c:pt>
                <c:pt idx="9570">
                  <c:v>-2.5100000000000001E-2</c:v>
                </c:pt>
                <c:pt idx="9571">
                  <c:v>-2.5100000000000001E-2</c:v>
                </c:pt>
                <c:pt idx="9572">
                  <c:v>-2.5100000000000001E-2</c:v>
                </c:pt>
                <c:pt idx="9573">
                  <c:v>-2.5100000000000001E-2</c:v>
                </c:pt>
                <c:pt idx="9574">
                  <c:v>-1.77E-2</c:v>
                </c:pt>
                <c:pt idx="9575">
                  <c:v>-1.77E-2</c:v>
                </c:pt>
                <c:pt idx="9576">
                  <c:v>-3.5099999999999999E-2</c:v>
                </c:pt>
                <c:pt idx="9577">
                  <c:v>-2.47E-3</c:v>
                </c:pt>
                <c:pt idx="9578">
                  <c:v>-2.47E-3</c:v>
                </c:pt>
                <c:pt idx="9579">
                  <c:v>-2.47E-3</c:v>
                </c:pt>
                <c:pt idx="9580">
                  <c:v>-2.47E-3</c:v>
                </c:pt>
                <c:pt idx="9581">
                  <c:v>5.96E-2</c:v>
                </c:pt>
                <c:pt idx="9582">
                  <c:v>-6.2899999999999998E-2</c:v>
                </c:pt>
                <c:pt idx="9583">
                  <c:v>-6.2899999999999998E-2</c:v>
                </c:pt>
                <c:pt idx="9584">
                  <c:v>-4.9500000000000002E-2</c:v>
                </c:pt>
                <c:pt idx="9585">
                  <c:v>-4.9500000000000002E-2</c:v>
                </c:pt>
                <c:pt idx="9586">
                  <c:v>-2.6100000000000002E-2</c:v>
                </c:pt>
                <c:pt idx="9587">
                  <c:v>-2.6100000000000002E-2</c:v>
                </c:pt>
                <c:pt idx="9588">
                  <c:v>2.63E-2</c:v>
                </c:pt>
                <c:pt idx="9589" formatCode="0.00E+00">
                  <c:v>5.4999999999999999E-6</c:v>
                </c:pt>
                <c:pt idx="9590" formatCode="0.00E+00">
                  <c:v>5.4999999999999999E-6</c:v>
                </c:pt>
                <c:pt idx="9591" formatCode="0.00E+00">
                  <c:v>5.4999999999999999E-6</c:v>
                </c:pt>
                <c:pt idx="9592" formatCode="0.00E+00">
                  <c:v>5.4999999999999999E-6</c:v>
                </c:pt>
                <c:pt idx="9593" formatCode="0.00E+00">
                  <c:v>5.4999999999999999E-6</c:v>
                </c:pt>
                <c:pt idx="9594" formatCode="0.00E+00">
                  <c:v>5.4999999999999999E-6</c:v>
                </c:pt>
                <c:pt idx="9595" formatCode="0.00E+00">
                  <c:v>5.4999999999999999E-6</c:v>
                </c:pt>
                <c:pt idx="9596">
                  <c:v>1.5699999999999999E-2</c:v>
                </c:pt>
                <c:pt idx="9597">
                  <c:v>-3.39E-2</c:v>
                </c:pt>
                <c:pt idx="9598">
                  <c:v>-3.39E-2</c:v>
                </c:pt>
                <c:pt idx="9599">
                  <c:v>-3.39E-2</c:v>
                </c:pt>
                <c:pt idx="9600">
                  <c:v>5.9900000000000002E-2</c:v>
                </c:pt>
                <c:pt idx="9601">
                  <c:v>5.9900000000000002E-2</c:v>
                </c:pt>
                <c:pt idx="9602">
                  <c:v>2.0799999999999999E-2</c:v>
                </c:pt>
                <c:pt idx="9603">
                  <c:v>-2.9899999999999999E-2</c:v>
                </c:pt>
                <c:pt idx="9604">
                  <c:v>-2.9899999999999999E-2</c:v>
                </c:pt>
                <c:pt idx="9605">
                  <c:v>3.2199999999999999E-2</c:v>
                </c:pt>
                <c:pt idx="9606">
                  <c:v>-1.07E-4</c:v>
                </c:pt>
                <c:pt idx="9607">
                  <c:v>-1.07E-4</c:v>
                </c:pt>
                <c:pt idx="9608">
                  <c:v>-4.2700000000000002E-2</c:v>
                </c:pt>
                <c:pt idx="9609">
                  <c:v>-4.2700000000000002E-2</c:v>
                </c:pt>
                <c:pt idx="9610">
                  <c:v>-4.2700000000000002E-2</c:v>
                </c:pt>
                <c:pt idx="9611">
                  <c:v>-4.2700000000000002E-2</c:v>
                </c:pt>
                <c:pt idx="9612">
                  <c:v>5.2600000000000001E-2</c:v>
                </c:pt>
                <c:pt idx="9613">
                  <c:v>5.2600000000000001E-2</c:v>
                </c:pt>
                <c:pt idx="9614">
                  <c:v>5.2600000000000001E-2</c:v>
                </c:pt>
                <c:pt idx="9615">
                  <c:v>5.2600000000000001E-2</c:v>
                </c:pt>
                <c:pt idx="9616">
                  <c:v>5.2600000000000001E-2</c:v>
                </c:pt>
                <c:pt idx="9617">
                  <c:v>5.2600000000000001E-2</c:v>
                </c:pt>
                <c:pt idx="9618">
                  <c:v>5.2600000000000001E-2</c:v>
                </c:pt>
                <c:pt idx="9619">
                  <c:v>5.2600000000000001E-2</c:v>
                </c:pt>
                <c:pt idx="9620">
                  <c:v>5.2600000000000001E-2</c:v>
                </c:pt>
                <c:pt idx="9621">
                  <c:v>5.2600000000000001E-2</c:v>
                </c:pt>
                <c:pt idx="9622">
                  <c:v>-2.7799999999999998E-2</c:v>
                </c:pt>
                <c:pt idx="9623">
                  <c:v>-2.9499999999999998E-2</c:v>
                </c:pt>
                <c:pt idx="9624">
                  <c:v>-2.9499999999999998E-2</c:v>
                </c:pt>
                <c:pt idx="9625">
                  <c:v>-2.9499999999999998E-2</c:v>
                </c:pt>
                <c:pt idx="9626">
                  <c:v>-2.9499999999999998E-2</c:v>
                </c:pt>
                <c:pt idx="9627">
                  <c:v>-7.0200000000000002E-3</c:v>
                </c:pt>
                <c:pt idx="9628">
                  <c:v>-7.0200000000000002E-3</c:v>
                </c:pt>
                <c:pt idx="9629">
                  <c:v>-7.0200000000000002E-3</c:v>
                </c:pt>
                <c:pt idx="9630">
                  <c:v>-7.0200000000000002E-3</c:v>
                </c:pt>
                <c:pt idx="9631">
                  <c:v>-7.0200000000000002E-3</c:v>
                </c:pt>
                <c:pt idx="9632">
                  <c:v>-7.0200000000000002E-3</c:v>
                </c:pt>
                <c:pt idx="9633">
                  <c:v>-7.0200000000000002E-3</c:v>
                </c:pt>
                <c:pt idx="9634">
                  <c:v>-7.0200000000000002E-3</c:v>
                </c:pt>
                <c:pt idx="9635">
                  <c:v>-4.9299999999999997E-2</c:v>
                </c:pt>
                <c:pt idx="9636">
                  <c:v>-4.9299999999999997E-2</c:v>
                </c:pt>
                <c:pt idx="9637">
                  <c:v>-4.9299999999999997E-2</c:v>
                </c:pt>
                <c:pt idx="9638">
                  <c:v>-4.9299999999999997E-2</c:v>
                </c:pt>
                <c:pt idx="9639">
                  <c:v>4.9000000000000002E-2</c:v>
                </c:pt>
                <c:pt idx="9640">
                  <c:v>4.9000000000000002E-2</c:v>
                </c:pt>
                <c:pt idx="9641">
                  <c:v>4.9000000000000002E-2</c:v>
                </c:pt>
                <c:pt idx="9642">
                  <c:v>6.0299999999999999E-2</c:v>
                </c:pt>
                <c:pt idx="9643">
                  <c:v>6.0299999999999999E-2</c:v>
                </c:pt>
                <c:pt idx="9644">
                  <c:v>6.0299999999999999E-2</c:v>
                </c:pt>
                <c:pt idx="9645">
                  <c:v>-2.12E-2</c:v>
                </c:pt>
                <c:pt idx="9646">
                  <c:v>-2.1399999999999999E-2</c:v>
                </c:pt>
                <c:pt idx="9647">
                  <c:v>-2.1399999999999999E-2</c:v>
                </c:pt>
                <c:pt idx="9648">
                  <c:v>-2.1399999999999999E-2</c:v>
                </c:pt>
                <c:pt idx="9649">
                  <c:v>3.9100000000000003E-2</c:v>
                </c:pt>
                <c:pt idx="9650">
                  <c:v>-7.5200000000000003E-2</c:v>
                </c:pt>
                <c:pt idx="9651">
                  <c:v>-7.5200000000000003E-2</c:v>
                </c:pt>
                <c:pt idx="9652">
                  <c:v>-7.5200000000000003E-2</c:v>
                </c:pt>
                <c:pt idx="9653">
                  <c:v>0.14499999999999999</c:v>
                </c:pt>
                <c:pt idx="9654">
                  <c:v>0.14499999999999999</c:v>
                </c:pt>
                <c:pt idx="9655">
                  <c:v>0.14499999999999999</c:v>
                </c:pt>
                <c:pt idx="9656">
                  <c:v>0.14499999999999999</c:v>
                </c:pt>
                <c:pt idx="9657">
                  <c:v>0.14499999999999999</c:v>
                </c:pt>
                <c:pt idx="9658">
                  <c:v>-2.7300000000000001E-2</c:v>
                </c:pt>
                <c:pt idx="9659">
                  <c:v>-2.7300000000000001E-2</c:v>
                </c:pt>
                <c:pt idx="9660">
                  <c:v>-2.7300000000000001E-2</c:v>
                </c:pt>
                <c:pt idx="9661">
                  <c:v>-2.7300000000000001E-2</c:v>
                </c:pt>
                <c:pt idx="9662">
                  <c:v>4.6600000000000003E-2</c:v>
                </c:pt>
                <c:pt idx="9663">
                  <c:v>4.6600000000000003E-2</c:v>
                </c:pt>
                <c:pt idx="9664">
                  <c:v>4.6600000000000003E-2</c:v>
                </c:pt>
                <c:pt idx="9665">
                  <c:v>4.6600000000000003E-2</c:v>
                </c:pt>
                <c:pt idx="9666">
                  <c:v>4.6600000000000003E-2</c:v>
                </c:pt>
                <c:pt idx="9667">
                  <c:v>-1.01E-2</c:v>
                </c:pt>
                <c:pt idx="9668">
                  <c:v>-1.01E-2</c:v>
                </c:pt>
                <c:pt idx="9669">
                  <c:v>-1.01E-2</c:v>
                </c:pt>
                <c:pt idx="9670">
                  <c:v>-1.01E-2</c:v>
                </c:pt>
                <c:pt idx="9671">
                  <c:v>-1.01E-2</c:v>
                </c:pt>
                <c:pt idx="9672">
                  <c:v>4.9000000000000002E-2</c:v>
                </c:pt>
                <c:pt idx="9673">
                  <c:v>-9.8399999999999998E-3</c:v>
                </c:pt>
                <c:pt idx="9674">
                  <c:v>-9.8399999999999998E-3</c:v>
                </c:pt>
                <c:pt idx="9675">
                  <c:v>-2.5100000000000001E-2</c:v>
                </c:pt>
                <c:pt idx="9676">
                  <c:v>-2.5100000000000001E-2</c:v>
                </c:pt>
                <c:pt idx="9677">
                  <c:v>-2.5100000000000001E-2</c:v>
                </c:pt>
                <c:pt idx="9678">
                  <c:v>-2.5100000000000001E-2</c:v>
                </c:pt>
                <c:pt idx="9679">
                  <c:v>-2.5100000000000001E-2</c:v>
                </c:pt>
                <c:pt idx="9680">
                  <c:v>2.3E-2</c:v>
                </c:pt>
                <c:pt idx="9681">
                  <c:v>2.3E-2</c:v>
                </c:pt>
                <c:pt idx="9682">
                  <c:v>2.3E-2</c:v>
                </c:pt>
                <c:pt idx="9683">
                  <c:v>2.3E-2</c:v>
                </c:pt>
                <c:pt idx="9684">
                  <c:v>2.3E-2</c:v>
                </c:pt>
                <c:pt idx="9685">
                  <c:v>2.3E-2</c:v>
                </c:pt>
                <c:pt idx="9686">
                  <c:v>2.3E-2</c:v>
                </c:pt>
                <c:pt idx="9687">
                  <c:v>2.3E-2</c:v>
                </c:pt>
                <c:pt idx="9688">
                  <c:v>2.3E-2</c:v>
                </c:pt>
                <c:pt idx="9689">
                  <c:v>2.3E-2</c:v>
                </c:pt>
                <c:pt idx="9690">
                  <c:v>2.3E-2</c:v>
                </c:pt>
                <c:pt idx="9691">
                  <c:v>2.3E-2</c:v>
                </c:pt>
                <c:pt idx="9692">
                  <c:v>2.3E-2</c:v>
                </c:pt>
                <c:pt idx="9693">
                  <c:v>2.3E-2</c:v>
                </c:pt>
                <c:pt idx="9694">
                  <c:v>2.3E-2</c:v>
                </c:pt>
                <c:pt idx="9695">
                  <c:v>-3.5400000000000001E-2</c:v>
                </c:pt>
                <c:pt idx="9696">
                  <c:v>-3.5400000000000001E-2</c:v>
                </c:pt>
                <c:pt idx="9697">
                  <c:v>-3.5400000000000001E-2</c:v>
                </c:pt>
                <c:pt idx="9698">
                  <c:v>-3.5400000000000001E-2</c:v>
                </c:pt>
                <c:pt idx="9699">
                  <c:v>4.2900000000000001E-2</c:v>
                </c:pt>
                <c:pt idx="9700">
                  <c:v>4.2900000000000001E-2</c:v>
                </c:pt>
                <c:pt idx="9701">
                  <c:v>4.2900000000000001E-2</c:v>
                </c:pt>
                <c:pt idx="9702">
                  <c:v>4.2900000000000001E-2</c:v>
                </c:pt>
                <c:pt idx="9703">
                  <c:v>4.2900000000000001E-2</c:v>
                </c:pt>
                <c:pt idx="9704">
                  <c:v>4.2900000000000001E-2</c:v>
                </c:pt>
                <c:pt idx="9705">
                  <c:v>4.2900000000000001E-2</c:v>
                </c:pt>
                <c:pt idx="9706">
                  <c:v>-2.58E-2</c:v>
                </c:pt>
                <c:pt idx="9707">
                  <c:v>-2.58E-2</c:v>
                </c:pt>
                <c:pt idx="9708">
                  <c:v>-2.0999999999999999E-3</c:v>
                </c:pt>
                <c:pt idx="9709">
                  <c:v>5.6000000000000001E-2</c:v>
                </c:pt>
                <c:pt idx="9710">
                  <c:v>5.6000000000000001E-2</c:v>
                </c:pt>
                <c:pt idx="9711">
                  <c:v>-4.65E-2</c:v>
                </c:pt>
                <c:pt idx="9712">
                  <c:v>-4.65E-2</c:v>
                </c:pt>
                <c:pt idx="9713">
                  <c:v>-4.65E-2</c:v>
                </c:pt>
                <c:pt idx="9714">
                  <c:v>5.45E-2</c:v>
                </c:pt>
                <c:pt idx="9715">
                  <c:v>5.45E-2</c:v>
                </c:pt>
                <c:pt idx="9716">
                  <c:v>8.1600000000000006E-2</c:v>
                </c:pt>
                <c:pt idx="9717">
                  <c:v>-5.1499999999999997E-2</c:v>
                </c:pt>
                <c:pt idx="9718">
                  <c:v>-5.1499999999999997E-2</c:v>
                </c:pt>
                <c:pt idx="9719">
                  <c:v>-5.1499999999999997E-2</c:v>
                </c:pt>
                <c:pt idx="9720">
                  <c:v>-5.1499999999999997E-2</c:v>
                </c:pt>
                <c:pt idx="9721">
                  <c:v>-5.1499999999999997E-2</c:v>
                </c:pt>
                <c:pt idx="9722">
                  <c:v>-5.1499999999999997E-2</c:v>
                </c:pt>
                <c:pt idx="9723">
                  <c:v>-5.1499999999999997E-2</c:v>
                </c:pt>
                <c:pt idx="9724">
                  <c:v>-5.1499999999999997E-2</c:v>
                </c:pt>
                <c:pt idx="9725">
                  <c:v>-5.1499999999999997E-2</c:v>
                </c:pt>
                <c:pt idx="9726">
                  <c:v>-5.1499999999999997E-2</c:v>
                </c:pt>
                <c:pt idx="9727">
                  <c:v>-5.1499999999999997E-2</c:v>
                </c:pt>
                <c:pt idx="9728">
                  <c:v>-5.1499999999999997E-2</c:v>
                </c:pt>
                <c:pt idx="9729">
                  <c:v>-2.0199999999999999E-2</c:v>
                </c:pt>
                <c:pt idx="9730">
                  <c:v>-2.0199999999999999E-2</c:v>
                </c:pt>
                <c:pt idx="9731">
                  <c:v>3.9600000000000003E-2</c:v>
                </c:pt>
                <c:pt idx="9732">
                  <c:v>3.9600000000000003E-2</c:v>
                </c:pt>
                <c:pt idx="9733">
                  <c:v>3.9600000000000003E-2</c:v>
                </c:pt>
                <c:pt idx="9734">
                  <c:v>3.9600000000000003E-2</c:v>
                </c:pt>
                <c:pt idx="9735">
                  <c:v>3.9600000000000003E-2</c:v>
                </c:pt>
                <c:pt idx="9736">
                  <c:v>3.9600000000000003E-2</c:v>
                </c:pt>
                <c:pt idx="9737">
                  <c:v>3.9600000000000003E-2</c:v>
                </c:pt>
                <c:pt idx="9738">
                  <c:v>3.9600000000000003E-2</c:v>
                </c:pt>
                <c:pt idx="9739">
                  <c:v>3.9600000000000003E-2</c:v>
                </c:pt>
                <c:pt idx="9740">
                  <c:v>3.9600000000000003E-2</c:v>
                </c:pt>
                <c:pt idx="9741">
                  <c:v>-5.0500000000000003E-2</c:v>
                </c:pt>
                <c:pt idx="9742">
                  <c:v>1.29E-2</c:v>
                </c:pt>
                <c:pt idx="9743">
                  <c:v>1.29E-2</c:v>
                </c:pt>
                <c:pt idx="9744">
                  <c:v>1.29E-2</c:v>
                </c:pt>
                <c:pt idx="9745">
                  <c:v>5.5500000000000001E-2</c:v>
                </c:pt>
                <c:pt idx="9746">
                  <c:v>-4.02E-2</c:v>
                </c:pt>
                <c:pt idx="9747">
                  <c:v>-2.5000000000000001E-2</c:v>
                </c:pt>
                <c:pt idx="9748">
                  <c:v>-2.1600000000000001E-2</c:v>
                </c:pt>
                <c:pt idx="9749">
                  <c:v>-2.1600000000000001E-2</c:v>
                </c:pt>
                <c:pt idx="9750">
                  <c:v>-2.1600000000000001E-2</c:v>
                </c:pt>
                <c:pt idx="9751">
                  <c:v>-2.1600000000000001E-2</c:v>
                </c:pt>
                <c:pt idx="9752">
                  <c:v>-2.1600000000000001E-2</c:v>
                </c:pt>
                <c:pt idx="9753">
                  <c:v>-2.1600000000000001E-2</c:v>
                </c:pt>
                <c:pt idx="9754">
                  <c:v>-2.1600000000000001E-2</c:v>
                </c:pt>
                <c:pt idx="9755">
                  <c:v>-2.1600000000000001E-2</c:v>
                </c:pt>
                <c:pt idx="9756">
                  <c:v>-2.1600000000000001E-2</c:v>
                </c:pt>
                <c:pt idx="9757">
                  <c:v>-2.1600000000000001E-2</c:v>
                </c:pt>
                <c:pt idx="9758">
                  <c:v>-4.3200000000000002E-2</c:v>
                </c:pt>
                <c:pt idx="9759">
                  <c:v>6.2100000000000002E-2</c:v>
                </c:pt>
                <c:pt idx="9760">
                  <c:v>6.2100000000000002E-2</c:v>
                </c:pt>
                <c:pt idx="9761">
                  <c:v>4.6100000000000002E-2</c:v>
                </c:pt>
                <c:pt idx="9762">
                  <c:v>4.6100000000000002E-2</c:v>
                </c:pt>
                <c:pt idx="9763">
                  <c:v>4.6100000000000002E-2</c:v>
                </c:pt>
                <c:pt idx="9764">
                  <c:v>-2.0899999999999998E-2</c:v>
                </c:pt>
                <c:pt idx="9765">
                  <c:v>-2.0899999999999998E-2</c:v>
                </c:pt>
                <c:pt idx="9766">
                  <c:v>-2.0899999999999998E-2</c:v>
                </c:pt>
                <c:pt idx="9767">
                  <c:v>8.6499999999999997E-3</c:v>
                </c:pt>
                <c:pt idx="9768">
                  <c:v>8.6499999999999997E-3</c:v>
                </c:pt>
                <c:pt idx="9769">
                  <c:v>8.6499999999999997E-3</c:v>
                </c:pt>
                <c:pt idx="9770">
                  <c:v>8.6499999999999997E-3</c:v>
                </c:pt>
                <c:pt idx="9771">
                  <c:v>8.6499999999999997E-3</c:v>
                </c:pt>
                <c:pt idx="9772">
                  <c:v>8.6499999999999997E-3</c:v>
                </c:pt>
                <c:pt idx="9773">
                  <c:v>8.6499999999999997E-3</c:v>
                </c:pt>
                <c:pt idx="9774">
                  <c:v>8.6499999999999997E-3</c:v>
                </c:pt>
                <c:pt idx="9775">
                  <c:v>8.6499999999999997E-3</c:v>
                </c:pt>
                <c:pt idx="9776">
                  <c:v>2.1999999999999999E-2</c:v>
                </c:pt>
                <c:pt idx="9777">
                  <c:v>2.1999999999999999E-2</c:v>
                </c:pt>
                <c:pt idx="9778">
                  <c:v>0.01</c:v>
                </c:pt>
                <c:pt idx="9779">
                  <c:v>-2.1700000000000001E-2</c:v>
                </c:pt>
                <c:pt idx="9780">
                  <c:v>4.1799999999999997E-2</c:v>
                </c:pt>
                <c:pt idx="9781">
                  <c:v>4.1799999999999997E-2</c:v>
                </c:pt>
                <c:pt idx="9782">
                  <c:v>4.1799999999999997E-2</c:v>
                </c:pt>
                <c:pt idx="9783">
                  <c:v>3.04E-2</c:v>
                </c:pt>
                <c:pt idx="9784">
                  <c:v>3.04E-2</c:v>
                </c:pt>
                <c:pt idx="9785">
                  <c:v>3.04E-2</c:v>
                </c:pt>
                <c:pt idx="9786">
                  <c:v>3.04E-2</c:v>
                </c:pt>
                <c:pt idx="9787">
                  <c:v>3.04E-2</c:v>
                </c:pt>
                <c:pt idx="9788">
                  <c:v>3.04E-2</c:v>
                </c:pt>
                <c:pt idx="9789">
                  <c:v>3.04E-2</c:v>
                </c:pt>
                <c:pt idx="9790">
                  <c:v>3.04E-2</c:v>
                </c:pt>
                <c:pt idx="9791">
                  <c:v>3.2300000000000002E-2</c:v>
                </c:pt>
                <c:pt idx="9792">
                  <c:v>3.2300000000000002E-2</c:v>
                </c:pt>
                <c:pt idx="9793">
                  <c:v>3.7499999999999999E-2</c:v>
                </c:pt>
                <c:pt idx="9794">
                  <c:v>3.7499999999999999E-2</c:v>
                </c:pt>
                <c:pt idx="9795">
                  <c:v>-5.1999999999999998E-2</c:v>
                </c:pt>
                <c:pt idx="9796">
                  <c:v>-5.1999999999999998E-2</c:v>
                </c:pt>
                <c:pt idx="9797">
                  <c:v>-5.1999999999999998E-2</c:v>
                </c:pt>
                <c:pt idx="9798">
                  <c:v>2.35E-2</c:v>
                </c:pt>
                <c:pt idx="9799">
                  <c:v>2.35E-2</c:v>
                </c:pt>
                <c:pt idx="9800">
                  <c:v>2.35E-2</c:v>
                </c:pt>
                <c:pt idx="9801">
                  <c:v>2.35E-2</c:v>
                </c:pt>
                <c:pt idx="9802">
                  <c:v>2.35E-2</c:v>
                </c:pt>
                <c:pt idx="9803">
                  <c:v>-3.1800000000000001E-3</c:v>
                </c:pt>
                <c:pt idx="9804">
                  <c:v>-3.1800000000000001E-3</c:v>
                </c:pt>
                <c:pt idx="9805">
                  <c:v>-3.1800000000000001E-3</c:v>
                </c:pt>
                <c:pt idx="9806">
                  <c:v>-1.3599999999999999E-2</c:v>
                </c:pt>
                <c:pt idx="9807">
                  <c:v>-1.0999999999999999E-2</c:v>
                </c:pt>
                <c:pt idx="9808">
                  <c:v>-1.0999999999999999E-2</c:v>
                </c:pt>
                <c:pt idx="9809">
                  <c:v>-1.0999999999999999E-2</c:v>
                </c:pt>
                <c:pt idx="9810">
                  <c:v>-1.0999999999999999E-2</c:v>
                </c:pt>
                <c:pt idx="9811">
                  <c:v>-1.0999999999999999E-2</c:v>
                </c:pt>
                <c:pt idx="9812">
                  <c:v>-1.0999999999999999E-2</c:v>
                </c:pt>
                <c:pt idx="9813">
                  <c:v>-1.0999999999999999E-2</c:v>
                </c:pt>
                <c:pt idx="9814">
                  <c:v>-1.0999999999999999E-2</c:v>
                </c:pt>
                <c:pt idx="9815">
                  <c:v>-1.0999999999999999E-2</c:v>
                </c:pt>
                <c:pt idx="9816">
                  <c:v>0.105</c:v>
                </c:pt>
                <c:pt idx="9817">
                  <c:v>0.105</c:v>
                </c:pt>
                <c:pt idx="9818">
                  <c:v>0.105</c:v>
                </c:pt>
                <c:pt idx="9819">
                  <c:v>0.105</c:v>
                </c:pt>
                <c:pt idx="9820">
                  <c:v>0.105</c:v>
                </c:pt>
                <c:pt idx="9821">
                  <c:v>0.105</c:v>
                </c:pt>
                <c:pt idx="9822">
                  <c:v>3.8100000000000002E-2</c:v>
                </c:pt>
                <c:pt idx="9823">
                  <c:v>3.8100000000000002E-2</c:v>
                </c:pt>
                <c:pt idx="9824">
                  <c:v>3.8100000000000002E-2</c:v>
                </c:pt>
                <c:pt idx="9825">
                  <c:v>-2.9100000000000001E-2</c:v>
                </c:pt>
                <c:pt idx="9826">
                  <c:v>-2.9100000000000001E-2</c:v>
                </c:pt>
                <c:pt idx="9827">
                  <c:v>-2.9100000000000001E-2</c:v>
                </c:pt>
                <c:pt idx="9828">
                  <c:v>-2.9100000000000001E-2</c:v>
                </c:pt>
                <c:pt idx="9829">
                  <c:v>-2.9100000000000001E-2</c:v>
                </c:pt>
                <c:pt idx="9830">
                  <c:v>-2.9100000000000001E-2</c:v>
                </c:pt>
                <c:pt idx="9831">
                  <c:v>-2.9100000000000001E-2</c:v>
                </c:pt>
                <c:pt idx="9832">
                  <c:v>-2.9100000000000001E-2</c:v>
                </c:pt>
                <c:pt idx="9833">
                  <c:v>3.5900000000000001E-2</c:v>
                </c:pt>
                <c:pt idx="9834">
                  <c:v>3.5900000000000001E-2</c:v>
                </c:pt>
                <c:pt idx="9835">
                  <c:v>3.5900000000000001E-2</c:v>
                </c:pt>
                <c:pt idx="9836">
                  <c:v>7.6399999999999996E-2</c:v>
                </c:pt>
                <c:pt idx="9837">
                  <c:v>7.6399999999999996E-2</c:v>
                </c:pt>
                <c:pt idx="9838">
                  <c:v>7.6399999999999996E-2</c:v>
                </c:pt>
                <c:pt idx="9839">
                  <c:v>-7.17E-2</c:v>
                </c:pt>
                <c:pt idx="9840">
                  <c:v>-5.2900000000000003E-2</c:v>
                </c:pt>
                <c:pt idx="9841">
                  <c:v>-5.2900000000000003E-2</c:v>
                </c:pt>
                <c:pt idx="9842">
                  <c:v>-7.8799999999999995E-2</c:v>
                </c:pt>
                <c:pt idx="9843">
                  <c:v>-7.8799999999999995E-2</c:v>
                </c:pt>
                <c:pt idx="9844">
                  <c:v>-7.8799999999999995E-2</c:v>
                </c:pt>
                <c:pt idx="9845">
                  <c:v>-7.0099999999999996E-2</c:v>
                </c:pt>
                <c:pt idx="9846">
                  <c:v>-7.0099999999999996E-2</c:v>
                </c:pt>
                <c:pt idx="9847">
                  <c:v>-2.76E-2</c:v>
                </c:pt>
                <c:pt idx="9848">
                  <c:v>-4.5899999999999999E-4</c:v>
                </c:pt>
                <c:pt idx="9849">
                  <c:v>-4.5899999999999999E-4</c:v>
                </c:pt>
                <c:pt idx="9850">
                  <c:v>1.7899999999999999E-2</c:v>
                </c:pt>
                <c:pt idx="9851">
                  <c:v>5.16E-2</c:v>
                </c:pt>
                <c:pt idx="9852">
                  <c:v>-6.5799999999999997E-2</c:v>
                </c:pt>
                <c:pt idx="9853">
                  <c:v>-6.5799999999999997E-2</c:v>
                </c:pt>
                <c:pt idx="9854">
                  <c:v>-6.5799999999999997E-2</c:v>
                </c:pt>
                <c:pt idx="9855">
                  <c:v>-6.3800000000000003E-3</c:v>
                </c:pt>
                <c:pt idx="9856">
                  <c:v>-6.3800000000000003E-3</c:v>
                </c:pt>
                <c:pt idx="9857">
                  <c:v>1.2200000000000001E-2</c:v>
                </c:pt>
                <c:pt idx="9858">
                  <c:v>1.2200000000000001E-2</c:v>
                </c:pt>
                <c:pt idx="9859">
                  <c:v>1.2200000000000001E-2</c:v>
                </c:pt>
                <c:pt idx="9860">
                  <c:v>1.07E-3</c:v>
                </c:pt>
                <c:pt idx="9861">
                  <c:v>-6.2199999999999998E-3</c:v>
                </c:pt>
                <c:pt idx="9862">
                  <c:v>-6.2199999999999998E-3</c:v>
                </c:pt>
                <c:pt idx="9863">
                  <c:v>-6.2199999999999998E-3</c:v>
                </c:pt>
                <c:pt idx="9864">
                  <c:v>-6.2199999999999998E-3</c:v>
                </c:pt>
                <c:pt idx="9865">
                  <c:v>-6.2199999999999998E-3</c:v>
                </c:pt>
                <c:pt idx="9866">
                  <c:v>-6.2199999999999998E-3</c:v>
                </c:pt>
                <c:pt idx="9867">
                  <c:v>-6.2199999999999998E-3</c:v>
                </c:pt>
                <c:pt idx="9868">
                  <c:v>-6.2199999999999998E-3</c:v>
                </c:pt>
                <c:pt idx="9869">
                  <c:v>-6.2199999999999998E-3</c:v>
                </c:pt>
                <c:pt idx="9870">
                  <c:v>-6.2199999999999998E-3</c:v>
                </c:pt>
                <c:pt idx="9871">
                  <c:v>-6.2199999999999998E-3</c:v>
                </c:pt>
                <c:pt idx="9872">
                  <c:v>-6.2199999999999998E-3</c:v>
                </c:pt>
                <c:pt idx="9873">
                  <c:v>-6.2199999999999998E-3</c:v>
                </c:pt>
                <c:pt idx="9874">
                  <c:v>-6.2199999999999998E-3</c:v>
                </c:pt>
                <c:pt idx="9875">
                  <c:v>-6.2199999999999998E-3</c:v>
                </c:pt>
                <c:pt idx="9876">
                  <c:v>-6.2199999999999998E-3</c:v>
                </c:pt>
                <c:pt idx="9877">
                  <c:v>-6.2199999999999998E-3</c:v>
                </c:pt>
                <c:pt idx="9878">
                  <c:v>-6.2199999999999998E-3</c:v>
                </c:pt>
                <c:pt idx="9879">
                  <c:v>-6.2199999999999998E-3</c:v>
                </c:pt>
                <c:pt idx="9880">
                  <c:v>-6.2199999999999998E-3</c:v>
                </c:pt>
                <c:pt idx="9881">
                  <c:v>-6.2199999999999998E-3</c:v>
                </c:pt>
                <c:pt idx="9882">
                  <c:v>-6.2199999999999998E-3</c:v>
                </c:pt>
                <c:pt idx="9883">
                  <c:v>-6.2199999999999998E-3</c:v>
                </c:pt>
                <c:pt idx="9884">
                  <c:v>-6.2199999999999998E-3</c:v>
                </c:pt>
                <c:pt idx="9885">
                  <c:v>-6.2799999999999995E-2</c:v>
                </c:pt>
                <c:pt idx="9886">
                  <c:v>-6.2799999999999995E-2</c:v>
                </c:pt>
                <c:pt idx="9887">
                  <c:v>-6.2799999999999995E-2</c:v>
                </c:pt>
                <c:pt idx="9888">
                  <c:v>-6.2799999999999995E-2</c:v>
                </c:pt>
                <c:pt idx="9889">
                  <c:v>-7.7899999999999997E-2</c:v>
                </c:pt>
                <c:pt idx="9890">
                  <c:v>-7.7899999999999997E-2</c:v>
                </c:pt>
                <c:pt idx="9891">
                  <c:v>-7.7899999999999997E-2</c:v>
                </c:pt>
                <c:pt idx="9892">
                  <c:v>5.3699999999999998E-2</c:v>
                </c:pt>
                <c:pt idx="9893">
                  <c:v>5.3699999999999998E-2</c:v>
                </c:pt>
                <c:pt idx="9894">
                  <c:v>5.3699999999999998E-2</c:v>
                </c:pt>
                <c:pt idx="9895">
                  <c:v>5.3699999999999998E-2</c:v>
                </c:pt>
                <c:pt idx="9896">
                  <c:v>0.112</c:v>
                </c:pt>
                <c:pt idx="9897">
                  <c:v>-1.5599999999999999E-2</c:v>
                </c:pt>
                <c:pt idx="9898">
                  <c:v>-1.5599999999999999E-2</c:v>
                </c:pt>
                <c:pt idx="9899">
                  <c:v>-1.5599999999999999E-2</c:v>
                </c:pt>
                <c:pt idx="9900">
                  <c:v>-1.5599999999999999E-2</c:v>
                </c:pt>
                <c:pt idx="9901">
                  <c:v>-1.5599999999999999E-2</c:v>
                </c:pt>
                <c:pt idx="9902">
                  <c:v>2.7199999999999998E-2</c:v>
                </c:pt>
                <c:pt idx="9903">
                  <c:v>9.1499999999999998E-2</c:v>
                </c:pt>
                <c:pt idx="9904">
                  <c:v>9.1499999999999998E-2</c:v>
                </c:pt>
                <c:pt idx="9905">
                  <c:v>-8.8099999999999998E-2</c:v>
                </c:pt>
                <c:pt idx="9906">
                  <c:v>-8.8099999999999998E-2</c:v>
                </c:pt>
                <c:pt idx="9907">
                  <c:v>-8.8099999999999998E-2</c:v>
                </c:pt>
                <c:pt idx="9908">
                  <c:v>0.11600000000000001</c:v>
                </c:pt>
                <c:pt idx="9909">
                  <c:v>0.11600000000000001</c:v>
                </c:pt>
                <c:pt idx="9910">
                  <c:v>-4.82E-2</c:v>
                </c:pt>
                <c:pt idx="9911">
                  <c:v>-4.82E-2</c:v>
                </c:pt>
                <c:pt idx="9912">
                  <c:v>-4.82E-2</c:v>
                </c:pt>
                <c:pt idx="9913">
                  <c:v>-4.82E-2</c:v>
                </c:pt>
                <c:pt idx="9914">
                  <c:v>-0.11</c:v>
                </c:pt>
                <c:pt idx="9915">
                  <c:v>5.8700000000000002E-2</c:v>
                </c:pt>
                <c:pt idx="9916">
                  <c:v>-1.7000000000000001E-2</c:v>
                </c:pt>
                <c:pt idx="9917">
                  <c:v>-1.7000000000000001E-2</c:v>
                </c:pt>
                <c:pt idx="9918">
                  <c:v>-1.7000000000000001E-2</c:v>
                </c:pt>
                <c:pt idx="9919">
                  <c:v>4.9200000000000001E-2</c:v>
                </c:pt>
                <c:pt idx="9920">
                  <c:v>4.9200000000000001E-2</c:v>
                </c:pt>
                <c:pt idx="9921">
                  <c:v>-3.5999999999999997E-2</c:v>
                </c:pt>
                <c:pt idx="9922">
                  <c:v>-2.7699999999999999E-2</c:v>
                </c:pt>
                <c:pt idx="9923">
                  <c:v>-2.7699999999999999E-2</c:v>
                </c:pt>
                <c:pt idx="9924">
                  <c:v>3.8899999999999998E-3</c:v>
                </c:pt>
                <c:pt idx="9925">
                  <c:v>3.8899999999999998E-3</c:v>
                </c:pt>
                <c:pt idx="9926">
                  <c:v>3.8899999999999998E-3</c:v>
                </c:pt>
                <c:pt idx="9927">
                  <c:v>3.8899999999999998E-3</c:v>
                </c:pt>
                <c:pt idx="9928">
                  <c:v>3.8899999999999998E-3</c:v>
                </c:pt>
                <c:pt idx="9929">
                  <c:v>3.8899999999999998E-3</c:v>
                </c:pt>
                <c:pt idx="9930">
                  <c:v>3.8899999999999998E-3</c:v>
                </c:pt>
                <c:pt idx="9931">
                  <c:v>-2.92E-2</c:v>
                </c:pt>
                <c:pt idx="9932">
                  <c:v>-4.3799999999999999E-2</c:v>
                </c:pt>
                <c:pt idx="9933">
                  <c:v>-4.3799999999999999E-2</c:v>
                </c:pt>
                <c:pt idx="9934">
                  <c:v>-4.3799999999999999E-2</c:v>
                </c:pt>
                <c:pt idx="9935">
                  <c:v>-4.3799999999999999E-2</c:v>
                </c:pt>
                <c:pt idx="9936">
                  <c:v>2.1399999999999999E-2</c:v>
                </c:pt>
                <c:pt idx="9937">
                  <c:v>2.1399999999999999E-2</c:v>
                </c:pt>
                <c:pt idx="9938">
                  <c:v>2.1399999999999999E-2</c:v>
                </c:pt>
                <c:pt idx="9939">
                  <c:v>-2.6100000000000002E-2</c:v>
                </c:pt>
                <c:pt idx="9940">
                  <c:v>-2.6100000000000002E-2</c:v>
                </c:pt>
                <c:pt idx="9941">
                  <c:v>1.6299999999999999E-2</c:v>
                </c:pt>
                <c:pt idx="9942">
                  <c:v>1.6299999999999999E-2</c:v>
                </c:pt>
                <c:pt idx="9943">
                  <c:v>1.6299999999999999E-2</c:v>
                </c:pt>
                <c:pt idx="9944">
                  <c:v>1.6299999999999999E-2</c:v>
                </c:pt>
                <c:pt idx="9945">
                  <c:v>-4.1399999999999996E-3</c:v>
                </c:pt>
                <c:pt idx="9946">
                  <c:v>-4.1399999999999996E-3</c:v>
                </c:pt>
                <c:pt idx="9947">
                  <c:v>-4.1399999999999996E-3</c:v>
                </c:pt>
                <c:pt idx="9948">
                  <c:v>4.48E-2</c:v>
                </c:pt>
                <c:pt idx="9949">
                  <c:v>4.48E-2</c:v>
                </c:pt>
                <c:pt idx="9950">
                  <c:v>2.8400000000000002E-2</c:v>
                </c:pt>
                <c:pt idx="9951">
                  <c:v>2.8400000000000002E-2</c:v>
                </c:pt>
                <c:pt idx="9952">
                  <c:v>5.4600000000000003E-2</c:v>
                </c:pt>
                <c:pt idx="9953">
                  <c:v>5.4600000000000003E-2</c:v>
                </c:pt>
                <c:pt idx="9954">
                  <c:v>5.4600000000000003E-2</c:v>
                </c:pt>
                <c:pt idx="9955">
                  <c:v>-1.5299999999999999E-2</c:v>
                </c:pt>
                <c:pt idx="9956">
                  <c:v>-1.5299999999999999E-2</c:v>
                </c:pt>
                <c:pt idx="9957">
                  <c:v>-1.5299999999999999E-2</c:v>
                </c:pt>
                <c:pt idx="9958">
                  <c:v>-1.5299999999999999E-2</c:v>
                </c:pt>
                <c:pt idx="9959">
                  <c:v>-1.5299999999999999E-2</c:v>
                </c:pt>
                <c:pt idx="9960">
                  <c:v>-1.5299999999999999E-2</c:v>
                </c:pt>
                <c:pt idx="9961">
                  <c:v>-1.5299999999999999E-2</c:v>
                </c:pt>
                <c:pt idx="9962">
                  <c:v>-1.5299999999999999E-2</c:v>
                </c:pt>
                <c:pt idx="9963">
                  <c:v>-1.4800000000000001E-2</c:v>
                </c:pt>
                <c:pt idx="9964">
                  <c:v>-1.4800000000000001E-2</c:v>
                </c:pt>
                <c:pt idx="9965">
                  <c:v>-1.4800000000000001E-2</c:v>
                </c:pt>
                <c:pt idx="9966">
                  <c:v>-1.4800000000000001E-2</c:v>
                </c:pt>
                <c:pt idx="9967">
                  <c:v>-1.4800000000000001E-2</c:v>
                </c:pt>
                <c:pt idx="9968">
                  <c:v>-6.3200000000000006E-2</c:v>
                </c:pt>
                <c:pt idx="9969">
                  <c:v>-5.0200000000000002E-2</c:v>
                </c:pt>
                <c:pt idx="9970">
                  <c:v>2.5399999999999999E-2</c:v>
                </c:pt>
                <c:pt idx="9971">
                  <c:v>-3.3799999999999997E-2</c:v>
                </c:pt>
                <c:pt idx="9972">
                  <c:v>-3.3799999999999997E-2</c:v>
                </c:pt>
                <c:pt idx="9973">
                  <c:v>-3.7799999999999999E-3</c:v>
                </c:pt>
                <c:pt idx="9974">
                  <c:v>-3.7799999999999999E-3</c:v>
                </c:pt>
                <c:pt idx="9975">
                  <c:v>8.14E-2</c:v>
                </c:pt>
                <c:pt idx="9976">
                  <c:v>-3.4599999999999999E-2</c:v>
                </c:pt>
                <c:pt idx="9977">
                  <c:v>-3.4599999999999999E-2</c:v>
                </c:pt>
                <c:pt idx="9978">
                  <c:v>-3.4599999999999999E-2</c:v>
                </c:pt>
                <c:pt idx="9979">
                  <c:v>-3.4599999999999999E-2</c:v>
                </c:pt>
                <c:pt idx="9980">
                  <c:v>-3.4599999999999999E-2</c:v>
                </c:pt>
                <c:pt idx="9981">
                  <c:v>-5.11E-2</c:v>
                </c:pt>
                <c:pt idx="9982">
                  <c:v>-2.6499999999999999E-2</c:v>
                </c:pt>
                <c:pt idx="9983">
                  <c:v>-2.6499999999999999E-2</c:v>
                </c:pt>
                <c:pt idx="9984">
                  <c:v>-2.6499999999999999E-2</c:v>
                </c:pt>
                <c:pt idx="9985">
                  <c:v>-2.6499999999999999E-2</c:v>
                </c:pt>
                <c:pt idx="9986">
                  <c:v>-2.6499999999999999E-2</c:v>
                </c:pt>
                <c:pt idx="9987">
                  <c:v>-2.6499999999999999E-2</c:v>
                </c:pt>
                <c:pt idx="9988">
                  <c:v>-2.6499999999999999E-2</c:v>
                </c:pt>
                <c:pt idx="9989">
                  <c:v>-2.6499999999999999E-2</c:v>
                </c:pt>
                <c:pt idx="9990">
                  <c:v>8.7300000000000003E-2</c:v>
                </c:pt>
                <c:pt idx="9991">
                  <c:v>-6.1100000000000002E-2</c:v>
                </c:pt>
                <c:pt idx="9992">
                  <c:v>-6.1100000000000002E-2</c:v>
                </c:pt>
                <c:pt idx="9993">
                  <c:v>-6.1100000000000002E-2</c:v>
                </c:pt>
                <c:pt idx="9994">
                  <c:v>5.8200000000000005E-4</c:v>
                </c:pt>
                <c:pt idx="9995">
                  <c:v>5.8200000000000005E-4</c:v>
                </c:pt>
                <c:pt idx="9996">
                  <c:v>5.8200000000000005E-4</c:v>
                </c:pt>
                <c:pt idx="9997">
                  <c:v>5.8200000000000005E-4</c:v>
                </c:pt>
                <c:pt idx="9998">
                  <c:v>5.8200000000000005E-4</c:v>
                </c:pt>
                <c:pt idx="9999">
                  <c:v>6.5199999999999994E-2</c:v>
                </c:pt>
                <c:pt idx="10000">
                  <c:v>3.9699999999999996E-3</c:v>
                </c:pt>
                <c:pt idx="10001">
                  <c:v>3.9699999999999996E-3</c:v>
                </c:pt>
                <c:pt idx="10002">
                  <c:v>8.4699999999999998E-2</c:v>
                </c:pt>
                <c:pt idx="10003">
                  <c:v>8.4699999999999998E-2</c:v>
                </c:pt>
                <c:pt idx="10004">
                  <c:v>8.4699999999999998E-2</c:v>
                </c:pt>
                <c:pt idx="10005">
                  <c:v>8.4699999999999998E-2</c:v>
                </c:pt>
                <c:pt idx="10006">
                  <c:v>-8.9200000000000002E-2</c:v>
                </c:pt>
                <c:pt idx="10007">
                  <c:v>-0.13400000000000001</c:v>
                </c:pt>
                <c:pt idx="10008">
                  <c:v>-0.13400000000000001</c:v>
                </c:pt>
                <c:pt idx="10009">
                  <c:v>-0.13400000000000001</c:v>
                </c:pt>
                <c:pt idx="10010">
                  <c:v>7.3999999999999996E-2</c:v>
                </c:pt>
                <c:pt idx="10011">
                  <c:v>7.3999999999999996E-2</c:v>
                </c:pt>
                <c:pt idx="10012">
                  <c:v>7.46E-2</c:v>
                </c:pt>
                <c:pt idx="10013">
                  <c:v>9.4400000000000005E-3</c:v>
                </c:pt>
                <c:pt idx="10014">
                  <c:v>-5.3900000000000003E-2</c:v>
                </c:pt>
                <c:pt idx="10015">
                  <c:v>8.0399999999999999E-2</c:v>
                </c:pt>
                <c:pt idx="10016">
                  <c:v>-3.49E-2</c:v>
                </c:pt>
                <c:pt idx="10017">
                  <c:v>-3.49E-2</c:v>
                </c:pt>
                <c:pt idx="10018">
                  <c:v>-3.49E-2</c:v>
                </c:pt>
                <c:pt idx="10019">
                  <c:v>-3.49E-2</c:v>
                </c:pt>
                <c:pt idx="10020">
                  <c:v>1.12E-2</c:v>
                </c:pt>
                <c:pt idx="10021">
                  <c:v>1.12E-2</c:v>
                </c:pt>
                <c:pt idx="10022">
                  <c:v>1.12E-2</c:v>
                </c:pt>
                <c:pt idx="10023">
                  <c:v>-2.8799999999999999E-2</c:v>
                </c:pt>
                <c:pt idx="10024">
                  <c:v>3.4299999999999999E-3</c:v>
                </c:pt>
                <c:pt idx="10025">
                  <c:v>3.4299999999999999E-3</c:v>
                </c:pt>
                <c:pt idx="10026">
                  <c:v>3.4299999999999999E-3</c:v>
                </c:pt>
                <c:pt idx="10027">
                  <c:v>-7.6099999999999996E-3</c:v>
                </c:pt>
                <c:pt idx="10028">
                  <c:v>-7.6099999999999996E-3</c:v>
                </c:pt>
                <c:pt idx="10029">
                  <c:v>-7.6099999999999996E-3</c:v>
                </c:pt>
                <c:pt idx="10030">
                  <c:v>-7.6099999999999996E-3</c:v>
                </c:pt>
                <c:pt idx="10031">
                  <c:v>3.8699999999999998E-2</c:v>
                </c:pt>
                <c:pt idx="10032">
                  <c:v>3.8699999999999998E-2</c:v>
                </c:pt>
                <c:pt idx="10033">
                  <c:v>3.8699999999999998E-2</c:v>
                </c:pt>
                <c:pt idx="10034">
                  <c:v>3.8699999999999998E-2</c:v>
                </c:pt>
                <c:pt idx="10035">
                  <c:v>3.8699999999999998E-2</c:v>
                </c:pt>
                <c:pt idx="10036">
                  <c:v>3.8699999999999998E-2</c:v>
                </c:pt>
                <c:pt idx="10037">
                  <c:v>8.3499999999999998E-3</c:v>
                </c:pt>
                <c:pt idx="10038">
                  <c:v>8.3499999999999998E-3</c:v>
                </c:pt>
                <c:pt idx="10039">
                  <c:v>8.3499999999999998E-3</c:v>
                </c:pt>
                <c:pt idx="10040">
                  <c:v>-2.6100000000000002E-2</c:v>
                </c:pt>
                <c:pt idx="10041">
                  <c:v>-2.6100000000000002E-2</c:v>
                </c:pt>
                <c:pt idx="10042">
                  <c:v>-2.6100000000000002E-2</c:v>
                </c:pt>
                <c:pt idx="10043">
                  <c:v>-2.6100000000000002E-2</c:v>
                </c:pt>
                <c:pt idx="10044">
                  <c:v>-3.8199999999999998E-2</c:v>
                </c:pt>
                <c:pt idx="10045">
                  <c:v>-3.8199999999999998E-2</c:v>
                </c:pt>
                <c:pt idx="10046">
                  <c:v>-1.9900000000000001E-2</c:v>
                </c:pt>
                <c:pt idx="10047">
                  <c:v>-0.111</c:v>
                </c:pt>
                <c:pt idx="10048">
                  <c:v>9.1899999999999996E-2</c:v>
                </c:pt>
                <c:pt idx="10049">
                  <c:v>8.9599999999999992E-3</c:v>
                </c:pt>
                <c:pt idx="10050">
                  <c:v>8.9599999999999992E-3</c:v>
                </c:pt>
                <c:pt idx="10051">
                  <c:v>8.9599999999999992E-3</c:v>
                </c:pt>
                <c:pt idx="10052">
                  <c:v>8.9599999999999992E-3</c:v>
                </c:pt>
                <c:pt idx="10053">
                  <c:v>1.5800000000000002E-2</c:v>
                </c:pt>
                <c:pt idx="10054">
                  <c:v>1.5800000000000002E-2</c:v>
                </c:pt>
                <c:pt idx="10055">
                  <c:v>1.5800000000000002E-2</c:v>
                </c:pt>
                <c:pt idx="10056">
                  <c:v>-7.8899999999999998E-2</c:v>
                </c:pt>
                <c:pt idx="10057">
                  <c:v>-0.122</c:v>
                </c:pt>
                <c:pt idx="10058">
                  <c:v>6.3399999999999998E-2</c:v>
                </c:pt>
                <c:pt idx="10059">
                  <c:v>6.2100000000000002E-2</c:v>
                </c:pt>
                <c:pt idx="10060">
                  <c:v>1.7999999999999999E-2</c:v>
                </c:pt>
                <c:pt idx="10061">
                  <c:v>-3.5999999999999997E-2</c:v>
                </c:pt>
                <c:pt idx="10062">
                  <c:v>-3.5999999999999997E-2</c:v>
                </c:pt>
                <c:pt idx="10063">
                  <c:v>2.3800000000000002E-2</c:v>
                </c:pt>
                <c:pt idx="10064">
                  <c:v>2.3800000000000002E-2</c:v>
                </c:pt>
                <c:pt idx="10065">
                  <c:v>2.3800000000000002E-2</c:v>
                </c:pt>
                <c:pt idx="10066">
                  <c:v>2.3800000000000002E-2</c:v>
                </c:pt>
                <c:pt idx="10067">
                  <c:v>6.3700000000000007E-2</c:v>
                </c:pt>
                <c:pt idx="10068">
                  <c:v>2.52E-2</c:v>
                </c:pt>
                <c:pt idx="10069">
                  <c:v>2.52E-2</c:v>
                </c:pt>
                <c:pt idx="10070">
                  <c:v>-7.0699999999999999E-2</c:v>
                </c:pt>
                <c:pt idx="10071">
                  <c:v>-3.15E-2</c:v>
                </c:pt>
                <c:pt idx="10072">
                  <c:v>6.7400000000000002E-2</c:v>
                </c:pt>
                <c:pt idx="10073">
                  <c:v>6.0699999999999997E-2</c:v>
                </c:pt>
                <c:pt idx="10074">
                  <c:v>8.3299999999999999E-2</c:v>
                </c:pt>
                <c:pt idx="10075">
                  <c:v>4.4600000000000001E-2</c:v>
                </c:pt>
                <c:pt idx="10076">
                  <c:v>4.4600000000000001E-2</c:v>
                </c:pt>
                <c:pt idx="10077">
                  <c:v>-6.4199999999999999E-4</c:v>
                </c:pt>
                <c:pt idx="10078">
                  <c:v>-6.4199999999999999E-4</c:v>
                </c:pt>
                <c:pt idx="10079">
                  <c:v>-6.4199999999999999E-4</c:v>
                </c:pt>
                <c:pt idx="10080">
                  <c:v>1.23E-2</c:v>
                </c:pt>
                <c:pt idx="10081">
                  <c:v>1.23E-2</c:v>
                </c:pt>
                <c:pt idx="10082">
                  <c:v>1.23E-2</c:v>
                </c:pt>
                <c:pt idx="10083">
                  <c:v>3.5299999999999998E-2</c:v>
                </c:pt>
                <c:pt idx="10084">
                  <c:v>-3.8800000000000001E-2</c:v>
                </c:pt>
                <c:pt idx="10085">
                  <c:v>-3.5700000000000003E-2</c:v>
                </c:pt>
                <c:pt idx="10086">
                  <c:v>6.6100000000000004E-3</c:v>
                </c:pt>
                <c:pt idx="10087">
                  <c:v>6.6100000000000004E-3</c:v>
                </c:pt>
                <c:pt idx="10088">
                  <c:v>6.6100000000000004E-3</c:v>
                </c:pt>
                <c:pt idx="10089">
                  <c:v>-1.83E-2</c:v>
                </c:pt>
                <c:pt idx="10090">
                  <c:v>-4.6399999999999997E-2</c:v>
                </c:pt>
                <c:pt idx="10091">
                  <c:v>-9.98E-2</c:v>
                </c:pt>
                <c:pt idx="10092">
                  <c:v>-9.98E-2</c:v>
                </c:pt>
                <c:pt idx="10093">
                  <c:v>5.7000000000000002E-2</c:v>
                </c:pt>
                <c:pt idx="10094">
                  <c:v>2.3599999999999999E-2</c:v>
                </c:pt>
                <c:pt idx="10095">
                  <c:v>2.3599999999999999E-2</c:v>
                </c:pt>
                <c:pt idx="10096">
                  <c:v>2.3599999999999999E-2</c:v>
                </c:pt>
                <c:pt idx="10097">
                  <c:v>-3.04E-2</c:v>
                </c:pt>
                <c:pt idx="10098">
                  <c:v>-3.04E-2</c:v>
                </c:pt>
                <c:pt idx="10099">
                  <c:v>-3.04E-2</c:v>
                </c:pt>
                <c:pt idx="10100">
                  <c:v>-3.04E-2</c:v>
                </c:pt>
                <c:pt idx="10101">
                  <c:v>-5.4600000000000003E-2</c:v>
                </c:pt>
                <c:pt idx="10102">
                  <c:v>5.5500000000000002E-3</c:v>
                </c:pt>
                <c:pt idx="10103">
                  <c:v>2.3900000000000001E-2</c:v>
                </c:pt>
                <c:pt idx="10104">
                  <c:v>2.3900000000000001E-2</c:v>
                </c:pt>
                <c:pt idx="10105">
                  <c:v>2.3900000000000001E-2</c:v>
                </c:pt>
                <c:pt idx="10106">
                  <c:v>2.3900000000000001E-2</c:v>
                </c:pt>
                <c:pt idx="10107">
                  <c:v>-6.7299999999999999E-2</c:v>
                </c:pt>
                <c:pt idx="10108">
                  <c:v>-2.93E-2</c:v>
                </c:pt>
                <c:pt idx="10109">
                  <c:v>-2.93E-2</c:v>
                </c:pt>
                <c:pt idx="10110">
                  <c:v>-2.93E-2</c:v>
                </c:pt>
                <c:pt idx="10111">
                  <c:v>-2.93E-2</c:v>
                </c:pt>
                <c:pt idx="10112">
                  <c:v>-2.93E-2</c:v>
                </c:pt>
                <c:pt idx="10113">
                  <c:v>-2.93E-2</c:v>
                </c:pt>
                <c:pt idx="10114">
                  <c:v>-2.93E-2</c:v>
                </c:pt>
                <c:pt idx="10115">
                  <c:v>-2.93E-2</c:v>
                </c:pt>
                <c:pt idx="10116">
                  <c:v>-2.93E-2</c:v>
                </c:pt>
                <c:pt idx="10117">
                  <c:v>-4.24E-2</c:v>
                </c:pt>
                <c:pt idx="10118">
                  <c:v>6.3399999999999998E-2</c:v>
                </c:pt>
                <c:pt idx="10119">
                  <c:v>6.3399999999999998E-2</c:v>
                </c:pt>
                <c:pt idx="10120">
                  <c:v>6.3200000000000006E-2</c:v>
                </c:pt>
                <c:pt idx="10121">
                  <c:v>6.3200000000000006E-2</c:v>
                </c:pt>
                <c:pt idx="10122">
                  <c:v>5.0799999999999998E-2</c:v>
                </c:pt>
                <c:pt idx="10123">
                  <c:v>3.9699999999999999E-2</c:v>
                </c:pt>
                <c:pt idx="10124">
                  <c:v>-2.63E-2</c:v>
                </c:pt>
                <c:pt idx="10125">
                  <c:v>-2.63E-2</c:v>
                </c:pt>
                <c:pt idx="10126">
                  <c:v>-2.63E-2</c:v>
                </c:pt>
                <c:pt idx="10127">
                  <c:v>-2.01E-2</c:v>
                </c:pt>
                <c:pt idx="10128">
                  <c:v>-2.01E-2</c:v>
                </c:pt>
                <c:pt idx="10129">
                  <c:v>-2.01E-2</c:v>
                </c:pt>
                <c:pt idx="10130">
                  <c:v>-7.1000000000000004E-3</c:v>
                </c:pt>
                <c:pt idx="10131">
                  <c:v>-7.1000000000000004E-3</c:v>
                </c:pt>
                <c:pt idx="10132">
                  <c:v>-7.1000000000000004E-3</c:v>
                </c:pt>
                <c:pt idx="10133">
                  <c:v>-7.1000000000000004E-3</c:v>
                </c:pt>
                <c:pt idx="10134">
                  <c:v>6.7599999999999993E-2</c:v>
                </c:pt>
                <c:pt idx="10135">
                  <c:v>6.7599999999999993E-2</c:v>
                </c:pt>
                <c:pt idx="10136">
                  <c:v>9.6799999999999997E-2</c:v>
                </c:pt>
                <c:pt idx="10137">
                  <c:v>9.6799999999999997E-2</c:v>
                </c:pt>
                <c:pt idx="10138">
                  <c:v>-4.1399999999999999E-2</c:v>
                </c:pt>
                <c:pt idx="10139">
                  <c:v>-4.1399999999999999E-2</c:v>
                </c:pt>
                <c:pt idx="10140">
                  <c:v>-4.2599999999999999E-2</c:v>
                </c:pt>
                <c:pt idx="10141">
                  <c:v>-4.3200000000000002E-2</c:v>
                </c:pt>
                <c:pt idx="10142">
                  <c:v>-7.8300000000000002E-3</c:v>
                </c:pt>
                <c:pt idx="10143">
                  <c:v>-7.8300000000000002E-3</c:v>
                </c:pt>
                <c:pt idx="10144">
                  <c:v>-7.8300000000000002E-3</c:v>
                </c:pt>
                <c:pt idx="10145">
                  <c:v>-7.8300000000000002E-3</c:v>
                </c:pt>
                <c:pt idx="10146">
                  <c:v>-7.8300000000000002E-3</c:v>
                </c:pt>
                <c:pt idx="10147">
                  <c:v>2.3300000000000001E-2</c:v>
                </c:pt>
                <c:pt idx="10148">
                  <c:v>-1.0200000000000001E-2</c:v>
                </c:pt>
                <c:pt idx="10149">
                  <c:v>-1.0200000000000001E-2</c:v>
                </c:pt>
                <c:pt idx="10150">
                  <c:v>-1.0200000000000001E-2</c:v>
                </c:pt>
                <c:pt idx="10151">
                  <c:v>-1.0200000000000001E-2</c:v>
                </c:pt>
                <c:pt idx="10152">
                  <c:v>-1.4800000000000001E-2</c:v>
                </c:pt>
                <c:pt idx="10153">
                  <c:v>-1.4800000000000001E-2</c:v>
                </c:pt>
                <c:pt idx="10154">
                  <c:v>-6.28E-3</c:v>
                </c:pt>
                <c:pt idx="10155">
                  <c:v>-6.28E-3</c:v>
                </c:pt>
                <c:pt idx="10156">
                  <c:v>-6.28E-3</c:v>
                </c:pt>
                <c:pt idx="10157">
                  <c:v>-6.28E-3</c:v>
                </c:pt>
                <c:pt idx="10158">
                  <c:v>-6.28E-3</c:v>
                </c:pt>
                <c:pt idx="10159">
                  <c:v>-6.28E-3</c:v>
                </c:pt>
                <c:pt idx="10160">
                  <c:v>-6.28E-3</c:v>
                </c:pt>
                <c:pt idx="10161">
                  <c:v>-5.45E-2</c:v>
                </c:pt>
                <c:pt idx="10162">
                  <c:v>-5.45E-2</c:v>
                </c:pt>
                <c:pt idx="10163">
                  <c:v>-5.45E-2</c:v>
                </c:pt>
                <c:pt idx="10164">
                  <c:v>-5.45E-2</c:v>
                </c:pt>
                <c:pt idx="10165">
                  <c:v>-5.45E-2</c:v>
                </c:pt>
                <c:pt idx="10166">
                  <c:v>-5.45E-2</c:v>
                </c:pt>
                <c:pt idx="10167">
                  <c:v>-5.45E-2</c:v>
                </c:pt>
                <c:pt idx="10168">
                  <c:v>-5.45E-2</c:v>
                </c:pt>
                <c:pt idx="10169">
                  <c:v>-4.2799999999999998E-2</c:v>
                </c:pt>
                <c:pt idx="10170">
                  <c:v>-1.35E-2</c:v>
                </c:pt>
                <c:pt idx="10171">
                  <c:v>3.15E-2</c:v>
                </c:pt>
                <c:pt idx="10172">
                  <c:v>3.15E-2</c:v>
                </c:pt>
                <c:pt idx="10173">
                  <c:v>3.15E-2</c:v>
                </c:pt>
                <c:pt idx="10174">
                  <c:v>0.129</c:v>
                </c:pt>
                <c:pt idx="10175">
                  <c:v>-0.122</c:v>
                </c:pt>
                <c:pt idx="10176">
                  <c:v>9.4100000000000003E-2</c:v>
                </c:pt>
                <c:pt idx="10177">
                  <c:v>9.4100000000000003E-2</c:v>
                </c:pt>
                <c:pt idx="10178">
                  <c:v>9.4100000000000003E-2</c:v>
                </c:pt>
                <c:pt idx="10179">
                  <c:v>9.4100000000000003E-2</c:v>
                </c:pt>
                <c:pt idx="10180">
                  <c:v>9.4100000000000003E-2</c:v>
                </c:pt>
                <c:pt idx="10181">
                  <c:v>9.4100000000000003E-2</c:v>
                </c:pt>
                <c:pt idx="10182">
                  <c:v>6.77E-3</c:v>
                </c:pt>
                <c:pt idx="10183">
                  <c:v>2.1899999999999999E-2</c:v>
                </c:pt>
                <c:pt idx="10184">
                  <c:v>2.1899999999999999E-2</c:v>
                </c:pt>
                <c:pt idx="10185">
                  <c:v>2.1899999999999999E-2</c:v>
                </c:pt>
                <c:pt idx="10186">
                  <c:v>2.1899999999999999E-2</c:v>
                </c:pt>
                <c:pt idx="10187">
                  <c:v>2.1899999999999999E-2</c:v>
                </c:pt>
                <c:pt idx="10188">
                  <c:v>-2.86E-2</c:v>
                </c:pt>
                <c:pt idx="10189">
                  <c:v>5.7200000000000003E-4</c:v>
                </c:pt>
                <c:pt idx="10190">
                  <c:v>5.7200000000000003E-4</c:v>
                </c:pt>
                <c:pt idx="10191">
                  <c:v>5.7200000000000003E-4</c:v>
                </c:pt>
                <c:pt idx="10192">
                  <c:v>-5.0200000000000002E-3</c:v>
                </c:pt>
                <c:pt idx="10193">
                  <c:v>3.0300000000000001E-2</c:v>
                </c:pt>
                <c:pt idx="10194">
                  <c:v>-4.3099999999999996E-3</c:v>
                </c:pt>
                <c:pt idx="10195">
                  <c:v>7.7499999999999999E-2</c:v>
                </c:pt>
                <c:pt idx="10196">
                  <c:v>7.7499999999999999E-2</c:v>
                </c:pt>
                <c:pt idx="10197">
                  <c:v>7.7499999999999999E-2</c:v>
                </c:pt>
                <c:pt idx="10198">
                  <c:v>7.7499999999999999E-2</c:v>
                </c:pt>
                <c:pt idx="10199">
                  <c:v>-0.10100000000000001</c:v>
                </c:pt>
                <c:pt idx="10200">
                  <c:v>9.2600000000000002E-2</c:v>
                </c:pt>
                <c:pt idx="10201">
                  <c:v>9.2600000000000002E-2</c:v>
                </c:pt>
                <c:pt idx="10202">
                  <c:v>9.2600000000000002E-2</c:v>
                </c:pt>
                <c:pt idx="10203">
                  <c:v>9.4500000000000001E-2</c:v>
                </c:pt>
                <c:pt idx="10204">
                  <c:v>9.4500000000000001E-2</c:v>
                </c:pt>
                <c:pt idx="10205">
                  <c:v>9.4500000000000001E-2</c:v>
                </c:pt>
                <c:pt idx="10206">
                  <c:v>-7.7299999999999999E-3</c:v>
                </c:pt>
                <c:pt idx="10207">
                  <c:v>-7.7299999999999999E-3</c:v>
                </c:pt>
                <c:pt idx="10208">
                  <c:v>-7.7299999999999999E-3</c:v>
                </c:pt>
                <c:pt idx="10209">
                  <c:v>-7.7299999999999999E-3</c:v>
                </c:pt>
                <c:pt idx="10210">
                  <c:v>-7.7299999999999999E-3</c:v>
                </c:pt>
                <c:pt idx="10211">
                  <c:v>-7.7299999999999999E-3</c:v>
                </c:pt>
                <c:pt idx="10212">
                  <c:v>-7.7299999999999999E-3</c:v>
                </c:pt>
                <c:pt idx="10213">
                  <c:v>-7.7299999999999999E-3</c:v>
                </c:pt>
                <c:pt idx="10214">
                  <c:v>-7.7299999999999999E-3</c:v>
                </c:pt>
                <c:pt idx="10215">
                  <c:v>-7.7299999999999999E-3</c:v>
                </c:pt>
                <c:pt idx="10216">
                  <c:v>-7.7299999999999999E-3</c:v>
                </c:pt>
                <c:pt idx="10217">
                  <c:v>-7.7299999999999999E-3</c:v>
                </c:pt>
                <c:pt idx="10218">
                  <c:v>1.83E-2</c:v>
                </c:pt>
                <c:pt idx="10219">
                  <c:v>1.83E-2</c:v>
                </c:pt>
                <c:pt idx="10220">
                  <c:v>-5.4100000000000002E-2</c:v>
                </c:pt>
                <c:pt idx="10221">
                  <c:v>-5.4100000000000002E-2</c:v>
                </c:pt>
                <c:pt idx="10222">
                  <c:v>-5.4100000000000002E-2</c:v>
                </c:pt>
                <c:pt idx="10223">
                  <c:v>-5.4100000000000002E-2</c:v>
                </c:pt>
                <c:pt idx="10224">
                  <c:v>-5.4100000000000002E-2</c:v>
                </c:pt>
                <c:pt idx="10225">
                  <c:v>5.62E-2</c:v>
                </c:pt>
                <c:pt idx="10226">
                  <c:v>5.62E-2</c:v>
                </c:pt>
                <c:pt idx="10227">
                  <c:v>5.62E-2</c:v>
                </c:pt>
                <c:pt idx="10228">
                  <c:v>3.6400000000000002E-2</c:v>
                </c:pt>
                <c:pt idx="10229">
                  <c:v>3.6400000000000002E-2</c:v>
                </c:pt>
                <c:pt idx="10230">
                  <c:v>-3.9399999999999998E-2</c:v>
                </c:pt>
                <c:pt idx="10231">
                  <c:v>-3.9399999999999998E-2</c:v>
                </c:pt>
                <c:pt idx="10232">
                  <c:v>-3.9399999999999998E-2</c:v>
                </c:pt>
                <c:pt idx="10233">
                  <c:v>-3.9399999999999998E-2</c:v>
                </c:pt>
                <c:pt idx="10234">
                  <c:v>-3.9399999999999998E-2</c:v>
                </c:pt>
                <c:pt idx="10235">
                  <c:v>-3.9399999999999998E-2</c:v>
                </c:pt>
                <c:pt idx="10236">
                  <c:v>-3.9399999999999998E-2</c:v>
                </c:pt>
                <c:pt idx="10237">
                  <c:v>7.2999999999999995E-2</c:v>
                </c:pt>
                <c:pt idx="10238">
                  <c:v>-4.7800000000000002E-2</c:v>
                </c:pt>
                <c:pt idx="10239">
                  <c:v>-1.6E-2</c:v>
                </c:pt>
                <c:pt idx="10240">
                  <c:v>-1.6E-2</c:v>
                </c:pt>
                <c:pt idx="10241">
                  <c:v>-1.6E-2</c:v>
                </c:pt>
                <c:pt idx="10242">
                  <c:v>-1.6E-2</c:v>
                </c:pt>
                <c:pt idx="10243">
                  <c:v>-1.6E-2</c:v>
                </c:pt>
                <c:pt idx="10244">
                  <c:v>-1.6E-2</c:v>
                </c:pt>
                <c:pt idx="10245">
                  <c:v>-1.6E-2</c:v>
                </c:pt>
                <c:pt idx="10246">
                  <c:v>-1.6E-2</c:v>
                </c:pt>
                <c:pt idx="10247">
                  <c:v>-1.6E-2</c:v>
                </c:pt>
                <c:pt idx="10248">
                  <c:v>-1.6E-2</c:v>
                </c:pt>
                <c:pt idx="10249">
                  <c:v>4.7100000000000003E-2</c:v>
                </c:pt>
                <c:pt idx="10250">
                  <c:v>4.7100000000000003E-2</c:v>
                </c:pt>
                <c:pt idx="10251">
                  <c:v>4.7100000000000003E-2</c:v>
                </c:pt>
                <c:pt idx="10252">
                  <c:v>4.7100000000000003E-2</c:v>
                </c:pt>
                <c:pt idx="10253">
                  <c:v>4.7100000000000003E-2</c:v>
                </c:pt>
                <c:pt idx="10254">
                  <c:v>4.7100000000000003E-2</c:v>
                </c:pt>
                <c:pt idx="10255">
                  <c:v>4.7100000000000003E-2</c:v>
                </c:pt>
                <c:pt idx="10256">
                  <c:v>3.4500000000000003E-2</c:v>
                </c:pt>
                <c:pt idx="10257">
                  <c:v>3.4500000000000003E-2</c:v>
                </c:pt>
                <c:pt idx="10258">
                  <c:v>3.4500000000000003E-2</c:v>
                </c:pt>
                <c:pt idx="10259">
                  <c:v>3.4500000000000003E-2</c:v>
                </c:pt>
                <c:pt idx="10260">
                  <c:v>3.4500000000000003E-2</c:v>
                </c:pt>
                <c:pt idx="10261">
                  <c:v>3.4500000000000003E-2</c:v>
                </c:pt>
                <c:pt idx="10262">
                  <c:v>3.4500000000000003E-2</c:v>
                </c:pt>
                <c:pt idx="10263">
                  <c:v>3.4500000000000003E-2</c:v>
                </c:pt>
                <c:pt idx="10264">
                  <c:v>-5.7000000000000002E-2</c:v>
                </c:pt>
                <c:pt idx="10265">
                  <c:v>4.6100000000000002E-2</c:v>
                </c:pt>
                <c:pt idx="10266">
                  <c:v>4.6100000000000002E-2</c:v>
                </c:pt>
                <c:pt idx="10267">
                  <c:v>4.6100000000000002E-2</c:v>
                </c:pt>
                <c:pt idx="10268">
                  <c:v>-7.1000000000000004E-3</c:v>
                </c:pt>
                <c:pt idx="10269">
                  <c:v>-7.1000000000000004E-3</c:v>
                </c:pt>
                <c:pt idx="10270">
                  <c:v>-7.1000000000000004E-3</c:v>
                </c:pt>
                <c:pt idx="10271">
                  <c:v>-9.1599999999999997E-3</c:v>
                </c:pt>
                <c:pt idx="10272">
                  <c:v>-9.1599999999999997E-3</c:v>
                </c:pt>
                <c:pt idx="10273">
                  <c:v>-9.1599999999999997E-3</c:v>
                </c:pt>
                <c:pt idx="10274">
                  <c:v>-9.1599999999999997E-3</c:v>
                </c:pt>
                <c:pt idx="10275">
                  <c:v>-9.1599999999999997E-3</c:v>
                </c:pt>
                <c:pt idx="10276">
                  <c:v>-9.1599999999999997E-3</c:v>
                </c:pt>
                <c:pt idx="10277">
                  <c:v>-9.1599999999999997E-3</c:v>
                </c:pt>
                <c:pt idx="10278">
                  <c:v>-2.1700000000000001E-2</c:v>
                </c:pt>
                <c:pt idx="10279">
                  <c:v>-2.1700000000000001E-2</c:v>
                </c:pt>
                <c:pt idx="10280">
                  <c:v>-2.81E-2</c:v>
                </c:pt>
                <c:pt idx="10281">
                  <c:v>-2.81E-2</c:v>
                </c:pt>
                <c:pt idx="10282">
                  <c:v>-2.81E-2</c:v>
                </c:pt>
                <c:pt idx="10283">
                  <c:v>-2.81E-2</c:v>
                </c:pt>
                <c:pt idx="10284">
                  <c:v>-2.81E-2</c:v>
                </c:pt>
                <c:pt idx="10285">
                  <c:v>-2.81E-2</c:v>
                </c:pt>
                <c:pt idx="10286">
                  <c:v>5.7500000000000002E-2</c:v>
                </c:pt>
                <c:pt idx="10287">
                  <c:v>5.7500000000000002E-2</c:v>
                </c:pt>
                <c:pt idx="10288">
                  <c:v>5.7500000000000002E-2</c:v>
                </c:pt>
                <c:pt idx="10289">
                  <c:v>5.7500000000000002E-2</c:v>
                </c:pt>
                <c:pt idx="10290">
                  <c:v>-6.7699999999999996E-2</c:v>
                </c:pt>
                <c:pt idx="10291">
                  <c:v>1.6799999999999999E-2</c:v>
                </c:pt>
                <c:pt idx="10292">
                  <c:v>-6.0600000000000001E-2</c:v>
                </c:pt>
                <c:pt idx="10293">
                  <c:v>-6.0600000000000001E-2</c:v>
                </c:pt>
                <c:pt idx="10294">
                  <c:v>-6.0600000000000001E-2</c:v>
                </c:pt>
                <c:pt idx="10295">
                  <c:v>-6.0600000000000001E-2</c:v>
                </c:pt>
                <c:pt idx="10296">
                  <c:v>-2.3699999999999999E-2</c:v>
                </c:pt>
                <c:pt idx="10297">
                  <c:v>-2.3699999999999999E-2</c:v>
                </c:pt>
                <c:pt idx="10298">
                  <c:v>-2.3699999999999999E-2</c:v>
                </c:pt>
                <c:pt idx="10299">
                  <c:v>-2.3699999999999999E-2</c:v>
                </c:pt>
                <c:pt idx="10300">
                  <c:v>-2.3699999999999999E-2</c:v>
                </c:pt>
                <c:pt idx="10301">
                  <c:v>5.4100000000000002E-2</c:v>
                </c:pt>
                <c:pt idx="10302">
                  <c:v>5.4100000000000002E-2</c:v>
                </c:pt>
                <c:pt idx="10303">
                  <c:v>5.4100000000000002E-2</c:v>
                </c:pt>
                <c:pt idx="10304">
                  <c:v>5.4100000000000002E-2</c:v>
                </c:pt>
                <c:pt idx="10305">
                  <c:v>5.4100000000000002E-2</c:v>
                </c:pt>
                <c:pt idx="10306">
                  <c:v>5.4100000000000002E-2</c:v>
                </c:pt>
                <c:pt idx="10307">
                  <c:v>-2.92E-2</c:v>
                </c:pt>
                <c:pt idx="10308">
                  <c:v>-2.92E-2</c:v>
                </c:pt>
                <c:pt idx="10309">
                  <c:v>1.8100000000000002E-2</c:v>
                </c:pt>
                <c:pt idx="10310">
                  <c:v>1.8100000000000002E-2</c:v>
                </c:pt>
                <c:pt idx="10311">
                  <c:v>-5.6599999999999998E-2</c:v>
                </c:pt>
                <c:pt idx="10312">
                  <c:v>-5.6599999999999998E-2</c:v>
                </c:pt>
                <c:pt idx="10313">
                  <c:v>-5.6599999999999998E-2</c:v>
                </c:pt>
                <c:pt idx="10314">
                  <c:v>1.9400000000000001E-2</c:v>
                </c:pt>
                <c:pt idx="10315">
                  <c:v>1.9400000000000001E-2</c:v>
                </c:pt>
                <c:pt idx="10316">
                  <c:v>-3.78E-2</c:v>
                </c:pt>
                <c:pt idx="10317">
                  <c:v>-4.8000000000000001E-2</c:v>
                </c:pt>
                <c:pt idx="10318">
                  <c:v>-5.5799999999999999E-3</c:v>
                </c:pt>
                <c:pt idx="10319">
                  <c:v>-5.5799999999999999E-3</c:v>
                </c:pt>
                <c:pt idx="10320">
                  <c:v>-5.5799999999999999E-3</c:v>
                </c:pt>
                <c:pt idx="10321">
                  <c:v>-5.5799999999999999E-3</c:v>
                </c:pt>
                <c:pt idx="10322">
                  <c:v>-2.5500000000000002E-3</c:v>
                </c:pt>
                <c:pt idx="10323">
                  <c:v>-2.5500000000000002E-3</c:v>
                </c:pt>
                <c:pt idx="10324">
                  <c:v>1.2E-2</c:v>
                </c:pt>
                <c:pt idx="10325">
                  <c:v>5.7099999999999998E-2</c:v>
                </c:pt>
                <c:pt idx="10326">
                  <c:v>5.7099999999999998E-2</c:v>
                </c:pt>
                <c:pt idx="10327">
                  <c:v>-5.5300000000000002E-2</c:v>
                </c:pt>
                <c:pt idx="10328">
                  <c:v>-5.5300000000000002E-2</c:v>
                </c:pt>
                <c:pt idx="10329">
                  <c:v>-5.5300000000000002E-2</c:v>
                </c:pt>
                <c:pt idx="10330">
                  <c:v>-2.98E-2</c:v>
                </c:pt>
                <c:pt idx="10331">
                  <c:v>-2.98E-2</c:v>
                </c:pt>
                <c:pt idx="10332">
                  <c:v>-2.98E-2</c:v>
                </c:pt>
                <c:pt idx="10333">
                  <c:v>-2.98E-2</c:v>
                </c:pt>
                <c:pt idx="10334">
                  <c:v>-2.98E-2</c:v>
                </c:pt>
                <c:pt idx="10335">
                  <c:v>-1.9699999999999999E-2</c:v>
                </c:pt>
                <c:pt idx="10336">
                  <c:v>-1.9699999999999999E-2</c:v>
                </c:pt>
                <c:pt idx="10337">
                  <c:v>-1.9699999999999999E-2</c:v>
                </c:pt>
                <c:pt idx="10338">
                  <c:v>-1.9699999999999999E-2</c:v>
                </c:pt>
                <c:pt idx="10339">
                  <c:v>-1.9699999999999999E-2</c:v>
                </c:pt>
                <c:pt idx="10340">
                  <c:v>-1.9699999999999999E-2</c:v>
                </c:pt>
                <c:pt idx="10341">
                  <c:v>-1.9699999999999999E-2</c:v>
                </c:pt>
                <c:pt idx="10342">
                  <c:v>-1.9699999999999999E-2</c:v>
                </c:pt>
                <c:pt idx="10343">
                  <c:v>-1.9699999999999999E-2</c:v>
                </c:pt>
                <c:pt idx="10344">
                  <c:v>-8.0600000000000005E-2</c:v>
                </c:pt>
                <c:pt idx="10345">
                  <c:v>8.4699999999999998E-2</c:v>
                </c:pt>
                <c:pt idx="10346">
                  <c:v>9.3600000000000003E-3</c:v>
                </c:pt>
                <c:pt idx="10347">
                  <c:v>9.3600000000000003E-3</c:v>
                </c:pt>
                <c:pt idx="10348">
                  <c:v>9.3600000000000003E-3</c:v>
                </c:pt>
                <c:pt idx="10349">
                  <c:v>9.3600000000000003E-3</c:v>
                </c:pt>
                <c:pt idx="10350">
                  <c:v>9.3600000000000003E-3</c:v>
                </c:pt>
                <c:pt idx="10351">
                  <c:v>9.4000000000000004E-3</c:v>
                </c:pt>
                <c:pt idx="10352">
                  <c:v>9.4000000000000004E-3</c:v>
                </c:pt>
                <c:pt idx="10353">
                  <c:v>-2.1000000000000001E-2</c:v>
                </c:pt>
                <c:pt idx="10354">
                  <c:v>-2.1000000000000001E-2</c:v>
                </c:pt>
                <c:pt idx="10355">
                  <c:v>-5.7599999999999998E-2</c:v>
                </c:pt>
                <c:pt idx="10356">
                  <c:v>-5.9700000000000003E-2</c:v>
                </c:pt>
                <c:pt idx="10357">
                  <c:v>-5.9700000000000003E-2</c:v>
                </c:pt>
                <c:pt idx="10358">
                  <c:v>-6.0299999999999999E-2</c:v>
                </c:pt>
                <c:pt idx="10359">
                  <c:v>-0.112</c:v>
                </c:pt>
                <c:pt idx="10360">
                  <c:v>-0.112</c:v>
                </c:pt>
                <c:pt idx="10361">
                  <c:v>-7.0999999999999994E-2</c:v>
                </c:pt>
                <c:pt idx="10362">
                  <c:v>-7.0999999999999994E-2</c:v>
                </c:pt>
                <c:pt idx="10363">
                  <c:v>-2.75E-2</c:v>
                </c:pt>
                <c:pt idx="10364">
                  <c:v>-2.75E-2</c:v>
                </c:pt>
                <c:pt idx="10365">
                  <c:v>-2.75E-2</c:v>
                </c:pt>
                <c:pt idx="10366">
                  <c:v>1.24E-2</c:v>
                </c:pt>
                <c:pt idx="10367">
                  <c:v>1.24E-2</c:v>
                </c:pt>
                <c:pt idx="10368">
                  <c:v>1.24E-2</c:v>
                </c:pt>
                <c:pt idx="10369">
                  <c:v>1.24E-2</c:v>
                </c:pt>
                <c:pt idx="10370">
                  <c:v>1.24E-2</c:v>
                </c:pt>
                <c:pt idx="10371">
                  <c:v>6.0699999999999997E-2</c:v>
                </c:pt>
                <c:pt idx="10372">
                  <c:v>6.0699999999999997E-2</c:v>
                </c:pt>
                <c:pt idx="10373">
                  <c:v>1.2E-2</c:v>
                </c:pt>
                <c:pt idx="10374">
                  <c:v>1.12E-2</c:v>
                </c:pt>
                <c:pt idx="10375">
                  <c:v>-7.8899999999999998E-2</c:v>
                </c:pt>
                <c:pt idx="10376">
                  <c:v>-7.8899999999999998E-2</c:v>
                </c:pt>
                <c:pt idx="10377">
                  <c:v>-6.0900000000000003E-2</c:v>
                </c:pt>
                <c:pt idx="10378">
                  <c:v>-6.0900000000000003E-2</c:v>
                </c:pt>
                <c:pt idx="10379">
                  <c:v>-6.0900000000000003E-2</c:v>
                </c:pt>
                <c:pt idx="10380">
                  <c:v>-6.0900000000000003E-2</c:v>
                </c:pt>
                <c:pt idx="10381">
                  <c:v>3.3500000000000002E-2</c:v>
                </c:pt>
                <c:pt idx="10382">
                  <c:v>3.3500000000000002E-2</c:v>
                </c:pt>
                <c:pt idx="10383">
                  <c:v>3.3500000000000002E-2</c:v>
                </c:pt>
                <c:pt idx="10384">
                  <c:v>4.99E-2</c:v>
                </c:pt>
                <c:pt idx="10385">
                  <c:v>4.99E-2</c:v>
                </c:pt>
                <c:pt idx="10386">
                  <c:v>4.99E-2</c:v>
                </c:pt>
                <c:pt idx="10387">
                  <c:v>4.99E-2</c:v>
                </c:pt>
                <c:pt idx="10388">
                  <c:v>4.99E-2</c:v>
                </c:pt>
                <c:pt idx="10389">
                  <c:v>4.99E-2</c:v>
                </c:pt>
                <c:pt idx="10390">
                  <c:v>4.99E-2</c:v>
                </c:pt>
                <c:pt idx="10391">
                  <c:v>4.99E-2</c:v>
                </c:pt>
                <c:pt idx="10392">
                  <c:v>4.99E-2</c:v>
                </c:pt>
                <c:pt idx="10393">
                  <c:v>4.99E-2</c:v>
                </c:pt>
                <c:pt idx="10394">
                  <c:v>1.7600000000000001E-2</c:v>
                </c:pt>
                <c:pt idx="10395">
                  <c:v>3.1699999999999999E-2</c:v>
                </c:pt>
                <c:pt idx="10396">
                  <c:v>3.1699999999999999E-2</c:v>
                </c:pt>
                <c:pt idx="10397">
                  <c:v>3.1699999999999999E-2</c:v>
                </c:pt>
                <c:pt idx="10398">
                  <c:v>3.1699999999999999E-2</c:v>
                </c:pt>
                <c:pt idx="10399">
                  <c:v>2.63E-2</c:v>
                </c:pt>
                <c:pt idx="10400">
                  <c:v>-1.2200000000000001E-2</c:v>
                </c:pt>
                <c:pt idx="10401">
                  <c:v>-1.2200000000000001E-2</c:v>
                </c:pt>
                <c:pt idx="10402">
                  <c:v>-1.2200000000000001E-2</c:v>
                </c:pt>
                <c:pt idx="10403">
                  <c:v>-1.2200000000000001E-2</c:v>
                </c:pt>
                <c:pt idx="10404">
                  <c:v>3.56E-2</c:v>
                </c:pt>
                <c:pt idx="10405">
                  <c:v>3.56E-2</c:v>
                </c:pt>
                <c:pt idx="10406">
                  <c:v>3.56E-2</c:v>
                </c:pt>
                <c:pt idx="10407">
                  <c:v>3.56E-2</c:v>
                </c:pt>
                <c:pt idx="10408">
                  <c:v>-2.2499999999999998E-3</c:v>
                </c:pt>
                <c:pt idx="10409">
                  <c:v>-2.2499999999999998E-3</c:v>
                </c:pt>
                <c:pt idx="10410">
                  <c:v>-2.2499999999999998E-3</c:v>
                </c:pt>
                <c:pt idx="10411">
                  <c:v>-2.2499999999999998E-3</c:v>
                </c:pt>
                <c:pt idx="10412">
                  <c:v>-2.2499999999999998E-3</c:v>
                </c:pt>
                <c:pt idx="10413">
                  <c:v>-2.2499999999999998E-3</c:v>
                </c:pt>
                <c:pt idx="10414">
                  <c:v>-2.2499999999999998E-3</c:v>
                </c:pt>
                <c:pt idx="10415">
                  <c:v>-2.2499999999999998E-3</c:v>
                </c:pt>
                <c:pt idx="10416">
                  <c:v>-2.2499999999999998E-3</c:v>
                </c:pt>
                <c:pt idx="10417">
                  <c:v>-2.2499999999999998E-3</c:v>
                </c:pt>
                <c:pt idx="10418">
                  <c:v>7.8600000000000003E-2</c:v>
                </c:pt>
                <c:pt idx="10419">
                  <c:v>-4.7100000000000003E-2</c:v>
                </c:pt>
                <c:pt idx="10420">
                  <c:v>-4.7100000000000003E-2</c:v>
                </c:pt>
                <c:pt idx="10421">
                  <c:v>5.5999999999999999E-3</c:v>
                </c:pt>
                <c:pt idx="10422">
                  <c:v>5.5999999999999999E-3</c:v>
                </c:pt>
                <c:pt idx="10423">
                  <c:v>5.5999999999999999E-3</c:v>
                </c:pt>
                <c:pt idx="10424">
                  <c:v>-1.47E-3</c:v>
                </c:pt>
                <c:pt idx="10425">
                  <c:v>-1.47E-3</c:v>
                </c:pt>
                <c:pt idx="10426">
                  <c:v>-1.47E-3</c:v>
                </c:pt>
                <c:pt idx="10427">
                  <c:v>-6.8400000000000002E-2</c:v>
                </c:pt>
                <c:pt idx="10428">
                  <c:v>-4.7E-2</c:v>
                </c:pt>
                <c:pt idx="10429">
                  <c:v>-4.7E-2</c:v>
                </c:pt>
                <c:pt idx="10430">
                  <c:v>4.4600000000000001E-2</c:v>
                </c:pt>
                <c:pt idx="10431">
                  <c:v>-3.8800000000000002E-3</c:v>
                </c:pt>
                <c:pt idx="10432">
                  <c:v>-3.8800000000000002E-3</c:v>
                </c:pt>
                <c:pt idx="10433">
                  <c:v>-3.8800000000000002E-3</c:v>
                </c:pt>
                <c:pt idx="10434">
                  <c:v>-8.3699999999999997E-2</c:v>
                </c:pt>
                <c:pt idx="10435">
                  <c:v>-8.3699999999999997E-2</c:v>
                </c:pt>
                <c:pt idx="10436">
                  <c:v>-8.3699999999999997E-2</c:v>
                </c:pt>
                <c:pt idx="10437">
                  <c:v>-8.3699999999999997E-2</c:v>
                </c:pt>
                <c:pt idx="10438">
                  <c:v>-3.5999999999999997E-2</c:v>
                </c:pt>
                <c:pt idx="10439">
                  <c:v>-3.5999999999999997E-2</c:v>
                </c:pt>
                <c:pt idx="10440">
                  <c:v>2.3199999999999998E-2</c:v>
                </c:pt>
                <c:pt idx="10441">
                  <c:v>2.3199999999999998E-2</c:v>
                </c:pt>
                <c:pt idx="10442">
                  <c:v>2.3199999999999998E-2</c:v>
                </c:pt>
                <c:pt idx="10443">
                  <c:v>2.3199999999999998E-2</c:v>
                </c:pt>
                <c:pt idx="10444">
                  <c:v>2.3199999999999998E-2</c:v>
                </c:pt>
                <c:pt idx="10445">
                  <c:v>2.3199999999999998E-2</c:v>
                </c:pt>
                <c:pt idx="10446">
                  <c:v>2.3199999999999998E-2</c:v>
                </c:pt>
                <c:pt idx="10447">
                  <c:v>-2.63E-2</c:v>
                </c:pt>
                <c:pt idx="10448">
                  <c:v>-2.63E-2</c:v>
                </c:pt>
                <c:pt idx="10449">
                  <c:v>-2.63E-2</c:v>
                </c:pt>
                <c:pt idx="10450">
                  <c:v>-2.63E-2</c:v>
                </c:pt>
                <c:pt idx="10451">
                  <c:v>-2.63E-2</c:v>
                </c:pt>
                <c:pt idx="10452">
                  <c:v>-2.63E-2</c:v>
                </c:pt>
                <c:pt idx="10453">
                  <c:v>-2.63E-2</c:v>
                </c:pt>
                <c:pt idx="10454">
                  <c:v>2.6499999999999999E-2</c:v>
                </c:pt>
                <c:pt idx="10455">
                  <c:v>2.6499999999999999E-2</c:v>
                </c:pt>
                <c:pt idx="10456">
                  <c:v>2.6499999999999999E-2</c:v>
                </c:pt>
                <c:pt idx="10457">
                  <c:v>1.49E-2</c:v>
                </c:pt>
                <c:pt idx="10458">
                  <c:v>1.49E-2</c:v>
                </c:pt>
                <c:pt idx="10459">
                  <c:v>1.49E-2</c:v>
                </c:pt>
                <c:pt idx="10460">
                  <c:v>1.49E-2</c:v>
                </c:pt>
                <c:pt idx="10461">
                  <c:v>1.49E-2</c:v>
                </c:pt>
                <c:pt idx="10462">
                  <c:v>-5.57E-2</c:v>
                </c:pt>
                <c:pt idx="10463">
                  <c:v>-5.57E-2</c:v>
                </c:pt>
                <c:pt idx="10464">
                  <c:v>-5.57E-2</c:v>
                </c:pt>
                <c:pt idx="10465">
                  <c:v>-5.8299999999999998E-2</c:v>
                </c:pt>
                <c:pt idx="10466">
                  <c:v>-5.8299999999999998E-2</c:v>
                </c:pt>
                <c:pt idx="10467">
                  <c:v>-5.8299999999999998E-2</c:v>
                </c:pt>
                <c:pt idx="10468">
                  <c:v>2.63E-3</c:v>
                </c:pt>
                <c:pt idx="10469">
                  <c:v>-2.9700000000000001E-2</c:v>
                </c:pt>
                <c:pt idx="10470">
                  <c:v>-2.9700000000000001E-2</c:v>
                </c:pt>
                <c:pt idx="10471">
                  <c:v>-2.9700000000000001E-2</c:v>
                </c:pt>
                <c:pt idx="10472">
                  <c:v>-2.9700000000000001E-2</c:v>
                </c:pt>
                <c:pt idx="10473">
                  <c:v>-4.3099999999999996E-3</c:v>
                </c:pt>
                <c:pt idx="10474">
                  <c:v>-4.3099999999999996E-3</c:v>
                </c:pt>
                <c:pt idx="10475">
                  <c:v>-4.3099999999999996E-3</c:v>
                </c:pt>
                <c:pt idx="10476">
                  <c:v>-4.3099999999999996E-3</c:v>
                </c:pt>
                <c:pt idx="10477">
                  <c:v>5.4399999999999997E-2</c:v>
                </c:pt>
                <c:pt idx="10478">
                  <c:v>0.113</c:v>
                </c:pt>
                <c:pt idx="10479">
                  <c:v>0.113</c:v>
                </c:pt>
                <c:pt idx="10480">
                  <c:v>0.113</c:v>
                </c:pt>
                <c:pt idx="10481">
                  <c:v>0.113</c:v>
                </c:pt>
                <c:pt idx="10482">
                  <c:v>0.113</c:v>
                </c:pt>
                <c:pt idx="10483">
                  <c:v>0.113</c:v>
                </c:pt>
                <c:pt idx="10484">
                  <c:v>2.12E-2</c:v>
                </c:pt>
                <c:pt idx="10485">
                  <c:v>2.12E-2</c:v>
                </c:pt>
                <c:pt idx="10486">
                  <c:v>2.12E-2</c:v>
                </c:pt>
                <c:pt idx="10487">
                  <c:v>2.12E-2</c:v>
                </c:pt>
                <c:pt idx="10488">
                  <c:v>2.12E-2</c:v>
                </c:pt>
                <c:pt idx="10489">
                  <c:v>-4.53E-2</c:v>
                </c:pt>
                <c:pt idx="10490">
                  <c:v>-4.53E-2</c:v>
                </c:pt>
                <c:pt idx="10491">
                  <c:v>-8.6499999999999997E-3</c:v>
                </c:pt>
                <c:pt idx="10492">
                  <c:v>-8.6499999999999997E-3</c:v>
                </c:pt>
                <c:pt idx="10493">
                  <c:v>-8.6499999999999997E-3</c:v>
                </c:pt>
                <c:pt idx="10494">
                  <c:v>-8.6499999999999997E-3</c:v>
                </c:pt>
                <c:pt idx="10495">
                  <c:v>-8.6499999999999997E-3</c:v>
                </c:pt>
                <c:pt idx="10496">
                  <c:v>-8.6499999999999997E-3</c:v>
                </c:pt>
                <c:pt idx="10497">
                  <c:v>3.6200000000000003E-2</c:v>
                </c:pt>
                <c:pt idx="10498">
                  <c:v>3.6200000000000003E-2</c:v>
                </c:pt>
                <c:pt idx="10499">
                  <c:v>4.41E-2</c:v>
                </c:pt>
                <c:pt idx="10500">
                  <c:v>4.41E-2</c:v>
                </c:pt>
                <c:pt idx="10501">
                  <c:v>4.41E-2</c:v>
                </c:pt>
                <c:pt idx="10502">
                  <c:v>-2.07E-2</c:v>
                </c:pt>
                <c:pt idx="10503">
                  <c:v>-2.07E-2</c:v>
                </c:pt>
                <c:pt idx="10504">
                  <c:v>-2.07E-2</c:v>
                </c:pt>
                <c:pt idx="10505">
                  <c:v>-2.07E-2</c:v>
                </c:pt>
                <c:pt idx="10506">
                  <c:v>-2.07E-2</c:v>
                </c:pt>
                <c:pt idx="10507">
                  <c:v>7.3000000000000001E-3</c:v>
                </c:pt>
                <c:pt idx="10508">
                  <c:v>7.3000000000000001E-3</c:v>
                </c:pt>
                <c:pt idx="10509">
                  <c:v>3.7400000000000003E-2</c:v>
                </c:pt>
                <c:pt idx="10510">
                  <c:v>3.7400000000000003E-2</c:v>
                </c:pt>
                <c:pt idx="10511">
                  <c:v>6.5399999999999998E-3</c:v>
                </c:pt>
                <c:pt idx="10512">
                  <c:v>6.5399999999999998E-3</c:v>
                </c:pt>
                <c:pt idx="10513">
                  <c:v>6.5399999999999998E-3</c:v>
                </c:pt>
                <c:pt idx="10514">
                  <c:v>4.7999999999999996E-3</c:v>
                </c:pt>
                <c:pt idx="10515">
                  <c:v>4.7999999999999996E-3</c:v>
                </c:pt>
                <c:pt idx="10516">
                  <c:v>4.7999999999999996E-3</c:v>
                </c:pt>
                <c:pt idx="10517">
                  <c:v>-9.7000000000000003E-3</c:v>
                </c:pt>
                <c:pt idx="10518">
                  <c:v>-9.7000000000000003E-3</c:v>
                </c:pt>
                <c:pt idx="10519">
                  <c:v>-9.7000000000000003E-3</c:v>
                </c:pt>
                <c:pt idx="10520">
                  <c:v>-9.7000000000000003E-3</c:v>
                </c:pt>
                <c:pt idx="10521">
                  <c:v>-9.7000000000000003E-3</c:v>
                </c:pt>
                <c:pt idx="10522">
                  <c:v>-9.7000000000000003E-3</c:v>
                </c:pt>
                <c:pt idx="10523">
                  <c:v>-9.7000000000000003E-3</c:v>
                </c:pt>
                <c:pt idx="10524">
                  <c:v>-8.6700000000000006E-3</c:v>
                </c:pt>
                <c:pt idx="10525">
                  <c:v>-6.0000000000000001E-3</c:v>
                </c:pt>
                <c:pt idx="10526">
                  <c:v>-6.0000000000000001E-3</c:v>
                </c:pt>
                <c:pt idx="10527">
                  <c:v>-6.13E-2</c:v>
                </c:pt>
                <c:pt idx="10528">
                  <c:v>-6.13E-2</c:v>
                </c:pt>
                <c:pt idx="10529">
                  <c:v>-6.13E-2</c:v>
                </c:pt>
                <c:pt idx="10530">
                  <c:v>6.1199999999999997E-2</c:v>
                </c:pt>
                <c:pt idx="10531">
                  <c:v>6.1199999999999997E-2</c:v>
                </c:pt>
                <c:pt idx="10532">
                  <c:v>8.7999999999999995E-2</c:v>
                </c:pt>
                <c:pt idx="10533">
                  <c:v>8.7999999999999995E-2</c:v>
                </c:pt>
                <c:pt idx="10534">
                  <c:v>8.7999999999999995E-2</c:v>
                </c:pt>
                <c:pt idx="10535">
                  <c:v>8.3900000000000002E-2</c:v>
                </c:pt>
                <c:pt idx="10536">
                  <c:v>8.3900000000000002E-2</c:v>
                </c:pt>
                <c:pt idx="10537">
                  <c:v>-3.7999999999999999E-2</c:v>
                </c:pt>
                <c:pt idx="10538">
                  <c:v>-3.7999999999999999E-2</c:v>
                </c:pt>
                <c:pt idx="10539">
                  <c:v>-3.7999999999999999E-2</c:v>
                </c:pt>
                <c:pt idx="10540">
                  <c:v>-3.7999999999999999E-2</c:v>
                </c:pt>
                <c:pt idx="10541">
                  <c:v>-3.7999999999999999E-2</c:v>
                </c:pt>
                <c:pt idx="10542">
                  <c:v>-3.7999999999999999E-2</c:v>
                </c:pt>
                <c:pt idx="10543">
                  <c:v>-3.7999999999999999E-2</c:v>
                </c:pt>
                <c:pt idx="10544">
                  <c:v>-3.7999999999999999E-2</c:v>
                </c:pt>
                <c:pt idx="10545">
                  <c:v>-5.8299999999999998E-2</c:v>
                </c:pt>
                <c:pt idx="10546">
                  <c:v>-8.3500000000000005E-2</c:v>
                </c:pt>
                <c:pt idx="10547">
                  <c:v>-8.3500000000000005E-2</c:v>
                </c:pt>
                <c:pt idx="10548">
                  <c:v>-7.2300000000000003E-2</c:v>
                </c:pt>
                <c:pt idx="10549">
                  <c:v>-7.2300000000000003E-2</c:v>
                </c:pt>
                <c:pt idx="10550">
                  <c:v>-7.2300000000000003E-2</c:v>
                </c:pt>
                <c:pt idx="10551">
                  <c:v>-7.2300000000000003E-2</c:v>
                </c:pt>
                <c:pt idx="10552">
                  <c:v>-7.2300000000000003E-2</c:v>
                </c:pt>
                <c:pt idx="10553">
                  <c:v>-7.2300000000000003E-2</c:v>
                </c:pt>
                <c:pt idx="10554">
                  <c:v>-7.2300000000000003E-2</c:v>
                </c:pt>
                <c:pt idx="10555">
                  <c:v>4.9000000000000002E-2</c:v>
                </c:pt>
                <c:pt idx="10556">
                  <c:v>4.9000000000000002E-2</c:v>
                </c:pt>
                <c:pt idx="10557">
                  <c:v>4.9000000000000002E-2</c:v>
                </c:pt>
                <c:pt idx="10558">
                  <c:v>-5.4099999999999999E-3</c:v>
                </c:pt>
                <c:pt idx="10559">
                  <c:v>-5.4099999999999999E-3</c:v>
                </c:pt>
                <c:pt idx="10560">
                  <c:v>-5.4099999999999999E-3</c:v>
                </c:pt>
                <c:pt idx="10561">
                  <c:v>-5.4099999999999999E-3</c:v>
                </c:pt>
                <c:pt idx="10562">
                  <c:v>-5.4099999999999999E-3</c:v>
                </c:pt>
                <c:pt idx="10563">
                  <c:v>-5.4099999999999999E-3</c:v>
                </c:pt>
                <c:pt idx="10564">
                  <c:v>-5.4099999999999999E-3</c:v>
                </c:pt>
                <c:pt idx="10565">
                  <c:v>-5.4099999999999999E-3</c:v>
                </c:pt>
                <c:pt idx="10566">
                  <c:v>-5.4099999999999999E-3</c:v>
                </c:pt>
                <c:pt idx="10567">
                  <c:v>-5.4099999999999999E-3</c:v>
                </c:pt>
                <c:pt idx="10568">
                  <c:v>-5.4099999999999999E-3</c:v>
                </c:pt>
                <c:pt idx="10569">
                  <c:v>-5.4099999999999999E-3</c:v>
                </c:pt>
                <c:pt idx="10570">
                  <c:v>-5.4099999999999999E-3</c:v>
                </c:pt>
                <c:pt idx="10571">
                  <c:v>-5.4099999999999999E-3</c:v>
                </c:pt>
                <c:pt idx="10572">
                  <c:v>-5.4099999999999999E-3</c:v>
                </c:pt>
                <c:pt idx="10573">
                  <c:v>-5.4099999999999999E-3</c:v>
                </c:pt>
                <c:pt idx="10574">
                  <c:v>1.95E-2</c:v>
                </c:pt>
                <c:pt idx="10575">
                  <c:v>1.95E-2</c:v>
                </c:pt>
                <c:pt idx="10576">
                  <c:v>2.6599999999999999E-2</c:v>
                </c:pt>
                <c:pt idx="10577">
                  <c:v>2.6599999999999999E-2</c:v>
                </c:pt>
                <c:pt idx="10578">
                  <c:v>2.6599999999999999E-2</c:v>
                </c:pt>
                <c:pt idx="10579">
                  <c:v>2.1999999999999999E-2</c:v>
                </c:pt>
                <c:pt idx="10580">
                  <c:v>2.1999999999999999E-2</c:v>
                </c:pt>
                <c:pt idx="10581">
                  <c:v>2.1999999999999999E-2</c:v>
                </c:pt>
                <c:pt idx="10582">
                  <c:v>2.1999999999999999E-2</c:v>
                </c:pt>
                <c:pt idx="10583">
                  <c:v>1.3100000000000001E-2</c:v>
                </c:pt>
                <c:pt idx="10584">
                  <c:v>1.3100000000000001E-2</c:v>
                </c:pt>
                <c:pt idx="10585">
                  <c:v>1.3100000000000001E-2</c:v>
                </c:pt>
                <c:pt idx="10586">
                  <c:v>1.3100000000000001E-2</c:v>
                </c:pt>
                <c:pt idx="10587">
                  <c:v>1.3100000000000001E-2</c:v>
                </c:pt>
                <c:pt idx="10588">
                  <c:v>1.9599999999999999E-2</c:v>
                </c:pt>
                <c:pt idx="10589">
                  <c:v>2.46E-2</c:v>
                </c:pt>
                <c:pt idx="10590">
                  <c:v>2.46E-2</c:v>
                </c:pt>
                <c:pt idx="10591">
                  <c:v>2.46E-2</c:v>
                </c:pt>
                <c:pt idx="10592">
                  <c:v>2.46E-2</c:v>
                </c:pt>
                <c:pt idx="10593">
                  <c:v>2.46E-2</c:v>
                </c:pt>
                <c:pt idx="10594">
                  <c:v>2.46E-2</c:v>
                </c:pt>
                <c:pt idx="10595">
                  <c:v>2.46E-2</c:v>
                </c:pt>
                <c:pt idx="10596">
                  <c:v>-2.1099999999999999E-3</c:v>
                </c:pt>
                <c:pt idx="10597">
                  <c:v>5.1400000000000001E-2</c:v>
                </c:pt>
                <c:pt idx="10598">
                  <c:v>7.4499999999999997E-2</c:v>
                </c:pt>
                <c:pt idx="10599">
                  <c:v>7.4499999999999997E-2</c:v>
                </c:pt>
                <c:pt idx="10600">
                  <c:v>-3.3099999999999997E-2</c:v>
                </c:pt>
                <c:pt idx="10601">
                  <c:v>-3.3099999999999997E-2</c:v>
                </c:pt>
                <c:pt idx="10602">
                  <c:v>1.17E-2</c:v>
                </c:pt>
                <c:pt idx="10603">
                  <c:v>1.17E-2</c:v>
                </c:pt>
                <c:pt idx="10604">
                  <c:v>1.17E-2</c:v>
                </c:pt>
                <c:pt idx="10605">
                  <c:v>1.17E-2</c:v>
                </c:pt>
                <c:pt idx="10606">
                  <c:v>1.17E-2</c:v>
                </c:pt>
                <c:pt idx="10607">
                  <c:v>1.17E-2</c:v>
                </c:pt>
                <c:pt idx="10608">
                  <c:v>1.17E-2</c:v>
                </c:pt>
                <c:pt idx="10609">
                  <c:v>1.17E-2</c:v>
                </c:pt>
                <c:pt idx="10610">
                  <c:v>1.17E-2</c:v>
                </c:pt>
                <c:pt idx="10611">
                  <c:v>1.17E-2</c:v>
                </c:pt>
                <c:pt idx="10612">
                  <c:v>1.17E-2</c:v>
                </c:pt>
                <c:pt idx="10613">
                  <c:v>-3.7999999999999999E-2</c:v>
                </c:pt>
                <c:pt idx="10614">
                  <c:v>-3.7999999999999999E-2</c:v>
                </c:pt>
                <c:pt idx="10615">
                  <c:v>-3.7999999999999999E-2</c:v>
                </c:pt>
                <c:pt idx="10616">
                  <c:v>-3.7999999999999999E-2</c:v>
                </c:pt>
                <c:pt idx="10617">
                  <c:v>-3.7999999999999999E-2</c:v>
                </c:pt>
                <c:pt idx="10618">
                  <c:v>-3.7999999999999999E-2</c:v>
                </c:pt>
                <c:pt idx="10619">
                  <c:v>-3.7999999999999999E-2</c:v>
                </c:pt>
                <c:pt idx="10620">
                  <c:v>-3.7999999999999999E-2</c:v>
                </c:pt>
                <c:pt idx="10621">
                  <c:v>-1.7100000000000001E-2</c:v>
                </c:pt>
                <c:pt idx="10622">
                  <c:v>-1.7100000000000001E-2</c:v>
                </c:pt>
                <c:pt idx="10623">
                  <c:v>-1.7100000000000001E-2</c:v>
                </c:pt>
                <c:pt idx="10624">
                  <c:v>-1.7100000000000001E-2</c:v>
                </c:pt>
                <c:pt idx="10625">
                  <c:v>-1.7100000000000001E-2</c:v>
                </c:pt>
                <c:pt idx="10626">
                  <c:v>-1.7100000000000001E-2</c:v>
                </c:pt>
                <c:pt idx="10627">
                  <c:v>4.9700000000000001E-2</c:v>
                </c:pt>
                <c:pt idx="10628">
                  <c:v>-9.4299999999999991E-3</c:v>
                </c:pt>
                <c:pt idx="10629">
                  <c:v>-9.4299999999999991E-3</c:v>
                </c:pt>
                <c:pt idx="10630">
                  <c:v>-9.4299999999999991E-3</c:v>
                </c:pt>
                <c:pt idx="10631">
                  <c:v>-9.4299999999999991E-3</c:v>
                </c:pt>
                <c:pt idx="10632">
                  <c:v>-9.4299999999999991E-3</c:v>
                </c:pt>
                <c:pt idx="10633">
                  <c:v>-9.4299999999999991E-3</c:v>
                </c:pt>
                <c:pt idx="10634">
                  <c:v>6.0699999999999997E-2</c:v>
                </c:pt>
                <c:pt idx="10635">
                  <c:v>-5.1799999999999999E-2</c:v>
                </c:pt>
                <c:pt idx="10636">
                  <c:v>-5.1799999999999999E-2</c:v>
                </c:pt>
                <c:pt idx="10637">
                  <c:v>-5.1799999999999999E-2</c:v>
                </c:pt>
                <c:pt idx="10638">
                  <c:v>-4.4699999999999997E-2</c:v>
                </c:pt>
                <c:pt idx="10639">
                  <c:v>6.93E-2</c:v>
                </c:pt>
                <c:pt idx="10640">
                  <c:v>6.93E-2</c:v>
                </c:pt>
                <c:pt idx="10641">
                  <c:v>6.93E-2</c:v>
                </c:pt>
                <c:pt idx="10642">
                  <c:v>6.93E-2</c:v>
                </c:pt>
                <c:pt idx="10643">
                  <c:v>1.5299999999999999E-2</c:v>
                </c:pt>
                <c:pt idx="10644">
                  <c:v>1.5299999999999999E-2</c:v>
                </c:pt>
                <c:pt idx="10645">
                  <c:v>-3.7900000000000003E-2</c:v>
                </c:pt>
                <c:pt idx="10646">
                  <c:v>-3.7900000000000003E-2</c:v>
                </c:pt>
                <c:pt idx="10647">
                  <c:v>5.3600000000000002E-2</c:v>
                </c:pt>
                <c:pt idx="10648">
                  <c:v>1.8100000000000002E-2</c:v>
                </c:pt>
                <c:pt idx="10649">
                  <c:v>1.8100000000000002E-2</c:v>
                </c:pt>
                <c:pt idx="10650">
                  <c:v>1.8100000000000002E-2</c:v>
                </c:pt>
                <c:pt idx="10651">
                  <c:v>2.5100000000000001E-2</c:v>
                </c:pt>
                <c:pt idx="10652">
                  <c:v>2.5100000000000001E-2</c:v>
                </c:pt>
                <c:pt idx="10653">
                  <c:v>-7.5399999999999998E-3</c:v>
                </c:pt>
                <c:pt idx="10654">
                  <c:v>-7.5399999999999998E-3</c:v>
                </c:pt>
                <c:pt idx="10655">
                  <c:v>-7.5399999999999998E-3</c:v>
                </c:pt>
                <c:pt idx="10656">
                  <c:v>-7.5399999999999998E-3</c:v>
                </c:pt>
                <c:pt idx="10657">
                  <c:v>-7.5399999999999998E-3</c:v>
                </c:pt>
                <c:pt idx="10658">
                  <c:v>-7.5399999999999998E-3</c:v>
                </c:pt>
                <c:pt idx="10659">
                  <c:v>-7.5399999999999998E-3</c:v>
                </c:pt>
                <c:pt idx="10660">
                  <c:v>-7.5399999999999998E-3</c:v>
                </c:pt>
                <c:pt idx="10661">
                  <c:v>5.4800000000000001E-2</c:v>
                </c:pt>
                <c:pt idx="10662">
                  <c:v>-2.9700000000000001E-2</c:v>
                </c:pt>
                <c:pt idx="10663">
                  <c:v>-2.9700000000000001E-2</c:v>
                </c:pt>
                <c:pt idx="10664">
                  <c:v>-1.49E-2</c:v>
                </c:pt>
                <c:pt idx="10665">
                  <c:v>-1.49E-2</c:v>
                </c:pt>
                <c:pt idx="10666">
                  <c:v>-1.49E-2</c:v>
                </c:pt>
                <c:pt idx="10667">
                  <c:v>-1.49E-2</c:v>
                </c:pt>
                <c:pt idx="10668">
                  <c:v>-1.49E-2</c:v>
                </c:pt>
                <c:pt idx="10669">
                  <c:v>-1.49E-2</c:v>
                </c:pt>
                <c:pt idx="10670">
                  <c:v>-1.49E-2</c:v>
                </c:pt>
                <c:pt idx="10671">
                  <c:v>-1.49E-2</c:v>
                </c:pt>
                <c:pt idx="10672">
                  <c:v>-1.49E-2</c:v>
                </c:pt>
                <c:pt idx="10673">
                  <c:v>-1.49E-2</c:v>
                </c:pt>
                <c:pt idx="10674">
                  <c:v>-1.49E-2</c:v>
                </c:pt>
                <c:pt idx="10675">
                  <c:v>1.35E-2</c:v>
                </c:pt>
                <c:pt idx="10676">
                  <c:v>1.35E-2</c:v>
                </c:pt>
                <c:pt idx="10677">
                  <c:v>1.35E-2</c:v>
                </c:pt>
                <c:pt idx="10678">
                  <c:v>1.35E-2</c:v>
                </c:pt>
                <c:pt idx="10679">
                  <c:v>1.35E-2</c:v>
                </c:pt>
                <c:pt idx="10680">
                  <c:v>1.35E-2</c:v>
                </c:pt>
                <c:pt idx="10681">
                  <c:v>1.35E-2</c:v>
                </c:pt>
                <c:pt idx="10682">
                  <c:v>1.35E-2</c:v>
                </c:pt>
                <c:pt idx="10683">
                  <c:v>1.35E-2</c:v>
                </c:pt>
                <c:pt idx="10684">
                  <c:v>1.35E-2</c:v>
                </c:pt>
                <c:pt idx="10685">
                  <c:v>1.35E-2</c:v>
                </c:pt>
                <c:pt idx="10686">
                  <c:v>1.35E-2</c:v>
                </c:pt>
                <c:pt idx="10687">
                  <c:v>1.35E-2</c:v>
                </c:pt>
                <c:pt idx="10688">
                  <c:v>-4.7999999999999996E-3</c:v>
                </c:pt>
                <c:pt idx="10689">
                  <c:v>-4.7999999999999996E-3</c:v>
                </c:pt>
                <c:pt idx="10690">
                  <c:v>2.5899999999999999E-2</c:v>
                </c:pt>
                <c:pt idx="10691">
                  <c:v>8.5699999999999995E-3</c:v>
                </c:pt>
                <c:pt idx="10692">
                  <c:v>8.5699999999999995E-3</c:v>
                </c:pt>
                <c:pt idx="10693">
                  <c:v>-2.0899999999999998E-2</c:v>
                </c:pt>
                <c:pt idx="10694">
                  <c:v>-2.0899999999999998E-2</c:v>
                </c:pt>
                <c:pt idx="10695">
                  <c:v>2.0299999999999999E-2</c:v>
                </c:pt>
                <c:pt idx="10696">
                  <c:v>2.0299999999999999E-2</c:v>
                </c:pt>
                <c:pt idx="10697">
                  <c:v>2.0299999999999999E-2</c:v>
                </c:pt>
                <c:pt idx="10698">
                  <c:v>2.0299999999999999E-2</c:v>
                </c:pt>
                <c:pt idx="10699">
                  <c:v>2.0299999999999999E-2</c:v>
                </c:pt>
                <c:pt idx="10700">
                  <c:v>-4.3999999999999997E-2</c:v>
                </c:pt>
                <c:pt idx="10701">
                  <c:v>-4.3999999999999997E-2</c:v>
                </c:pt>
                <c:pt idx="10702">
                  <c:v>-4.3999999999999997E-2</c:v>
                </c:pt>
                <c:pt idx="10703">
                  <c:v>-1.52E-2</c:v>
                </c:pt>
                <c:pt idx="10704">
                  <c:v>-1.52E-2</c:v>
                </c:pt>
                <c:pt idx="10705">
                  <c:v>-1.52E-2</c:v>
                </c:pt>
                <c:pt idx="10706">
                  <c:v>8.7400000000000005E-2</c:v>
                </c:pt>
                <c:pt idx="10707">
                  <c:v>8.7400000000000005E-2</c:v>
                </c:pt>
                <c:pt idx="10708">
                  <c:v>-8.1799999999999998E-2</c:v>
                </c:pt>
                <c:pt idx="10709">
                  <c:v>-8.1799999999999998E-2</c:v>
                </c:pt>
                <c:pt idx="10710">
                  <c:v>-2.4899999999999999E-2</c:v>
                </c:pt>
                <c:pt idx="10711">
                  <c:v>-2.4899999999999999E-2</c:v>
                </c:pt>
                <c:pt idx="10712">
                  <c:v>-2.4899999999999999E-2</c:v>
                </c:pt>
                <c:pt idx="10713">
                  <c:v>-2.4899999999999999E-2</c:v>
                </c:pt>
                <c:pt idx="10714">
                  <c:v>-2.4899999999999999E-2</c:v>
                </c:pt>
                <c:pt idx="10715">
                  <c:v>-2.4899999999999999E-2</c:v>
                </c:pt>
                <c:pt idx="10716">
                  <c:v>-6.0499999999999998E-2</c:v>
                </c:pt>
                <c:pt idx="10717">
                  <c:v>-3.1099999999999999E-2</c:v>
                </c:pt>
                <c:pt idx="10718">
                  <c:v>3.6799999999999999E-2</c:v>
                </c:pt>
                <c:pt idx="10719">
                  <c:v>1.43E-2</c:v>
                </c:pt>
                <c:pt idx="10720">
                  <c:v>-0.111</c:v>
                </c:pt>
                <c:pt idx="10721">
                  <c:v>-0.111</c:v>
                </c:pt>
                <c:pt idx="10722">
                  <c:v>-9.64E-2</c:v>
                </c:pt>
                <c:pt idx="10723">
                  <c:v>-4.7199999999999999E-2</c:v>
                </c:pt>
                <c:pt idx="10724">
                  <c:v>-4.7199999999999999E-2</c:v>
                </c:pt>
                <c:pt idx="10725">
                  <c:v>5.7299999999999997E-2</c:v>
                </c:pt>
                <c:pt idx="10726">
                  <c:v>6.1699999999999998E-2</c:v>
                </c:pt>
                <c:pt idx="10727">
                  <c:v>1.56E-3</c:v>
                </c:pt>
                <c:pt idx="10728">
                  <c:v>1.56E-3</c:v>
                </c:pt>
                <c:pt idx="10729">
                  <c:v>-1.61E-2</c:v>
                </c:pt>
                <c:pt idx="10730">
                  <c:v>2.1100000000000001E-2</c:v>
                </c:pt>
                <c:pt idx="10731">
                  <c:v>2.1100000000000001E-2</c:v>
                </c:pt>
                <c:pt idx="10732">
                  <c:v>2.1100000000000001E-2</c:v>
                </c:pt>
                <c:pt idx="10733">
                  <c:v>2.1100000000000001E-2</c:v>
                </c:pt>
                <c:pt idx="10734">
                  <c:v>-4.6899999999999997E-2</c:v>
                </c:pt>
                <c:pt idx="10735">
                  <c:v>1.89E-2</c:v>
                </c:pt>
                <c:pt idx="10736">
                  <c:v>1.89E-2</c:v>
                </c:pt>
                <c:pt idx="10737">
                  <c:v>1.89E-2</c:v>
                </c:pt>
                <c:pt idx="10738">
                  <c:v>1.89E-2</c:v>
                </c:pt>
                <c:pt idx="10739">
                  <c:v>1.89E-2</c:v>
                </c:pt>
                <c:pt idx="10740">
                  <c:v>1.0499999999999999E-3</c:v>
                </c:pt>
                <c:pt idx="10741">
                  <c:v>1.0499999999999999E-3</c:v>
                </c:pt>
                <c:pt idx="10742">
                  <c:v>1.0499999999999999E-3</c:v>
                </c:pt>
                <c:pt idx="10743">
                  <c:v>1.0499999999999999E-3</c:v>
                </c:pt>
                <c:pt idx="10744">
                  <c:v>1.0499999999999999E-3</c:v>
                </c:pt>
                <c:pt idx="10745">
                  <c:v>1.0499999999999999E-3</c:v>
                </c:pt>
                <c:pt idx="10746">
                  <c:v>1.0499999999999999E-3</c:v>
                </c:pt>
                <c:pt idx="10747">
                  <c:v>1.0499999999999999E-3</c:v>
                </c:pt>
                <c:pt idx="10748">
                  <c:v>1.0499999999999999E-3</c:v>
                </c:pt>
                <c:pt idx="10749">
                  <c:v>1.0499999999999999E-3</c:v>
                </c:pt>
                <c:pt idx="10750">
                  <c:v>1.0499999999999999E-3</c:v>
                </c:pt>
                <c:pt idx="10751">
                  <c:v>1.0499999999999999E-3</c:v>
                </c:pt>
                <c:pt idx="10752">
                  <c:v>4.9200000000000001E-2</c:v>
                </c:pt>
                <c:pt idx="10753">
                  <c:v>4.9200000000000001E-2</c:v>
                </c:pt>
                <c:pt idx="10754">
                  <c:v>4.9200000000000001E-2</c:v>
                </c:pt>
                <c:pt idx="10755">
                  <c:v>4.9200000000000001E-2</c:v>
                </c:pt>
                <c:pt idx="10756">
                  <c:v>4.9200000000000001E-2</c:v>
                </c:pt>
                <c:pt idx="10757">
                  <c:v>4.5600000000000002E-2</c:v>
                </c:pt>
                <c:pt idx="10758">
                  <c:v>3.2399999999999998E-2</c:v>
                </c:pt>
                <c:pt idx="10759">
                  <c:v>3.32E-2</c:v>
                </c:pt>
                <c:pt idx="10760">
                  <c:v>3.32E-2</c:v>
                </c:pt>
                <c:pt idx="10761">
                  <c:v>3.32E-2</c:v>
                </c:pt>
                <c:pt idx="10762">
                  <c:v>3.32E-2</c:v>
                </c:pt>
                <c:pt idx="10763">
                  <c:v>-4.1500000000000002E-2</c:v>
                </c:pt>
                <c:pt idx="10764">
                  <c:v>-4.1500000000000002E-2</c:v>
                </c:pt>
                <c:pt idx="10765">
                  <c:v>-4.1500000000000002E-2</c:v>
                </c:pt>
                <c:pt idx="10766">
                  <c:v>2.81E-2</c:v>
                </c:pt>
                <c:pt idx="10767">
                  <c:v>2.81E-2</c:v>
                </c:pt>
                <c:pt idx="10768">
                  <c:v>3.39E-2</c:v>
                </c:pt>
                <c:pt idx="10769">
                  <c:v>3.39E-2</c:v>
                </c:pt>
                <c:pt idx="10770">
                  <c:v>3.39E-2</c:v>
                </c:pt>
                <c:pt idx="10771">
                  <c:v>-3.7600000000000001E-2</c:v>
                </c:pt>
                <c:pt idx="10772">
                  <c:v>-3.7600000000000001E-2</c:v>
                </c:pt>
                <c:pt idx="10773">
                  <c:v>-3.7600000000000001E-2</c:v>
                </c:pt>
                <c:pt idx="10774">
                  <c:v>-3.7600000000000001E-2</c:v>
                </c:pt>
                <c:pt idx="10775">
                  <c:v>-2.6100000000000002E-2</c:v>
                </c:pt>
                <c:pt idx="10776">
                  <c:v>-2.6100000000000002E-2</c:v>
                </c:pt>
                <c:pt idx="10777">
                  <c:v>-8.3400000000000002E-3</c:v>
                </c:pt>
                <c:pt idx="10778">
                  <c:v>-8.3400000000000002E-3</c:v>
                </c:pt>
                <c:pt idx="10779">
                  <c:v>5.0800000000000003E-3</c:v>
                </c:pt>
                <c:pt idx="10780">
                  <c:v>5.0800000000000003E-3</c:v>
                </c:pt>
                <c:pt idx="10781">
                  <c:v>5.0800000000000003E-3</c:v>
                </c:pt>
                <c:pt idx="10782">
                  <c:v>5.0800000000000003E-3</c:v>
                </c:pt>
                <c:pt idx="10783">
                  <c:v>5.0800000000000003E-3</c:v>
                </c:pt>
                <c:pt idx="10784">
                  <c:v>5.0800000000000003E-3</c:v>
                </c:pt>
                <c:pt idx="10785">
                  <c:v>3.5400000000000001E-2</c:v>
                </c:pt>
                <c:pt idx="10786">
                  <c:v>3.5400000000000001E-2</c:v>
                </c:pt>
                <c:pt idx="10787">
                  <c:v>-4.8300000000000003E-2</c:v>
                </c:pt>
                <c:pt idx="10788">
                  <c:v>-4.8300000000000003E-2</c:v>
                </c:pt>
                <c:pt idx="10789">
                  <c:v>-4.8300000000000003E-2</c:v>
                </c:pt>
                <c:pt idx="10790">
                  <c:v>3.3899999999999998E-3</c:v>
                </c:pt>
                <c:pt idx="10791">
                  <c:v>3.3899999999999998E-3</c:v>
                </c:pt>
                <c:pt idx="10792">
                  <c:v>-7.7499999999999999E-2</c:v>
                </c:pt>
                <c:pt idx="10793">
                  <c:v>-7.7499999999999999E-2</c:v>
                </c:pt>
                <c:pt idx="10794">
                  <c:v>-7.7499999999999999E-2</c:v>
                </c:pt>
                <c:pt idx="10795">
                  <c:v>1.83E-2</c:v>
                </c:pt>
                <c:pt idx="10796">
                  <c:v>1.83E-2</c:v>
                </c:pt>
                <c:pt idx="10797">
                  <c:v>1.83E-2</c:v>
                </c:pt>
                <c:pt idx="10798">
                  <c:v>1.83E-2</c:v>
                </c:pt>
                <c:pt idx="10799">
                  <c:v>1.83E-2</c:v>
                </c:pt>
                <c:pt idx="10800">
                  <c:v>1.83E-2</c:v>
                </c:pt>
                <c:pt idx="10801">
                  <c:v>1.83E-2</c:v>
                </c:pt>
                <c:pt idx="10802">
                  <c:v>1.83E-2</c:v>
                </c:pt>
                <c:pt idx="10803">
                  <c:v>1.83E-2</c:v>
                </c:pt>
                <c:pt idx="10804">
                  <c:v>1.83E-2</c:v>
                </c:pt>
                <c:pt idx="10805">
                  <c:v>-2.0400000000000001E-2</c:v>
                </c:pt>
                <c:pt idx="10806">
                  <c:v>-3.2000000000000001E-2</c:v>
                </c:pt>
                <c:pt idx="10807">
                  <c:v>-3.2000000000000001E-2</c:v>
                </c:pt>
                <c:pt idx="10808">
                  <c:v>-2.1900000000000001E-3</c:v>
                </c:pt>
                <c:pt idx="10809">
                  <c:v>-1.8100000000000002E-2</c:v>
                </c:pt>
                <c:pt idx="10810">
                  <c:v>-1.8100000000000002E-2</c:v>
                </c:pt>
                <c:pt idx="10811">
                  <c:v>-1.8100000000000002E-2</c:v>
                </c:pt>
                <c:pt idx="10812">
                  <c:v>-1.8100000000000002E-2</c:v>
                </c:pt>
                <c:pt idx="10813">
                  <c:v>2.7200000000000002E-3</c:v>
                </c:pt>
                <c:pt idx="10814">
                  <c:v>-2.5399999999999999E-2</c:v>
                </c:pt>
                <c:pt idx="10815">
                  <c:v>-2.5399999999999999E-2</c:v>
                </c:pt>
                <c:pt idx="10816">
                  <c:v>-2.5399999999999999E-2</c:v>
                </c:pt>
                <c:pt idx="10817">
                  <c:v>-2.5399999999999999E-2</c:v>
                </c:pt>
                <c:pt idx="10818">
                  <c:v>-2.5399999999999999E-2</c:v>
                </c:pt>
                <c:pt idx="10819">
                  <c:v>-2.5399999999999999E-2</c:v>
                </c:pt>
                <c:pt idx="10820">
                  <c:v>-2.5399999999999999E-2</c:v>
                </c:pt>
                <c:pt idx="10821">
                  <c:v>-2.5399999999999999E-2</c:v>
                </c:pt>
                <c:pt idx="10822">
                  <c:v>-2.5399999999999999E-2</c:v>
                </c:pt>
                <c:pt idx="10823">
                  <c:v>-2.5399999999999999E-2</c:v>
                </c:pt>
                <c:pt idx="10824">
                  <c:v>-2.5399999999999999E-2</c:v>
                </c:pt>
                <c:pt idx="10825">
                  <c:v>-2.5399999999999999E-2</c:v>
                </c:pt>
                <c:pt idx="10826">
                  <c:v>-5.7099999999999998E-2</c:v>
                </c:pt>
                <c:pt idx="10827">
                  <c:v>-5.7099999999999998E-2</c:v>
                </c:pt>
                <c:pt idx="10828">
                  <c:v>-5.7099999999999998E-2</c:v>
                </c:pt>
                <c:pt idx="10829">
                  <c:v>0.12</c:v>
                </c:pt>
                <c:pt idx="10830">
                  <c:v>6.7900000000000002E-2</c:v>
                </c:pt>
                <c:pt idx="10831">
                  <c:v>6.7900000000000002E-2</c:v>
                </c:pt>
                <c:pt idx="10832">
                  <c:v>6.7900000000000002E-2</c:v>
                </c:pt>
                <c:pt idx="10833">
                  <c:v>6.7900000000000002E-2</c:v>
                </c:pt>
                <c:pt idx="10834">
                  <c:v>6.7900000000000002E-2</c:v>
                </c:pt>
                <c:pt idx="10835">
                  <c:v>-3.8100000000000002E-2</c:v>
                </c:pt>
                <c:pt idx="10836">
                  <c:v>-3.8100000000000002E-2</c:v>
                </c:pt>
                <c:pt idx="10837">
                  <c:v>-3.8100000000000002E-2</c:v>
                </c:pt>
                <c:pt idx="10838">
                  <c:v>-3.8100000000000002E-2</c:v>
                </c:pt>
                <c:pt idx="10839">
                  <c:v>5.5800000000000002E-2</c:v>
                </c:pt>
                <c:pt idx="10840">
                  <c:v>-7.1800000000000003E-2</c:v>
                </c:pt>
                <c:pt idx="10841">
                  <c:v>-7.1800000000000003E-2</c:v>
                </c:pt>
                <c:pt idx="10842">
                  <c:v>6.3600000000000004E-2</c:v>
                </c:pt>
                <c:pt idx="10843">
                  <c:v>-4.5999999999999999E-2</c:v>
                </c:pt>
                <c:pt idx="10844">
                  <c:v>-4.5999999999999999E-2</c:v>
                </c:pt>
                <c:pt idx="10845">
                  <c:v>-4.5999999999999999E-2</c:v>
                </c:pt>
                <c:pt idx="10846">
                  <c:v>5.4600000000000003E-2</c:v>
                </c:pt>
                <c:pt idx="10847">
                  <c:v>3.39E-2</c:v>
                </c:pt>
                <c:pt idx="10848">
                  <c:v>3.39E-2</c:v>
                </c:pt>
                <c:pt idx="10849">
                  <c:v>3.39E-2</c:v>
                </c:pt>
                <c:pt idx="10850">
                  <c:v>3.39E-2</c:v>
                </c:pt>
                <c:pt idx="10851">
                  <c:v>3.39E-2</c:v>
                </c:pt>
                <c:pt idx="10852">
                  <c:v>3.39E-2</c:v>
                </c:pt>
                <c:pt idx="10853">
                  <c:v>-6.3600000000000004E-2</c:v>
                </c:pt>
                <c:pt idx="10854">
                  <c:v>8.5699999999999998E-2</c:v>
                </c:pt>
                <c:pt idx="10855">
                  <c:v>8.5699999999999998E-2</c:v>
                </c:pt>
                <c:pt idx="10856">
                  <c:v>8.5699999999999998E-2</c:v>
                </c:pt>
                <c:pt idx="10857">
                  <c:v>-2.23E-2</c:v>
                </c:pt>
                <c:pt idx="10858">
                  <c:v>-2.23E-2</c:v>
                </c:pt>
                <c:pt idx="10859">
                  <c:v>-2.23E-2</c:v>
                </c:pt>
                <c:pt idx="10860">
                  <c:v>-2.23E-2</c:v>
                </c:pt>
                <c:pt idx="10861">
                  <c:v>4.8399999999999999E-2</c:v>
                </c:pt>
                <c:pt idx="10862">
                  <c:v>4.8399999999999999E-2</c:v>
                </c:pt>
                <c:pt idx="10863">
                  <c:v>4.8399999999999999E-2</c:v>
                </c:pt>
                <c:pt idx="10864">
                  <c:v>4.4600000000000001E-2</c:v>
                </c:pt>
                <c:pt idx="10865">
                  <c:v>4.4600000000000001E-2</c:v>
                </c:pt>
                <c:pt idx="10866">
                  <c:v>4.4600000000000001E-2</c:v>
                </c:pt>
                <c:pt idx="10867">
                  <c:v>4.4600000000000001E-2</c:v>
                </c:pt>
                <c:pt idx="10868">
                  <c:v>4.4600000000000001E-2</c:v>
                </c:pt>
                <c:pt idx="10869">
                  <c:v>4.4600000000000001E-2</c:v>
                </c:pt>
                <c:pt idx="10870">
                  <c:v>7.5300000000000002E-3</c:v>
                </c:pt>
                <c:pt idx="10871">
                  <c:v>7.5300000000000002E-3</c:v>
                </c:pt>
                <c:pt idx="10872">
                  <c:v>5.5899999999999998E-2</c:v>
                </c:pt>
                <c:pt idx="10873">
                  <c:v>-4.7499999999999999E-3</c:v>
                </c:pt>
                <c:pt idx="10874">
                  <c:v>-4.7499999999999999E-3</c:v>
                </c:pt>
                <c:pt idx="10875">
                  <c:v>8.5800000000000008E-3</c:v>
                </c:pt>
                <c:pt idx="10876">
                  <c:v>8.5800000000000008E-3</c:v>
                </c:pt>
                <c:pt idx="10877">
                  <c:v>8.3000000000000001E-3</c:v>
                </c:pt>
                <c:pt idx="10878">
                  <c:v>8.3000000000000001E-3</c:v>
                </c:pt>
                <c:pt idx="10879">
                  <c:v>-3.9E-2</c:v>
                </c:pt>
                <c:pt idx="10880">
                  <c:v>7.5899999999999995E-2</c:v>
                </c:pt>
                <c:pt idx="10881">
                  <c:v>7.5899999999999995E-2</c:v>
                </c:pt>
                <c:pt idx="10882">
                  <c:v>7.5899999999999995E-2</c:v>
                </c:pt>
                <c:pt idx="10883">
                  <c:v>7.5899999999999995E-2</c:v>
                </c:pt>
                <c:pt idx="10884">
                  <c:v>4.13E-3</c:v>
                </c:pt>
                <c:pt idx="10885">
                  <c:v>8.2899999999999998E-4</c:v>
                </c:pt>
                <c:pt idx="10886">
                  <c:v>8.2899999999999998E-4</c:v>
                </c:pt>
                <c:pt idx="10887">
                  <c:v>1.06E-2</c:v>
                </c:pt>
                <c:pt idx="10888">
                  <c:v>1.06E-2</c:v>
                </c:pt>
                <c:pt idx="10889">
                  <c:v>1.06E-2</c:v>
                </c:pt>
                <c:pt idx="10890">
                  <c:v>1.06E-2</c:v>
                </c:pt>
                <c:pt idx="10891">
                  <c:v>1.06E-2</c:v>
                </c:pt>
                <c:pt idx="10892">
                  <c:v>-4.8500000000000001E-2</c:v>
                </c:pt>
                <c:pt idx="10893">
                  <c:v>7.9100000000000004E-2</c:v>
                </c:pt>
                <c:pt idx="10894">
                  <c:v>7.9100000000000004E-2</c:v>
                </c:pt>
                <c:pt idx="10895">
                  <c:v>-1.7000000000000001E-2</c:v>
                </c:pt>
                <c:pt idx="10896">
                  <c:v>-1.7000000000000001E-2</c:v>
                </c:pt>
                <c:pt idx="10897">
                  <c:v>-1.7000000000000001E-2</c:v>
                </c:pt>
                <c:pt idx="10898">
                  <c:v>-1.7000000000000001E-2</c:v>
                </c:pt>
                <c:pt idx="10899">
                  <c:v>-1.7000000000000001E-2</c:v>
                </c:pt>
                <c:pt idx="10900">
                  <c:v>-1.7000000000000001E-2</c:v>
                </c:pt>
                <c:pt idx="10901">
                  <c:v>-1.7000000000000001E-2</c:v>
                </c:pt>
                <c:pt idx="10902">
                  <c:v>-1.7000000000000001E-2</c:v>
                </c:pt>
                <c:pt idx="10903">
                  <c:v>-1.7000000000000001E-2</c:v>
                </c:pt>
                <c:pt idx="10904">
                  <c:v>-1.7000000000000001E-2</c:v>
                </c:pt>
                <c:pt idx="10905">
                  <c:v>-1.7000000000000001E-2</c:v>
                </c:pt>
                <c:pt idx="10906">
                  <c:v>-1.7000000000000001E-2</c:v>
                </c:pt>
                <c:pt idx="10907">
                  <c:v>-1.7000000000000001E-2</c:v>
                </c:pt>
                <c:pt idx="10908">
                  <c:v>8.5400000000000007E-3</c:v>
                </c:pt>
                <c:pt idx="10909">
                  <c:v>8.5400000000000007E-3</c:v>
                </c:pt>
                <c:pt idx="10910">
                  <c:v>8.5400000000000007E-3</c:v>
                </c:pt>
                <c:pt idx="10911">
                  <c:v>8.5400000000000007E-3</c:v>
                </c:pt>
                <c:pt idx="10912">
                  <c:v>-2.0199999999999999E-2</c:v>
                </c:pt>
                <c:pt idx="10913">
                  <c:v>-2.0199999999999999E-2</c:v>
                </c:pt>
                <c:pt idx="10914">
                  <c:v>-2.0199999999999999E-2</c:v>
                </c:pt>
                <c:pt idx="10915">
                  <c:v>-2.0199999999999999E-2</c:v>
                </c:pt>
                <c:pt idx="10916">
                  <c:v>-2.0199999999999999E-2</c:v>
                </c:pt>
                <c:pt idx="10917">
                  <c:v>-2.0199999999999999E-2</c:v>
                </c:pt>
                <c:pt idx="10918">
                  <c:v>-2.0199999999999999E-2</c:v>
                </c:pt>
                <c:pt idx="10919">
                  <c:v>-2.0199999999999999E-2</c:v>
                </c:pt>
                <c:pt idx="10920">
                  <c:v>-2.76E-2</c:v>
                </c:pt>
                <c:pt idx="10921">
                  <c:v>-2.76E-2</c:v>
                </c:pt>
                <c:pt idx="10922">
                  <c:v>1.78E-2</c:v>
                </c:pt>
                <c:pt idx="10923">
                  <c:v>1.78E-2</c:v>
                </c:pt>
                <c:pt idx="10924">
                  <c:v>1.78E-2</c:v>
                </c:pt>
                <c:pt idx="10925">
                  <c:v>-7.3099999999999998E-2</c:v>
                </c:pt>
                <c:pt idx="10926">
                  <c:v>-7.3099999999999998E-2</c:v>
                </c:pt>
                <c:pt idx="10927">
                  <c:v>-7.3099999999999998E-2</c:v>
                </c:pt>
                <c:pt idx="10928">
                  <c:v>-7.3099999999999998E-2</c:v>
                </c:pt>
                <c:pt idx="10929">
                  <c:v>-7.3099999999999998E-2</c:v>
                </c:pt>
                <c:pt idx="10930">
                  <c:v>4.7600000000000003E-2</c:v>
                </c:pt>
                <c:pt idx="10931">
                  <c:v>4.7600000000000003E-2</c:v>
                </c:pt>
                <c:pt idx="10932">
                  <c:v>4.7600000000000003E-2</c:v>
                </c:pt>
                <c:pt idx="10933">
                  <c:v>-8.2100000000000006E-2</c:v>
                </c:pt>
                <c:pt idx="10934">
                  <c:v>-8.2100000000000006E-2</c:v>
                </c:pt>
                <c:pt idx="10935">
                  <c:v>-8.2100000000000006E-2</c:v>
                </c:pt>
                <c:pt idx="10936">
                  <c:v>-6.3E-2</c:v>
                </c:pt>
                <c:pt idx="10937">
                  <c:v>-6.3E-2</c:v>
                </c:pt>
                <c:pt idx="10938">
                  <c:v>-6.3E-2</c:v>
                </c:pt>
                <c:pt idx="10939">
                  <c:v>-6.3E-2</c:v>
                </c:pt>
                <c:pt idx="10940">
                  <c:v>0.10299999999999999</c:v>
                </c:pt>
                <c:pt idx="10941">
                  <c:v>0.10299999999999999</c:v>
                </c:pt>
                <c:pt idx="10942">
                  <c:v>-0.109</c:v>
                </c:pt>
                <c:pt idx="10943">
                  <c:v>8.5599999999999996E-2</c:v>
                </c:pt>
                <c:pt idx="10944">
                  <c:v>5.1299999999999998E-2</c:v>
                </c:pt>
                <c:pt idx="10945">
                  <c:v>-3.4000000000000002E-2</c:v>
                </c:pt>
                <c:pt idx="10946">
                  <c:v>-3.4000000000000002E-2</c:v>
                </c:pt>
                <c:pt idx="10947">
                  <c:v>-3.4000000000000002E-2</c:v>
                </c:pt>
                <c:pt idx="10948">
                  <c:v>-3.5900000000000001E-2</c:v>
                </c:pt>
                <c:pt idx="10949">
                  <c:v>-2.6800000000000001E-2</c:v>
                </c:pt>
                <c:pt idx="10950">
                  <c:v>-8.0000000000000002E-3</c:v>
                </c:pt>
                <c:pt idx="10951">
                  <c:v>3.2500000000000001E-2</c:v>
                </c:pt>
                <c:pt idx="10952">
                  <c:v>3.2500000000000001E-2</c:v>
                </c:pt>
                <c:pt idx="10953">
                  <c:v>1.0699999999999999E-2</c:v>
                </c:pt>
                <c:pt idx="10954">
                  <c:v>1.0699999999999999E-2</c:v>
                </c:pt>
                <c:pt idx="10955">
                  <c:v>1.9599999999999999E-2</c:v>
                </c:pt>
                <c:pt idx="10956">
                  <c:v>1.9599999999999999E-2</c:v>
                </c:pt>
                <c:pt idx="10957">
                  <c:v>1.9599999999999999E-2</c:v>
                </c:pt>
                <c:pt idx="10958">
                  <c:v>1.9599999999999999E-2</c:v>
                </c:pt>
                <c:pt idx="10959">
                  <c:v>1.9599999999999999E-2</c:v>
                </c:pt>
                <c:pt idx="10960">
                  <c:v>8.5500000000000007E-2</c:v>
                </c:pt>
                <c:pt idx="10961">
                  <c:v>8.5699999999999998E-2</c:v>
                </c:pt>
                <c:pt idx="10962">
                  <c:v>8.5699999999999998E-2</c:v>
                </c:pt>
                <c:pt idx="10963">
                  <c:v>-1.1900000000000001E-2</c:v>
                </c:pt>
                <c:pt idx="10964">
                  <c:v>-1.1900000000000001E-2</c:v>
                </c:pt>
                <c:pt idx="10965">
                  <c:v>-1.1900000000000001E-2</c:v>
                </c:pt>
                <c:pt idx="10966">
                  <c:v>-1.1900000000000001E-2</c:v>
                </c:pt>
                <c:pt idx="10967">
                  <c:v>-1.1900000000000001E-2</c:v>
                </c:pt>
                <c:pt idx="10968">
                  <c:v>1.26E-2</c:v>
                </c:pt>
                <c:pt idx="10969">
                  <c:v>-4.19E-2</c:v>
                </c:pt>
                <c:pt idx="10970">
                  <c:v>3.3099999999999997E-2</c:v>
                </c:pt>
                <c:pt idx="10971">
                  <c:v>3.3099999999999997E-2</c:v>
                </c:pt>
                <c:pt idx="10972">
                  <c:v>3.3099999999999997E-2</c:v>
                </c:pt>
                <c:pt idx="10973">
                  <c:v>3.3099999999999997E-2</c:v>
                </c:pt>
                <c:pt idx="10974">
                  <c:v>3.3099999999999997E-2</c:v>
                </c:pt>
                <c:pt idx="10975">
                  <c:v>3.3099999999999997E-2</c:v>
                </c:pt>
                <c:pt idx="10976">
                  <c:v>-1.8800000000000001E-2</c:v>
                </c:pt>
                <c:pt idx="10977">
                  <c:v>9.0200000000000002E-3</c:v>
                </c:pt>
                <c:pt idx="10978">
                  <c:v>9.0200000000000002E-3</c:v>
                </c:pt>
                <c:pt idx="10979">
                  <c:v>9.0200000000000002E-3</c:v>
                </c:pt>
                <c:pt idx="10980">
                  <c:v>9.0200000000000002E-3</c:v>
                </c:pt>
                <c:pt idx="10981">
                  <c:v>9.0200000000000002E-3</c:v>
                </c:pt>
                <c:pt idx="10982">
                  <c:v>9.0200000000000002E-3</c:v>
                </c:pt>
                <c:pt idx="10983">
                  <c:v>9.0200000000000002E-3</c:v>
                </c:pt>
                <c:pt idx="10984">
                  <c:v>5.67E-2</c:v>
                </c:pt>
                <c:pt idx="10985">
                  <c:v>5.67E-2</c:v>
                </c:pt>
                <c:pt idx="10986">
                  <c:v>5.67E-2</c:v>
                </c:pt>
                <c:pt idx="10987">
                  <c:v>-4.2700000000000002E-2</c:v>
                </c:pt>
                <c:pt idx="10988">
                  <c:v>4.6699999999999998E-2</c:v>
                </c:pt>
                <c:pt idx="10989">
                  <c:v>4.6699999999999998E-2</c:v>
                </c:pt>
                <c:pt idx="10990">
                  <c:v>4.6699999999999998E-2</c:v>
                </c:pt>
                <c:pt idx="10991">
                  <c:v>-3.2199999999999999E-2</c:v>
                </c:pt>
                <c:pt idx="10992">
                  <c:v>-3.2199999999999999E-2</c:v>
                </c:pt>
                <c:pt idx="10993">
                  <c:v>-3.2199999999999999E-2</c:v>
                </c:pt>
                <c:pt idx="10994">
                  <c:v>-3.2199999999999999E-2</c:v>
                </c:pt>
                <c:pt idx="10995">
                  <c:v>-3.2199999999999999E-2</c:v>
                </c:pt>
                <c:pt idx="10996">
                  <c:v>-3.2199999999999999E-2</c:v>
                </c:pt>
                <c:pt idx="10997">
                  <c:v>6.3600000000000004E-2</c:v>
                </c:pt>
                <c:pt idx="10998">
                  <c:v>6.3600000000000004E-2</c:v>
                </c:pt>
                <c:pt idx="10999">
                  <c:v>6.3600000000000004E-2</c:v>
                </c:pt>
                <c:pt idx="11000">
                  <c:v>6.3600000000000004E-2</c:v>
                </c:pt>
                <c:pt idx="11001">
                  <c:v>-8.5100000000000002E-3</c:v>
                </c:pt>
                <c:pt idx="11002">
                  <c:v>-8.5100000000000002E-3</c:v>
                </c:pt>
                <c:pt idx="11003">
                  <c:v>-8.5100000000000002E-3</c:v>
                </c:pt>
                <c:pt idx="11004">
                  <c:v>-2.7199999999999998E-2</c:v>
                </c:pt>
                <c:pt idx="11005">
                  <c:v>-3.1099999999999999E-2</c:v>
                </c:pt>
                <c:pt idx="11006">
                  <c:v>-3.1099999999999999E-2</c:v>
                </c:pt>
                <c:pt idx="11007">
                  <c:v>-3.1099999999999999E-2</c:v>
                </c:pt>
                <c:pt idx="11008">
                  <c:v>-3.1099999999999999E-2</c:v>
                </c:pt>
                <c:pt idx="11009">
                  <c:v>-3.1099999999999999E-2</c:v>
                </c:pt>
                <c:pt idx="11010">
                  <c:v>-2.5899999999999999E-2</c:v>
                </c:pt>
                <c:pt idx="11011">
                  <c:v>-2.5899999999999999E-2</c:v>
                </c:pt>
                <c:pt idx="11012">
                  <c:v>-2.6200000000000001E-2</c:v>
                </c:pt>
                <c:pt idx="11013">
                  <c:v>-2.6200000000000001E-2</c:v>
                </c:pt>
                <c:pt idx="11014">
                  <c:v>-2.6200000000000001E-2</c:v>
                </c:pt>
                <c:pt idx="11015">
                  <c:v>-9.5300000000000003E-3</c:v>
                </c:pt>
                <c:pt idx="11016">
                  <c:v>-9.5300000000000003E-3</c:v>
                </c:pt>
                <c:pt idx="11017">
                  <c:v>-9.5300000000000003E-3</c:v>
                </c:pt>
                <c:pt idx="11018">
                  <c:v>-9.5300000000000003E-3</c:v>
                </c:pt>
                <c:pt idx="11019">
                  <c:v>4.3400000000000001E-2</c:v>
                </c:pt>
                <c:pt idx="11020">
                  <c:v>4.3400000000000001E-2</c:v>
                </c:pt>
                <c:pt idx="11021">
                  <c:v>4.3400000000000001E-2</c:v>
                </c:pt>
                <c:pt idx="11022">
                  <c:v>4.3400000000000001E-2</c:v>
                </c:pt>
                <c:pt idx="11023">
                  <c:v>4.3400000000000001E-2</c:v>
                </c:pt>
                <c:pt idx="11024">
                  <c:v>4.3400000000000001E-2</c:v>
                </c:pt>
                <c:pt idx="11025">
                  <c:v>4.3400000000000001E-2</c:v>
                </c:pt>
                <c:pt idx="11026">
                  <c:v>9.6399999999999993E-3</c:v>
                </c:pt>
                <c:pt idx="11027">
                  <c:v>1.83E-2</c:v>
                </c:pt>
                <c:pt idx="11028">
                  <c:v>1.83E-2</c:v>
                </c:pt>
                <c:pt idx="11029">
                  <c:v>1.83E-2</c:v>
                </c:pt>
                <c:pt idx="11030">
                  <c:v>1.83E-2</c:v>
                </c:pt>
                <c:pt idx="11031">
                  <c:v>6.8000000000000005E-2</c:v>
                </c:pt>
                <c:pt idx="11032">
                  <c:v>5.16E-2</c:v>
                </c:pt>
                <c:pt idx="11033">
                  <c:v>5.16E-2</c:v>
                </c:pt>
                <c:pt idx="11034">
                  <c:v>5.16E-2</c:v>
                </c:pt>
                <c:pt idx="11035">
                  <c:v>-4.9299999999999997E-2</c:v>
                </c:pt>
                <c:pt idx="11036">
                  <c:v>-4.9299999999999997E-2</c:v>
                </c:pt>
                <c:pt idx="11037">
                  <c:v>-4.9299999999999997E-2</c:v>
                </c:pt>
                <c:pt idx="11038">
                  <c:v>-4.9299999999999997E-2</c:v>
                </c:pt>
                <c:pt idx="11039">
                  <c:v>-4.9299999999999997E-2</c:v>
                </c:pt>
                <c:pt idx="11040">
                  <c:v>3.7600000000000001E-2</c:v>
                </c:pt>
                <c:pt idx="11041">
                  <c:v>-1.83E-2</c:v>
                </c:pt>
                <c:pt idx="11042">
                  <c:v>-1.83E-2</c:v>
                </c:pt>
                <c:pt idx="11043">
                  <c:v>-1.83E-2</c:v>
                </c:pt>
                <c:pt idx="11044">
                  <c:v>-1.83E-2</c:v>
                </c:pt>
                <c:pt idx="11045">
                  <c:v>-1.6400000000000001E-2</c:v>
                </c:pt>
                <c:pt idx="11046">
                  <c:v>2.8500000000000001E-2</c:v>
                </c:pt>
                <c:pt idx="11047">
                  <c:v>2.8500000000000001E-2</c:v>
                </c:pt>
                <c:pt idx="11048">
                  <c:v>2.8500000000000001E-2</c:v>
                </c:pt>
                <c:pt idx="11049">
                  <c:v>2.8500000000000001E-2</c:v>
                </c:pt>
                <c:pt idx="11050">
                  <c:v>2.8500000000000001E-2</c:v>
                </c:pt>
                <c:pt idx="11051">
                  <c:v>2.8500000000000001E-2</c:v>
                </c:pt>
                <c:pt idx="11052">
                  <c:v>2.8500000000000001E-2</c:v>
                </c:pt>
                <c:pt idx="11053">
                  <c:v>2.8500000000000001E-2</c:v>
                </c:pt>
                <c:pt idx="11054">
                  <c:v>2.8500000000000001E-2</c:v>
                </c:pt>
                <c:pt idx="11055">
                  <c:v>2.8500000000000001E-2</c:v>
                </c:pt>
                <c:pt idx="11056">
                  <c:v>2.8500000000000001E-2</c:v>
                </c:pt>
                <c:pt idx="11057">
                  <c:v>2.8500000000000001E-2</c:v>
                </c:pt>
                <c:pt idx="11058">
                  <c:v>2.8500000000000001E-2</c:v>
                </c:pt>
                <c:pt idx="11059">
                  <c:v>-2.8899999999999999E-2</c:v>
                </c:pt>
                <c:pt idx="11060">
                  <c:v>-2.8899999999999999E-2</c:v>
                </c:pt>
                <c:pt idx="11061">
                  <c:v>-2.8899999999999999E-2</c:v>
                </c:pt>
                <c:pt idx="11062">
                  <c:v>-2.8899999999999999E-2</c:v>
                </c:pt>
                <c:pt idx="11063">
                  <c:v>-2.8899999999999999E-2</c:v>
                </c:pt>
                <c:pt idx="11064">
                  <c:v>3.2800000000000003E-2</c:v>
                </c:pt>
                <c:pt idx="11065">
                  <c:v>3.2800000000000003E-2</c:v>
                </c:pt>
                <c:pt idx="11066">
                  <c:v>3.2800000000000003E-2</c:v>
                </c:pt>
                <c:pt idx="11067">
                  <c:v>3.2800000000000003E-2</c:v>
                </c:pt>
                <c:pt idx="11068">
                  <c:v>3.2800000000000003E-2</c:v>
                </c:pt>
                <c:pt idx="11069">
                  <c:v>3.2800000000000003E-2</c:v>
                </c:pt>
                <c:pt idx="11070">
                  <c:v>-9.2100000000000001E-2</c:v>
                </c:pt>
                <c:pt idx="11071">
                  <c:v>-9.2100000000000001E-2</c:v>
                </c:pt>
                <c:pt idx="11072">
                  <c:v>-9.2100000000000001E-2</c:v>
                </c:pt>
                <c:pt idx="11073">
                  <c:v>-9.2100000000000001E-2</c:v>
                </c:pt>
                <c:pt idx="11074">
                  <c:v>-9.2100000000000001E-2</c:v>
                </c:pt>
                <c:pt idx="11075">
                  <c:v>-9.2100000000000001E-2</c:v>
                </c:pt>
                <c:pt idx="11076">
                  <c:v>7.9200000000000007E-2</c:v>
                </c:pt>
                <c:pt idx="11077">
                  <c:v>7.9200000000000007E-2</c:v>
                </c:pt>
                <c:pt idx="11078">
                  <c:v>7.9200000000000007E-2</c:v>
                </c:pt>
                <c:pt idx="11079">
                  <c:v>-3.3599999999999998E-2</c:v>
                </c:pt>
                <c:pt idx="11080">
                  <c:v>-6.9099999999999995E-2</c:v>
                </c:pt>
                <c:pt idx="11081">
                  <c:v>-6.9099999999999995E-2</c:v>
                </c:pt>
                <c:pt idx="11082">
                  <c:v>-6.9099999999999995E-2</c:v>
                </c:pt>
                <c:pt idx="11083">
                  <c:v>-6.9099999999999995E-2</c:v>
                </c:pt>
                <c:pt idx="11084">
                  <c:v>-6.9099999999999995E-2</c:v>
                </c:pt>
                <c:pt idx="11085">
                  <c:v>-6.9099999999999995E-2</c:v>
                </c:pt>
                <c:pt idx="11086">
                  <c:v>2.29E-2</c:v>
                </c:pt>
                <c:pt idx="11087">
                  <c:v>1.9599999999999999E-2</c:v>
                </c:pt>
                <c:pt idx="11088">
                  <c:v>1.9599999999999999E-2</c:v>
                </c:pt>
                <c:pt idx="11089">
                  <c:v>1.9599999999999999E-2</c:v>
                </c:pt>
                <c:pt idx="11090">
                  <c:v>1.9599999999999999E-2</c:v>
                </c:pt>
                <c:pt idx="11091">
                  <c:v>1.9599999999999999E-2</c:v>
                </c:pt>
                <c:pt idx="11092">
                  <c:v>1.9599999999999999E-2</c:v>
                </c:pt>
                <c:pt idx="11093">
                  <c:v>1.9599999999999999E-2</c:v>
                </c:pt>
                <c:pt idx="11094">
                  <c:v>1.9599999999999999E-2</c:v>
                </c:pt>
                <c:pt idx="11095">
                  <c:v>1.9599999999999999E-2</c:v>
                </c:pt>
                <c:pt idx="11096">
                  <c:v>1.7399999999999999E-2</c:v>
                </c:pt>
                <c:pt idx="11097">
                  <c:v>1.7399999999999999E-2</c:v>
                </c:pt>
                <c:pt idx="11098">
                  <c:v>1.7399999999999999E-2</c:v>
                </c:pt>
                <c:pt idx="11099">
                  <c:v>1.7399999999999999E-2</c:v>
                </c:pt>
                <c:pt idx="11100">
                  <c:v>1.7399999999999999E-2</c:v>
                </c:pt>
                <c:pt idx="11101">
                  <c:v>-3.6999999999999998E-2</c:v>
                </c:pt>
                <c:pt idx="11102">
                  <c:v>-3.6999999999999998E-2</c:v>
                </c:pt>
                <c:pt idx="11103">
                  <c:v>-3.6999999999999998E-2</c:v>
                </c:pt>
                <c:pt idx="11104">
                  <c:v>-3.6999999999999998E-2</c:v>
                </c:pt>
                <c:pt idx="11105">
                  <c:v>-3.6999999999999998E-2</c:v>
                </c:pt>
                <c:pt idx="11106">
                  <c:v>4.6899999999999997E-3</c:v>
                </c:pt>
                <c:pt idx="11107">
                  <c:v>4.6899999999999997E-3</c:v>
                </c:pt>
                <c:pt idx="11108">
                  <c:v>-3.85E-2</c:v>
                </c:pt>
                <c:pt idx="11109">
                  <c:v>1.5699999999999999E-2</c:v>
                </c:pt>
                <c:pt idx="11110">
                  <c:v>1.5699999999999999E-2</c:v>
                </c:pt>
                <c:pt idx="11111">
                  <c:v>-3.6900000000000002E-2</c:v>
                </c:pt>
                <c:pt idx="11112">
                  <c:v>-3.6900000000000002E-2</c:v>
                </c:pt>
                <c:pt idx="11113">
                  <c:v>-3.6900000000000002E-2</c:v>
                </c:pt>
                <c:pt idx="11114">
                  <c:v>-3.6900000000000002E-2</c:v>
                </c:pt>
                <c:pt idx="11115">
                  <c:v>-3.6900000000000002E-2</c:v>
                </c:pt>
                <c:pt idx="11116">
                  <c:v>-3.6900000000000002E-2</c:v>
                </c:pt>
                <c:pt idx="11117">
                  <c:v>3.6600000000000001E-3</c:v>
                </c:pt>
                <c:pt idx="11118">
                  <c:v>3.6600000000000001E-3</c:v>
                </c:pt>
                <c:pt idx="11119">
                  <c:v>-8.7300000000000003E-2</c:v>
                </c:pt>
                <c:pt idx="11120">
                  <c:v>-8.7300000000000003E-2</c:v>
                </c:pt>
                <c:pt idx="11121">
                  <c:v>-8.7300000000000003E-2</c:v>
                </c:pt>
                <c:pt idx="11122">
                  <c:v>-3.6200000000000003E-2</c:v>
                </c:pt>
                <c:pt idx="11123">
                  <c:v>-3.6200000000000003E-2</c:v>
                </c:pt>
                <c:pt idx="11124">
                  <c:v>-3.6200000000000003E-2</c:v>
                </c:pt>
                <c:pt idx="11125">
                  <c:v>5.5199999999999999E-2</c:v>
                </c:pt>
                <c:pt idx="11126">
                  <c:v>5.5199999999999999E-2</c:v>
                </c:pt>
                <c:pt idx="11127">
                  <c:v>5.5199999999999999E-2</c:v>
                </c:pt>
                <c:pt idx="11128">
                  <c:v>5.5199999999999999E-2</c:v>
                </c:pt>
                <c:pt idx="11129">
                  <c:v>1.4500000000000001E-2</c:v>
                </c:pt>
                <c:pt idx="11130">
                  <c:v>-7.1400000000000001E-4</c:v>
                </c:pt>
                <c:pt idx="11131">
                  <c:v>-7.1400000000000001E-4</c:v>
                </c:pt>
                <c:pt idx="11132">
                  <c:v>-7.1400000000000001E-4</c:v>
                </c:pt>
                <c:pt idx="11133">
                  <c:v>-7.1400000000000001E-4</c:v>
                </c:pt>
                <c:pt idx="11134">
                  <c:v>-7.1400000000000001E-4</c:v>
                </c:pt>
                <c:pt idx="11135">
                  <c:v>-7.1400000000000001E-4</c:v>
                </c:pt>
                <c:pt idx="11136">
                  <c:v>-7.1400000000000001E-4</c:v>
                </c:pt>
                <c:pt idx="11137">
                  <c:v>-7.1400000000000001E-4</c:v>
                </c:pt>
                <c:pt idx="11138">
                  <c:v>7.3099999999999997E-3</c:v>
                </c:pt>
                <c:pt idx="11139">
                  <c:v>7.3099999999999997E-3</c:v>
                </c:pt>
                <c:pt idx="11140">
                  <c:v>7.3099999999999997E-3</c:v>
                </c:pt>
                <c:pt idx="11141">
                  <c:v>7.3099999999999997E-3</c:v>
                </c:pt>
                <c:pt idx="11142">
                  <c:v>7.3099999999999997E-3</c:v>
                </c:pt>
                <c:pt idx="11143">
                  <c:v>7.3099999999999997E-3</c:v>
                </c:pt>
                <c:pt idx="11144">
                  <c:v>7.3099999999999997E-3</c:v>
                </c:pt>
                <c:pt idx="11145">
                  <c:v>7.3099999999999997E-3</c:v>
                </c:pt>
                <c:pt idx="11146">
                  <c:v>7.3099999999999997E-3</c:v>
                </c:pt>
                <c:pt idx="11147">
                  <c:v>7.3099999999999997E-3</c:v>
                </c:pt>
                <c:pt idx="11148">
                  <c:v>7.3099999999999997E-3</c:v>
                </c:pt>
                <c:pt idx="11149">
                  <c:v>7.3099999999999997E-3</c:v>
                </c:pt>
                <c:pt idx="11150">
                  <c:v>7.3099999999999997E-3</c:v>
                </c:pt>
                <c:pt idx="11151">
                  <c:v>-6.7499999999999999E-3</c:v>
                </c:pt>
                <c:pt idx="11152">
                  <c:v>-6.7499999999999999E-3</c:v>
                </c:pt>
                <c:pt idx="11153">
                  <c:v>3.73E-2</c:v>
                </c:pt>
                <c:pt idx="11154">
                  <c:v>3.73E-2</c:v>
                </c:pt>
                <c:pt idx="11155">
                  <c:v>2.3300000000000001E-2</c:v>
                </c:pt>
                <c:pt idx="11156">
                  <c:v>2.3300000000000001E-2</c:v>
                </c:pt>
                <c:pt idx="11157">
                  <c:v>2.3300000000000001E-2</c:v>
                </c:pt>
                <c:pt idx="11158">
                  <c:v>2.3300000000000001E-2</c:v>
                </c:pt>
                <c:pt idx="11159">
                  <c:v>2.3300000000000001E-2</c:v>
                </c:pt>
                <c:pt idx="11160">
                  <c:v>2.3300000000000001E-2</c:v>
                </c:pt>
                <c:pt idx="11161">
                  <c:v>2.3300000000000001E-2</c:v>
                </c:pt>
                <c:pt idx="11162">
                  <c:v>-5.5100000000000001E-3</c:v>
                </c:pt>
                <c:pt idx="11163">
                  <c:v>-5.5100000000000001E-3</c:v>
                </c:pt>
                <c:pt idx="11164">
                  <c:v>-5.5100000000000001E-3</c:v>
                </c:pt>
                <c:pt idx="11165">
                  <c:v>-2.0600000000000002E-3</c:v>
                </c:pt>
                <c:pt idx="11166">
                  <c:v>-2.0600000000000002E-3</c:v>
                </c:pt>
                <c:pt idx="11167">
                  <c:v>-2.0600000000000002E-3</c:v>
                </c:pt>
                <c:pt idx="11168">
                  <c:v>-2.0600000000000002E-3</c:v>
                </c:pt>
                <c:pt idx="11169">
                  <c:v>-6.2199999999999998E-2</c:v>
                </c:pt>
                <c:pt idx="11170">
                  <c:v>-6.2199999999999998E-2</c:v>
                </c:pt>
                <c:pt idx="11171">
                  <c:v>-6.2199999999999998E-2</c:v>
                </c:pt>
                <c:pt idx="11172">
                  <c:v>-6.2199999999999998E-2</c:v>
                </c:pt>
                <c:pt idx="11173">
                  <c:v>-6.2199999999999998E-2</c:v>
                </c:pt>
                <c:pt idx="11174">
                  <c:v>-6.2199999999999998E-2</c:v>
                </c:pt>
                <c:pt idx="11175">
                  <c:v>-6.2199999999999998E-2</c:v>
                </c:pt>
                <c:pt idx="11176">
                  <c:v>-6.2199999999999998E-2</c:v>
                </c:pt>
                <c:pt idx="11177">
                  <c:v>-6.2199999999999998E-2</c:v>
                </c:pt>
                <c:pt idx="11178">
                  <c:v>4.9399999999999999E-2</c:v>
                </c:pt>
                <c:pt idx="11179">
                  <c:v>4.9399999999999999E-2</c:v>
                </c:pt>
                <c:pt idx="11180">
                  <c:v>4.9399999999999999E-2</c:v>
                </c:pt>
                <c:pt idx="11181">
                  <c:v>-1.14E-2</c:v>
                </c:pt>
                <c:pt idx="11182">
                  <c:v>1.7500000000000002E-2</c:v>
                </c:pt>
                <c:pt idx="11183">
                  <c:v>1.7500000000000002E-2</c:v>
                </c:pt>
                <c:pt idx="11184">
                  <c:v>1.7500000000000002E-2</c:v>
                </c:pt>
                <c:pt idx="11185">
                  <c:v>1.7500000000000002E-2</c:v>
                </c:pt>
                <c:pt idx="11186">
                  <c:v>1.7500000000000002E-2</c:v>
                </c:pt>
                <c:pt idx="11187">
                  <c:v>1.7500000000000002E-2</c:v>
                </c:pt>
                <c:pt idx="11188">
                  <c:v>-3.16E-3</c:v>
                </c:pt>
                <c:pt idx="11189">
                  <c:v>-6.7999999999999996E-3</c:v>
                </c:pt>
                <c:pt idx="11190">
                  <c:v>-6.7999999999999996E-3</c:v>
                </c:pt>
                <c:pt idx="11191">
                  <c:v>-6.7999999999999996E-3</c:v>
                </c:pt>
                <c:pt idx="11192">
                  <c:v>-6.7999999999999996E-3</c:v>
                </c:pt>
                <c:pt idx="11193">
                  <c:v>-6.7999999999999996E-3</c:v>
                </c:pt>
                <c:pt idx="11194">
                  <c:v>-1.8499999999999999E-2</c:v>
                </c:pt>
                <c:pt idx="11195">
                  <c:v>1.78E-2</c:v>
                </c:pt>
                <c:pt idx="11196">
                  <c:v>2.64E-2</c:v>
                </c:pt>
                <c:pt idx="11197">
                  <c:v>2.64E-2</c:v>
                </c:pt>
                <c:pt idx="11198">
                  <c:v>2.64E-2</c:v>
                </c:pt>
                <c:pt idx="11199">
                  <c:v>2.64E-2</c:v>
                </c:pt>
                <c:pt idx="11200">
                  <c:v>2.64E-2</c:v>
                </c:pt>
                <c:pt idx="11201">
                  <c:v>2.64E-2</c:v>
                </c:pt>
                <c:pt idx="11202">
                  <c:v>2.64E-2</c:v>
                </c:pt>
                <c:pt idx="11203">
                  <c:v>2.64E-2</c:v>
                </c:pt>
                <c:pt idx="11204">
                  <c:v>2.64E-2</c:v>
                </c:pt>
                <c:pt idx="11205">
                  <c:v>2.64E-2</c:v>
                </c:pt>
                <c:pt idx="11206">
                  <c:v>3.9199999999999999E-2</c:v>
                </c:pt>
                <c:pt idx="11207">
                  <c:v>1.09E-2</c:v>
                </c:pt>
                <c:pt idx="11208">
                  <c:v>1.09E-2</c:v>
                </c:pt>
                <c:pt idx="11209">
                  <c:v>1.09E-2</c:v>
                </c:pt>
                <c:pt idx="11210">
                  <c:v>-1.34E-2</c:v>
                </c:pt>
                <c:pt idx="11211">
                  <c:v>5.8500000000000003E-2</c:v>
                </c:pt>
                <c:pt idx="11212">
                  <c:v>-7.0499999999999993E-2</c:v>
                </c:pt>
                <c:pt idx="11213">
                  <c:v>-9.7100000000000006E-2</c:v>
                </c:pt>
                <c:pt idx="11214">
                  <c:v>-4.7899999999999998E-2</c:v>
                </c:pt>
                <c:pt idx="11215">
                  <c:v>-4.7899999999999998E-2</c:v>
                </c:pt>
                <c:pt idx="11216">
                  <c:v>-4.7899999999999998E-2</c:v>
                </c:pt>
                <c:pt idx="11217">
                  <c:v>1.46E-2</c:v>
                </c:pt>
                <c:pt idx="11218">
                  <c:v>1.46E-2</c:v>
                </c:pt>
                <c:pt idx="11219">
                  <c:v>1.46E-2</c:v>
                </c:pt>
                <c:pt idx="11220">
                  <c:v>1.46E-2</c:v>
                </c:pt>
                <c:pt idx="11221">
                  <c:v>2.46E-2</c:v>
                </c:pt>
                <c:pt idx="11222">
                  <c:v>2.46E-2</c:v>
                </c:pt>
                <c:pt idx="11223">
                  <c:v>2.46E-2</c:v>
                </c:pt>
                <c:pt idx="11224">
                  <c:v>3.0599999999999999E-2</c:v>
                </c:pt>
                <c:pt idx="11225">
                  <c:v>4.1300000000000003E-2</c:v>
                </c:pt>
                <c:pt idx="11226">
                  <c:v>4.1300000000000003E-2</c:v>
                </c:pt>
                <c:pt idx="11227">
                  <c:v>4.1999999999999997E-3</c:v>
                </c:pt>
                <c:pt idx="11228">
                  <c:v>-1.03E-2</c:v>
                </c:pt>
                <c:pt idx="11229">
                  <c:v>2.9100000000000001E-2</c:v>
                </c:pt>
                <c:pt idx="11230">
                  <c:v>2.9100000000000001E-2</c:v>
                </c:pt>
                <c:pt idx="11231">
                  <c:v>2.9100000000000001E-2</c:v>
                </c:pt>
                <c:pt idx="11232">
                  <c:v>-1.9800000000000002E-2</c:v>
                </c:pt>
                <c:pt idx="11233">
                  <c:v>-1.9800000000000002E-2</c:v>
                </c:pt>
                <c:pt idx="11234">
                  <c:v>-3.2800000000000003E-2</c:v>
                </c:pt>
                <c:pt idx="11235">
                  <c:v>-3.2800000000000003E-2</c:v>
                </c:pt>
                <c:pt idx="11236">
                  <c:v>-6.9000000000000006E-2</c:v>
                </c:pt>
                <c:pt idx="11237">
                  <c:v>-6.9000000000000006E-2</c:v>
                </c:pt>
                <c:pt idx="11238">
                  <c:v>-6.9000000000000006E-2</c:v>
                </c:pt>
                <c:pt idx="11239">
                  <c:v>-6.9000000000000006E-2</c:v>
                </c:pt>
                <c:pt idx="11240">
                  <c:v>-6.9000000000000006E-2</c:v>
                </c:pt>
                <c:pt idx="11241">
                  <c:v>-3.1099999999999999E-2</c:v>
                </c:pt>
                <c:pt idx="11242">
                  <c:v>-3.1099999999999999E-2</c:v>
                </c:pt>
                <c:pt idx="11243">
                  <c:v>-3.1099999999999999E-2</c:v>
                </c:pt>
                <c:pt idx="11244">
                  <c:v>-3.1099999999999999E-2</c:v>
                </c:pt>
                <c:pt idx="11245">
                  <c:v>-3.1099999999999999E-2</c:v>
                </c:pt>
                <c:pt idx="11246">
                  <c:v>-2.8500000000000001E-2</c:v>
                </c:pt>
                <c:pt idx="11247">
                  <c:v>-2.8500000000000001E-2</c:v>
                </c:pt>
                <c:pt idx="11248">
                  <c:v>-2.8500000000000001E-2</c:v>
                </c:pt>
                <c:pt idx="11249">
                  <c:v>-2.8500000000000001E-2</c:v>
                </c:pt>
                <c:pt idx="11250">
                  <c:v>-2.8500000000000001E-2</c:v>
                </c:pt>
                <c:pt idx="11251">
                  <c:v>-2.8500000000000001E-2</c:v>
                </c:pt>
                <c:pt idx="11252">
                  <c:v>-2.8500000000000001E-2</c:v>
                </c:pt>
                <c:pt idx="11253">
                  <c:v>-2.8500000000000001E-2</c:v>
                </c:pt>
                <c:pt idx="11254">
                  <c:v>-2.8500000000000001E-2</c:v>
                </c:pt>
                <c:pt idx="11255">
                  <c:v>2.8199999999999999E-2</c:v>
                </c:pt>
                <c:pt idx="11256">
                  <c:v>2.8199999999999999E-2</c:v>
                </c:pt>
                <c:pt idx="11257">
                  <c:v>2.8199999999999999E-2</c:v>
                </c:pt>
                <c:pt idx="11258">
                  <c:v>3.4500000000000003E-2</c:v>
                </c:pt>
                <c:pt idx="11259">
                  <c:v>3.4500000000000003E-2</c:v>
                </c:pt>
                <c:pt idx="11260">
                  <c:v>3.4500000000000003E-2</c:v>
                </c:pt>
                <c:pt idx="11261">
                  <c:v>3.4500000000000003E-2</c:v>
                </c:pt>
                <c:pt idx="11262">
                  <c:v>-7.3499999999999996E-2</c:v>
                </c:pt>
                <c:pt idx="11263">
                  <c:v>-7.3499999999999996E-2</c:v>
                </c:pt>
                <c:pt idx="11264">
                  <c:v>-7.3499999999999996E-2</c:v>
                </c:pt>
                <c:pt idx="11265">
                  <c:v>-7.3499999999999996E-2</c:v>
                </c:pt>
                <c:pt idx="11266">
                  <c:v>-7.3499999999999996E-2</c:v>
                </c:pt>
                <c:pt idx="11267">
                  <c:v>-7.3499999999999996E-2</c:v>
                </c:pt>
                <c:pt idx="11268">
                  <c:v>-7.3499999999999996E-2</c:v>
                </c:pt>
                <c:pt idx="11269">
                  <c:v>-7.3499999999999996E-2</c:v>
                </c:pt>
                <c:pt idx="11270">
                  <c:v>8.9300000000000004E-2</c:v>
                </c:pt>
                <c:pt idx="11271">
                  <c:v>-5.3499999999999999E-2</c:v>
                </c:pt>
                <c:pt idx="11272">
                  <c:v>-5.3499999999999999E-2</c:v>
                </c:pt>
                <c:pt idx="11273">
                  <c:v>2.2499999999999999E-2</c:v>
                </c:pt>
                <c:pt idx="11274">
                  <c:v>2.1100000000000001E-2</c:v>
                </c:pt>
                <c:pt idx="11275">
                  <c:v>2.1100000000000001E-2</c:v>
                </c:pt>
                <c:pt idx="11276">
                  <c:v>2.1100000000000001E-2</c:v>
                </c:pt>
                <c:pt idx="11277">
                  <c:v>1.54E-2</c:v>
                </c:pt>
                <c:pt idx="11278">
                  <c:v>-2.75E-2</c:v>
                </c:pt>
                <c:pt idx="11279">
                  <c:v>-2.75E-2</c:v>
                </c:pt>
                <c:pt idx="11280">
                  <c:v>-2.75E-2</c:v>
                </c:pt>
                <c:pt idx="11281">
                  <c:v>-2.75E-2</c:v>
                </c:pt>
                <c:pt idx="11282">
                  <c:v>-5.2200000000000003E-2</c:v>
                </c:pt>
                <c:pt idx="11283">
                  <c:v>4.65E-2</c:v>
                </c:pt>
                <c:pt idx="11284">
                  <c:v>4.65E-2</c:v>
                </c:pt>
                <c:pt idx="11285">
                  <c:v>-3.78E-2</c:v>
                </c:pt>
                <c:pt idx="11286">
                  <c:v>4.58E-2</c:v>
                </c:pt>
                <c:pt idx="11287">
                  <c:v>3.9300000000000002E-2</c:v>
                </c:pt>
                <c:pt idx="11288">
                  <c:v>3.9300000000000002E-2</c:v>
                </c:pt>
                <c:pt idx="11289">
                  <c:v>3.9300000000000002E-2</c:v>
                </c:pt>
                <c:pt idx="11290">
                  <c:v>3.9300000000000002E-2</c:v>
                </c:pt>
                <c:pt idx="11291">
                  <c:v>-2.8299999999999999E-2</c:v>
                </c:pt>
                <c:pt idx="11292">
                  <c:v>-2.8299999999999999E-2</c:v>
                </c:pt>
                <c:pt idx="11293">
                  <c:v>-2.8299999999999999E-2</c:v>
                </c:pt>
                <c:pt idx="11294">
                  <c:v>5.1500000000000001E-3</c:v>
                </c:pt>
                <c:pt idx="11295">
                  <c:v>5.1500000000000001E-3</c:v>
                </c:pt>
                <c:pt idx="11296">
                  <c:v>5.1500000000000001E-3</c:v>
                </c:pt>
                <c:pt idx="11297">
                  <c:v>5.1500000000000001E-3</c:v>
                </c:pt>
                <c:pt idx="11298">
                  <c:v>5.1500000000000001E-3</c:v>
                </c:pt>
                <c:pt idx="11299">
                  <c:v>-4.2000000000000003E-2</c:v>
                </c:pt>
                <c:pt idx="11300">
                  <c:v>2.0199999999999999E-2</c:v>
                </c:pt>
                <c:pt idx="11301">
                  <c:v>4.1799999999999997E-3</c:v>
                </c:pt>
                <c:pt idx="11302">
                  <c:v>4.1799999999999997E-3</c:v>
                </c:pt>
                <c:pt idx="11303">
                  <c:v>-4.9899999999999996E-3</c:v>
                </c:pt>
                <c:pt idx="11304">
                  <c:v>-4.9899999999999996E-3</c:v>
                </c:pt>
                <c:pt idx="11305">
                  <c:v>-2.2800000000000001E-2</c:v>
                </c:pt>
                <c:pt idx="11306">
                  <c:v>-2.2800000000000001E-2</c:v>
                </c:pt>
                <c:pt idx="11307">
                  <c:v>-2.2800000000000001E-2</c:v>
                </c:pt>
                <c:pt idx="11308">
                  <c:v>-2.2800000000000001E-2</c:v>
                </c:pt>
                <c:pt idx="11309">
                  <c:v>-2.2800000000000001E-2</c:v>
                </c:pt>
                <c:pt idx="11310">
                  <c:v>-2.2800000000000001E-2</c:v>
                </c:pt>
                <c:pt idx="11311">
                  <c:v>-2.2800000000000001E-2</c:v>
                </c:pt>
                <c:pt idx="11312">
                  <c:v>-1.9E-2</c:v>
                </c:pt>
                <c:pt idx="11313">
                  <c:v>1.6199999999999999E-2</c:v>
                </c:pt>
                <c:pt idx="11314">
                  <c:v>1.6199999999999999E-2</c:v>
                </c:pt>
                <c:pt idx="11315">
                  <c:v>-4.3200000000000002E-2</c:v>
                </c:pt>
                <c:pt idx="11316">
                  <c:v>-4.3200000000000002E-2</c:v>
                </c:pt>
                <c:pt idx="11317">
                  <c:v>-4.3200000000000002E-2</c:v>
                </c:pt>
                <c:pt idx="11318">
                  <c:v>-4.3200000000000002E-2</c:v>
                </c:pt>
                <c:pt idx="11319">
                  <c:v>-4.3200000000000002E-2</c:v>
                </c:pt>
                <c:pt idx="11320">
                  <c:v>-4.3200000000000002E-2</c:v>
                </c:pt>
                <c:pt idx="11321">
                  <c:v>6.3399999999999998E-2</c:v>
                </c:pt>
                <c:pt idx="11322">
                  <c:v>-3.8699999999999998E-2</c:v>
                </c:pt>
                <c:pt idx="11323">
                  <c:v>-1.52E-2</c:v>
                </c:pt>
                <c:pt idx="11324">
                  <c:v>-1.52E-2</c:v>
                </c:pt>
                <c:pt idx="11325">
                  <c:v>-1.52E-2</c:v>
                </c:pt>
                <c:pt idx="11326">
                  <c:v>-1.52E-2</c:v>
                </c:pt>
                <c:pt idx="11327">
                  <c:v>-1.52E-2</c:v>
                </c:pt>
                <c:pt idx="11328">
                  <c:v>1.49E-2</c:v>
                </c:pt>
                <c:pt idx="11329">
                  <c:v>-5.3499999999999999E-2</c:v>
                </c:pt>
                <c:pt idx="11330">
                  <c:v>-5.3499999999999999E-2</c:v>
                </c:pt>
                <c:pt idx="11331">
                  <c:v>-2.0899999999999998E-2</c:v>
                </c:pt>
                <c:pt idx="11332">
                  <c:v>7.9100000000000004E-3</c:v>
                </c:pt>
                <c:pt idx="11333">
                  <c:v>7.9100000000000004E-3</c:v>
                </c:pt>
                <c:pt idx="11334">
                  <c:v>2.2499999999999998E-3</c:v>
                </c:pt>
                <c:pt idx="11335">
                  <c:v>1.9599999999999999E-2</c:v>
                </c:pt>
                <c:pt idx="11336">
                  <c:v>3.7400000000000003E-2</c:v>
                </c:pt>
                <c:pt idx="11337">
                  <c:v>4.7199999999999999E-2</c:v>
                </c:pt>
                <c:pt idx="11338">
                  <c:v>4.7199999999999999E-2</c:v>
                </c:pt>
                <c:pt idx="11339">
                  <c:v>-4.4900000000000002E-2</c:v>
                </c:pt>
                <c:pt idx="11340">
                  <c:v>-4.4900000000000002E-2</c:v>
                </c:pt>
                <c:pt idx="11341">
                  <c:v>2.86E-2</c:v>
                </c:pt>
                <c:pt idx="11342">
                  <c:v>1.42E-3</c:v>
                </c:pt>
                <c:pt idx="11343">
                  <c:v>1.42E-3</c:v>
                </c:pt>
                <c:pt idx="11344">
                  <c:v>-1.35E-2</c:v>
                </c:pt>
                <c:pt idx="11345">
                  <c:v>-1.35E-2</c:v>
                </c:pt>
                <c:pt idx="11346">
                  <c:v>-1.35E-2</c:v>
                </c:pt>
                <c:pt idx="11347">
                  <c:v>-1.35E-2</c:v>
                </c:pt>
                <c:pt idx="11348">
                  <c:v>-1.35E-2</c:v>
                </c:pt>
                <c:pt idx="11349">
                  <c:v>-1.35E-2</c:v>
                </c:pt>
                <c:pt idx="11350">
                  <c:v>-1.35E-2</c:v>
                </c:pt>
                <c:pt idx="11351">
                  <c:v>-1.35E-2</c:v>
                </c:pt>
                <c:pt idx="11352">
                  <c:v>-1.35E-2</c:v>
                </c:pt>
                <c:pt idx="11353">
                  <c:v>-1.35E-2</c:v>
                </c:pt>
                <c:pt idx="11354">
                  <c:v>2.5499999999999998E-2</c:v>
                </c:pt>
                <c:pt idx="11355">
                  <c:v>-6.3E-3</c:v>
                </c:pt>
                <c:pt idx="11356">
                  <c:v>-6.3E-3</c:v>
                </c:pt>
                <c:pt idx="11357">
                  <c:v>-6.3E-3</c:v>
                </c:pt>
                <c:pt idx="11358">
                  <c:v>-6.3E-3</c:v>
                </c:pt>
                <c:pt idx="11359">
                  <c:v>3.04E-2</c:v>
                </c:pt>
                <c:pt idx="11360">
                  <c:v>3.04E-2</c:v>
                </c:pt>
                <c:pt idx="11361">
                  <c:v>8.7299999999999997E-4</c:v>
                </c:pt>
                <c:pt idx="11362">
                  <c:v>-4.65E-2</c:v>
                </c:pt>
                <c:pt idx="11363">
                  <c:v>-4.65E-2</c:v>
                </c:pt>
                <c:pt idx="11364">
                  <c:v>-4.65E-2</c:v>
                </c:pt>
                <c:pt idx="11365">
                  <c:v>-2.01E-2</c:v>
                </c:pt>
                <c:pt idx="11366">
                  <c:v>-1.4500000000000001E-2</c:v>
                </c:pt>
                <c:pt idx="11367">
                  <c:v>-1.4500000000000001E-2</c:v>
                </c:pt>
                <c:pt idx="11368">
                  <c:v>-1.4500000000000001E-2</c:v>
                </c:pt>
                <c:pt idx="11369">
                  <c:v>-1.4500000000000001E-2</c:v>
                </c:pt>
                <c:pt idx="11370">
                  <c:v>-1.4500000000000001E-2</c:v>
                </c:pt>
                <c:pt idx="11371">
                  <c:v>-1.4500000000000001E-2</c:v>
                </c:pt>
                <c:pt idx="11372">
                  <c:v>-1.4500000000000001E-2</c:v>
                </c:pt>
                <c:pt idx="11373">
                  <c:v>-1.4500000000000001E-2</c:v>
                </c:pt>
                <c:pt idx="11374">
                  <c:v>-1.4500000000000001E-2</c:v>
                </c:pt>
                <c:pt idx="11375">
                  <c:v>-1.4500000000000001E-2</c:v>
                </c:pt>
                <c:pt idx="11376">
                  <c:v>1.72E-2</c:v>
                </c:pt>
                <c:pt idx="11377">
                  <c:v>-5.21E-2</c:v>
                </c:pt>
                <c:pt idx="11378">
                  <c:v>-5.21E-2</c:v>
                </c:pt>
                <c:pt idx="11379">
                  <c:v>3.7900000000000003E-2</c:v>
                </c:pt>
                <c:pt idx="11380">
                  <c:v>3.7900000000000003E-2</c:v>
                </c:pt>
                <c:pt idx="11381">
                  <c:v>3.7900000000000003E-2</c:v>
                </c:pt>
                <c:pt idx="11382">
                  <c:v>3.7900000000000003E-2</c:v>
                </c:pt>
                <c:pt idx="11383">
                  <c:v>1.41E-2</c:v>
                </c:pt>
                <c:pt idx="11384">
                  <c:v>1.41E-2</c:v>
                </c:pt>
                <c:pt idx="11385">
                  <c:v>4.19E-2</c:v>
                </c:pt>
                <c:pt idx="11386">
                  <c:v>4.19E-2</c:v>
                </c:pt>
                <c:pt idx="11387">
                  <c:v>4.19E-2</c:v>
                </c:pt>
                <c:pt idx="11388">
                  <c:v>4.19E-2</c:v>
                </c:pt>
                <c:pt idx="11389">
                  <c:v>4.19E-2</c:v>
                </c:pt>
                <c:pt idx="11390">
                  <c:v>2.0500000000000001E-2</c:v>
                </c:pt>
                <c:pt idx="11391">
                  <c:v>2.0500000000000001E-2</c:v>
                </c:pt>
                <c:pt idx="11392">
                  <c:v>2.0500000000000001E-2</c:v>
                </c:pt>
                <c:pt idx="11393">
                  <c:v>2.0500000000000001E-2</c:v>
                </c:pt>
                <c:pt idx="11394">
                  <c:v>2.0500000000000001E-2</c:v>
                </c:pt>
                <c:pt idx="11395">
                  <c:v>2.0500000000000001E-2</c:v>
                </c:pt>
                <c:pt idx="11396">
                  <c:v>-2.1600000000000001E-2</c:v>
                </c:pt>
                <c:pt idx="11397">
                  <c:v>-2.1600000000000001E-2</c:v>
                </c:pt>
                <c:pt idx="11398">
                  <c:v>-2.1600000000000001E-2</c:v>
                </c:pt>
                <c:pt idx="11399">
                  <c:v>-2.1600000000000001E-2</c:v>
                </c:pt>
                <c:pt idx="11400">
                  <c:v>-2.1600000000000001E-2</c:v>
                </c:pt>
                <c:pt idx="11401">
                  <c:v>-2.3800000000000002E-2</c:v>
                </c:pt>
                <c:pt idx="11402">
                  <c:v>6.6500000000000004E-2</c:v>
                </c:pt>
                <c:pt idx="11403">
                  <c:v>6.6500000000000004E-2</c:v>
                </c:pt>
                <c:pt idx="11404">
                  <c:v>9.6600000000000005E-2</c:v>
                </c:pt>
                <c:pt idx="11405">
                  <c:v>9.6600000000000005E-2</c:v>
                </c:pt>
                <c:pt idx="11406">
                  <c:v>9.6600000000000005E-2</c:v>
                </c:pt>
                <c:pt idx="11407">
                  <c:v>-3.2699999999999999E-3</c:v>
                </c:pt>
                <c:pt idx="11408">
                  <c:v>-3.2699999999999999E-3</c:v>
                </c:pt>
                <c:pt idx="11409">
                  <c:v>-3.2699999999999999E-3</c:v>
                </c:pt>
                <c:pt idx="11410">
                  <c:v>-3.2699999999999999E-3</c:v>
                </c:pt>
                <c:pt idx="11411">
                  <c:v>-3.2699999999999999E-3</c:v>
                </c:pt>
                <c:pt idx="11412">
                  <c:v>-3.2699999999999999E-3</c:v>
                </c:pt>
                <c:pt idx="11413">
                  <c:v>-3.2699999999999999E-3</c:v>
                </c:pt>
                <c:pt idx="11414">
                  <c:v>3.8899999999999998E-3</c:v>
                </c:pt>
                <c:pt idx="11415">
                  <c:v>3.8899999999999998E-3</c:v>
                </c:pt>
                <c:pt idx="11416">
                  <c:v>3.8899999999999998E-3</c:v>
                </c:pt>
                <c:pt idx="11417">
                  <c:v>1.4500000000000001E-2</c:v>
                </c:pt>
                <c:pt idx="11418">
                  <c:v>-3.48E-3</c:v>
                </c:pt>
                <c:pt idx="11419">
                  <c:v>4.5699999999999998E-2</c:v>
                </c:pt>
                <c:pt idx="11420">
                  <c:v>-3.95E-2</c:v>
                </c:pt>
                <c:pt idx="11421">
                  <c:v>-3.95E-2</c:v>
                </c:pt>
                <c:pt idx="11422">
                  <c:v>-3.95E-2</c:v>
                </c:pt>
                <c:pt idx="11423">
                  <c:v>-3.95E-2</c:v>
                </c:pt>
                <c:pt idx="11424">
                  <c:v>-4.99E-2</c:v>
                </c:pt>
                <c:pt idx="11425">
                  <c:v>1.17E-2</c:v>
                </c:pt>
                <c:pt idx="11426">
                  <c:v>4.0599999999999997E-2</c:v>
                </c:pt>
                <c:pt idx="11427">
                  <c:v>4.0599999999999997E-2</c:v>
                </c:pt>
                <c:pt idx="11428">
                  <c:v>4.0599999999999997E-2</c:v>
                </c:pt>
                <c:pt idx="11429">
                  <c:v>4.0599999999999997E-2</c:v>
                </c:pt>
                <c:pt idx="11430">
                  <c:v>4.0599999999999997E-2</c:v>
                </c:pt>
                <c:pt idx="11431">
                  <c:v>4.0599999999999997E-2</c:v>
                </c:pt>
                <c:pt idx="11432">
                  <c:v>4.0599999999999997E-2</c:v>
                </c:pt>
                <c:pt idx="11433">
                  <c:v>3.5000000000000003E-2</c:v>
                </c:pt>
                <c:pt idx="11434">
                  <c:v>3.5000000000000003E-2</c:v>
                </c:pt>
                <c:pt idx="11435">
                  <c:v>3.5000000000000003E-2</c:v>
                </c:pt>
                <c:pt idx="11436">
                  <c:v>3.5000000000000003E-2</c:v>
                </c:pt>
                <c:pt idx="11437">
                  <c:v>3.5000000000000003E-2</c:v>
                </c:pt>
                <c:pt idx="11438">
                  <c:v>-3.7100000000000001E-2</c:v>
                </c:pt>
                <c:pt idx="11439">
                  <c:v>-3.7100000000000001E-2</c:v>
                </c:pt>
                <c:pt idx="11440">
                  <c:v>-3.7100000000000001E-2</c:v>
                </c:pt>
                <c:pt idx="11441">
                  <c:v>-3.7100000000000001E-2</c:v>
                </c:pt>
                <c:pt idx="11442">
                  <c:v>-3.7100000000000001E-2</c:v>
                </c:pt>
                <c:pt idx="11443">
                  <c:v>2.2700000000000001E-2</c:v>
                </c:pt>
                <c:pt idx="11444">
                  <c:v>2.2700000000000001E-2</c:v>
                </c:pt>
                <c:pt idx="11445">
                  <c:v>2.2700000000000001E-2</c:v>
                </c:pt>
                <c:pt idx="11446">
                  <c:v>1.2500000000000001E-2</c:v>
                </c:pt>
                <c:pt idx="11447">
                  <c:v>1.2500000000000001E-2</c:v>
                </c:pt>
                <c:pt idx="11448">
                  <c:v>1.2500000000000001E-2</c:v>
                </c:pt>
                <c:pt idx="11449">
                  <c:v>1.2500000000000001E-2</c:v>
                </c:pt>
                <c:pt idx="11450">
                  <c:v>-0.02</c:v>
                </c:pt>
                <c:pt idx="11451">
                  <c:v>-0.02</c:v>
                </c:pt>
                <c:pt idx="11452">
                  <c:v>-1.2500000000000001E-2</c:v>
                </c:pt>
                <c:pt idx="11453">
                  <c:v>-1.2500000000000001E-2</c:v>
                </c:pt>
                <c:pt idx="11454">
                  <c:v>-1.2500000000000001E-2</c:v>
                </c:pt>
                <c:pt idx="11455">
                  <c:v>-1.2500000000000001E-2</c:v>
                </c:pt>
                <c:pt idx="11456">
                  <c:v>-1.2500000000000001E-2</c:v>
                </c:pt>
                <c:pt idx="11457">
                  <c:v>-9.9699999999999997E-3</c:v>
                </c:pt>
                <c:pt idx="11458">
                  <c:v>-9.9699999999999997E-3</c:v>
                </c:pt>
                <c:pt idx="11459">
                  <c:v>-9.9699999999999997E-3</c:v>
                </c:pt>
                <c:pt idx="11460">
                  <c:v>1.7899999999999999E-2</c:v>
                </c:pt>
                <c:pt idx="11461">
                  <c:v>1.7899999999999999E-2</c:v>
                </c:pt>
                <c:pt idx="11462">
                  <c:v>1.7899999999999999E-2</c:v>
                </c:pt>
                <c:pt idx="11463">
                  <c:v>1.7899999999999999E-2</c:v>
                </c:pt>
                <c:pt idx="11464">
                  <c:v>0.01</c:v>
                </c:pt>
                <c:pt idx="11465">
                  <c:v>0.01</c:v>
                </c:pt>
                <c:pt idx="11466">
                  <c:v>-1.15E-2</c:v>
                </c:pt>
                <c:pt idx="11467">
                  <c:v>-1.14E-2</c:v>
                </c:pt>
                <c:pt idx="11468">
                  <c:v>7.1199999999999996E-3</c:v>
                </c:pt>
                <c:pt idx="11469">
                  <c:v>7.1199999999999996E-3</c:v>
                </c:pt>
                <c:pt idx="11470">
                  <c:v>-6.2E-2</c:v>
                </c:pt>
                <c:pt idx="11471">
                  <c:v>7.0599999999999996E-2</c:v>
                </c:pt>
                <c:pt idx="11472">
                  <c:v>7.0599999999999996E-2</c:v>
                </c:pt>
                <c:pt idx="11473">
                  <c:v>7.0599999999999996E-2</c:v>
                </c:pt>
                <c:pt idx="11474">
                  <c:v>7.0599999999999996E-2</c:v>
                </c:pt>
                <c:pt idx="11475">
                  <c:v>7.0599999999999996E-2</c:v>
                </c:pt>
                <c:pt idx="11476">
                  <c:v>9.98E-2</c:v>
                </c:pt>
                <c:pt idx="11477">
                  <c:v>9.98E-2</c:v>
                </c:pt>
                <c:pt idx="11478">
                  <c:v>9.98E-2</c:v>
                </c:pt>
                <c:pt idx="11479">
                  <c:v>9.98E-2</c:v>
                </c:pt>
                <c:pt idx="11480">
                  <c:v>-9.2700000000000005E-2</c:v>
                </c:pt>
                <c:pt idx="11481">
                  <c:v>-9.2700000000000005E-2</c:v>
                </c:pt>
                <c:pt idx="11482">
                  <c:v>-9.2700000000000005E-2</c:v>
                </c:pt>
                <c:pt idx="11483">
                  <c:v>-9.2700000000000005E-2</c:v>
                </c:pt>
                <c:pt idx="11484">
                  <c:v>-9.2700000000000005E-2</c:v>
                </c:pt>
                <c:pt idx="11485">
                  <c:v>-9.2700000000000005E-2</c:v>
                </c:pt>
                <c:pt idx="11486">
                  <c:v>-9.2700000000000005E-2</c:v>
                </c:pt>
                <c:pt idx="11487">
                  <c:v>-9.2700000000000005E-2</c:v>
                </c:pt>
                <c:pt idx="11488">
                  <c:v>-9.6000000000000002E-2</c:v>
                </c:pt>
                <c:pt idx="11489">
                  <c:v>-9.6000000000000002E-2</c:v>
                </c:pt>
                <c:pt idx="11490">
                  <c:v>-9.6000000000000002E-2</c:v>
                </c:pt>
                <c:pt idx="11491">
                  <c:v>-9.6000000000000002E-2</c:v>
                </c:pt>
                <c:pt idx="11492">
                  <c:v>-0.10100000000000001</c:v>
                </c:pt>
                <c:pt idx="11493">
                  <c:v>-0.10100000000000001</c:v>
                </c:pt>
                <c:pt idx="11494" formatCode="0.00E+00">
                  <c:v>-8.1100000000000006E-5</c:v>
                </c:pt>
                <c:pt idx="11495" formatCode="0.00E+00">
                  <c:v>-8.1100000000000006E-5</c:v>
                </c:pt>
                <c:pt idx="11496">
                  <c:v>5.9700000000000003E-2</c:v>
                </c:pt>
                <c:pt idx="11497">
                  <c:v>5.9700000000000003E-2</c:v>
                </c:pt>
                <c:pt idx="11498">
                  <c:v>-1.26E-2</c:v>
                </c:pt>
                <c:pt idx="11499">
                  <c:v>2.1499999999999998E-2</c:v>
                </c:pt>
                <c:pt idx="11500">
                  <c:v>2.1499999999999998E-2</c:v>
                </c:pt>
                <c:pt idx="11501">
                  <c:v>2.1499999999999998E-2</c:v>
                </c:pt>
                <c:pt idx="11502">
                  <c:v>2.1499999999999998E-2</c:v>
                </c:pt>
                <c:pt idx="11503">
                  <c:v>-3.3300000000000003E-2</c:v>
                </c:pt>
                <c:pt idx="11504">
                  <c:v>-3.3300000000000003E-2</c:v>
                </c:pt>
                <c:pt idx="11505">
                  <c:v>-3.3300000000000003E-2</c:v>
                </c:pt>
                <c:pt idx="11506">
                  <c:v>-1.55E-2</c:v>
                </c:pt>
                <c:pt idx="11507">
                  <c:v>-1.55E-2</c:v>
                </c:pt>
                <c:pt idx="11508">
                  <c:v>-1.55E-2</c:v>
                </c:pt>
                <c:pt idx="11509">
                  <c:v>-1.55E-2</c:v>
                </c:pt>
                <c:pt idx="11510">
                  <c:v>-1.55E-2</c:v>
                </c:pt>
                <c:pt idx="11511">
                  <c:v>-1.55E-2</c:v>
                </c:pt>
                <c:pt idx="11512">
                  <c:v>-1.55E-2</c:v>
                </c:pt>
                <c:pt idx="11513">
                  <c:v>-1.6299999999999999E-2</c:v>
                </c:pt>
                <c:pt idx="11514">
                  <c:v>1.5599999999999999E-2</c:v>
                </c:pt>
                <c:pt idx="11515">
                  <c:v>1.89E-2</c:v>
                </c:pt>
                <c:pt idx="11516">
                  <c:v>1.89E-2</c:v>
                </c:pt>
                <c:pt idx="11517">
                  <c:v>1.89E-2</c:v>
                </c:pt>
                <c:pt idx="11518">
                  <c:v>-6.77E-3</c:v>
                </c:pt>
                <c:pt idx="11519">
                  <c:v>-6.77E-3</c:v>
                </c:pt>
                <c:pt idx="11520">
                  <c:v>1.29E-2</c:v>
                </c:pt>
                <c:pt idx="11521">
                  <c:v>1.29E-2</c:v>
                </c:pt>
                <c:pt idx="11522">
                  <c:v>1.29E-2</c:v>
                </c:pt>
                <c:pt idx="11523">
                  <c:v>1.29E-2</c:v>
                </c:pt>
                <c:pt idx="11524">
                  <c:v>1.29E-2</c:v>
                </c:pt>
                <c:pt idx="11525">
                  <c:v>1.29E-2</c:v>
                </c:pt>
                <c:pt idx="11526">
                  <c:v>2.07E-2</c:v>
                </c:pt>
                <c:pt idx="11527">
                  <c:v>2.07E-2</c:v>
                </c:pt>
                <c:pt idx="11528">
                  <c:v>2.07E-2</c:v>
                </c:pt>
                <c:pt idx="11529">
                  <c:v>2.07E-2</c:v>
                </c:pt>
                <c:pt idx="11530">
                  <c:v>-6.3600000000000004E-2</c:v>
                </c:pt>
                <c:pt idx="11531">
                  <c:v>-6.3600000000000004E-2</c:v>
                </c:pt>
                <c:pt idx="11532">
                  <c:v>-1.47E-2</c:v>
                </c:pt>
                <c:pt idx="11533">
                  <c:v>-1.47E-2</c:v>
                </c:pt>
                <c:pt idx="11534">
                  <c:v>-1.47E-2</c:v>
                </c:pt>
                <c:pt idx="11535">
                  <c:v>-1.47E-2</c:v>
                </c:pt>
                <c:pt idx="11536">
                  <c:v>-1.47E-2</c:v>
                </c:pt>
                <c:pt idx="11537">
                  <c:v>-1.47E-2</c:v>
                </c:pt>
                <c:pt idx="11538">
                  <c:v>-1.47E-2</c:v>
                </c:pt>
                <c:pt idx="11539">
                  <c:v>-1.47E-2</c:v>
                </c:pt>
                <c:pt idx="11540">
                  <c:v>-1.47E-2</c:v>
                </c:pt>
                <c:pt idx="11541">
                  <c:v>-1.47E-2</c:v>
                </c:pt>
                <c:pt idx="11542">
                  <c:v>-1.47E-2</c:v>
                </c:pt>
                <c:pt idx="11543">
                  <c:v>-1.47E-2</c:v>
                </c:pt>
                <c:pt idx="11544">
                  <c:v>-1.47E-2</c:v>
                </c:pt>
                <c:pt idx="11545">
                  <c:v>-1.47E-2</c:v>
                </c:pt>
                <c:pt idx="11546">
                  <c:v>-1.47E-2</c:v>
                </c:pt>
                <c:pt idx="11547">
                  <c:v>-1.47E-2</c:v>
                </c:pt>
                <c:pt idx="11548">
                  <c:v>-1.47E-2</c:v>
                </c:pt>
                <c:pt idx="11549">
                  <c:v>-1.47E-2</c:v>
                </c:pt>
                <c:pt idx="11550">
                  <c:v>-1.47E-2</c:v>
                </c:pt>
                <c:pt idx="11551">
                  <c:v>4.4699999999999997E-2</c:v>
                </c:pt>
                <c:pt idx="11552">
                  <c:v>4.4699999999999997E-2</c:v>
                </c:pt>
                <c:pt idx="11553">
                  <c:v>-0.02</c:v>
                </c:pt>
                <c:pt idx="11554">
                  <c:v>-0.02</c:v>
                </c:pt>
                <c:pt idx="11555">
                  <c:v>-0.02</c:v>
                </c:pt>
                <c:pt idx="11556">
                  <c:v>-0.02</c:v>
                </c:pt>
                <c:pt idx="11557">
                  <c:v>-0.02</c:v>
                </c:pt>
                <c:pt idx="11558">
                  <c:v>-0.02</c:v>
                </c:pt>
                <c:pt idx="11559">
                  <c:v>-0.02</c:v>
                </c:pt>
                <c:pt idx="11560">
                  <c:v>2.5499999999999998E-2</c:v>
                </c:pt>
                <c:pt idx="11561">
                  <c:v>2.5499999999999998E-2</c:v>
                </c:pt>
                <c:pt idx="11562">
                  <c:v>2.5499999999999998E-2</c:v>
                </c:pt>
                <c:pt idx="11563">
                  <c:v>2.8400000000000002E-2</c:v>
                </c:pt>
                <c:pt idx="11564">
                  <c:v>2.8400000000000002E-2</c:v>
                </c:pt>
                <c:pt idx="11565">
                  <c:v>2.8400000000000002E-2</c:v>
                </c:pt>
                <c:pt idx="11566">
                  <c:v>2.8400000000000002E-2</c:v>
                </c:pt>
                <c:pt idx="11567">
                  <c:v>-4.5799999999999999E-3</c:v>
                </c:pt>
                <c:pt idx="11568">
                  <c:v>-4.5799999999999999E-3</c:v>
                </c:pt>
                <c:pt idx="11569">
                  <c:v>-4.5799999999999999E-3</c:v>
                </c:pt>
                <c:pt idx="11570">
                  <c:v>-4.5799999999999999E-3</c:v>
                </c:pt>
                <c:pt idx="11571">
                  <c:v>-4.5799999999999999E-3</c:v>
                </c:pt>
                <c:pt idx="11572">
                  <c:v>-4.5799999999999999E-3</c:v>
                </c:pt>
                <c:pt idx="11573">
                  <c:v>-4.5799999999999999E-3</c:v>
                </c:pt>
                <c:pt idx="11574">
                  <c:v>2.69E-2</c:v>
                </c:pt>
                <c:pt idx="11575">
                  <c:v>2.69E-2</c:v>
                </c:pt>
                <c:pt idx="11576">
                  <c:v>2.69E-2</c:v>
                </c:pt>
                <c:pt idx="11577">
                  <c:v>-4.07E-2</c:v>
                </c:pt>
                <c:pt idx="11578">
                  <c:v>-4.07E-2</c:v>
                </c:pt>
                <c:pt idx="11579">
                  <c:v>-4.07E-2</c:v>
                </c:pt>
                <c:pt idx="11580">
                  <c:v>-4.07E-2</c:v>
                </c:pt>
                <c:pt idx="11581">
                  <c:v>-4.07E-2</c:v>
                </c:pt>
                <c:pt idx="11582">
                  <c:v>-4.07E-2</c:v>
                </c:pt>
                <c:pt idx="11583">
                  <c:v>-4.1799999999999997E-2</c:v>
                </c:pt>
                <c:pt idx="11584">
                  <c:v>-4.1799999999999997E-2</c:v>
                </c:pt>
                <c:pt idx="11585">
                  <c:v>-4.1799999999999997E-2</c:v>
                </c:pt>
                <c:pt idx="11586">
                  <c:v>-4.1799999999999997E-2</c:v>
                </c:pt>
                <c:pt idx="11587">
                  <c:v>3.4299999999999997E-2</c:v>
                </c:pt>
                <c:pt idx="11588">
                  <c:v>3.4299999999999997E-2</c:v>
                </c:pt>
                <c:pt idx="11589">
                  <c:v>3.4299999999999997E-2</c:v>
                </c:pt>
                <c:pt idx="11590">
                  <c:v>7.9899999999999999E-2</c:v>
                </c:pt>
                <c:pt idx="11591">
                  <c:v>7.9899999999999999E-2</c:v>
                </c:pt>
                <c:pt idx="11592">
                  <c:v>7.9899999999999999E-2</c:v>
                </c:pt>
                <c:pt idx="11593">
                  <c:v>7.9899999999999999E-2</c:v>
                </c:pt>
                <c:pt idx="11594">
                  <c:v>4.1599999999999998E-2</c:v>
                </c:pt>
                <c:pt idx="11595">
                  <c:v>9.0100000000000006E-3</c:v>
                </c:pt>
                <c:pt idx="11596">
                  <c:v>9.0100000000000006E-3</c:v>
                </c:pt>
                <c:pt idx="11597">
                  <c:v>9.0100000000000006E-3</c:v>
                </c:pt>
                <c:pt idx="11598">
                  <c:v>9.0100000000000006E-3</c:v>
                </c:pt>
                <c:pt idx="11599">
                  <c:v>-9.2300000000000004E-3</c:v>
                </c:pt>
                <c:pt idx="11600">
                  <c:v>-9.2300000000000004E-3</c:v>
                </c:pt>
                <c:pt idx="11601">
                  <c:v>-9.2300000000000004E-3</c:v>
                </c:pt>
                <c:pt idx="11602">
                  <c:v>6.7000000000000004E-2</c:v>
                </c:pt>
                <c:pt idx="11603">
                  <c:v>6.7000000000000004E-2</c:v>
                </c:pt>
                <c:pt idx="11604">
                  <c:v>6.7000000000000004E-2</c:v>
                </c:pt>
                <c:pt idx="11605">
                  <c:v>6.7000000000000004E-2</c:v>
                </c:pt>
                <c:pt idx="11606">
                  <c:v>9.6799999999999997E-2</c:v>
                </c:pt>
                <c:pt idx="11607">
                  <c:v>9.6799999999999997E-2</c:v>
                </c:pt>
                <c:pt idx="11608">
                  <c:v>-2.3E-2</c:v>
                </c:pt>
                <c:pt idx="11609">
                  <c:v>-2.3E-2</c:v>
                </c:pt>
                <c:pt idx="11610">
                  <c:v>-3.3799999999999997E-2</c:v>
                </c:pt>
                <c:pt idx="11611">
                  <c:v>-3.3799999999999997E-2</c:v>
                </c:pt>
                <c:pt idx="11612">
                  <c:v>-3.3799999999999997E-2</c:v>
                </c:pt>
                <c:pt idx="11613">
                  <c:v>-8.7999999999999995E-2</c:v>
                </c:pt>
                <c:pt idx="11614">
                  <c:v>-8.7999999999999995E-2</c:v>
                </c:pt>
                <c:pt idx="11615">
                  <c:v>-8.7999999999999995E-2</c:v>
                </c:pt>
                <c:pt idx="11616">
                  <c:v>-8.7999999999999995E-2</c:v>
                </c:pt>
                <c:pt idx="11617">
                  <c:v>-8.7999999999999995E-2</c:v>
                </c:pt>
                <c:pt idx="11618">
                  <c:v>-8.7999999999999995E-2</c:v>
                </c:pt>
                <c:pt idx="11619">
                  <c:v>6.1899999999999997E-2</c:v>
                </c:pt>
                <c:pt idx="11620">
                  <c:v>6.1899999999999997E-2</c:v>
                </c:pt>
                <c:pt idx="11621">
                  <c:v>6.1899999999999997E-2</c:v>
                </c:pt>
                <c:pt idx="11622">
                  <c:v>-1.18E-2</c:v>
                </c:pt>
                <c:pt idx="11623">
                  <c:v>-1.18E-2</c:v>
                </c:pt>
                <c:pt idx="11624">
                  <c:v>-1.18E-2</c:v>
                </c:pt>
                <c:pt idx="11625">
                  <c:v>4.5600000000000002E-2</c:v>
                </c:pt>
                <c:pt idx="11626">
                  <c:v>4.5600000000000002E-2</c:v>
                </c:pt>
                <c:pt idx="11627">
                  <c:v>4.5600000000000002E-2</c:v>
                </c:pt>
                <c:pt idx="11628">
                  <c:v>-3.56E-2</c:v>
                </c:pt>
                <c:pt idx="11629">
                  <c:v>-3.56E-2</c:v>
                </c:pt>
                <c:pt idx="11630">
                  <c:v>-3.56E-2</c:v>
                </c:pt>
                <c:pt idx="11631">
                  <c:v>1.0999999999999999E-2</c:v>
                </c:pt>
                <c:pt idx="11632">
                  <c:v>6.8199999999999997E-2</c:v>
                </c:pt>
                <c:pt idx="11633">
                  <c:v>9.9699999999999997E-2</c:v>
                </c:pt>
                <c:pt idx="11634">
                  <c:v>-3.4099999999999998E-2</c:v>
                </c:pt>
                <c:pt idx="11635">
                  <c:v>-3.4099999999999998E-2</c:v>
                </c:pt>
                <c:pt idx="11636">
                  <c:v>-7.0800000000000002E-2</c:v>
                </c:pt>
                <c:pt idx="11637">
                  <c:v>-7.0800000000000002E-2</c:v>
                </c:pt>
                <c:pt idx="11638">
                  <c:v>-7.0800000000000002E-2</c:v>
                </c:pt>
                <c:pt idx="11639">
                  <c:v>0.04</c:v>
                </c:pt>
                <c:pt idx="11640">
                  <c:v>-1.12E-2</c:v>
                </c:pt>
                <c:pt idx="11641">
                  <c:v>-1.12E-2</c:v>
                </c:pt>
                <c:pt idx="11642">
                  <c:v>-1.12E-2</c:v>
                </c:pt>
                <c:pt idx="11643">
                  <c:v>-1.12E-2</c:v>
                </c:pt>
                <c:pt idx="11644">
                  <c:v>-1.12E-2</c:v>
                </c:pt>
                <c:pt idx="11645">
                  <c:v>-1.12E-2</c:v>
                </c:pt>
                <c:pt idx="11646">
                  <c:v>-1.61E-2</c:v>
                </c:pt>
                <c:pt idx="11647">
                  <c:v>-1.61E-2</c:v>
                </c:pt>
                <c:pt idx="11648">
                  <c:v>-1.61E-2</c:v>
                </c:pt>
                <c:pt idx="11649">
                  <c:v>8.8300000000000003E-2</c:v>
                </c:pt>
                <c:pt idx="11650">
                  <c:v>8.8300000000000003E-2</c:v>
                </c:pt>
                <c:pt idx="11651">
                  <c:v>8.8300000000000003E-2</c:v>
                </c:pt>
                <c:pt idx="11652">
                  <c:v>8.8300000000000003E-2</c:v>
                </c:pt>
                <c:pt idx="11653">
                  <c:v>0.109</c:v>
                </c:pt>
                <c:pt idx="11654">
                  <c:v>0.109</c:v>
                </c:pt>
                <c:pt idx="11655">
                  <c:v>0.109</c:v>
                </c:pt>
                <c:pt idx="11656">
                  <c:v>0.109</c:v>
                </c:pt>
                <c:pt idx="11657">
                  <c:v>0.10100000000000001</c:v>
                </c:pt>
                <c:pt idx="11658">
                  <c:v>9.8799999999999999E-2</c:v>
                </c:pt>
                <c:pt idx="11659">
                  <c:v>9.8799999999999999E-2</c:v>
                </c:pt>
                <c:pt idx="11660">
                  <c:v>9.8799999999999999E-2</c:v>
                </c:pt>
                <c:pt idx="11661">
                  <c:v>9.8799999999999999E-2</c:v>
                </c:pt>
                <c:pt idx="11662">
                  <c:v>-7.0900000000000005E-2</c:v>
                </c:pt>
                <c:pt idx="11663">
                  <c:v>-7.0900000000000005E-2</c:v>
                </c:pt>
                <c:pt idx="11664">
                  <c:v>-7.0900000000000005E-2</c:v>
                </c:pt>
                <c:pt idx="11665">
                  <c:v>-7.0900000000000005E-2</c:v>
                </c:pt>
                <c:pt idx="11666">
                  <c:v>-4.6800000000000001E-2</c:v>
                </c:pt>
                <c:pt idx="11667">
                  <c:v>-4.6800000000000001E-2</c:v>
                </c:pt>
                <c:pt idx="11668">
                  <c:v>-4.6800000000000001E-2</c:v>
                </c:pt>
                <c:pt idx="11669">
                  <c:v>-4.6800000000000001E-2</c:v>
                </c:pt>
                <c:pt idx="11670">
                  <c:v>-4.6800000000000001E-2</c:v>
                </c:pt>
                <c:pt idx="11671">
                  <c:v>4.1000000000000002E-2</c:v>
                </c:pt>
                <c:pt idx="11672">
                  <c:v>4.1000000000000002E-2</c:v>
                </c:pt>
                <c:pt idx="11673">
                  <c:v>4.1000000000000002E-2</c:v>
                </c:pt>
                <c:pt idx="11674">
                  <c:v>-9.4E-2</c:v>
                </c:pt>
                <c:pt idx="11675">
                  <c:v>-9.4E-2</c:v>
                </c:pt>
                <c:pt idx="11676">
                  <c:v>-1.9900000000000001E-2</c:v>
                </c:pt>
                <c:pt idx="11677">
                  <c:v>-1.9900000000000001E-2</c:v>
                </c:pt>
                <c:pt idx="11678">
                  <c:v>-1.9900000000000001E-2</c:v>
                </c:pt>
                <c:pt idx="11679">
                  <c:v>-1.9900000000000001E-2</c:v>
                </c:pt>
                <c:pt idx="11680">
                  <c:v>-1.9900000000000001E-2</c:v>
                </c:pt>
                <c:pt idx="11681">
                  <c:v>-1.61E-2</c:v>
                </c:pt>
                <c:pt idx="11682">
                  <c:v>-2.1999999999999999E-2</c:v>
                </c:pt>
                <c:pt idx="11683">
                  <c:v>-2.1999999999999999E-2</c:v>
                </c:pt>
                <c:pt idx="11684">
                  <c:v>-2.1999999999999999E-2</c:v>
                </c:pt>
                <c:pt idx="11685">
                  <c:v>3.5200000000000002E-2</c:v>
                </c:pt>
                <c:pt idx="11686">
                  <c:v>3.5200000000000002E-2</c:v>
                </c:pt>
                <c:pt idx="11687">
                  <c:v>3.5200000000000002E-2</c:v>
                </c:pt>
                <c:pt idx="11688">
                  <c:v>3.5200000000000002E-2</c:v>
                </c:pt>
                <c:pt idx="11689">
                  <c:v>3.5200000000000002E-2</c:v>
                </c:pt>
                <c:pt idx="11690">
                  <c:v>3.5200000000000002E-2</c:v>
                </c:pt>
                <c:pt idx="11691">
                  <c:v>-1.15E-2</c:v>
                </c:pt>
                <c:pt idx="11692">
                  <c:v>-1.15E-2</c:v>
                </c:pt>
                <c:pt idx="11693">
                  <c:v>-1.15E-2</c:v>
                </c:pt>
                <c:pt idx="11694">
                  <c:v>-1.15E-2</c:v>
                </c:pt>
                <c:pt idx="11695">
                  <c:v>-1.15E-2</c:v>
                </c:pt>
                <c:pt idx="11696">
                  <c:v>-1.15E-2</c:v>
                </c:pt>
                <c:pt idx="11697">
                  <c:v>-3.2199999999999999E-2</c:v>
                </c:pt>
                <c:pt idx="11698">
                  <c:v>-3.2199999999999999E-2</c:v>
                </c:pt>
                <c:pt idx="11699">
                  <c:v>-1.8599999999999998E-2</c:v>
                </c:pt>
                <c:pt idx="11700">
                  <c:v>-4.0899999999999999E-2</c:v>
                </c:pt>
                <c:pt idx="11701">
                  <c:v>4.0300000000000002E-2</c:v>
                </c:pt>
                <c:pt idx="11702">
                  <c:v>4.0300000000000002E-2</c:v>
                </c:pt>
                <c:pt idx="11703">
                  <c:v>4.0300000000000002E-2</c:v>
                </c:pt>
                <c:pt idx="11704">
                  <c:v>-5.1299999999999998E-2</c:v>
                </c:pt>
                <c:pt idx="11705">
                  <c:v>-5.1299999999999998E-2</c:v>
                </c:pt>
                <c:pt idx="11706">
                  <c:v>-1.6E-2</c:v>
                </c:pt>
                <c:pt idx="11707">
                  <c:v>-1.6E-2</c:v>
                </c:pt>
                <c:pt idx="11708">
                  <c:v>1.2E-2</c:v>
                </c:pt>
                <c:pt idx="11709">
                  <c:v>-4.4600000000000004E-3</c:v>
                </c:pt>
                <c:pt idx="11710">
                  <c:v>-4.4600000000000004E-3</c:v>
                </c:pt>
                <c:pt idx="11711">
                  <c:v>-4.4600000000000004E-3</c:v>
                </c:pt>
                <c:pt idx="11712">
                  <c:v>-4.4600000000000004E-3</c:v>
                </c:pt>
                <c:pt idx="11713">
                  <c:v>-4.4600000000000004E-3</c:v>
                </c:pt>
                <c:pt idx="11714">
                  <c:v>-4.4600000000000004E-3</c:v>
                </c:pt>
                <c:pt idx="11715">
                  <c:v>-4.4600000000000004E-3</c:v>
                </c:pt>
                <c:pt idx="11716">
                  <c:v>-4.4600000000000004E-3</c:v>
                </c:pt>
                <c:pt idx="11717">
                  <c:v>-4.4600000000000004E-3</c:v>
                </c:pt>
                <c:pt idx="11718">
                  <c:v>-4.4600000000000004E-3</c:v>
                </c:pt>
                <c:pt idx="11719">
                  <c:v>-4.4600000000000004E-3</c:v>
                </c:pt>
                <c:pt idx="11720">
                  <c:v>-4.4600000000000004E-3</c:v>
                </c:pt>
                <c:pt idx="11721">
                  <c:v>2.1000000000000001E-2</c:v>
                </c:pt>
                <c:pt idx="11722">
                  <c:v>2.1000000000000001E-2</c:v>
                </c:pt>
                <c:pt idx="11723">
                  <c:v>2.1000000000000001E-2</c:v>
                </c:pt>
                <c:pt idx="11724">
                  <c:v>2.1000000000000001E-2</c:v>
                </c:pt>
                <c:pt idx="11725">
                  <c:v>2.1000000000000001E-2</c:v>
                </c:pt>
                <c:pt idx="11726">
                  <c:v>2.1000000000000001E-2</c:v>
                </c:pt>
                <c:pt idx="11727">
                  <c:v>2.1000000000000001E-2</c:v>
                </c:pt>
                <c:pt idx="11728">
                  <c:v>2.1000000000000001E-2</c:v>
                </c:pt>
                <c:pt idx="11729">
                  <c:v>1.9099999999999999E-2</c:v>
                </c:pt>
                <c:pt idx="11730">
                  <c:v>1.9099999999999999E-2</c:v>
                </c:pt>
                <c:pt idx="11731">
                  <c:v>1.9099999999999999E-2</c:v>
                </c:pt>
                <c:pt idx="11732">
                  <c:v>1.9099999999999999E-2</c:v>
                </c:pt>
                <c:pt idx="11733">
                  <c:v>1.9099999999999999E-2</c:v>
                </c:pt>
                <c:pt idx="11734">
                  <c:v>1.9099999999999999E-2</c:v>
                </c:pt>
                <c:pt idx="11735">
                  <c:v>7.7899999999999997E-2</c:v>
                </c:pt>
                <c:pt idx="11736">
                  <c:v>-1.5100000000000001E-2</c:v>
                </c:pt>
                <c:pt idx="11737">
                  <c:v>-1.5100000000000001E-2</c:v>
                </c:pt>
                <c:pt idx="11738">
                  <c:v>-1.5100000000000001E-2</c:v>
                </c:pt>
                <c:pt idx="11739">
                  <c:v>3.5299999999999998E-2</c:v>
                </c:pt>
                <c:pt idx="11740">
                  <c:v>1.14E-2</c:v>
                </c:pt>
                <c:pt idx="11741">
                  <c:v>1.14E-2</c:v>
                </c:pt>
                <c:pt idx="11742">
                  <c:v>1.14E-2</c:v>
                </c:pt>
                <c:pt idx="11743">
                  <c:v>6.0099999999999997E-3</c:v>
                </c:pt>
                <c:pt idx="11744">
                  <c:v>6.0099999999999997E-3</c:v>
                </c:pt>
                <c:pt idx="11745">
                  <c:v>-2.6800000000000001E-2</c:v>
                </c:pt>
                <c:pt idx="11746">
                  <c:v>-2.6800000000000001E-2</c:v>
                </c:pt>
                <c:pt idx="11747">
                  <c:v>6.2799999999999995E-2</c:v>
                </c:pt>
                <c:pt idx="11748">
                  <c:v>4.1099999999999998E-2</c:v>
                </c:pt>
                <c:pt idx="11749">
                  <c:v>1.6299999999999999E-2</c:v>
                </c:pt>
                <c:pt idx="11750">
                  <c:v>1.6299999999999999E-2</c:v>
                </c:pt>
                <c:pt idx="11751">
                  <c:v>1.6299999999999999E-2</c:v>
                </c:pt>
                <c:pt idx="11752">
                  <c:v>-5.6099999999999997E-2</c:v>
                </c:pt>
                <c:pt idx="11753">
                  <c:v>-9.7600000000000006E-2</c:v>
                </c:pt>
                <c:pt idx="11754">
                  <c:v>-9.7600000000000006E-2</c:v>
                </c:pt>
                <c:pt idx="11755">
                  <c:v>4.7300000000000002E-2</c:v>
                </c:pt>
                <c:pt idx="11756">
                  <c:v>4.7300000000000002E-2</c:v>
                </c:pt>
                <c:pt idx="11757">
                  <c:v>4.7300000000000002E-2</c:v>
                </c:pt>
                <c:pt idx="11758">
                  <c:v>4.7300000000000002E-2</c:v>
                </c:pt>
                <c:pt idx="11759">
                  <c:v>2.7799999999999998E-2</c:v>
                </c:pt>
                <c:pt idx="11760">
                  <c:v>2.7799999999999998E-2</c:v>
                </c:pt>
                <c:pt idx="11761">
                  <c:v>2.7799999999999998E-2</c:v>
                </c:pt>
                <c:pt idx="11762">
                  <c:v>2.7799999999999998E-2</c:v>
                </c:pt>
                <c:pt idx="11763">
                  <c:v>1.14E-2</c:v>
                </c:pt>
                <c:pt idx="11764">
                  <c:v>1.14E-2</c:v>
                </c:pt>
                <c:pt idx="11765">
                  <c:v>1.14E-2</c:v>
                </c:pt>
                <c:pt idx="11766">
                  <c:v>1.14E-2</c:v>
                </c:pt>
                <c:pt idx="11767">
                  <c:v>1.4500000000000001E-2</c:v>
                </c:pt>
                <c:pt idx="11768">
                  <c:v>1.4500000000000001E-2</c:v>
                </c:pt>
                <c:pt idx="11769">
                  <c:v>1.4500000000000001E-2</c:v>
                </c:pt>
                <c:pt idx="11770">
                  <c:v>1.4500000000000001E-2</c:v>
                </c:pt>
                <c:pt idx="11771">
                  <c:v>1.4500000000000001E-2</c:v>
                </c:pt>
                <c:pt idx="11772">
                  <c:v>1.4500000000000001E-2</c:v>
                </c:pt>
                <c:pt idx="11773">
                  <c:v>-4.9200000000000001E-2</c:v>
                </c:pt>
                <c:pt idx="11774">
                  <c:v>-2.4199999999999999E-2</c:v>
                </c:pt>
                <c:pt idx="11775">
                  <c:v>-2.3699999999999999E-2</c:v>
                </c:pt>
                <c:pt idx="11776">
                  <c:v>4.2000000000000003E-2</c:v>
                </c:pt>
                <c:pt idx="11777">
                  <c:v>-2.4899999999999999E-2</c:v>
                </c:pt>
                <c:pt idx="11778">
                  <c:v>-2.4899999999999999E-2</c:v>
                </c:pt>
                <c:pt idx="11779">
                  <c:v>-2.4899999999999999E-2</c:v>
                </c:pt>
                <c:pt idx="11780">
                  <c:v>-2.4899999999999999E-2</c:v>
                </c:pt>
                <c:pt idx="11781">
                  <c:v>2.46E-2</c:v>
                </c:pt>
                <c:pt idx="11782">
                  <c:v>2.46E-2</c:v>
                </c:pt>
                <c:pt idx="11783">
                  <c:v>-0.13500000000000001</c:v>
                </c:pt>
                <c:pt idx="11784">
                  <c:v>-0.13500000000000001</c:v>
                </c:pt>
                <c:pt idx="11785">
                  <c:v>5.0199999999999995E-4</c:v>
                </c:pt>
                <c:pt idx="11786">
                  <c:v>2.6800000000000001E-2</c:v>
                </c:pt>
                <c:pt idx="11787">
                  <c:v>-5.9499999999999997E-2</c:v>
                </c:pt>
                <c:pt idx="11788">
                  <c:v>2.35E-2</c:v>
                </c:pt>
                <c:pt idx="11789">
                  <c:v>-2.5600000000000001E-2</c:v>
                </c:pt>
                <c:pt idx="11790">
                  <c:v>-3.3599999999999998E-2</c:v>
                </c:pt>
                <c:pt idx="11791">
                  <c:v>-3.3599999999999998E-2</c:v>
                </c:pt>
                <c:pt idx="11792">
                  <c:v>-3.3599999999999998E-2</c:v>
                </c:pt>
                <c:pt idx="11793">
                  <c:v>-0.107</c:v>
                </c:pt>
                <c:pt idx="11794">
                  <c:v>-0.107</c:v>
                </c:pt>
                <c:pt idx="11795">
                  <c:v>-0.107</c:v>
                </c:pt>
                <c:pt idx="11796">
                  <c:v>-0.107</c:v>
                </c:pt>
                <c:pt idx="11797">
                  <c:v>-0.107</c:v>
                </c:pt>
                <c:pt idx="11798">
                  <c:v>-0.107</c:v>
                </c:pt>
                <c:pt idx="11799">
                  <c:v>-0.107</c:v>
                </c:pt>
                <c:pt idx="11800">
                  <c:v>0.125</c:v>
                </c:pt>
                <c:pt idx="11801">
                  <c:v>-1.06E-2</c:v>
                </c:pt>
                <c:pt idx="11802">
                  <c:v>-1.06E-2</c:v>
                </c:pt>
                <c:pt idx="11803">
                  <c:v>-1.06E-2</c:v>
                </c:pt>
                <c:pt idx="11804">
                  <c:v>1.7600000000000001E-2</c:v>
                </c:pt>
                <c:pt idx="11805">
                  <c:v>1.7600000000000001E-2</c:v>
                </c:pt>
                <c:pt idx="11806">
                  <c:v>1.7600000000000001E-2</c:v>
                </c:pt>
                <c:pt idx="11807">
                  <c:v>1.7600000000000001E-2</c:v>
                </c:pt>
                <c:pt idx="11808">
                  <c:v>1.7600000000000001E-2</c:v>
                </c:pt>
                <c:pt idx="11809">
                  <c:v>1.7600000000000001E-2</c:v>
                </c:pt>
                <c:pt idx="11810">
                  <c:v>-2.3699999999999999E-2</c:v>
                </c:pt>
                <c:pt idx="11811">
                  <c:v>-2.3699999999999999E-2</c:v>
                </c:pt>
                <c:pt idx="11812">
                  <c:v>-2.3699999999999999E-2</c:v>
                </c:pt>
                <c:pt idx="11813">
                  <c:v>4.8000000000000001E-2</c:v>
                </c:pt>
                <c:pt idx="11814">
                  <c:v>4.8000000000000001E-2</c:v>
                </c:pt>
                <c:pt idx="11815">
                  <c:v>-1.9E-2</c:v>
                </c:pt>
                <c:pt idx="11816">
                  <c:v>1.7399999999999999E-2</c:v>
                </c:pt>
                <c:pt idx="11817">
                  <c:v>1.7399999999999999E-2</c:v>
                </c:pt>
                <c:pt idx="11818">
                  <c:v>1.7399999999999999E-2</c:v>
                </c:pt>
                <c:pt idx="11819">
                  <c:v>1.7399999999999999E-2</c:v>
                </c:pt>
                <c:pt idx="11820">
                  <c:v>1.7399999999999999E-2</c:v>
                </c:pt>
                <c:pt idx="11821">
                  <c:v>-4.4499999999999998E-2</c:v>
                </c:pt>
                <c:pt idx="11822">
                  <c:v>-4.4499999999999998E-2</c:v>
                </c:pt>
                <c:pt idx="11823">
                  <c:v>-4.4499999999999998E-2</c:v>
                </c:pt>
                <c:pt idx="11824">
                  <c:v>-3.2000000000000001E-2</c:v>
                </c:pt>
                <c:pt idx="11825">
                  <c:v>2.81E-2</c:v>
                </c:pt>
                <c:pt idx="11826">
                  <c:v>-2.5000000000000001E-2</c:v>
                </c:pt>
                <c:pt idx="11827">
                  <c:v>-2.5000000000000001E-2</c:v>
                </c:pt>
                <c:pt idx="11828">
                  <c:v>-2.5000000000000001E-2</c:v>
                </c:pt>
                <c:pt idx="11829">
                  <c:v>-2.5000000000000001E-2</c:v>
                </c:pt>
                <c:pt idx="11830">
                  <c:v>-2.5000000000000001E-2</c:v>
                </c:pt>
                <c:pt idx="11831">
                  <c:v>-2.5000000000000001E-2</c:v>
                </c:pt>
                <c:pt idx="11832">
                  <c:v>-2.5000000000000001E-2</c:v>
                </c:pt>
                <c:pt idx="11833">
                  <c:v>-2.5000000000000001E-2</c:v>
                </c:pt>
                <c:pt idx="11834">
                  <c:v>5.3400000000000003E-2</c:v>
                </c:pt>
                <c:pt idx="11835">
                  <c:v>5.3400000000000003E-2</c:v>
                </c:pt>
                <c:pt idx="11836">
                  <c:v>5.3400000000000003E-2</c:v>
                </c:pt>
                <c:pt idx="11837">
                  <c:v>6.4500000000000002E-2</c:v>
                </c:pt>
                <c:pt idx="11838">
                  <c:v>-6.3799999999999996E-2</c:v>
                </c:pt>
                <c:pt idx="11839">
                  <c:v>-6.3799999999999996E-2</c:v>
                </c:pt>
                <c:pt idx="11840">
                  <c:v>-6.3799999999999996E-2</c:v>
                </c:pt>
                <c:pt idx="11841">
                  <c:v>2.7900000000000001E-2</c:v>
                </c:pt>
                <c:pt idx="11842">
                  <c:v>7.9000000000000008E-3</c:v>
                </c:pt>
                <c:pt idx="11843">
                  <c:v>7.9000000000000008E-3</c:v>
                </c:pt>
                <c:pt idx="11844">
                  <c:v>7.9000000000000008E-3</c:v>
                </c:pt>
                <c:pt idx="11845">
                  <c:v>7.9000000000000008E-3</c:v>
                </c:pt>
                <c:pt idx="11846">
                  <c:v>7.9000000000000008E-3</c:v>
                </c:pt>
                <c:pt idx="11847">
                  <c:v>7.9000000000000008E-3</c:v>
                </c:pt>
                <c:pt idx="11848">
                  <c:v>7.9000000000000008E-3</c:v>
                </c:pt>
                <c:pt idx="11849">
                  <c:v>7.9000000000000008E-3</c:v>
                </c:pt>
                <c:pt idx="11850">
                  <c:v>-2.92E-2</c:v>
                </c:pt>
                <c:pt idx="11851">
                  <c:v>-2.92E-2</c:v>
                </c:pt>
                <c:pt idx="11852">
                  <c:v>-2.92E-2</c:v>
                </c:pt>
                <c:pt idx="11853">
                  <c:v>-1.6100000000000001E-4</c:v>
                </c:pt>
                <c:pt idx="11854">
                  <c:v>-1.6100000000000001E-4</c:v>
                </c:pt>
                <c:pt idx="11855">
                  <c:v>-1.6100000000000001E-4</c:v>
                </c:pt>
                <c:pt idx="11856">
                  <c:v>-1.6100000000000001E-4</c:v>
                </c:pt>
                <c:pt idx="11857">
                  <c:v>-1.6100000000000001E-4</c:v>
                </c:pt>
                <c:pt idx="11858">
                  <c:v>4.5400000000000003E-2</c:v>
                </c:pt>
                <c:pt idx="11859">
                  <c:v>4.5400000000000003E-2</c:v>
                </c:pt>
                <c:pt idx="11860">
                  <c:v>4.5400000000000003E-2</c:v>
                </c:pt>
                <c:pt idx="11861">
                  <c:v>2.1299999999999999E-2</c:v>
                </c:pt>
                <c:pt idx="11862">
                  <c:v>2.1299999999999999E-2</c:v>
                </c:pt>
                <c:pt idx="11863">
                  <c:v>2.1299999999999999E-2</c:v>
                </c:pt>
                <c:pt idx="11864">
                  <c:v>2.1299999999999999E-2</c:v>
                </c:pt>
                <c:pt idx="11865">
                  <c:v>2.1299999999999999E-2</c:v>
                </c:pt>
                <c:pt idx="11866">
                  <c:v>2.1299999999999999E-2</c:v>
                </c:pt>
                <c:pt idx="11867">
                  <c:v>2.1299999999999999E-2</c:v>
                </c:pt>
                <c:pt idx="11868">
                  <c:v>-8.2600000000000007E-2</c:v>
                </c:pt>
                <c:pt idx="11869">
                  <c:v>3.2199999999999999E-2</c:v>
                </c:pt>
                <c:pt idx="11870">
                  <c:v>3.2199999999999999E-2</c:v>
                </c:pt>
                <c:pt idx="11871">
                  <c:v>3.2199999999999999E-2</c:v>
                </c:pt>
                <c:pt idx="11872">
                  <c:v>3.2199999999999999E-2</c:v>
                </c:pt>
                <c:pt idx="11873">
                  <c:v>4.4299999999999999E-2</c:v>
                </c:pt>
                <c:pt idx="11874">
                  <c:v>-1.6E-2</c:v>
                </c:pt>
                <c:pt idx="11875">
                  <c:v>-1.6E-2</c:v>
                </c:pt>
                <c:pt idx="11876">
                  <c:v>-1.6E-2</c:v>
                </c:pt>
                <c:pt idx="11877">
                  <c:v>-1.6E-2</c:v>
                </c:pt>
                <c:pt idx="11878">
                  <c:v>-1.6E-2</c:v>
                </c:pt>
                <c:pt idx="11879">
                  <c:v>-1.6E-2</c:v>
                </c:pt>
                <c:pt idx="11880">
                  <c:v>-1.6E-2</c:v>
                </c:pt>
                <c:pt idx="11881">
                  <c:v>-3.6600000000000001E-2</c:v>
                </c:pt>
                <c:pt idx="11882">
                  <c:v>-3.6600000000000001E-2</c:v>
                </c:pt>
                <c:pt idx="11883">
                  <c:v>-3.6600000000000001E-2</c:v>
                </c:pt>
                <c:pt idx="11884">
                  <c:v>-3.6600000000000001E-2</c:v>
                </c:pt>
                <c:pt idx="11885">
                  <c:v>5.28E-2</c:v>
                </c:pt>
                <c:pt idx="11886">
                  <c:v>5.28E-2</c:v>
                </c:pt>
                <c:pt idx="11887">
                  <c:v>5.28E-2</c:v>
                </c:pt>
                <c:pt idx="11888">
                  <c:v>5.28E-2</c:v>
                </c:pt>
                <c:pt idx="11889">
                  <c:v>5.28E-2</c:v>
                </c:pt>
                <c:pt idx="11890">
                  <c:v>-9.2799999999999994E-2</c:v>
                </c:pt>
                <c:pt idx="11891">
                  <c:v>-9.2799999999999994E-2</c:v>
                </c:pt>
                <c:pt idx="11892">
                  <c:v>-9.2799999999999994E-2</c:v>
                </c:pt>
                <c:pt idx="11893">
                  <c:v>-9.2799999999999994E-2</c:v>
                </c:pt>
                <c:pt idx="11894">
                  <c:v>2.5899999999999999E-3</c:v>
                </c:pt>
                <c:pt idx="11895">
                  <c:v>2.5899999999999999E-3</c:v>
                </c:pt>
                <c:pt idx="11896">
                  <c:v>2.5899999999999999E-3</c:v>
                </c:pt>
                <c:pt idx="11897">
                  <c:v>2.5899999999999999E-3</c:v>
                </c:pt>
                <c:pt idx="11898">
                  <c:v>2.87E-2</c:v>
                </c:pt>
                <c:pt idx="11899">
                  <c:v>3.8800000000000001E-2</c:v>
                </c:pt>
                <c:pt idx="11900">
                  <c:v>3.8800000000000001E-2</c:v>
                </c:pt>
                <c:pt idx="11901">
                  <c:v>5.57E-2</c:v>
                </c:pt>
                <c:pt idx="11902">
                  <c:v>5.57E-2</c:v>
                </c:pt>
                <c:pt idx="11903">
                  <c:v>5.57E-2</c:v>
                </c:pt>
                <c:pt idx="11904">
                  <c:v>5.57E-2</c:v>
                </c:pt>
                <c:pt idx="11905">
                  <c:v>-2.1499999999999998E-2</c:v>
                </c:pt>
                <c:pt idx="11906">
                  <c:v>-2.1499999999999998E-2</c:v>
                </c:pt>
                <c:pt idx="11907">
                  <c:v>-2.1499999999999998E-2</c:v>
                </c:pt>
                <c:pt idx="11908">
                  <c:v>-2.1499999999999998E-2</c:v>
                </c:pt>
                <c:pt idx="11909">
                  <c:v>6.2899999999999996E-3</c:v>
                </c:pt>
                <c:pt idx="11910">
                  <c:v>6.2899999999999996E-3</c:v>
                </c:pt>
                <c:pt idx="11911">
                  <c:v>6.2899999999999996E-3</c:v>
                </c:pt>
                <c:pt idx="11912">
                  <c:v>-4.3900000000000002E-2</c:v>
                </c:pt>
                <c:pt idx="11913">
                  <c:v>-4.3900000000000002E-2</c:v>
                </c:pt>
                <c:pt idx="11914">
                  <c:v>8.09E-2</c:v>
                </c:pt>
                <c:pt idx="11915">
                  <c:v>8.09E-2</c:v>
                </c:pt>
                <c:pt idx="11916">
                  <c:v>-0.105</c:v>
                </c:pt>
                <c:pt idx="11917">
                  <c:v>-0.105</c:v>
                </c:pt>
                <c:pt idx="11918">
                  <c:v>0.122</c:v>
                </c:pt>
                <c:pt idx="11919">
                  <c:v>0.122</c:v>
                </c:pt>
                <c:pt idx="11920">
                  <c:v>0.122</c:v>
                </c:pt>
                <c:pt idx="11921">
                  <c:v>-7.17E-2</c:v>
                </c:pt>
                <c:pt idx="11922">
                  <c:v>-7.17E-2</c:v>
                </c:pt>
                <c:pt idx="11923">
                  <c:v>-7.17E-2</c:v>
                </c:pt>
                <c:pt idx="11924">
                  <c:v>-7.17E-2</c:v>
                </c:pt>
                <c:pt idx="11925">
                  <c:v>-7.17E-2</c:v>
                </c:pt>
                <c:pt idx="11926">
                  <c:v>-5.16E-2</c:v>
                </c:pt>
                <c:pt idx="11927">
                  <c:v>5.57E-2</c:v>
                </c:pt>
                <c:pt idx="11928">
                  <c:v>-2.41E-2</c:v>
                </c:pt>
                <c:pt idx="11929">
                  <c:v>-2.41E-2</c:v>
                </c:pt>
                <c:pt idx="11930">
                  <c:v>-2.41E-2</c:v>
                </c:pt>
                <c:pt idx="11931">
                  <c:v>-5.45E-2</c:v>
                </c:pt>
                <c:pt idx="11932">
                  <c:v>4.9099999999999998E-2</c:v>
                </c:pt>
                <c:pt idx="11933">
                  <c:v>4.9099999999999998E-2</c:v>
                </c:pt>
                <c:pt idx="11934">
                  <c:v>4.9099999999999998E-2</c:v>
                </c:pt>
                <c:pt idx="11935">
                  <c:v>4.9099999999999998E-2</c:v>
                </c:pt>
                <c:pt idx="11936">
                  <c:v>1.32E-2</c:v>
                </c:pt>
                <c:pt idx="11937">
                  <c:v>1.32E-2</c:v>
                </c:pt>
                <c:pt idx="11938">
                  <c:v>8.2699999999999996E-3</c:v>
                </c:pt>
                <c:pt idx="11939">
                  <c:v>8.2699999999999996E-3</c:v>
                </c:pt>
                <c:pt idx="11940">
                  <c:v>8.2699999999999996E-3</c:v>
                </c:pt>
                <c:pt idx="11941">
                  <c:v>8.2699999999999996E-3</c:v>
                </c:pt>
                <c:pt idx="11942">
                  <c:v>8.2699999999999996E-3</c:v>
                </c:pt>
                <c:pt idx="11943">
                  <c:v>8.2699999999999996E-3</c:v>
                </c:pt>
                <c:pt idx="11944">
                  <c:v>8.2699999999999996E-3</c:v>
                </c:pt>
                <c:pt idx="11945">
                  <c:v>8.2699999999999996E-3</c:v>
                </c:pt>
                <c:pt idx="11946">
                  <c:v>8.2699999999999996E-3</c:v>
                </c:pt>
                <c:pt idx="11947">
                  <c:v>8.2699999999999996E-3</c:v>
                </c:pt>
                <c:pt idx="11948">
                  <c:v>8.2699999999999996E-3</c:v>
                </c:pt>
                <c:pt idx="11949">
                  <c:v>-7.3099999999999998E-2</c:v>
                </c:pt>
                <c:pt idx="11950">
                  <c:v>-7.3099999999999998E-2</c:v>
                </c:pt>
                <c:pt idx="11951">
                  <c:v>-7.3099999999999998E-2</c:v>
                </c:pt>
                <c:pt idx="11952">
                  <c:v>-7.3099999999999998E-2</c:v>
                </c:pt>
                <c:pt idx="11953">
                  <c:v>2.7699999999999999E-2</c:v>
                </c:pt>
                <c:pt idx="11954">
                  <c:v>2.7699999999999999E-2</c:v>
                </c:pt>
                <c:pt idx="11955">
                  <c:v>2.7699999999999999E-2</c:v>
                </c:pt>
                <c:pt idx="11956">
                  <c:v>2.7699999999999999E-2</c:v>
                </c:pt>
                <c:pt idx="11957">
                  <c:v>2.7699999999999999E-2</c:v>
                </c:pt>
                <c:pt idx="11958">
                  <c:v>-9.9699999999999997E-2</c:v>
                </c:pt>
                <c:pt idx="11959">
                  <c:v>-1.8599999999999998E-2</c:v>
                </c:pt>
                <c:pt idx="11960">
                  <c:v>-1.8599999999999998E-2</c:v>
                </c:pt>
                <c:pt idx="11961">
                  <c:v>-1.8599999999999998E-2</c:v>
                </c:pt>
                <c:pt idx="11962">
                  <c:v>-1.8599999999999998E-2</c:v>
                </c:pt>
                <c:pt idx="11963">
                  <c:v>-1.8599999999999998E-2</c:v>
                </c:pt>
                <c:pt idx="11964">
                  <c:v>-3.3700000000000001E-2</c:v>
                </c:pt>
                <c:pt idx="11965">
                  <c:v>-3.3700000000000001E-2</c:v>
                </c:pt>
                <c:pt idx="11966">
                  <c:v>-3.3700000000000001E-2</c:v>
                </c:pt>
                <c:pt idx="11967">
                  <c:v>-3.3700000000000001E-2</c:v>
                </c:pt>
                <c:pt idx="11968">
                  <c:v>-3.3700000000000001E-2</c:v>
                </c:pt>
                <c:pt idx="11969">
                  <c:v>-3.3700000000000001E-2</c:v>
                </c:pt>
                <c:pt idx="11970">
                  <c:v>-3.3700000000000001E-2</c:v>
                </c:pt>
                <c:pt idx="11971">
                  <c:v>-3.3700000000000001E-2</c:v>
                </c:pt>
                <c:pt idx="11972">
                  <c:v>-3.3700000000000001E-2</c:v>
                </c:pt>
                <c:pt idx="11973">
                  <c:v>-3.3700000000000001E-2</c:v>
                </c:pt>
                <c:pt idx="11974">
                  <c:v>-3.3700000000000001E-2</c:v>
                </c:pt>
                <c:pt idx="11975">
                  <c:v>-3.3700000000000001E-2</c:v>
                </c:pt>
                <c:pt idx="11976">
                  <c:v>-1.0500000000000001E-2</c:v>
                </c:pt>
                <c:pt idx="11977">
                  <c:v>-1.0500000000000001E-2</c:v>
                </c:pt>
                <c:pt idx="11978">
                  <c:v>-1.0500000000000001E-2</c:v>
                </c:pt>
                <c:pt idx="11979">
                  <c:v>-1.0500000000000001E-2</c:v>
                </c:pt>
                <c:pt idx="11980">
                  <c:v>-1.0500000000000001E-2</c:v>
                </c:pt>
                <c:pt idx="11981">
                  <c:v>3.4799999999999998E-2</c:v>
                </c:pt>
                <c:pt idx="11982">
                  <c:v>2.63E-2</c:v>
                </c:pt>
                <c:pt idx="11983">
                  <c:v>2.63E-2</c:v>
                </c:pt>
                <c:pt idx="11984">
                  <c:v>9.7100000000000006E-2</c:v>
                </c:pt>
                <c:pt idx="11985">
                  <c:v>9.7100000000000006E-2</c:v>
                </c:pt>
                <c:pt idx="11986">
                  <c:v>9.7100000000000006E-2</c:v>
                </c:pt>
                <c:pt idx="11987">
                  <c:v>9.7100000000000006E-2</c:v>
                </c:pt>
                <c:pt idx="11988">
                  <c:v>9.7100000000000006E-2</c:v>
                </c:pt>
                <c:pt idx="11989">
                  <c:v>6.0199999999999997E-2</c:v>
                </c:pt>
                <c:pt idx="11990">
                  <c:v>3.8899999999999997E-2</c:v>
                </c:pt>
                <c:pt idx="11991">
                  <c:v>-3.5999999999999997E-2</c:v>
                </c:pt>
                <c:pt idx="11992">
                  <c:v>-4.07E-2</c:v>
                </c:pt>
                <c:pt idx="11993">
                  <c:v>4.5400000000000003E-2</c:v>
                </c:pt>
                <c:pt idx="11994">
                  <c:v>4.5400000000000003E-2</c:v>
                </c:pt>
                <c:pt idx="11995">
                  <c:v>4.7800000000000002E-2</c:v>
                </c:pt>
                <c:pt idx="11996">
                  <c:v>4.7800000000000002E-2</c:v>
                </c:pt>
                <c:pt idx="11997">
                  <c:v>4.7800000000000002E-2</c:v>
                </c:pt>
                <c:pt idx="11998">
                  <c:v>4.7800000000000002E-2</c:v>
                </c:pt>
                <c:pt idx="11999">
                  <c:v>4.7800000000000002E-2</c:v>
                </c:pt>
                <c:pt idx="12000">
                  <c:v>4.7800000000000002E-2</c:v>
                </c:pt>
                <c:pt idx="12001">
                  <c:v>4.7800000000000002E-2</c:v>
                </c:pt>
                <c:pt idx="12002">
                  <c:v>4.7800000000000002E-2</c:v>
                </c:pt>
                <c:pt idx="12003">
                  <c:v>4.7800000000000002E-2</c:v>
                </c:pt>
                <c:pt idx="12004">
                  <c:v>4.7800000000000002E-2</c:v>
                </c:pt>
                <c:pt idx="12005">
                  <c:v>4.7800000000000002E-2</c:v>
                </c:pt>
                <c:pt idx="12006">
                  <c:v>4.7800000000000002E-2</c:v>
                </c:pt>
                <c:pt idx="12007">
                  <c:v>4.7800000000000002E-2</c:v>
                </c:pt>
                <c:pt idx="12008">
                  <c:v>-3.0300000000000001E-2</c:v>
                </c:pt>
                <c:pt idx="12009">
                  <c:v>-3.0300000000000001E-2</c:v>
                </c:pt>
                <c:pt idx="12010">
                  <c:v>-3.0300000000000001E-2</c:v>
                </c:pt>
                <c:pt idx="12011">
                  <c:v>-3.0300000000000001E-2</c:v>
                </c:pt>
                <c:pt idx="12012">
                  <c:v>-3.0300000000000001E-2</c:v>
                </c:pt>
                <c:pt idx="12013">
                  <c:v>-3.0300000000000001E-2</c:v>
                </c:pt>
                <c:pt idx="12014">
                  <c:v>-3.0300000000000001E-2</c:v>
                </c:pt>
                <c:pt idx="12015">
                  <c:v>-3.0300000000000001E-2</c:v>
                </c:pt>
                <c:pt idx="12016">
                  <c:v>-3.0300000000000001E-2</c:v>
                </c:pt>
                <c:pt idx="12017">
                  <c:v>4.7600000000000003E-3</c:v>
                </c:pt>
                <c:pt idx="12018">
                  <c:v>4.7600000000000003E-3</c:v>
                </c:pt>
                <c:pt idx="12019">
                  <c:v>2.7799999999999998E-2</c:v>
                </c:pt>
                <c:pt idx="12020">
                  <c:v>2.7799999999999998E-2</c:v>
                </c:pt>
                <c:pt idx="12021">
                  <c:v>2.7799999999999998E-2</c:v>
                </c:pt>
                <c:pt idx="12022">
                  <c:v>2.7799999999999998E-2</c:v>
                </c:pt>
                <c:pt idx="12023">
                  <c:v>2.7799999999999998E-2</c:v>
                </c:pt>
                <c:pt idx="12024">
                  <c:v>2.7799999999999998E-2</c:v>
                </c:pt>
                <c:pt idx="12025">
                  <c:v>2.7799999999999998E-2</c:v>
                </c:pt>
                <c:pt idx="12026">
                  <c:v>-2.0400000000000001E-2</c:v>
                </c:pt>
                <c:pt idx="12027">
                  <c:v>-2.0400000000000001E-2</c:v>
                </c:pt>
                <c:pt idx="12028">
                  <c:v>6.6499999999999997E-3</c:v>
                </c:pt>
                <c:pt idx="12029">
                  <c:v>6.6499999999999997E-3</c:v>
                </c:pt>
                <c:pt idx="12030">
                  <c:v>6.6499999999999997E-3</c:v>
                </c:pt>
                <c:pt idx="12031">
                  <c:v>6.6499999999999997E-3</c:v>
                </c:pt>
                <c:pt idx="12032">
                  <c:v>6.6499999999999997E-3</c:v>
                </c:pt>
                <c:pt idx="12033">
                  <c:v>6.6499999999999997E-3</c:v>
                </c:pt>
                <c:pt idx="12034">
                  <c:v>-2.5600000000000001E-2</c:v>
                </c:pt>
                <c:pt idx="12035">
                  <c:v>1.5799999999999999E-4</c:v>
                </c:pt>
                <c:pt idx="12036">
                  <c:v>1.5799999999999999E-4</c:v>
                </c:pt>
                <c:pt idx="12037">
                  <c:v>1.5799999999999999E-4</c:v>
                </c:pt>
                <c:pt idx="12038">
                  <c:v>-2.92E-2</c:v>
                </c:pt>
                <c:pt idx="12039">
                  <c:v>-2.92E-2</c:v>
                </c:pt>
                <c:pt idx="12040">
                  <c:v>2.3599999999999999E-4</c:v>
                </c:pt>
                <c:pt idx="12041">
                  <c:v>2.3599999999999999E-4</c:v>
                </c:pt>
                <c:pt idx="12042">
                  <c:v>2.3599999999999999E-4</c:v>
                </c:pt>
                <c:pt idx="12043">
                  <c:v>2.3599999999999999E-4</c:v>
                </c:pt>
                <c:pt idx="12044">
                  <c:v>2.3599999999999999E-4</c:v>
                </c:pt>
                <c:pt idx="12045">
                  <c:v>2.3599999999999999E-4</c:v>
                </c:pt>
                <c:pt idx="12046">
                  <c:v>2.3599999999999999E-4</c:v>
                </c:pt>
                <c:pt idx="12047">
                  <c:v>2.3599999999999999E-4</c:v>
                </c:pt>
                <c:pt idx="12048">
                  <c:v>2.3599999999999999E-4</c:v>
                </c:pt>
                <c:pt idx="12049">
                  <c:v>2.3599999999999999E-4</c:v>
                </c:pt>
                <c:pt idx="12050">
                  <c:v>2.3599999999999999E-4</c:v>
                </c:pt>
                <c:pt idx="12051">
                  <c:v>2.3599999999999999E-4</c:v>
                </c:pt>
                <c:pt idx="12052">
                  <c:v>2.3599999999999999E-4</c:v>
                </c:pt>
                <c:pt idx="12053">
                  <c:v>2.3599999999999999E-4</c:v>
                </c:pt>
                <c:pt idx="12054">
                  <c:v>-4.9700000000000001E-2</c:v>
                </c:pt>
                <c:pt idx="12055">
                  <c:v>-7.8899999999999998E-2</c:v>
                </c:pt>
                <c:pt idx="12056">
                  <c:v>-7.8899999999999998E-2</c:v>
                </c:pt>
                <c:pt idx="12057">
                  <c:v>-5.2699999999999997E-2</c:v>
                </c:pt>
                <c:pt idx="12058">
                  <c:v>-5.7799999999999997E-2</c:v>
                </c:pt>
                <c:pt idx="12059">
                  <c:v>-5.7799999999999997E-2</c:v>
                </c:pt>
                <c:pt idx="12060">
                  <c:v>-5.7799999999999997E-2</c:v>
                </c:pt>
                <c:pt idx="12061">
                  <c:v>-5.7799999999999997E-2</c:v>
                </c:pt>
                <c:pt idx="12062">
                  <c:v>3.2800000000000003E-2</c:v>
                </c:pt>
                <c:pt idx="12063">
                  <c:v>3.2800000000000003E-2</c:v>
                </c:pt>
                <c:pt idx="12064">
                  <c:v>4.0899999999999999E-2</c:v>
                </c:pt>
                <c:pt idx="12065">
                  <c:v>4.0899999999999999E-2</c:v>
                </c:pt>
                <c:pt idx="12066">
                  <c:v>-3.39E-2</c:v>
                </c:pt>
                <c:pt idx="12067">
                  <c:v>-2.47E-2</c:v>
                </c:pt>
                <c:pt idx="12068">
                  <c:v>6.6400000000000001E-2</c:v>
                </c:pt>
                <c:pt idx="12069">
                  <c:v>6.6400000000000001E-2</c:v>
                </c:pt>
                <c:pt idx="12070">
                  <c:v>6.6400000000000001E-2</c:v>
                </c:pt>
                <c:pt idx="12071">
                  <c:v>6.6400000000000001E-2</c:v>
                </c:pt>
                <c:pt idx="12072">
                  <c:v>7.5799999999999999E-3</c:v>
                </c:pt>
                <c:pt idx="12073">
                  <c:v>7.5799999999999999E-3</c:v>
                </c:pt>
                <c:pt idx="12074">
                  <c:v>9.7300000000000002E-4</c:v>
                </c:pt>
                <c:pt idx="12075">
                  <c:v>9.7300000000000002E-4</c:v>
                </c:pt>
                <c:pt idx="12076">
                  <c:v>9.7300000000000002E-4</c:v>
                </c:pt>
                <c:pt idx="12077">
                  <c:v>-6.83E-2</c:v>
                </c:pt>
                <c:pt idx="12078">
                  <c:v>-0.105</c:v>
                </c:pt>
                <c:pt idx="12079">
                  <c:v>-0.105</c:v>
                </c:pt>
                <c:pt idx="12080">
                  <c:v>-0.105</c:v>
                </c:pt>
                <c:pt idx="12081">
                  <c:v>-0.105</c:v>
                </c:pt>
                <c:pt idx="12082">
                  <c:v>7.7700000000000005E-2</c:v>
                </c:pt>
                <c:pt idx="12083">
                  <c:v>7.7700000000000005E-2</c:v>
                </c:pt>
                <c:pt idx="12084">
                  <c:v>5.0799999999999998E-2</c:v>
                </c:pt>
                <c:pt idx="12085">
                  <c:v>5.0799999999999998E-2</c:v>
                </c:pt>
                <c:pt idx="12086">
                  <c:v>5.0799999999999998E-2</c:v>
                </c:pt>
                <c:pt idx="12087">
                  <c:v>5.0799999999999998E-2</c:v>
                </c:pt>
                <c:pt idx="12088">
                  <c:v>5.0799999999999998E-2</c:v>
                </c:pt>
                <c:pt idx="12089">
                  <c:v>1.8499999999999999E-2</c:v>
                </c:pt>
                <c:pt idx="12090">
                  <c:v>1.8499999999999999E-2</c:v>
                </c:pt>
                <c:pt idx="12091">
                  <c:v>1.8499999999999999E-2</c:v>
                </c:pt>
                <c:pt idx="12092">
                  <c:v>1.8499999999999999E-2</c:v>
                </c:pt>
                <c:pt idx="12093">
                  <c:v>1.8499999999999999E-2</c:v>
                </c:pt>
                <c:pt idx="12094">
                  <c:v>1.8499999999999999E-2</c:v>
                </c:pt>
                <c:pt idx="12095">
                  <c:v>1.8499999999999999E-2</c:v>
                </c:pt>
                <c:pt idx="12096">
                  <c:v>1.8499999999999999E-2</c:v>
                </c:pt>
                <c:pt idx="12097">
                  <c:v>1.8499999999999999E-2</c:v>
                </c:pt>
                <c:pt idx="12098">
                  <c:v>1.8499999999999999E-2</c:v>
                </c:pt>
                <c:pt idx="12099">
                  <c:v>-2.3099999999999999E-2</c:v>
                </c:pt>
                <c:pt idx="12100">
                  <c:v>-2.3099999999999999E-2</c:v>
                </c:pt>
                <c:pt idx="12101">
                  <c:v>-2.58E-2</c:v>
                </c:pt>
                <c:pt idx="12102">
                  <c:v>-2.58E-2</c:v>
                </c:pt>
                <c:pt idx="12103">
                  <c:v>-2.58E-2</c:v>
                </c:pt>
                <c:pt idx="12104">
                  <c:v>-2.58E-2</c:v>
                </c:pt>
                <c:pt idx="12105">
                  <c:v>-2.58E-2</c:v>
                </c:pt>
                <c:pt idx="12106">
                  <c:v>3.4299999999999997E-2</c:v>
                </c:pt>
                <c:pt idx="12107">
                  <c:v>3.4299999999999997E-2</c:v>
                </c:pt>
                <c:pt idx="12108">
                  <c:v>3.4299999999999997E-2</c:v>
                </c:pt>
                <c:pt idx="12109">
                  <c:v>3.4299999999999997E-2</c:v>
                </c:pt>
                <c:pt idx="12110">
                  <c:v>3.4299999999999997E-2</c:v>
                </c:pt>
                <c:pt idx="12111">
                  <c:v>3.4299999999999997E-2</c:v>
                </c:pt>
                <c:pt idx="12112">
                  <c:v>7.2499999999999995E-2</c:v>
                </c:pt>
                <c:pt idx="12113">
                  <c:v>-8.9300000000000004E-2</c:v>
                </c:pt>
                <c:pt idx="12114">
                  <c:v>0.121</c:v>
                </c:pt>
                <c:pt idx="12115">
                  <c:v>0.121</c:v>
                </c:pt>
                <c:pt idx="12116">
                  <c:v>0.121</c:v>
                </c:pt>
                <c:pt idx="12117">
                  <c:v>-4.07E-2</c:v>
                </c:pt>
                <c:pt idx="12118">
                  <c:v>-4.07E-2</c:v>
                </c:pt>
                <c:pt idx="12119">
                  <c:v>-1.89E-2</c:v>
                </c:pt>
                <c:pt idx="12120">
                  <c:v>-1.89E-2</c:v>
                </c:pt>
                <c:pt idx="12121">
                  <c:v>-1.89E-2</c:v>
                </c:pt>
                <c:pt idx="12122">
                  <c:v>1.8499999999999999E-2</c:v>
                </c:pt>
                <c:pt idx="12123">
                  <c:v>1.8499999999999999E-2</c:v>
                </c:pt>
                <c:pt idx="12124">
                  <c:v>-2.8300000000000001E-3</c:v>
                </c:pt>
                <c:pt idx="12125">
                  <c:v>3.3000000000000002E-2</c:v>
                </c:pt>
                <c:pt idx="12126">
                  <c:v>3.3000000000000002E-2</c:v>
                </c:pt>
                <c:pt idx="12127">
                  <c:v>3.3000000000000002E-2</c:v>
                </c:pt>
                <c:pt idx="12128">
                  <c:v>5.9799999999999999E-2</c:v>
                </c:pt>
                <c:pt idx="12129">
                  <c:v>5.9799999999999999E-2</c:v>
                </c:pt>
                <c:pt idx="12130">
                  <c:v>5.9799999999999999E-2</c:v>
                </c:pt>
                <c:pt idx="12131">
                  <c:v>6.5599999999999999E-3</c:v>
                </c:pt>
                <c:pt idx="12132">
                  <c:v>-3.9199999999999999E-2</c:v>
                </c:pt>
                <c:pt idx="12133">
                  <c:v>-3.9199999999999999E-2</c:v>
                </c:pt>
                <c:pt idx="12134">
                  <c:v>7.5500000000000003E-3</c:v>
                </c:pt>
                <c:pt idx="12135">
                  <c:v>-1.26E-2</c:v>
                </c:pt>
                <c:pt idx="12136">
                  <c:v>-2.0199999999999999E-2</c:v>
                </c:pt>
                <c:pt idx="12137">
                  <c:v>-2.0199999999999999E-2</c:v>
                </c:pt>
                <c:pt idx="12138">
                  <c:v>-2.0199999999999999E-2</c:v>
                </c:pt>
                <c:pt idx="12139">
                  <c:v>-2.0199999999999999E-2</c:v>
                </c:pt>
                <c:pt idx="12140">
                  <c:v>-2.8700000000000002E-3</c:v>
                </c:pt>
                <c:pt idx="12141">
                  <c:v>3.4700000000000002E-2</c:v>
                </c:pt>
                <c:pt idx="12142">
                  <c:v>1.1900000000000001E-2</c:v>
                </c:pt>
                <c:pt idx="12143">
                  <c:v>1.1900000000000001E-2</c:v>
                </c:pt>
                <c:pt idx="12144">
                  <c:v>1.1900000000000001E-2</c:v>
                </c:pt>
                <c:pt idx="12145">
                  <c:v>1.1900000000000001E-2</c:v>
                </c:pt>
                <c:pt idx="12146">
                  <c:v>1.1900000000000001E-2</c:v>
                </c:pt>
                <c:pt idx="12147">
                  <c:v>1.1900000000000001E-2</c:v>
                </c:pt>
                <c:pt idx="12148">
                  <c:v>1.1900000000000001E-2</c:v>
                </c:pt>
                <c:pt idx="12149">
                  <c:v>1.1900000000000001E-2</c:v>
                </c:pt>
                <c:pt idx="12150">
                  <c:v>3.2799999999999999E-3</c:v>
                </c:pt>
                <c:pt idx="12151">
                  <c:v>3.2799999999999999E-3</c:v>
                </c:pt>
                <c:pt idx="12152">
                  <c:v>-3.15E-2</c:v>
                </c:pt>
                <c:pt idx="12153">
                  <c:v>-3.15E-2</c:v>
                </c:pt>
                <c:pt idx="12154">
                  <c:v>-5.8099999999999999E-2</c:v>
                </c:pt>
                <c:pt idx="12155">
                  <c:v>-5.8099999999999999E-2</c:v>
                </c:pt>
                <c:pt idx="12156">
                  <c:v>-5.8099999999999999E-2</c:v>
                </c:pt>
                <c:pt idx="12157">
                  <c:v>-4.7899999999999998E-2</c:v>
                </c:pt>
                <c:pt idx="12158">
                  <c:v>-4.7899999999999998E-2</c:v>
                </c:pt>
                <c:pt idx="12159">
                  <c:v>-4.36E-2</c:v>
                </c:pt>
                <c:pt idx="12160">
                  <c:v>-4.36E-2</c:v>
                </c:pt>
                <c:pt idx="12161">
                  <c:v>-4.36E-2</c:v>
                </c:pt>
                <c:pt idx="12162">
                  <c:v>-4.36E-2</c:v>
                </c:pt>
                <c:pt idx="12163">
                  <c:v>-4.36E-2</c:v>
                </c:pt>
                <c:pt idx="12164">
                  <c:v>-4.36E-2</c:v>
                </c:pt>
                <c:pt idx="12165">
                  <c:v>0.01</c:v>
                </c:pt>
                <c:pt idx="12166">
                  <c:v>0.01</c:v>
                </c:pt>
                <c:pt idx="12167">
                  <c:v>-1.09E-2</c:v>
                </c:pt>
                <c:pt idx="12168">
                  <c:v>-1.09E-2</c:v>
                </c:pt>
                <c:pt idx="12169">
                  <c:v>2.2100000000000002E-2</c:v>
                </c:pt>
                <c:pt idx="12170">
                  <c:v>-1.01E-2</c:v>
                </c:pt>
                <c:pt idx="12171">
                  <c:v>-5.8399999999999997E-3</c:v>
                </c:pt>
                <c:pt idx="12172">
                  <c:v>-5.8399999999999997E-3</c:v>
                </c:pt>
                <c:pt idx="12173">
                  <c:v>-5.8399999999999997E-3</c:v>
                </c:pt>
                <c:pt idx="12174">
                  <c:v>-3.2300000000000002E-2</c:v>
                </c:pt>
                <c:pt idx="12175">
                  <c:v>-3.2300000000000002E-2</c:v>
                </c:pt>
                <c:pt idx="12176">
                  <c:v>-3.2300000000000002E-2</c:v>
                </c:pt>
                <c:pt idx="12177">
                  <c:v>-7.5600000000000001E-2</c:v>
                </c:pt>
                <c:pt idx="12178">
                  <c:v>-7.8200000000000006E-2</c:v>
                </c:pt>
                <c:pt idx="12179">
                  <c:v>-7.8200000000000006E-2</c:v>
                </c:pt>
                <c:pt idx="12180">
                  <c:v>-7.8200000000000006E-2</c:v>
                </c:pt>
                <c:pt idx="12181">
                  <c:v>4.48E-2</c:v>
                </c:pt>
                <c:pt idx="12182">
                  <c:v>4.48E-2</c:v>
                </c:pt>
                <c:pt idx="12183">
                  <c:v>4.48E-2</c:v>
                </c:pt>
                <c:pt idx="12184">
                  <c:v>-1.4999999999999999E-2</c:v>
                </c:pt>
                <c:pt idx="12185">
                  <c:v>-1.4999999999999999E-2</c:v>
                </c:pt>
                <c:pt idx="12186">
                  <c:v>6.0400000000000004E-4</c:v>
                </c:pt>
                <c:pt idx="12187">
                  <c:v>5.9299999999999999E-2</c:v>
                </c:pt>
                <c:pt idx="12188">
                  <c:v>5.9299999999999999E-2</c:v>
                </c:pt>
                <c:pt idx="12189">
                  <c:v>1.5100000000000001E-2</c:v>
                </c:pt>
                <c:pt idx="12190">
                  <c:v>1.5100000000000001E-2</c:v>
                </c:pt>
                <c:pt idx="12191">
                  <c:v>1.6899999999999998E-2</c:v>
                </c:pt>
                <c:pt idx="12192">
                  <c:v>1.6899999999999998E-2</c:v>
                </c:pt>
                <c:pt idx="12193">
                  <c:v>1.6899999999999998E-2</c:v>
                </c:pt>
                <c:pt idx="12194">
                  <c:v>-1.21E-2</c:v>
                </c:pt>
                <c:pt idx="12195">
                  <c:v>-1.21E-2</c:v>
                </c:pt>
                <c:pt idx="12196">
                  <c:v>-1.21E-2</c:v>
                </c:pt>
                <c:pt idx="12197">
                  <c:v>-8.1099999999999992E-3</c:v>
                </c:pt>
                <c:pt idx="12198">
                  <c:v>-8.1099999999999992E-3</c:v>
                </c:pt>
                <c:pt idx="12199">
                  <c:v>3.3999999999999998E-3</c:v>
                </c:pt>
                <c:pt idx="12200">
                  <c:v>-1.32E-2</c:v>
                </c:pt>
                <c:pt idx="12201">
                  <c:v>-1.32E-2</c:v>
                </c:pt>
                <c:pt idx="12202">
                  <c:v>-1.32E-2</c:v>
                </c:pt>
                <c:pt idx="12203">
                  <c:v>4.9399999999999999E-2</c:v>
                </c:pt>
                <c:pt idx="12204">
                  <c:v>4.9399999999999999E-2</c:v>
                </c:pt>
                <c:pt idx="12205">
                  <c:v>-5.57E-2</c:v>
                </c:pt>
                <c:pt idx="12206">
                  <c:v>-5.57E-2</c:v>
                </c:pt>
                <c:pt idx="12207">
                  <c:v>-5.57E-2</c:v>
                </c:pt>
                <c:pt idx="12208">
                  <c:v>-5.57E-2</c:v>
                </c:pt>
                <c:pt idx="12209">
                  <c:v>-5.57E-2</c:v>
                </c:pt>
                <c:pt idx="12210">
                  <c:v>-3.8399999999999997E-2</c:v>
                </c:pt>
                <c:pt idx="12211">
                  <c:v>4.6700000000000002E-4</c:v>
                </c:pt>
                <c:pt idx="12212">
                  <c:v>4.6700000000000002E-4</c:v>
                </c:pt>
                <c:pt idx="12213">
                  <c:v>-1.0999999999999999E-2</c:v>
                </c:pt>
                <c:pt idx="12214">
                  <c:v>2.2700000000000001E-2</c:v>
                </c:pt>
                <c:pt idx="12215">
                  <c:v>-8.4700000000000001E-3</c:v>
                </c:pt>
                <c:pt idx="12216">
                  <c:v>3.2099999999999997E-2</c:v>
                </c:pt>
                <c:pt idx="12217">
                  <c:v>3.2099999999999997E-2</c:v>
                </c:pt>
                <c:pt idx="12218">
                  <c:v>7.7200000000000005E-2</c:v>
                </c:pt>
                <c:pt idx="12219">
                  <c:v>7.7200000000000005E-2</c:v>
                </c:pt>
                <c:pt idx="12220">
                  <c:v>7.7200000000000005E-2</c:v>
                </c:pt>
                <c:pt idx="12221">
                  <c:v>7.7200000000000005E-2</c:v>
                </c:pt>
                <c:pt idx="12222">
                  <c:v>7.7200000000000005E-2</c:v>
                </c:pt>
                <c:pt idx="12223">
                  <c:v>7.7200000000000005E-2</c:v>
                </c:pt>
                <c:pt idx="12224">
                  <c:v>7.7200000000000005E-2</c:v>
                </c:pt>
                <c:pt idx="12225">
                  <c:v>7.7200000000000005E-2</c:v>
                </c:pt>
                <c:pt idx="12226">
                  <c:v>7.7200000000000005E-2</c:v>
                </c:pt>
                <c:pt idx="12227">
                  <c:v>7.7200000000000005E-2</c:v>
                </c:pt>
                <c:pt idx="12228">
                  <c:v>9.3100000000000006E-3</c:v>
                </c:pt>
                <c:pt idx="12229">
                  <c:v>9.3100000000000006E-3</c:v>
                </c:pt>
                <c:pt idx="12230">
                  <c:v>9.3100000000000006E-3</c:v>
                </c:pt>
                <c:pt idx="12231">
                  <c:v>-3.8300000000000001E-2</c:v>
                </c:pt>
                <c:pt idx="12232">
                  <c:v>-3.8300000000000001E-2</c:v>
                </c:pt>
                <c:pt idx="12233">
                  <c:v>-3.8300000000000001E-2</c:v>
                </c:pt>
                <c:pt idx="12234">
                  <c:v>-3.8300000000000001E-2</c:v>
                </c:pt>
                <c:pt idx="12235">
                  <c:v>-3.8300000000000001E-2</c:v>
                </c:pt>
                <c:pt idx="12236">
                  <c:v>-3.8300000000000001E-2</c:v>
                </c:pt>
                <c:pt idx="12237">
                  <c:v>-3.8300000000000001E-2</c:v>
                </c:pt>
                <c:pt idx="12238">
                  <c:v>-6.9699999999999998E-2</c:v>
                </c:pt>
                <c:pt idx="12239">
                  <c:v>8.72E-2</c:v>
                </c:pt>
                <c:pt idx="12240">
                  <c:v>-7.3499999999999996E-2</c:v>
                </c:pt>
                <c:pt idx="12241">
                  <c:v>-2.23E-2</c:v>
                </c:pt>
                <c:pt idx="12242">
                  <c:v>-2.23E-2</c:v>
                </c:pt>
                <c:pt idx="12243">
                  <c:v>-2.23E-2</c:v>
                </c:pt>
                <c:pt idx="12244">
                  <c:v>-2.23E-2</c:v>
                </c:pt>
                <c:pt idx="12245">
                  <c:v>8.9200000000000008E-3</c:v>
                </c:pt>
                <c:pt idx="12246">
                  <c:v>8.9200000000000008E-3</c:v>
                </c:pt>
                <c:pt idx="12247">
                  <c:v>8.9200000000000008E-3</c:v>
                </c:pt>
                <c:pt idx="12248">
                  <c:v>8.9200000000000008E-3</c:v>
                </c:pt>
                <c:pt idx="12249">
                  <c:v>8.9200000000000008E-3</c:v>
                </c:pt>
                <c:pt idx="12250">
                  <c:v>8.9200000000000008E-3</c:v>
                </c:pt>
                <c:pt idx="12251">
                  <c:v>8.9200000000000008E-3</c:v>
                </c:pt>
                <c:pt idx="12252">
                  <c:v>8.9200000000000008E-3</c:v>
                </c:pt>
                <c:pt idx="12253">
                  <c:v>8.9200000000000008E-3</c:v>
                </c:pt>
                <c:pt idx="12254">
                  <c:v>8.9200000000000008E-3</c:v>
                </c:pt>
                <c:pt idx="12255">
                  <c:v>8.9200000000000008E-3</c:v>
                </c:pt>
                <c:pt idx="12256">
                  <c:v>8.9200000000000008E-3</c:v>
                </c:pt>
                <c:pt idx="12257">
                  <c:v>2.2499999999999999E-2</c:v>
                </c:pt>
                <c:pt idx="12258">
                  <c:v>2.2499999999999999E-2</c:v>
                </c:pt>
                <c:pt idx="12259">
                  <c:v>2.2499999999999999E-2</c:v>
                </c:pt>
                <c:pt idx="12260">
                  <c:v>2.2499999999999999E-2</c:v>
                </c:pt>
                <c:pt idx="12261">
                  <c:v>2.2499999999999999E-2</c:v>
                </c:pt>
                <c:pt idx="12262">
                  <c:v>2.2499999999999999E-2</c:v>
                </c:pt>
                <c:pt idx="12263">
                  <c:v>2.2499999999999999E-2</c:v>
                </c:pt>
                <c:pt idx="12264">
                  <c:v>-1.7100000000000001E-2</c:v>
                </c:pt>
                <c:pt idx="12265">
                  <c:v>-1.7100000000000001E-2</c:v>
                </c:pt>
                <c:pt idx="12266">
                  <c:v>-1.7100000000000001E-2</c:v>
                </c:pt>
                <c:pt idx="12267">
                  <c:v>-1.7100000000000001E-2</c:v>
                </c:pt>
                <c:pt idx="12268">
                  <c:v>-0.111</c:v>
                </c:pt>
                <c:pt idx="12269">
                  <c:v>-0.111</c:v>
                </c:pt>
                <c:pt idx="12270">
                  <c:v>-0.111</c:v>
                </c:pt>
                <c:pt idx="12271">
                  <c:v>-4.24E-2</c:v>
                </c:pt>
                <c:pt idx="12272">
                  <c:v>-4.24E-2</c:v>
                </c:pt>
                <c:pt idx="12273">
                  <c:v>-4.24E-2</c:v>
                </c:pt>
                <c:pt idx="12274">
                  <c:v>-4.24E-2</c:v>
                </c:pt>
                <c:pt idx="12275">
                  <c:v>-4.24E-2</c:v>
                </c:pt>
                <c:pt idx="12276">
                  <c:v>-4.24E-2</c:v>
                </c:pt>
                <c:pt idx="12277">
                  <c:v>-4.24E-2</c:v>
                </c:pt>
                <c:pt idx="12278">
                  <c:v>-4.24E-2</c:v>
                </c:pt>
                <c:pt idx="12279">
                  <c:v>-4.24E-2</c:v>
                </c:pt>
                <c:pt idx="12280">
                  <c:v>-4.24E-2</c:v>
                </c:pt>
                <c:pt idx="12281">
                  <c:v>-4.24E-2</c:v>
                </c:pt>
                <c:pt idx="12282">
                  <c:v>-4.24E-2</c:v>
                </c:pt>
                <c:pt idx="12283">
                  <c:v>-8.8800000000000001E-4</c:v>
                </c:pt>
                <c:pt idx="12284">
                  <c:v>-8.8800000000000001E-4</c:v>
                </c:pt>
                <c:pt idx="12285">
                  <c:v>-8.8800000000000001E-4</c:v>
                </c:pt>
                <c:pt idx="12286">
                  <c:v>-8.8800000000000001E-4</c:v>
                </c:pt>
                <c:pt idx="12287">
                  <c:v>-8.8800000000000001E-4</c:v>
                </c:pt>
                <c:pt idx="12288">
                  <c:v>-8.8800000000000001E-4</c:v>
                </c:pt>
                <c:pt idx="12289">
                  <c:v>-8.8800000000000001E-4</c:v>
                </c:pt>
                <c:pt idx="12290">
                  <c:v>4.5100000000000001E-2</c:v>
                </c:pt>
                <c:pt idx="12291">
                  <c:v>4.5100000000000001E-2</c:v>
                </c:pt>
                <c:pt idx="12292">
                  <c:v>4.5100000000000001E-2</c:v>
                </c:pt>
                <c:pt idx="12293">
                  <c:v>4.5100000000000001E-2</c:v>
                </c:pt>
                <c:pt idx="12294">
                  <c:v>4.5100000000000001E-2</c:v>
                </c:pt>
                <c:pt idx="12295">
                  <c:v>4.4299999999999999E-2</c:v>
                </c:pt>
                <c:pt idx="12296">
                  <c:v>4.4299999999999999E-2</c:v>
                </c:pt>
                <c:pt idx="12297">
                  <c:v>4.4299999999999999E-2</c:v>
                </c:pt>
                <c:pt idx="12298">
                  <c:v>1.2899999999999999E-3</c:v>
                </c:pt>
                <c:pt idx="12299">
                  <c:v>1.2899999999999999E-3</c:v>
                </c:pt>
                <c:pt idx="12300">
                  <c:v>1.2899999999999999E-3</c:v>
                </c:pt>
                <c:pt idx="12301">
                  <c:v>-1.82E-3</c:v>
                </c:pt>
                <c:pt idx="12302">
                  <c:v>-1.82E-3</c:v>
                </c:pt>
                <c:pt idx="12303">
                  <c:v>-1.82E-3</c:v>
                </c:pt>
                <c:pt idx="12304">
                  <c:v>-1.82E-3</c:v>
                </c:pt>
                <c:pt idx="12305">
                  <c:v>-1.82E-3</c:v>
                </c:pt>
                <c:pt idx="12306">
                  <c:v>-1.82E-3</c:v>
                </c:pt>
                <c:pt idx="12307">
                  <c:v>8.94E-3</c:v>
                </c:pt>
                <c:pt idx="12308">
                  <c:v>8.94E-3</c:v>
                </c:pt>
                <c:pt idx="12309">
                  <c:v>8.94E-3</c:v>
                </c:pt>
                <c:pt idx="12310">
                  <c:v>8.94E-3</c:v>
                </c:pt>
                <c:pt idx="12311">
                  <c:v>8.94E-3</c:v>
                </c:pt>
                <c:pt idx="12312">
                  <c:v>-2.3E-2</c:v>
                </c:pt>
                <c:pt idx="12313">
                  <c:v>-2.3E-2</c:v>
                </c:pt>
                <c:pt idx="12314">
                  <c:v>-2.3E-2</c:v>
                </c:pt>
                <c:pt idx="12315">
                  <c:v>-2.3E-2</c:v>
                </c:pt>
                <c:pt idx="12316">
                  <c:v>-2.3E-2</c:v>
                </c:pt>
                <c:pt idx="12317">
                  <c:v>-2.3E-2</c:v>
                </c:pt>
                <c:pt idx="12318">
                  <c:v>-2.3E-2</c:v>
                </c:pt>
                <c:pt idx="12319">
                  <c:v>-2.3E-2</c:v>
                </c:pt>
                <c:pt idx="12320">
                  <c:v>-2.3E-2</c:v>
                </c:pt>
                <c:pt idx="12321">
                  <c:v>-2.3E-2</c:v>
                </c:pt>
                <c:pt idx="12322">
                  <c:v>-2.3E-2</c:v>
                </c:pt>
                <c:pt idx="12323">
                  <c:v>-2.3E-2</c:v>
                </c:pt>
                <c:pt idx="12324">
                  <c:v>-2.3E-2</c:v>
                </c:pt>
                <c:pt idx="12325">
                  <c:v>-2.3E-2</c:v>
                </c:pt>
                <c:pt idx="12326">
                  <c:v>-2.3E-2</c:v>
                </c:pt>
                <c:pt idx="12327">
                  <c:v>-2.3E-2</c:v>
                </c:pt>
                <c:pt idx="12328">
                  <c:v>-2.3E-2</c:v>
                </c:pt>
                <c:pt idx="12329">
                  <c:v>-2.3E-2</c:v>
                </c:pt>
                <c:pt idx="12330">
                  <c:v>-2.3E-2</c:v>
                </c:pt>
                <c:pt idx="12331">
                  <c:v>-1.09E-2</c:v>
                </c:pt>
                <c:pt idx="12332">
                  <c:v>-1.09E-2</c:v>
                </c:pt>
                <c:pt idx="12333">
                  <c:v>-1.09E-2</c:v>
                </c:pt>
                <c:pt idx="12334">
                  <c:v>-1.09E-2</c:v>
                </c:pt>
                <c:pt idx="12335">
                  <c:v>6.0199999999999997E-2</c:v>
                </c:pt>
                <c:pt idx="12336">
                  <c:v>6.0199999999999997E-2</c:v>
                </c:pt>
                <c:pt idx="12337">
                  <c:v>6.0199999999999997E-2</c:v>
                </c:pt>
                <c:pt idx="12338">
                  <c:v>-7.3599999999999999E-2</c:v>
                </c:pt>
                <c:pt idx="12339">
                  <c:v>-7.3599999999999999E-2</c:v>
                </c:pt>
                <c:pt idx="12340">
                  <c:v>-7.3599999999999999E-2</c:v>
                </c:pt>
                <c:pt idx="12341">
                  <c:v>-8.2900000000000001E-2</c:v>
                </c:pt>
                <c:pt idx="12342">
                  <c:v>-2.1600000000000001E-2</c:v>
                </c:pt>
                <c:pt idx="12343">
                  <c:v>7.3700000000000002E-2</c:v>
                </c:pt>
                <c:pt idx="12344">
                  <c:v>-9.3399999999999997E-2</c:v>
                </c:pt>
                <c:pt idx="12345">
                  <c:v>-9.3399999999999997E-2</c:v>
                </c:pt>
                <c:pt idx="12346">
                  <c:v>-9.3399999999999997E-2</c:v>
                </c:pt>
                <c:pt idx="12347">
                  <c:v>-9.3399999999999997E-2</c:v>
                </c:pt>
                <c:pt idx="12348">
                  <c:v>9.3299999999999994E-2</c:v>
                </c:pt>
                <c:pt idx="12349">
                  <c:v>-3.2199999999999999E-2</c:v>
                </c:pt>
                <c:pt idx="12350">
                  <c:v>-3.2199999999999999E-2</c:v>
                </c:pt>
                <c:pt idx="12351">
                  <c:v>-1.1900000000000001E-2</c:v>
                </c:pt>
                <c:pt idx="12352">
                  <c:v>-6.6500000000000004E-2</c:v>
                </c:pt>
                <c:pt idx="12353">
                  <c:v>-6.6500000000000004E-2</c:v>
                </c:pt>
                <c:pt idx="12354">
                  <c:v>-6.6500000000000004E-2</c:v>
                </c:pt>
                <c:pt idx="12355">
                  <c:v>-3.3500000000000002E-2</c:v>
                </c:pt>
                <c:pt idx="12356">
                  <c:v>1.4999999999999999E-2</c:v>
                </c:pt>
                <c:pt idx="12357">
                  <c:v>1.4999999999999999E-2</c:v>
                </c:pt>
                <c:pt idx="12358">
                  <c:v>1.4999999999999999E-2</c:v>
                </c:pt>
                <c:pt idx="12359">
                  <c:v>-4.7600000000000003E-2</c:v>
                </c:pt>
                <c:pt idx="12360">
                  <c:v>-4.7600000000000003E-2</c:v>
                </c:pt>
                <c:pt idx="12361">
                  <c:v>-4.7600000000000003E-2</c:v>
                </c:pt>
                <c:pt idx="12362">
                  <c:v>-4.7600000000000003E-2</c:v>
                </c:pt>
                <c:pt idx="12363">
                  <c:v>-4.7600000000000003E-2</c:v>
                </c:pt>
                <c:pt idx="12364">
                  <c:v>-4.7600000000000003E-2</c:v>
                </c:pt>
                <c:pt idx="12365">
                  <c:v>6.5699999999999995E-2</c:v>
                </c:pt>
                <c:pt idx="12366">
                  <c:v>8.0600000000000005E-2</c:v>
                </c:pt>
                <c:pt idx="12367">
                  <c:v>8.0600000000000005E-2</c:v>
                </c:pt>
                <c:pt idx="12368">
                  <c:v>8.0600000000000005E-2</c:v>
                </c:pt>
                <c:pt idx="12369">
                  <c:v>8.0600000000000005E-2</c:v>
                </c:pt>
                <c:pt idx="12370">
                  <c:v>5.0200000000000002E-2</c:v>
                </c:pt>
                <c:pt idx="12371">
                  <c:v>-7.9799999999999992E-3</c:v>
                </c:pt>
                <c:pt idx="12372">
                  <c:v>-7.9799999999999992E-3</c:v>
                </c:pt>
                <c:pt idx="12373">
                  <c:v>-7.9799999999999992E-3</c:v>
                </c:pt>
                <c:pt idx="12374">
                  <c:v>1.38E-2</c:v>
                </c:pt>
                <c:pt idx="12375">
                  <c:v>-0.106</c:v>
                </c:pt>
                <c:pt idx="12376">
                  <c:v>-0.106</c:v>
                </c:pt>
                <c:pt idx="12377">
                  <c:v>3.95E-2</c:v>
                </c:pt>
                <c:pt idx="12378">
                  <c:v>7.9100000000000004E-2</c:v>
                </c:pt>
                <c:pt idx="12379">
                  <c:v>7.9100000000000004E-2</c:v>
                </c:pt>
                <c:pt idx="12380">
                  <c:v>7.9100000000000004E-2</c:v>
                </c:pt>
                <c:pt idx="12381">
                  <c:v>-2.9700000000000001E-2</c:v>
                </c:pt>
                <c:pt idx="12382">
                  <c:v>-2.9700000000000001E-2</c:v>
                </c:pt>
                <c:pt idx="12383">
                  <c:v>4.6800000000000001E-2</c:v>
                </c:pt>
                <c:pt idx="12384">
                  <c:v>-4.1399999999999999E-2</c:v>
                </c:pt>
                <c:pt idx="12385">
                  <c:v>-4.1399999999999999E-2</c:v>
                </c:pt>
                <c:pt idx="12386">
                  <c:v>-4.1399999999999999E-2</c:v>
                </c:pt>
                <c:pt idx="12387">
                  <c:v>-4.1399999999999999E-2</c:v>
                </c:pt>
                <c:pt idx="12388">
                  <c:v>-4.1399999999999999E-2</c:v>
                </c:pt>
                <c:pt idx="12389">
                  <c:v>-4.1399999999999999E-2</c:v>
                </c:pt>
                <c:pt idx="12390">
                  <c:v>-4.1399999999999999E-2</c:v>
                </c:pt>
                <c:pt idx="12391">
                  <c:v>-4.1399999999999999E-2</c:v>
                </c:pt>
                <c:pt idx="12392">
                  <c:v>-4.1399999999999999E-2</c:v>
                </c:pt>
                <c:pt idx="12393">
                  <c:v>-4.1399999999999999E-2</c:v>
                </c:pt>
                <c:pt idx="12394">
                  <c:v>0.06</c:v>
                </c:pt>
                <c:pt idx="12395">
                  <c:v>-5.7799999999999997E-2</c:v>
                </c:pt>
                <c:pt idx="12396">
                  <c:v>-4.1099999999999998E-2</c:v>
                </c:pt>
                <c:pt idx="12397">
                  <c:v>-4.1099999999999998E-2</c:v>
                </c:pt>
                <c:pt idx="12398">
                  <c:v>1.5900000000000001E-2</c:v>
                </c:pt>
                <c:pt idx="12399">
                  <c:v>1.5900000000000001E-2</c:v>
                </c:pt>
                <c:pt idx="12400">
                  <c:v>1.5900000000000001E-2</c:v>
                </c:pt>
                <c:pt idx="12401">
                  <c:v>1.5900000000000001E-2</c:v>
                </c:pt>
                <c:pt idx="12402">
                  <c:v>4.6699999999999998E-2</c:v>
                </c:pt>
                <c:pt idx="12403">
                  <c:v>-4.1200000000000001E-2</c:v>
                </c:pt>
                <c:pt idx="12404">
                  <c:v>-4.1200000000000001E-2</c:v>
                </c:pt>
                <c:pt idx="12405">
                  <c:v>4.07E-2</c:v>
                </c:pt>
                <c:pt idx="12406">
                  <c:v>4.07E-2</c:v>
                </c:pt>
                <c:pt idx="12407">
                  <c:v>4.07E-2</c:v>
                </c:pt>
                <c:pt idx="12408">
                  <c:v>4.07E-2</c:v>
                </c:pt>
                <c:pt idx="12409">
                  <c:v>4.07E-2</c:v>
                </c:pt>
                <c:pt idx="12410">
                  <c:v>4.07E-2</c:v>
                </c:pt>
                <c:pt idx="12411">
                  <c:v>4.07E-2</c:v>
                </c:pt>
                <c:pt idx="12412">
                  <c:v>4.07E-2</c:v>
                </c:pt>
                <c:pt idx="12413">
                  <c:v>4.07E-2</c:v>
                </c:pt>
                <c:pt idx="12414">
                  <c:v>4.07E-2</c:v>
                </c:pt>
                <c:pt idx="12415">
                  <c:v>4.07E-2</c:v>
                </c:pt>
                <c:pt idx="12416">
                  <c:v>4.07E-2</c:v>
                </c:pt>
                <c:pt idx="12417">
                  <c:v>-4.1200000000000001E-2</c:v>
                </c:pt>
                <c:pt idx="12418">
                  <c:v>-4.1200000000000001E-2</c:v>
                </c:pt>
                <c:pt idx="12419">
                  <c:v>7.3300000000000004E-2</c:v>
                </c:pt>
                <c:pt idx="12420">
                  <c:v>7.3300000000000004E-2</c:v>
                </c:pt>
                <c:pt idx="12421">
                  <c:v>9.5000000000000001E-2</c:v>
                </c:pt>
                <c:pt idx="12422">
                  <c:v>-7.9799999999999996E-2</c:v>
                </c:pt>
                <c:pt idx="12423">
                  <c:v>-7.9799999999999996E-2</c:v>
                </c:pt>
                <c:pt idx="12424">
                  <c:v>-7.9799999999999996E-2</c:v>
                </c:pt>
                <c:pt idx="12425">
                  <c:v>-7.9799999999999996E-2</c:v>
                </c:pt>
                <c:pt idx="12426">
                  <c:v>-7.9799999999999996E-2</c:v>
                </c:pt>
                <c:pt idx="12427">
                  <c:v>-6.3E-2</c:v>
                </c:pt>
                <c:pt idx="12428">
                  <c:v>-6.3E-2</c:v>
                </c:pt>
                <c:pt idx="12429">
                  <c:v>-6.3E-2</c:v>
                </c:pt>
                <c:pt idx="12430">
                  <c:v>-6.3E-2</c:v>
                </c:pt>
                <c:pt idx="12431">
                  <c:v>-0.109</c:v>
                </c:pt>
                <c:pt idx="12432">
                  <c:v>-0.109</c:v>
                </c:pt>
                <c:pt idx="12433">
                  <c:v>-0.109</c:v>
                </c:pt>
                <c:pt idx="12434">
                  <c:v>-6.6100000000000006E-2</c:v>
                </c:pt>
                <c:pt idx="12435">
                  <c:v>-6.6100000000000006E-2</c:v>
                </c:pt>
                <c:pt idx="12436">
                  <c:v>-6.6100000000000006E-2</c:v>
                </c:pt>
                <c:pt idx="12437">
                  <c:v>-6.6100000000000006E-2</c:v>
                </c:pt>
                <c:pt idx="12438">
                  <c:v>-6.6100000000000006E-2</c:v>
                </c:pt>
                <c:pt idx="12439">
                  <c:v>-6.6100000000000006E-2</c:v>
                </c:pt>
                <c:pt idx="12440">
                  <c:v>4.1500000000000002E-2</c:v>
                </c:pt>
                <c:pt idx="12441">
                  <c:v>4.1799999999999997E-3</c:v>
                </c:pt>
                <c:pt idx="12442">
                  <c:v>4.1799999999999997E-3</c:v>
                </c:pt>
                <c:pt idx="12443">
                  <c:v>1.9300000000000001E-2</c:v>
                </c:pt>
                <c:pt idx="12444">
                  <c:v>1.9300000000000001E-2</c:v>
                </c:pt>
                <c:pt idx="12445">
                  <c:v>1.9300000000000001E-2</c:v>
                </c:pt>
                <c:pt idx="12446">
                  <c:v>1.9300000000000001E-2</c:v>
                </c:pt>
                <c:pt idx="12447">
                  <c:v>1.9300000000000001E-2</c:v>
                </c:pt>
                <c:pt idx="12448">
                  <c:v>1.9300000000000001E-2</c:v>
                </c:pt>
                <c:pt idx="12449">
                  <c:v>1.9300000000000001E-2</c:v>
                </c:pt>
                <c:pt idx="12450">
                  <c:v>1.9300000000000001E-2</c:v>
                </c:pt>
                <c:pt idx="12451">
                  <c:v>1.9300000000000001E-2</c:v>
                </c:pt>
                <c:pt idx="12452">
                  <c:v>4.3400000000000001E-2</c:v>
                </c:pt>
                <c:pt idx="12453">
                  <c:v>4.3400000000000001E-2</c:v>
                </c:pt>
                <c:pt idx="12454">
                  <c:v>-6.3399999999999998E-2</c:v>
                </c:pt>
                <c:pt idx="12455">
                  <c:v>7.8E-2</c:v>
                </c:pt>
                <c:pt idx="12456">
                  <c:v>7.8E-2</c:v>
                </c:pt>
                <c:pt idx="12457">
                  <c:v>-1.38E-2</c:v>
                </c:pt>
                <c:pt idx="12458">
                  <c:v>0.03</c:v>
                </c:pt>
                <c:pt idx="12459">
                  <c:v>0.03</c:v>
                </c:pt>
                <c:pt idx="12460">
                  <c:v>0.03</c:v>
                </c:pt>
                <c:pt idx="12461">
                  <c:v>-6.0400000000000002E-2</c:v>
                </c:pt>
                <c:pt idx="12462">
                  <c:v>-6.0400000000000002E-2</c:v>
                </c:pt>
                <c:pt idx="12463">
                  <c:v>-6.0400000000000002E-2</c:v>
                </c:pt>
                <c:pt idx="12464">
                  <c:v>-6.0400000000000002E-2</c:v>
                </c:pt>
                <c:pt idx="12465">
                  <c:v>2.81E-2</c:v>
                </c:pt>
                <c:pt idx="12466">
                  <c:v>-6.3100000000000003E-2</c:v>
                </c:pt>
                <c:pt idx="12467">
                  <c:v>-6.3100000000000003E-2</c:v>
                </c:pt>
                <c:pt idx="12468">
                  <c:v>-5.3900000000000003E-2</c:v>
                </c:pt>
                <c:pt idx="12469">
                  <c:v>-5.3900000000000003E-2</c:v>
                </c:pt>
                <c:pt idx="12470">
                  <c:v>-1.67E-2</c:v>
                </c:pt>
                <c:pt idx="12471">
                  <c:v>-1.67E-2</c:v>
                </c:pt>
                <c:pt idx="12472">
                  <c:v>5.4100000000000002E-2</c:v>
                </c:pt>
                <c:pt idx="12473">
                  <c:v>5.4100000000000002E-2</c:v>
                </c:pt>
                <c:pt idx="12474">
                  <c:v>4.41E-2</c:v>
                </c:pt>
                <c:pt idx="12475">
                  <c:v>4.41E-2</c:v>
                </c:pt>
                <c:pt idx="12476">
                  <c:v>4.41E-2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A9C1-46CA-8CEA-64051803BB6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78922704"/>
        <c:axId val="578923032"/>
      </c:scatterChart>
      <c:valAx>
        <c:axId val="578922704"/>
        <c:scaling>
          <c:orientation val="minMax"/>
          <c:max val="100000"/>
          <c:min val="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GB"/>
                  <a:t>step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78923032"/>
        <c:crosses val="autoZero"/>
        <c:crossBetween val="midCat"/>
      </c:valAx>
      <c:valAx>
        <c:axId val="578923032"/>
        <c:scaling>
          <c:orientation val="minMax"/>
        </c:scaling>
        <c:delete val="0"/>
        <c:axPos val="l"/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GB" i="1"/>
                  <a:t>x</a:t>
                </a:r>
                <a:r>
                  <a:rPr lang="en-GB" i="0" baseline="0"/>
                  <a:t> values</a:t>
                </a:r>
                <a:endParaRPr lang="en-GB" i="0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78922704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andrew_colours">
      <a:dk1>
        <a:sysClr val="windowText" lastClr="000000"/>
      </a:dk1>
      <a:lt1>
        <a:srgbClr val="FFFFFF"/>
      </a:lt1>
      <a:dk2>
        <a:srgbClr val="000000"/>
      </a:dk2>
      <a:lt2>
        <a:srgbClr val="FFFFFF"/>
      </a:lt2>
      <a:accent1>
        <a:srgbClr val="000000"/>
      </a:accent1>
      <a:accent2>
        <a:srgbClr val="000000"/>
      </a:accent2>
      <a:accent3>
        <a:srgbClr val="A5A5A5"/>
      </a:accent3>
      <a:accent4>
        <a:srgbClr val="000000"/>
      </a:accent4>
      <a:accent5>
        <a:srgbClr val="000000"/>
      </a:accent5>
      <a:accent6>
        <a:srgbClr val="000000"/>
      </a:accent6>
      <a:hlink>
        <a:srgbClr val="000000"/>
      </a:hlink>
      <a:folHlink>
        <a:srgbClr val="000000"/>
      </a:folHlink>
    </a:clrScheme>
    <a:fontScheme name="andrew_wide_2013">
      <a:majorFont>
        <a:latin typeface="Cambria"/>
        <a:ea typeface=""/>
        <a:cs typeface=""/>
      </a:majorFont>
      <a:minorFont>
        <a:latin typeface="Cambr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andrew_cambria.dotx</Template>
  <TotalTime>0</TotalTime>
  <Pages>4</Pages>
  <Words>743</Words>
  <Characters>4241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Andrew Torda</dc:creator>
  <cp:keywords/>
  <dc:description/>
  <cp:lastModifiedBy>Andrew Torda</cp:lastModifiedBy>
  <cp:revision>33</cp:revision>
  <cp:lastPrinted>2024-04-16T15:55:00Z</cp:lastPrinted>
  <dcterms:created xsi:type="dcterms:W3CDTF">2022-04-24T14:20:00Z</dcterms:created>
  <dcterms:modified xsi:type="dcterms:W3CDTF">2024-04-16T15:55:00Z</dcterms:modified>
</cp:coreProperties>
</file>